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9FA92" w14:textId="67AA949A" w:rsidR="00F53166" w:rsidRPr="00C07F18" w:rsidRDefault="009E4C64" w:rsidP="008B0504">
      <w:pPr>
        <w:spacing w:line="60" w:lineRule="atLeast"/>
        <w:ind w:left="547" w:hanging="547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sz w:val="28"/>
          <w:cs/>
        </w:rPr>
        <w:t>หมายเหตุประกอบงบการเงินระหว่างกาลแบบย่อเป็นส่วนหนึ่งของงบการเงินระหว่างกาลนี้</w:t>
      </w:r>
    </w:p>
    <w:p w14:paraId="2EDE12AC" w14:textId="64B845B2" w:rsidR="00F53166" w:rsidRPr="00C07F18" w:rsidRDefault="009E4C64" w:rsidP="008B0504">
      <w:pPr>
        <w:spacing w:before="240" w:line="60" w:lineRule="atLeast"/>
        <w:ind w:left="547" w:hanging="547"/>
        <w:rPr>
          <w:rFonts w:asciiTheme="majorBidi" w:hAnsiTheme="majorBidi" w:cstheme="majorBidi"/>
          <w:sz w:val="28"/>
          <w:cs/>
        </w:rPr>
      </w:pPr>
      <w:r w:rsidRPr="00C07F18">
        <w:rPr>
          <w:rFonts w:asciiTheme="majorBidi" w:hAnsiTheme="majorBidi" w:cstheme="majorBidi"/>
          <w:sz w:val="28"/>
          <w:cs/>
        </w:rPr>
        <w:t xml:space="preserve">คณะกรรมการบริษัทได้อนุมัติให้ออกงบการเงินระหว่างกาลนี้เมื่อวันที่ </w:t>
      </w:r>
      <w:r w:rsidR="00386A17">
        <w:rPr>
          <w:rFonts w:asciiTheme="majorBidi" w:hAnsiTheme="majorBidi" w:cstheme="majorBidi"/>
          <w:sz w:val="28"/>
        </w:rPr>
        <w:t>12</w:t>
      </w:r>
      <w:r w:rsidR="005448E5">
        <w:rPr>
          <w:rFonts w:asciiTheme="majorBidi" w:hAnsiTheme="majorBidi" w:cstheme="majorBidi" w:hint="cs"/>
          <w:sz w:val="28"/>
          <w:cs/>
        </w:rPr>
        <w:t xml:space="preserve"> พฤษภาคม </w:t>
      </w:r>
      <w:r w:rsidR="00386A17">
        <w:rPr>
          <w:rFonts w:asciiTheme="majorBidi" w:hAnsiTheme="majorBidi" w:cstheme="majorBidi"/>
          <w:sz w:val="28"/>
        </w:rPr>
        <w:t>2565</w:t>
      </w:r>
    </w:p>
    <w:p w14:paraId="462796B9" w14:textId="1922CFC1" w:rsidR="00D1149F" w:rsidRPr="00C07F18" w:rsidRDefault="009E4C64" w:rsidP="00081754">
      <w:pPr>
        <w:pStyle w:val="ListParagraph"/>
        <w:numPr>
          <w:ilvl w:val="0"/>
          <w:numId w:val="1"/>
        </w:numPr>
        <w:spacing w:before="240" w:line="360" w:lineRule="auto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053B5692" w14:textId="27655B11" w:rsidR="007F111E" w:rsidRPr="00C07F18" w:rsidRDefault="007F111E" w:rsidP="006358BF">
      <w:pPr>
        <w:tabs>
          <w:tab w:val="left" w:pos="9270"/>
        </w:tabs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บริษัท เซเว่น ยูทิลิตี้ส์ แอนด์ พาวเวอร์ จำกัด (มหาชน) (“บริษัท”) จดทะเบียนเป็นบริษัทจำกัดเมื่อวันที่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18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กันยายน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2538</w:t>
      </w:r>
      <w:r w:rsidR="002F3A35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ภายใต้กฎหมายแพ่งและพาณิชย์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ด้วยทุนจดทะเบียน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และได้แปรสภาพเป็นบริษัทมหาชนตามพระราชบัญญัติบริษัทมหาชนจำกัด พ.ศ.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2535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เพื่อนำเข้าเป็นหลักทรัพย์จดทะเบียนในตลาดหลักทรัพย์แห่งประเทศไทย เมื่อวันที่</w:t>
      </w:r>
      <w:r w:rsidR="002F3A35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11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กุมภาพันธ์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2545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และเป็นบริษัทจดทะเบ</w:t>
      </w:r>
      <w:r w:rsidR="00ED4C9C">
        <w:rPr>
          <w:rFonts w:asciiTheme="majorBidi" w:hAnsiTheme="majorBidi" w:cstheme="majorBidi" w:hint="cs"/>
          <w:color w:val="000000"/>
          <w:spacing w:val="-2"/>
          <w:sz w:val="28"/>
          <w:cs/>
        </w:rPr>
        <w:t>ี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ยนในตลาดหลักทรัพย์แห่งประเทศไทย บริษัทจัดตั้งและมีภูมิลำเนาในประเทศไทย ที่อยู่ตามที่</w:t>
      </w:r>
      <w:r w:rsidR="00A20E73">
        <w:rPr>
          <w:rFonts w:asciiTheme="majorBidi" w:hAnsiTheme="majorBidi" w:cstheme="majorBidi"/>
          <w:color w:val="000000"/>
          <w:spacing w:val="-2"/>
          <w:sz w:val="28"/>
        </w:rPr>
        <w:t xml:space="preserve">   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จดทะเบียนของบริษัทอยู่ที่ </w:t>
      </w:r>
      <w:r w:rsidR="00374426" w:rsidRPr="00C07F18">
        <w:rPr>
          <w:rFonts w:asciiTheme="majorBidi" w:hAnsiTheme="majorBidi" w:cstheme="majorBidi"/>
          <w:color w:val="000000"/>
          <w:spacing w:val="-2"/>
          <w:sz w:val="28"/>
        </w:rPr>
        <w:t>73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อาคารมหาชล ซอยสุขุมวิท </w:t>
      </w:r>
      <w:r w:rsidR="00374426" w:rsidRPr="00C07F18">
        <w:rPr>
          <w:rFonts w:asciiTheme="majorBidi" w:hAnsiTheme="majorBidi" w:cstheme="majorBidi"/>
          <w:color w:val="000000"/>
          <w:spacing w:val="-2"/>
          <w:sz w:val="28"/>
        </w:rPr>
        <w:t>62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ถนนสุขุมวิท แขวงพระโขนงใต้ เขตพระโขนง กรุงเทพมหานคร</w:t>
      </w:r>
    </w:p>
    <w:p w14:paraId="5074D00B" w14:textId="77777777" w:rsidR="007F111E" w:rsidRPr="00C07F18" w:rsidRDefault="007F111E" w:rsidP="00BC259B">
      <w:pPr>
        <w:spacing w:after="120"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25192E44" w14:textId="091BD537" w:rsidR="007F111E" w:rsidRPr="00C07F18" w:rsidRDefault="007F111E" w:rsidP="006358BF">
      <w:pPr>
        <w:spacing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ธุรกิจหลักของกลุ่มบริษัทคือ</w:t>
      </w:r>
      <w:r w:rsidR="00E81941">
        <w:rPr>
          <w:rFonts w:asciiTheme="majorBidi" w:hAnsiTheme="majorBidi" w:cstheme="majorBidi" w:hint="cs"/>
          <w:color w:val="000000"/>
          <w:spacing w:val="-2"/>
          <w:sz w:val="28"/>
          <w:cs/>
        </w:rPr>
        <w:t>ธุรกิจสถานี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จำหน่ายและสถานีบริการแก๊ส</w:t>
      </w:r>
      <w:r w:rsidR="004F74A8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และน้ำมัน</w:t>
      </w:r>
      <w:r w:rsidR="003C761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538F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ธุรกิจพลังงาน</w:t>
      </w:r>
      <w:r w:rsidR="009538F9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ทดแทน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ธุรกิจ</w:t>
      </w:r>
      <w:r w:rsidR="004F74A8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สาธารณูปโภค</w:t>
      </w:r>
      <w:r w:rsidR="003C761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และธุรกิจอื่น</w:t>
      </w:r>
      <w:r w:rsidR="00F764C2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ๆ</w:t>
      </w:r>
    </w:p>
    <w:p w14:paraId="466FDBF5" w14:textId="44E13972" w:rsidR="00F53166" w:rsidRPr="00C07F18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เกณฑ์ในการจัดทำงบการเงินระหว่างกาล</w:t>
      </w:r>
    </w:p>
    <w:p w14:paraId="01FA9EEC" w14:textId="72015C7C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มีการปัดเศษในหมายเหตุประกอบงบการเงินระหว่างกาลแบบย่อ เพื่อให้แสดงเป็นหลักพันบาทและงบการเงินนี้ได้จัดทำขึ้นตามมาตรฐานการบัญชีฉบับที่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34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(ปรับปรุง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47F30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) 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F88C75D" w14:textId="693905D8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E4D5A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62C7FE1" w14:textId="0509E22A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ผลการดำเนินงานซึ่งยังไม่ได้ตรวจสอบที่ปรากฏใน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146898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7B5BC4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7B5BC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มิใช่เครื่องบ่งชี</w:t>
      </w:r>
      <w:r w:rsidR="003E764B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และมิใช่การคาดการณ์ถึงผลการดำเนินงานเต็มปี</w:t>
      </w:r>
    </w:p>
    <w:p w14:paraId="2273C4AF" w14:textId="451DD071" w:rsidR="00F53166" w:rsidRPr="00C07F18" w:rsidRDefault="009E4C64" w:rsidP="00081754">
      <w:pPr>
        <w:pStyle w:val="ListParagraph"/>
        <w:numPr>
          <w:ilvl w:val="1"/>
          <w:numId w:val="2"/>
        </w:numPr>
        <w:tabs>
          <w:tab w:val="left" w:pos="990"/>
          <w:tab w:val="left" w:pos="918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ดังนั้นงบการเงินระหว่างกาลสำหรับงวดสามเดือ</w:t>
      </w:r>
      <w:r w:rsidR="0004273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นสิ้น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สุดวันที่ 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8902C1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8902C1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มีนาคม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902C1">
        <w:rPr>
          <w:rFonts w:asciiTheme="majorBidi" w:hAnsiTheme="majorBidi" w:cstheme="majorBidi" w:hint="cs"/>
          <w:color w:val="000000"/>
          <w:spacing w:val="-2"/>
          <w:sz w:val="28"/>
          <w:cs/>
        </w:rPr>
        <w:t>5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จึงควรอ่านประกอบกับงบการเงินสำหรับปีสิ้นสุดวันที่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31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B631F1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ซึ่งได้มีการตรวจสอบแล้ว</w:t>
      </w:r>
    </w:p>
    <w:p w14:paraId="02EB378F" w14:textId="27C18030" w:rsidR="00F53166" w:rsidRPr="00B47C93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รายการบัญชีระหว่าง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ที่มีสาระสำคัญได้ถูกตัดบัญชีออกจากงบการเงินระหว่างกาลรวมนี้แล้ว</w:t>
      </w:r>
      <w:r w:rsidR="004C1926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งบการเงินระหว่างกาลรวมสำหรับ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B5BC4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7B5BC4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7B5BC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ได้จัดทำขึ้นโดยรวมงบการเงินระหว่างกาลของบริษัทย่อยสำหรับ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B5BC4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7B5BC4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7B5BC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ซึ่งได้สอบทานแล้ว</w:t>
      </w:r>
    </w:p>
    <w:p w14:paraId="7DAC9AE4" w14:textId="77777777" w:rsidR="00B47C93" w:rsidRPr="00C07F18" w:rsidRDefault="00B47C93" w:rsidP="00B47C93">
      <w:pPr>
        <w:pStyle w:val="ListParagraph"/>
        <w:spacing w:before="120" w:after="120"/>
        <w:ind w:left="36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7E7D21C2" w14:textId="50F12889" w:rsidR="00F53166" w:rsidRPr="00C07F18" w:rsidRDefault="009E4C64" w:rsidP="00081754">
      <w:pPr>
        <w:pStyle w:val="ListParagraph"/>
        <w:numPr>
          <w:ilvl w:val="1"/>
          <w:numId w:val="2"/>
        </w:numPr>
        <w:tabs>
          <w:tab w:val="left" w:pos="936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ในการจัดทำงบการเงินให้เป็นไปตามมาตรฐานการรายงานทางการเงิน 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ได้พิจารณาอย่างสมเหตุสมผลภายใต้เหตุการณ์ ณ ขณะนั้น</w:t>
      </w:r>
      <w:r w:rsidR="0084662D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ผลที่เกิดขึ้นจริงอาจมีความแตกต่างไปจากประมาณการนั้น</w:t>
      </w:r>
    </w:p>
    <w:p w14:paraId="2F1F55F0" w14:textId="5B1A76D1" w:rsidR="00F53166" w:rsidRPr="00C07F18" w:rsidRDefault="009E4C64" w:rsidP="00BC259B">
      <w:pPr>
        <w:spacing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13203">
        <w:rPr>
          <w:rFonts w:asciiTheme="majorBidi" w:hAnsiTheme="majorBidi" w:cstheme="majorBidi"/>
          <w:color w:val="000000"/>
          <w:spacing w:val="-2"/>
          <w:sz w:val="28"/>
        </w:rPr>
        <w:t>4</w:t>
      </w:r>
    </w:p>
    <w:p w14:paraId="6E2C1171" w14:textId="40892CEF" w:rsidR="00F53166" w:rsidRPr="00484244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ในกรณีที่มีเนื้อควา</w:t>
      </w:r>
      <w:r w:rsidR="005E31F1"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ม</w:t>
      </w:r>
      <w:r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ขัดแย้งกันหรือมีการตีความแตกต่างกัน ให้ใช้งบการเงินระหว่างกาลฉบับภาษาไทยเป็นหลัก</w:t>
      </w:r>
    </w:p>
    <w:p w14:paraId="1D32C31A" w14:textId="4F5EFB8F" w:rsidR="00F53166" w:rsidRPr="00C07F18" w:rsidRDefault="009D1999" w:rsidP="00A01EC0">
      <w:pPr>
        <w:pStyle w:val="ListParagraph"/>
        <w:numPr>
          <w:ilvl w:val="0"/>
          <w:numId w:val="1"/>
        </w:numPr>
        <w:spacing w:before="240" w:line="276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0EB32ED5" w14:textId="1B77D361" w:rsidR="003D04A9" w:rsidRPr="00A6709B" w:rsidRDefault="00997E8D" w:rsidP="00A6709B">
      <w:pPr>
        <w:ind w:left="360"/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  <w:r w:rsidRPr="00C07F18">
        <w:rPr>
          <w:rFonts w:asciiTheme="majorBidi" w:hAnsiTheme="majorBidi" w:cstheme="majorBidi"/>
          <w:spacing w:val="-2"/>
          <w:sz w:val="28"/>
          <w:cs/>
        </w:rPr>
        <w:t>งบการเงินระหว่างกาลนี้จัดทำขึ้นโดยใช้</w:t>
      </w:r>
      <w:r w:rsidR="004249A9" w:rsidRPr="00C07F18">
        <w:rPr>
          <w:rFonts w:asciiTheme="majorBidi" w:hAnsiTheme="majorBidi" w:cstheme="majorBidi"/>
          <w:spacing w:val="-2"/>
          <w:sz w:val="28"/>
          <w:cs/>
        </w:rPr>
        <w:t>หลักเกณฑ์</w:t>
      </w:r>
      <w:r w:rsidRPr="00C07F18">
        <w:rPr>
          <w:rFonts w:asciiTheme="majorBidi" w:hAnsiTheme="majorBidi" w:cstheme="majorBidi"/>
          <w:spacing w:val="-2"/>
          <w:sz w:val="28"/>
          <w:cs/>
        </w:rPr>
        <w:t>นโยบายการบัญชีและวิธีการคำนวณเช่นเดียวกับที่ใช้ในงบการเงิ</w:t>
      </w:r>
      <w:r w:rsidR="00950868" w:rsidRPr="00C07F18">
        <w:rPr>
          <w:rFonts w:asciiTheme="majorBidi" w:hAnsiTheme="majorBidi" w:cstheme="majorBidi"/>
          <w:spacing w:val="-2"/>
          <w:sz w:val="28"/>
          <w:cs/>
        </w:rPr>
        <w:t>น</w:t>
      </w:r>
      <w:r w:rsidRPr="00C07F18">
        <w:rPr>
          <w:rFonts w:asciiTheme="majorBidi" w:hAnsiTheme="majorBidi" w:cstheme="majorBidi"/>
          <w:spacing w:val="-2"/>
          <w:sz w:val="28"/>
          <w:cs/>
        </w:rPr>
        <w:t xml:space="preserve">สำหรับปีสิ้นสุดวันที่ </w:t>
      </w:r>
      <w:r w:rsidRPr="00C07F18">
        <w:rPr>
          <w:rFonts w:asciiTheme="majorBidi" w:hAnsiTheme="majorBidi" w:cstheme="majorBidi"/>
          <w:spacing w:val="-2"/>
          <w:sz w:val="28"/>
        </w:rPr>
        <w:t xml:space="preserve">31 </w:t>
      </w:r>
      <w:r w:rsidRPr="00C07F18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Pr="00C07F18">
        <w:rPr>
          <w:rFonts w:asciiTheme="majorBidi" w:hAnsiTheme="majorBidi" w:cstheme="majorBidi"/>
          <w:spacing w:val="-2"/>
          <w:sz w:val="28"/>
        </w:rPr>
        <w:t>256</w:t>
      </w:r>
      <w:r w:rsidR="00113203">
        <w:rPr>
          <w:rFonts w:asciiTheme="majorBidi" w:hAnsiTheme="majorBidi" w:cstheme="majorBidi"/>
          <w:spacing w:val="-2"/>
          <w:sz w:val="28"/>
        </w:rPr>
        <w:t>4</w:t>
      </w:r>
      <w:r w:rsidR="00950868" w:rsidRPr="00C07F1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4908FE" w:rsidRPr="00C07F18">
        <w:rPr>
          <w:rFonts w:asciiTheme="majorBidi" w:hAnsiTheme="majorBidi" w:cstheme="majorBidi"/>
          <w:spacing w:val="-2"/>
          <w:sz w:val="28"/>
          <w:cs/>
        </w:rPr>
        <w:t>ยกเว้น</w:t>
      </w:r>
      <w:r w:rsidR="00A6709B">
        <w:rPr>
          <w:rFonts w:asciiTheme="majorBidi" w:eastAsia="Arial Unicode MS" w:hAnsiTheme="majorBidi" w:cstheme="majorBidi"/>
          <w:color w:val="000000" w:themeColor="text1"/>
          <w:sz w:val="28"/>
        </w:rPr>
        <w:t xml:space="preserve"> </w:t>
      </w:r>
      <w:r w:rsidR="003D04A9" w:rsidRPr="00A6709B">
        <w:rPr>
          <w:rFonts w:asciiTheme="majorBidi" w:hAnsiTheme="majorBidi" w:hint="cs"/>
          <w:sz w:val="28"/>
          <w:cs/>
          <w:lang w:eastAsia="en-GB"/>
        </w:rPr>
        <w:t>การนำมาตรฐานการรายงานทางการเงินฉบับใหม่และฉบับปรับปรุงมาถือปฏิบัติ</w:t>
      </w:r>
      <w:r w:rsidR="003D04A9" w:rsidRPr="00A6709B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A6709B">
        <w:rPr>
          <w:rFonts w:asciiTheme="majorBidi" w:hAnsiTheme="majorBidi" w:hint="cs"/>
          <w:sz w:val="28"/>
          <w:cs/>
          <w:lang w:eastAsia="en-GB"/>
        </w:rPr>
        <w:t>ซึ่งมีผลบังคับใช้วันที่</w:t>
      </w:r>
      <w:r w:rsidR="003D04A9" w:rsidRPr="00A6709B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A6709B">
        <w:rPr>
          <w:rFonts w:asciiTheme="majorBidi" w:hAnsiTheme="majorBidi" w:cstheme="majorBidi"/>
          <w:sz w:val="28"/>
          <w:lang w:eastAsia="en-GB"/>
        </w:rPr>
        <w:t>1</w:t>
      </w:r>
      <w:r w:rsidR="003D04A9" w:rsidRPr="00A6709B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A6709B">
        <w:rPr>
          <w:rFonts w:asciiTheme="majorBidi" w:hAnsiTheme="majorBidi" w:hint="cs"/>
          <w:sz w:val="28"/>
          <w:cs/>
          <w:lang w:eastAsia="en-GB"/>
        </w:rPr>
        <w:t>มกราคม</w:t>
      </w:r>
      <w:r w:rsidR="003D04A9" w:rsidRPr="00A6709B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A6709B">
        <w:rPr>
          <w:rFonts w:asciiTheme="majorBidi" w:hAnsiTheme="majorBidi" w:cstheme="majorBidi"/>
          <w:sz w:val="28"/>
          <w:lang w:eastAsia="en-GB"/>
        </w:rPr>
        <w:t>256</w:t>
      </w:r>
      <w:r w:rsidR="00A6709B">
        <w:rPr>
          <w:rFonts w:asciiTheme="majorBidi" w:hAnsiTheme="majorBidi" w:cstheme="majorBidi"/>
          <w:sz w:val="28"/>
          <w:lang w:eastAsia="en-GB"/>
        </w:rPr>
        <w:t>5</w:t>
      </w:r>
      <w:r w:rsidR="003D04A9" w:rsidRPr="00A6709B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A6709B">
        <w:rPr>
          <w:rFonts w:asciiTheme="majorBidi" w:hAnsiTheme="majorBidi" w:hint="cs"/>
          <w:sz w:val="28"/>
          <w:cs/>
          <w:lang w:eastAsia="en-GB"/>
        </w:rPr>
        <w:t>ไม่มีผลกระทบที่มีนัยสำคัญต่อกลุ่มกิจกา</w:t>
      </w:r>
      <w:r w:rsidR="00836F6D" w:rsidRPr="00A6709B">
        <w:rPr>
          <w:rFonts w:asciiTheme="majorBidi" w:hAnsiTheme="majorBidi" w:hint="cs"/>
          <w:sz w:val="28"/>
          <w:cs/>
          <w:lang w:eastAsia="en-GB"/>
        </w:rPr>
        <w:t>ร</w:t>
      </w:r>
    </w:p>
    <w:p w14:paraId="2818F7F9" w14:textId="60E1947B" w:rsidR="00F53166" w:rsidRPr="00C07F18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ind w:hanging="356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776B1CE2" w14:textId="472C2E76" w:rsidR="00F53166" w:rsidRPr="00C07F18" w:rsidRDefault="009E4C64" w:rsidP="006358B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113203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113203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13203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13203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กลุ่มบริษัทมีรายการธุรกิจที่สำคัญกับบุคคลหรือกิจการที่เกี่ยวข้องกัน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ซึ่งเป็นไปตามปกติธุรกิจโดยสามารถสรุปได้ดังนี้ </w:t>
      </w:r>
    </w:p>
    <w:p w14:paraId="7145CF9C" w14:textId="0B2575A3" w:rsidR="00F53166" w:rsidRPr="00C07F18" w:rsidRDefault="009E4C64" w:rsidP="00BC259B">
      <w:pPr>
        <w:tabs>
          <w:tab w:val="left" w:pos="630"/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1.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การขายสินค้าระหว่างกันกำหนดราคาตามราคาตลาด </w:t>
      </w:r>
    </w:p>
    <w:p w14:paraId="432BA011" w14:textId="2D02B6EA" w:rsidR="00F53166" w:rsidRPr="00C07F18" w:rsidRDefault="009E4C64" w:rsidP="00BC259B">
      <w:pPr>
        <w:tabs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50E4C778" w14:textId="0B619F18" w:rsidR="00F53166" w:rsidRPr="00C07F18" w:rsidRDefault="009E4C64" w:rsidP="00490CC4">
      <w:pPr>
        <w:tabs>
          <w:tab w:val="left" w:pos="72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เงินให้กู้ยืมระยะสั้นแก่</w:t>
      </w:r>
      <w:r w:rsidR="007C7E8B">
        <w:rPr>
          <w:rFonts w:asciiTheme="majorBidi" w:hAnsiTheme="majorBidi" w:cstheme="majorBidi" w:hint="cs"/>
          <w:color w:val="000000"/>
          <w:spacing w:val="-2"/>
          <w:sz w:val="28"/>
          <w:cs/>
        </w:rPr>
        <w:t>บุคคลและ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กิจการที่เกี่ยวข้องกันคิดดอกเบี้ยในอัตราร้อยละ </w:t>
      </w:r>
      <w:r w:rsidR="00213252">
        <w:rPr>
          <w:rFonts w:asciiTheme="majorBidi" w:hAnsiTheme="majorBidi" w:cstheme="majorBidi"/>
          <w:color w:val="000000"/>
          <w:spacing w:val="-2"/>
          <w:sz w:val="28"/>
        </w:rPr>
        <w:t>0.075 - 6.</w:t>
      </w:r>
      <w:r w:rsidR="00D06744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213252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ต่อปี</w:t>
      </w:r>
      <w:r w:rsidR="00BA5900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(256</w:t>
      </w:r>
      <w:r w:rsidR="00567969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bookmarkStart w:id="0" w:name="_Hlk85451316"/>
      <w:r w:rsidR="00C71C70" w:rsidRPr="004517A7">
        <w:rPr>
          <w:rFonts w:ascii="Angsana New" w:hAnsi="Angsana New"/>
          <w:color w:val="000000"/>
          <w:spacing w:val="-2"/>
          <w:sz w:val="28"/>
        </w:rPr>
        <w:t>0.075 - 6.75</w:t>
      </w:r>
      <w:r w:rsidR="00C71C70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bookmarkEnd w:id="0"/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6D8DB8CE" w14:textId="07A14D06" w:rsidR="006F65FE" w:rsidRPr="00C07F18" w:rsidRDefault="009E4C64" w:rsidP="00BC259B">
      <w:pPr>
        <w:tabs>
          <w:tab w:val="left" w:pos="72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เงินให้กู้ยืมระยะยาวแก่กิจการที่เกี่ยวข้องกันคิดดอกเบี้ยในอัตราร้อยละ </w:t>
      </w:r>
      <w:r w:rsidR="00213252">
        <w:rPr>
          <w:rFonts w:asciiTheme="majorBidi" w:hAnsiTheme="majorBidi" w:cstheme="majorBidi"/>
          <w:color w:val="000000"/>
          <w:spacing w:val="-2"/>
          <w:sz w:val="28"/>
        </w:rPr>
        <w:t>0.075</w:t>
      </w:r>
      <w:r w:rsidR="0056796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ต่อปี (</w:t>
      </w:r>
      <w:r w:rsidR="00B8353B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67969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:</w:t>
      </w:r>
      <w:r w:rsidR="00A9342F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A9342F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E45A8D" w:rsidRPr="004517A7">
        <w:rPr>
          <w:rFonts w:asciiTheme="majorBidi" w:hAnsiTheme="majorBidi" w:cstheme="majorBidi"/>
          <w:color w:val="000000"/>
          <w:spacing w:val="-2"/>
          <w:sz w:val="28"/>
        </w:rPr>
        <w:t>0.075</w:t>
      </w:r>
      <w:r w:rsidR="00E45A8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E45A8D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)</w:t>
      </w:r>
    </w:p>
    <w:p w14:paraId="1D177118" w14:textId="4AFF49D9" w:rsidR="00917745" w:rsidRPr="00C07F18" w:rsidRDefault="00917745" w:rsidP="00BC259B">
      <w:pPr>
        <w:tabs>
          <w:tab w:val="left" w:pos="720"/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5.</w:t>
      </w:r>
      <w:r w:rsidR="006F65FE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F65FE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>เงินกู้ยืมระยะสั้นจาก</w:t>
      </w:r>
      <w:r w:rsidR="007C7E8B" w:rsidRPr="007C7E8B">
        <w:rPr>
          <w:rFonts w:asciiTheme="majorBidi" w:hAnsiTheme="majorBidi" w:cstheme="majorBidi" w:hint="cs"/>
          <w:color w:val="000000"/>
          <w:spacing w:val="-8"/>
          <w:sz w:val="28"/>
          <w:cs/>
        </w:rPr>
        <w:t>บุคคลและ</w:t>
      </w:r>
      <w:r w:rsidR="006F65FE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กิจการที่เกี่ยวข้องกันคิดดอกเบี้ยในอัตราร้อยละ </w:t>
      </w:r>
      <w:r w:rsidR="00213252" w:rsidRPr="007C7E8B">
        <w:rPr>
          <w:rFonts w:asciiTheme="majorBidi" w:hAnsiTheme="majorBidi" w:cstheme="majorBidi"/>
          <w:color w:val="000000"/>
          <w:spacing w:val="-8"/>
          <w:sz w:val="28"/>
        </w:rPr>
        <w:t>0.075 - 6.</w:t>
      </w:r>
      <w:r w:rsidR="00146D48" w:rsidRPr="007C7E8B">
        <w:rPr>
          <w:rFonts w:asciiTheme="majorBidi" w:hAnsiTheme="majorBidi" w:cstheme="majorBidi"/>
          <w:color w:val="000000"/>
          <w:spacing w:val="-8"/>
          <w:sz w:val="28"/>
        </w:rPr>
        <w:t>75</w:t>
      </w:r>
      <w:r w:rsidR="00567969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 </w:t>
      </w:r>
      <w:r w:rsidR="006F65FE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>ต่อปี (</w:t>
      </w:r>
      <w:r w:rsidR="00B8353B" w:rsidRPr="007C7E8B">
        <w:rPr>
          <w:rFonts w:asciiTheme="majorBidi" w:hAnsiTheme="majorBidi" w:cstheme="majorBidi"/>
          <w:color w:val="000000"/>
          <w:spacing w:val="-8"/>
          <w:sz w:val="28"/>
        </w:rPr>
        <w:t>256</w:t>
      </w:r>
      <w:r w:rsidR="00567969" w:rsidRPr="007C7E8B">
        <w:rPr>
          <w:rFonts w:asciiTheme="majorBidi" w:hAnsiTheme="majorBidi" w:cstheme="majorBidi"/>
          <w:color w:val="000000"/>
          <w:spacing w:val="-8"/>
          <w:sz w:val="28"/>
        </w:rPr>
        <w:t>4</w:t>
      </w:r>
      <w:r w:rsidR="006F65FE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: ร้อยละ </w:t>
      </w:r>
      <w:r w:rsidR="002853B7" w:rsidRPr="007C7E8B">
        <w:rPr>
          <w:rFonts w:ascii="Angsana New" w:hAnsi="Angsana New"/>
          <w:color w:val="000000"/>
          <w:spacing w:val="-8"/>
          <w:sz w:val="28"/>
        </w:rPr>
        <w:t>0.075 - 6.</w:t>
      </w:r>
      <w:r w:rsidR="00042738" w:rsidRPr="007C7E8B">
        <w:rPr>
          <w:rFonts w:ascii="Angsana New" w:hAnsi="Angsana New"/>
          <w:color w:val="000000"/>
          <w:spacing w:val="-8"/>
          <w:sz w:val="28"/>
        </w:rPr>
        <w:t>75</w:t>
      </w:r>
      <w:r w:rsidR="002853B7" w:rsidRPr="007C7E8B">
        <w:rPr>
          <w:rFonts w:ascii="Angsana New" w:hAnsi="Angsana New" w:hint="cs"/>
          <w:color w:val="000000"/>
          <w:spacing w:val="-8"/>
          <w:sz w:val="28"/>
        </w:rPr>
        <w:t xml:space="preserve"> </w:t>
      </w:r>
      <w:r w:rsidR="006F65FE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>ต่อปี)</w:t>
      </w:r>
    </w:p>
    <w:p w14:paraId="7A1A979D" w14:textId="109176E7" w:rsidR="002A3E95" w:rsidRDefault="00917745" w:rsidP="00BC259B">
      <w:pPr>
        <w:tabs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</w:p>
    <w:p w14:paraId="378B2714" w14:textId="77777777" w:rsidR="002A3E95" w:rsidRDefault="002A3E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19D265AB" w14:textId="3FA001DF" w:rsidR="00231BC6" w:rsidRPr="00042340" w:rsidRDefault="009E4C64" w:rsidP="00231BC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4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60"/>
        <w:gridCol w:w="236"/>
        <w:gridCol w:w="4714"/>
      </w:tblGrid>
      <w:tr w:rsidR="00D326CD" w:rsidRPr="007B225A" w14:paraId="39A909C5" w14:textId="77777777" w:rsidTr="009B088F">
        <w:trPr>
          <w:trHeight w:val="20"/>
          <w:tblHeader/>
        </w:trPr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9057C51" w14:textId="77777777" w:rsidR="00D326CD" w:rsidRPr="005855F2" w:rsidRDefault="00D326CD" w:rsidP="007677C0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br w:type="page"/>
            </w:r>
            <w:r w:rsidRPr="005855F2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5855F2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5855F2">
              <w:rPr>
                <w:rFonts w:asciiTheme="majorBidi" w:hAnsiTheme="majorBidi" w:cstheme="majorBidi"/>
                <w:sz w:val="28"/>
              </w:rPr>
              <w:br w:type="page"/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ชื่อกิจการ</w:t>
            </w:r>
          </w:p>
        </w:tc>
        <w:tc>
          <w:tcPr>
            <w:tcW w:w="236" w:type="dxa"/>
          </w:tcPr>
          <w:p w14:paraId="327ED378" w14:textId="77777777" w:rsidR="00D326CD" w:rsidRPr="005855F2" w:rsidRDefault="00D326CD" w:rsidP="007677C0">
            <w:pPr>
              <w:ind w:right="113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714" w:type="dxa"/>
            <w:tcBorders>
              <w:bottom w:val="single" w:sz="4" w:space="0" w:color="auto"/>
            </w:tcBorders>
            <w:shd w:val="clear" w:color="auto" w:fill="auto"/>
          </w:tcPr>
          <w:p w14:paraId="4683643B" w14:textId="77777777" w:rsidR="00D326CD" w:rsidRPr="005855F2" w:rsidRDefault="00D326CD" w:rsidP="007677C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ความสัมพันธ์</w:t>
            </w:r>
          </w:p>
        </w:tc>
      </w:tr>
      <w:tr w:rsidR="006F155C" w:rsidRPr="007B225A" w14:paraId="1DE340FD" w14:textId="77777777" w:rsidTr="009B088F">
        <w:trPr>
          <w:trHeight w:val="20"/>
        </w:trPr>
        <w:tc>
          <w:tcPr>
            <w:tcW w:w="4460" w:type="dxa"/>
            <w:tcBorders>
              <w:top w:val="single" w:sz="4" w:space="0" w:color="auto"/>
            </w:tcBorders>
            <w:shd w:val="clear" w:color="auto" w:fill="auto"/>
          </w:tcPr>
          <w:p w14:paraId="24E89858" w14:textId="5E9EB48A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236" w:type="dxa"/>
          </w:tcPr>
          <w:p w14:paraId="0A293047" w14:textId="77777777" w:rsidR="006F155C" w:rsidRPr="005855F2" w:rsidRDefault="006F155C" w:rsidP="006F155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tcBorders>
              <w:top w:val="single" w:sz="4" w:space="0" w:color="auto"/>
            </w:tcBorders>
            <w:shd w:val="clear" w:color="auto" w:fill="auto"/>
          </w:tcPr>
          <w:p w14:paraId="692DD222" w14:textId="34F75DF4" w:rsidR="006F155C" w:rsidRPr="005855F2" w:rsidRDefault="006F155C" w:rsidP="006F155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67FF6A4D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5CCD6461" w14:textId="087D1AEB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236" w:type="dxa"/>
          </w:tcPr>
          <w:p w14:paraId="4E90C2EA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22927782" w14:textId="0729A693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70E7C19A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4C9DEF07" w14:textId="566D3FA3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236" w:type="dxa"/>
          </w:tcPr>
          <w:p w14:paraId="61E7BE53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127D6DBE" w14:textId="034DB9B2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01E420CC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05FB17E7" w14:textId="4FAEA999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0CD09C36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A058C4C" w14:textId="62EC819E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2062A3" w:rsidRPr="007B225A" w14:paraId="10FA8837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70CAD29F" w14:textId="404B70E8" w:rsidR="002062A3" w:rsidRPr="005855F2" w:rsidRDefault="002062A3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บริษัท </w:t>
            </w:r>
            <w:r w:rsidR="009B088F">
              <w:rPr>
                <w:rFonts w:asciiTheme="majorBidi" w:hAnsiTheme="majorBidi" w:cstheme="majorBidi" w:hint="cs"/>
                <w:sz w:val="28"/>
                <w:cs/>
              </w:rPr>
              <w:t>โกลด์ ชอร์ส จำกัด</w:t>
            </w:r>
          </w:p>
        </w:tc>
        <w:tc>
          <w:tcPr>
            <w:tcW w:w="236" w:type="dxa"/>
          </w:tcPr>
          <w:p w14:paraId="2FFF0B02" w14:textId="77777777" w:rsidR="002062A3" w:rsidRPr="005855F2" w:rsidRDefault="002062A3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66561F45" w14:textId="48865AE7" w:rsidR="002062A3" w:rsidRPr="005855F2" w:rsidRDefault="009B088F" w:rsidP="006F155C">
            <w:pPr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7EEA1B47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26D2BFD7" w14:textId="48418FA0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236" w:type="dxa"/>
          </w:tcPr>
          <w:p w14:paraId="7E1655FF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9EE1D62" w14:textId="44D941E8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6F155C" w:rsidRPr="007B225A" w14:paraId="179EF95E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76257B76" w14:textId="00573AF2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236" w:type="dxa"/>
          </w:tcPr>
          <w:p w14:paraId="16FE43B3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377D7CF" w14:textId="300C3C72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6F155C" w:rsidRPr="007B225A" w14:paraId="5A50E48A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48D14478" w14:textId="67C592EB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เอ็มเนอร์ยี่ จำกัด</w:t>
            </w:r>
          </w:p>
        </w:tc>
        <w:tc>
          <w:tcPr>
            <w:tcW w:w="236" w:type="dxa"/>
          </w:tcPr>
          <w:p w14:paraId="1F3C87B6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702F1BF8" w14:textId="670E2957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แคปปิตอล จำกัด</w:t>
            </w:r>
          </w:p>
        </w:tc>
      </w:tr>
      <w:tr w:rsidR="006F155C" w:rsidRPr="007B225A" w14:paraId="3722E6E2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4236ADCD" w14:textId="52DC45EC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236" w:type="dxa"/>
          </w:tcPr>
          <w:p w14:paraId="46B65C1A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5CF827FC" w14:textId="4CEA9E9E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6F155C" w:rsidRPr="007B225A" w14:paraId="571AAA7A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64968B94" w14:textId="50745401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เอ็นเนอร์ยี่ รีโวลูชั่น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E7588C6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7E0D163A" w14:textId="1564195C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6F155C" w:rsidRPr="007B225A" w14:paraId="70790981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350AEA74" w14:textId="3CF222D4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236" w:type="dxa"/>
          </w:tcPr>
          <w:p w14:paraId="7ED13FB3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C85B4E2" w14:textId="1455C383" w:rsidR="006F155C" w:rsidRPr="005855F2" w:rsidRDefault="006F155C" w:rsidP="006F155C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9B088F" w:rsidRPr="007B225A" w14:paraId="02DFEFB1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0FDBD1D0" w14:textId="6D483303" w:rsidR="009B088F" w:rsidRPr="005855F2" w:rsidRDefault="00585CE2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ไฮโดรเอ็นเตอร์ไพร์ส แอนด์ อะควอ</w:t>
            </w:r>
            <w:r w:rsidR="007A402A">
              <w:rPr>
                <w:rFonts w:asciiTheme="majorBidi" w:hAnsiTheme="majorBidi" w:cstheme="majorBidi" w:hint="cs"/>
                <w:sz w:val="28"/>
                <w:cs/>
              </w:rPr>
              <w:t>ดีซายน์ จำกัด</w:t>
            </w:r>
          </w:p>
        </w:tc>
        <w:tc>
          <w:tcPr>
            <w:tcW w:w="236" w:type="dxa"/>
          </w:tcPr>
          <w:p w14:paraId="7F0CC8BD" w14:textId="77777777" w:rsidR="009B088F" w:rsidRPr="005855F2" w:rsidRDefault="009B088F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287DF2FF" w14:textId="44E6633B" w:rsidR="009B088F" w:rsidRPr="005855F2" w:rsidRDefault="009249B0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บริษัท โกลด์ ชอร์ส จำกัด</w:t>
            </w:r>
          </w:p>
        </w:tc>
      </w:tr>
      <w:tr w:rsidR="006F155C" w:rsidRPr="007B225A" w14:paraId="5D86008C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6E6E9E09" w14:textId="48CD3898" w:rsidR="006F155C" w:rsidRPr="005855F2" w:rsidRDefault="005C4F15" w:rsidP="005C4F15">
            <w:pPr>
              <w:ind w:left="-112" w:righ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บริษัท </w:t>
            </w:r>
            <w:r w:rsidR="006F155C" w:rsidRPr="005855F2">
              <w:rPr>
                <w:rFonts w:asciiTheme="majorBidi" w:hAnsiTheme="majorBidi" w:cstheme="majorBidi"/>
                <w:sz w:val="28"/>
                <w:cs/>
              </w:rPr>
              <w:t>สตาร์ โซล่า พาวเวอร์ จำกัด</w:t>
            </w:r>
            <w:r w:rsidR="00C57377"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24B1A8FF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4EACFD80" w14:textId="1DE271BE" w:rsidR="006F155C" w:rsidRPr="005855F2" w:rsidRDefault="006F155C" w:rsidP="006F155C">
            <w:pPr>
              <w:ind w:left="211" w:hanging="211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ธวัชภิญโญ จำกัด</w:t>
            </w:r>
          </w:p>
        </w:tc>
      </w:tr>
      <w:tr w:rsidR="00722239" w:rsidRPr="007B225A" w14:paraId="1097B62B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7FB06DB6" w14:textId="08008199" w:rsidR="00722239" w:rsidRPr="005855F2" w:rsidRDefault="00722239" w:rsidP="007D2CB2">
            <w:pPr>
              <w:ind w:left="-112" w:right="-1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236" w:type="dxa"/>
          </w:tcPr>
          <w:p w14:paraId="2E6DD85A" w14:textId="77777777" w:rsidR="00722239" w:rsidRPr="005855F2" w:rsidRDefault="00722239" w:rsidP="007D2CB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4711CAA3" w14:textId="7783D77A" w:rsidR="00722239" w:rsidRPr="005855F2" w:rsidRDefault="00722239" w:rsidP="007D2CB2">
            <w:pPr>
              <w:ind w:left="211" w:hanging="211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ของบริษัท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อี อาร์ วี อินเตอร์เนชั่นแนล จำกัด</w:t>
            </w:r>
          </w:p>
        </w:tc>
      </w:tr>
      <w:tr w:rsidR="006F155C" w:rsidRPr="007B225A" w14:paraId="41EFAF08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0E1BD89D" w14:textId="2C0A5E84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 ซอฟท์แวร์ เซอร์วิสเซส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5D51BA87" w14:textId="77777777" w:rsidR="006F155C" w:rsidRPr="005855F2" w:rsidRDefault="006F155C" w:rsidP="006F155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236DAF6D" w14:textId="27A71443" w:rsidR="006F155C" w:rsidRPr="005855F2" w:rsidRDefault="006F155C" w:rsidP="006F155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6F155C" w:rsidRPr="007B225A" w14:paraId="3D933791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231A95DB" w14:textId="3A9CE5AB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236" w:type="dxa"/>
          </w:tcPr>
          <w:p w14:paraId="4DF3C521" w14:textId="77777777" w:rsidR="006F155C" w:rsidRPr="005855F2" w:rsidRDefault="006F155C" w:rsidP="006F155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1BDE6346" w14:textId="245566A8" w:rsidR="006F155C" w:rsidRPr="005855F2" w:rsidRDefault="006F155C" w:rsidP="00844F1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2062A3" w:rsidRPr="007B225A" w14:paraId="34D60F3A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53C785EC" w14:textId="0A972361" w:rsidR="002062A3" w:rsidRPr="005855F2" w:rsidRDefault="002062A3" w:rsidP="006F155C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ปาล์มทองคำ จำกัด</w:t>
            </w:r>
          </w:p>
        </w:tc>
        <w:tc>
          <w:tcPr>
            <w:tcW w:w="236" w:type="dxa"/>
          </w:tcPr>
          <w:p w14:paraId="28699D2E" w14:textId="77777777" w:rsidR="002062A3" w:rsidRPr="005855F2" w:rsidRDefault="002062A3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00908F81" w14:textId="77777777" w:rsidR="002062A3" w:rsidRPr="005855F2" w:rsidRDefault="002062A3" w:rsidP="00844F1E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76BFBD82" w14:textId="44DDEB4E" w:rsidR="002062A3" w:rsidRPr="005855F2" w:rsidRDefault="002062A3" w:rsidP="0060271A">
            <w:pPr>
              <w:ind w:left="14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2062A3" w:rsidRPr="007B225A" w14:paraId="2CC23914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54BAA60B" w14:textId="77777777" w:rsidR="002062A3" w:rsidRPr="005855F2" w:rsidRDefault="002062A3" w:rsidP="002F2EB1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การจัดการสิ่งแวดล้อมหาดใหญ่ จำกัด</w:t>
            </w:r>
          </w:p>
          <w:p w14:paraId="1312E63C" w14:textId="1098E5F5" w:rsidR="002062A3" w:rsidRPr="005855F2" w:rsidRDefault="002062A3" w:rsidP="006F155C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7174E2F" w14:textId="77777777" w:rsidR="002062A3" w:rsidRPr="005855F2" w:rsidRDefault="002062A3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45AFC208" w14:textId="77777777" w:rsidR="002062A3" w:rsidRPr="005855F2" w:rsidRDefault="002062A3" w:rsidP="002F2EB1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341F385E" w14:textId="02B38999" w:rsidR="002062A3" w:rsidRPr="005855F2" w:rsidRDefault="002062A3" w:rsidP="0060271A">
            <w:pPr>
              <w:ind w:left="14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2062A3" w:rsidRPr="007B225A" w14:paraId="5D8E63D8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32148052" w14:textId="3AE5B47B" w:rsidR="002062A3" w:rsidRPr="005855F2" w:rsidRDefault="002062A3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36" w:type="dxa"/>
          </w:tcPr>
          <w:p w14:paraId="578B8B46" w14:textId="77777777" w:rsidR="002062A3" w:rsidRPr="005855F2" w:rsidRDefault="002062A3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650074D1" w14:textId="37F11EEF" w:rsidR="002062A3" w:rsidRPr="005855F2" w:rsidRDefault="002062A3" w:rsidP="0060271A">
            <w:pPr>
              <w:ind w:left="140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เป็นบุคคลที่เกี่ยวข้องกับกรรมการของบริษัทหรือกรรมการบริษัทร่วมกัน</w:t>
            </w:r>
          </w:p>
        </w:tc>
      </w:tr>
    </w:tbl>
    <w:p w14:paraId="3B0BA799" w14:textId="4E506F2A" w:rsidR="00F142A9" w:rsidRPr="0060271A" w:rsidRDefault="00F142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18"/>
          <w:szCs w:val="18"/>
        </w:rPr>
      </w:pPr>
    </w:p>
    <w:p w14:paraId="4A41A4DA" w14:textId="77777777" w:rsidR="00FB22FF" w:rsidRDefault="00FB22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547E7D91" w14:textId="5B64EF6A" w:rsidR="00F53166" w:rsidRPr="00042340" w:rsidRDefault="009E4C64" w:rsidP="0060271A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รายการธุรกิจที่สำคัญระหว่างบริษัทและกิจการที่เกี่ยวข้องกัน สามารถสรุปได้ดังนี้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170"/>
      </w:tblGrid>
      <w:tr w:rsidR="00323949" w:rsidRPr="007B225A" w14:paraId="4C774CE3" w14:textId="77777777" w:rsidTr="006358BF">
        <w:trPr>
          <w:tblHeader/>
        </w:trPr>
        <w:tc>
          <w:tcPr>
            <w:tcW w:w="4140" w:type="dxa"/>
          </w:tcPr>
          <w:p w14:paraId="3C1238CB" w14:textId="77777777" w:rsidR="00323949" w:rsidRPr="005855F2" w:rsidRDefault="0032394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2219A262" w14:textId="0A51BAE3" w:rsidR="00323949" w:rsidRPr="005855F2" w:rsidRDefault="00323949" w:rsidP="0032394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F53166" w:rsidRPr="007B225A" w14:paraId="54FC5D52" w14:textId="77777777" w:rsidTr="006358BF">
        <w:trPr>
          <w:tblHeader/>
        </w:trPr>
        <w:tc>
          <w:tcPr>
            <w:tcW w:w="4140" w:type="dxa"/>
          </w:tcPr>
          <w:p w14:paraId="631CDF97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50863DD" w14:textId="12BDD213" w:rsidR="00F53166" w:rsidRPr="005855F2" w:rsidRDefault="003000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F53166" w:rsidRPr="007B225A" w14:paraId="26B64A3F" w14:textId="77777777" w:rsidTr="006358BF">
        <w:trPr>
          <w:tblHeader/>
        </w:trPr>
        <w:tc>
          <w:tcPr>
            <w:tcW w:w="4140" w:type="dxa"/>
          </w:tcPr>
          <w:p w14:paraId="31FE71E4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07DC22F" w14:textId="77777777" w:rsidR="00F53166" w:rsidRPr="005855F2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9BCABCD" w14:textId="77777777" w:rsidR="00F53166" w:rsidRPr="005855F2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198B20D" w14:textId="77777777" w:rsidR="00F53166" w:rsidRPr="005855F2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B225A" w14:paraId="7978934E" w14:textId="77777777" w:rsidTr="006358BF">
        <w:trPr>
          <w:tblHeader/>
        </w:trPr>
        <w:tc>
          <w:tcPr>
            <w:tcW w:w="4140" w:type="dxa"/>
          </w:tcPr>
          <w:p w14:paraId="2D28C23C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B8B1" w14:textId="390A666A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71EB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F7357C3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C4EB28" w14:textId="4552B363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71EB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23292F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953512" w14:textId="1B607675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71EB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2222D7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2A72AC" w14:textId="31D6035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71EBB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50FF0" w:rsidRPr="007B225A" w14:paraId="612D609A" w14:textId="77777777" w:rsidTr="006358BF">
        <w:tc>
          <w:tcPr>
            <w:tcW w:w="4140" w:type="dxa"/>
          </w:tcPr>
          <w:p w14:paraId="3BBECB8B" w14:textId="29699CD4" w:rsidR="00F50FF0" w:rsidRPr="005855F2" w:rsidRDefault="00DC64A4" w:rsidP="00DC64A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</w:t>
            </w:r>
            <w:r w:rsidR="00F50FF0"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189CBF" w14:textId="77777777" w:rsidR="00F50FF0" w:rsidRPr="005855F2" w:rsidRDefault="00F50FF0" w:rsidP="00F50FF0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AF4878C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AAD782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721097C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4998899" w14:textId="77777777" w:rsidR="00F50FF0" w:rsidRPr="005855F2" w:rsidRDefault="00F50FF0" w:rsidP="00F50FF0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0AB4751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D461D88" w14:textId="77777777" w:rsidR="00F50FF0" w:rsidRPr="005855F2" w:rsidRDefault="00F50FF0" w:rsidP="00F50FF0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26870" w:rsidRPr="007B225A" w14:paraId="76B3DA28" w14:textId="77777777" w:rsidTr="006358BF">
        <w:tc>
          <w:tcPr>
            <w:tcW w:w="4140" w:type="dxa"/>
            <w:vAlign w:val="bottom"/>
          </w:tcPr>
          <w:p w14:paraId="03F93704" w14:textId="3D8FAB2A" w:rsidR="00126870" w:rsidRPr="005855F2" w:rsidRDefault="00126870" w:rsidP="00126870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F8DB4D" w14:textId="7D03CC38" w:rsidR="00126870" w:rsidRPr="00234052" w:rsidRDefault="00126870" w:rsidP="00126870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F20CEA" w14:textId="77777777" w:rsidR="00126870" w:rsidRPr="00234052" w:rsidRDefault="00126870" w:rsidP="0012687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E14808" w14:textId="43033CF3" w:rsidR="00126870" w:rsidRPr="00234052" w:rsidRDefault="00126870" w:rsidP="00126870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F866C5" w14:textId="77777777" w:rsidR="00126870" w:rsidRPr="00234052" w:rsidRDefault="00126870" w:rsidP="0012687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B4EA11" w14:textId="601276A9" w:rsidR="00126870" w:rsidRPr="00234052" w:rsidRDefault="00126870" w:rsidP="00126870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0210DD7E" w14:textId="77777777" w:rsidR="00126870" w:rsidRPr="00234052" w:rsidRDefault="00126870" w:rsidP="0012687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9841BE" w14:textId="69CAAE20" w:rsidR="00126870" w:rsidRPr="00234052" w:rsidRDefault="00126870" w:rsidP="00126870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126870" w:rsidRPr="007B225A" w14:paraId="7CAE609A" w14:textId="77777777" w:rsidTr="006358BF">
        <w:tc>
          <w:tcPr>
            <w:tcW w:w="4140" w:type="dxa"/>
          </w:tcPr>
          <w:p w14:paraId="371B39D9" w14:textId="6F8EE9BD" w:rsidR="00126870" w:rsidRPr="005855F2" w:rsidRDefault="00126870" w:rsidP="00126870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871C4A" w14:textId="15BE7FA6" w:rsidR="00126870" w:rsidRPr="00234052" w:rsidRDefault="00126870" w:rsidP="00126870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551049" w14:textId="77777777" w:rsidR="00126870" w:rsidRPr="00234052" w:rsidRDefault="00126870" w:rsidP="0012687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E8C5A" w14:textId="14D42C08" w:rsidR="00126870" w:rsidRPr="00234052" w:rsidRDefault="00126870" w:rsidP="00126870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3B0546" w14:textId="77777777" w:rsidR="00126870" w:rsidRPr="00234052" w:rsidRDefault="00126870" w:rsidP="0012687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46518F" w14:textId="3E72351F" w:rsidR="00126870" w:rsidRPr="00234052" w:rsidRDefault="00126870" w:rsidP="00126870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80" w:type="dxa"/>
          </w:tcPr>
          <w:p w14:paraId="7FB389A0" w14:textId="77777777" w:rsidR="00126870" w:rsidRPr="00234052" w:rsidRDefault="00126870" w:rsidP="0012687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B3C58C" w14:textId="1405B140" w:rsidR="00126870" w:rsidRPr="00234052" w:rsidRDefault="00126870" w:rsidP="00126870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</w:tr>
      <w:tr w:rsidR="00126870" w:rsidRPr="007B225A" w14:paraId="749BACFE" w14:textId="77777777" w:rsidTr="006358BF">
        <w:tc>
          <w:tcPr>
            <w:tcW w:w="4140" w:type="dxa"/>
          </w:tcPr>
          <w:p w14:paraId="633D1612" w14:textId="791D1D87" w:rsidR="00126870" w:rsidRPr="005855F2" w:rsidRDefault="00126870" w:rsidP="00126870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C5AB75" w14:textId="4833CE28" w:rsidR="00126870" w:rsidRPr="00234052" w:rsidRDefault="00126870" w:rsidP="00126870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6E06FE" w14:textId="77777777" w:rsidR="00126870" w:rsidRPr="00234052" w:rsidRDefault="00126870" w:rsidP="0012687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D8BB85" w14:textId="512A03AD" w:rsidR="00126870" w:rsidRPr="00234052" w:rsidRDefault="00126870" w:rsidP="00126870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286A95" w14:textId="77777777" w:rsidR="00126870" w:rsidRPr="00234052" w:rsidRDefault="00126870" w:rsidP="0012687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369756" w14:textId="3E6CBD8E" w:rsidR="00126870" w:rsidRPr="00234052" w:rsidRDefault="00126870" w:rsidP="00126870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64AB2A5A" w14:textId="77777777" w:rsidR="00126870" w:rsidRPr="00234052" w:rsidRDefault="00126870" w:rsidP="0012687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4B0A208" w14:textId="3D14C439" w:rsidR="00126870" w:rsidRPr="00234052" w:rsidRDefault="00126870" w:rsidP="00126870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126870" w:rsidRPr="007B225A" w14:paraId="29040E4F" w14:textId="77777777" w:rsidTr="006358BF">
        <w:tc>
          <w:tcPr>
            <w:tcW w:w="4140" w:type="dxa"/>
            <w:vAlign w:val="bottom"/>
          </w:tcPr>
          <w:p w14:paraId="4409C4F1" w14:textId="7FBDF3BD" w:rsidR="00126870" w:rsidRPr="005855F2" w:rsidRDefault="00126870" w:rsidP="0060271A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8E887E" w14:textId="5234414A" w:rsidR="00126870" w:rsidRPr="00234052" w:rsidRDefault="00126870" w:rsidP="0060271A">
            <w:pPr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A4440EE" w14:textId="77777777" w:rsidR="00126870" w:rsidRPr="00234052" w:rsidRDefault="00126870" w:rsidP="0060271A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5B7069" w14:textId="353CA27B" w:rsidR="00126870" w:rsidRPr="00234052" w:rsidRDefault="00126870" w:rsidP="0060271A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1E86D4E" w14:textId="77777777" w:rsidR="00126870" w:rsidRPr="00234052" w:rsidRDefault="00126870" w:rsidP="0060271A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F999B5" w14:textId="49693122" w:rsidR="00126870" w:rsidRPr="00234052" w:rsidRDefault="00126870" w:rsidP="0060271A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AF50F37" w14:textId="77777777" w:rsidR="00126870" w:rsidRPr="00234052" w:rsidRDefault="00126870" w:rsidP="0060271A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6B20A0C" w14:textId="7232163B" w:rsidR="00126870" w:rsidRPr="00234052" w:rsidRDefault="00126870" w:rsidP="0060271A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26870" w:rsidRPr="007B225A" w14:paraId="137CA101" w14:textId="77777777" w:rsidTr="006358BF">
        <w:tc>
          <w:tcPr>
            <w:tcW w:w="4140" w:type="dxa"/>
            <w:vAlign w:val="bottom"/>
          </w:tcPr>
          <w:p w14:paraId="5A61CE6E" w14:textId="472D6648" w:rsidR="00126870" w:rsidRPr="005855F2" w:rsidRDefault="00126870" w:rsidP="0012687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9E7DCA" w14:textId="77777777" w:rsidR="00126870" w:rsidRPr="00234052" w:rsidRDefault="00126870" w:rsidP="0012687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72BBB8" w14:textId="77777777" w:rsidR="00126870" w:rsidRPr="00234052" w:rsidRDefault="00126870" w:rsidP="0012687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E0AA04" w14:textId="77777777" w:rsidR="00126870" w:rsidRPr="00234052" w:rsidRDefault="00126870" w:rsidP="00126870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FFD593" w14:textId="77777777" w:rsidR="00126870" w:rsidRPr="00234052" w:rsidRDefault="00126870" w:rsidP="0012687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18A91F" w14:textId="77777777" w:rsidR="00126870" w:rsidRPr="00234052" w:rsidRDefault="00126870" w:rsidP="00126870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50806ED" w14:textId="77777777" w:rsidR="00126870" w:rsidRPr="00234052" w:rsidRDefault="00126870" w:rsidP="0012687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D35B4DD" w14:textId="77777777" w:rsidR="00126870" w:rsidRPr="00234052" w:rsidRDefault="00126870" w:rsidP="00126870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26870" w:rsidRPr="007B225A" w14:paraId="5248A42F" w14:textId="77777777" w:rsidTr="006358BF">
        <w:tc>
          <w:tcPr>
            <w:tcW w:w="4140" w:type="dxa"/>
            <w:vAlign w:val="bottom"/>
          </w:tcPr>
          <w:p w14:paraId="7151E4B5" w14:textId="78EDD2C7" w:rsidR="00126870" w:rsidRPr="005855F2" w:rsidRDefault="00126870" w:rsidP="0012687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BFECFC" w14:textId="6CB0BB83" w:rsidR="00126870" w:rsidRPr="00234052" w:rsidRDefault="00126870" w:rsidP="00126870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F37BDA" w14:textId="77777777" w:rsidR="00126870" w:rsidRPr="00234052" w:rsidRDefault="00126870" w:rsidP="0012687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E34138" w14:textId="33B24C2D" w:rsidR="00126870" w:rsidRPr="00234052" w:rsidRDefault="00126870" w:rsidP="00126870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A49F842" w14:textId="77777777" w:rsidR="00126870" w:rsidRPr="00234052" w:rsidRDefault="00126870" w:rsidP="0012687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C5B9A4" w14:textId="5093B5CF" w:rsidR="00126870" w:rsidRPr="00234052" w:rsidRDefault="00126870" w:rsidP="00126870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266FB53A" w14:textId="77777777" w:rsidR="00126870" w:rsidRPr="00234052" w:rsidRDefault="00126870" w:rsidP="0012687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688343C" w14:textId="45BB0B2F" w:rsidR="00126870" w:rsidRPr="00234052" w:rsidRDefault="00126870" w:rsidP="00126870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126870" w:rsidRPr="007B225A" w14:paraId="26AC7564" w14:textId="77777777" w:rsidTr="000A24D5">
        <w:tc>
          <w:tcPr>
            <w:tcW w:w="4140" w:type="dxa"/>
            <w:vAlign w:val="bottom"/>
          </w:tcPr>
          <w:p w14:paraId="3F5D51FA" w14:textId="03ECE920" w:rsidR="00126870" w:rsidRPr="005855F2" w:rsidRDefault="00126870" w:rsidP="0012687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1EB590" w14:textId="53168301" w:rsidR="00126870" w:rsidRPr="00234052" w:rsidRDefault="00126870" w:rsidP="00126870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285C0A" w14:textId="77777777" w:rsidR="00126870" w:rsidRPr="00234052" w:rsidRDefault="00126870" w:rsidP="0012687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5F8F86" w14:textId="43AB8BD7" w:rsidR="00126870" w:rsidRPr="00234052" w:rsidRDefault="00126870" w:rsidP="00126870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711E1BF" w14:textId="77777777" w:rsidR="00126870" w:rsidRPr="00234052" w:rsidRDefault="00126870" w:rsidP="0012687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0E1C9A" w14:textId="4DB2B565" w:rsidR="00126870" w:rsidRPr="00234052" w:rsidRDefault="00126870" w:rsidP="00126870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4C6C0CF9" w14:textId="77777777" w:rsidR="00126870" w:rsidRPr="00234052" w:rsidRDefault="00126870" w:rsidP="0012687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83A7BCE" w14:textId="71DA7290" w:rsidR="00126870" w:rsidRPr="00234052" w:rsidRDefault="00126870" w:rsidP="00126870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</w:p>
        </w:tc>
      </w:tr>
      <w:tr w:rsidR="00126870" w:rsidRPr="007B225A" w14:paraId="0AE868CB" w14:textId="77777777" w:rsidTr="000A24D5">
        <w:tc>
          <w:tcPr>
            <w:tcW w:w="4140" w:type="dxa"/>
            <w:vAlign w:val="bottom"/>
          </w:tcPr>
          <w:p w14:paraId="30ACB755" w14:textId="62E4F2BF" w:rsidR="00126870" w:rsidRPr="005855F2" w:rsidRDefault="00126870" w:rsidP="00126870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C81E77" w14:textId="017A6C27" w:rsidR="00126870" w:rsidRPr="00234052" w:rsidRDefault="00126870" w:rsidP="00126870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99C2FD" w14:textId="77777777" w:rsidR="00126870" w:rsidRPr="00234052" w:rsidRDefault="00126870" w:rsidP="0012687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F14E3C" w14:textId="079A4C04" w:rsidR="00126870" w:rsidRPr="00234052" w:rsidRDefault="00126870" w:rsidP="00126870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B7C8C32" w14:textId="77777777" w:rsidR="00126870" w:rsidRPr="00234052" w:rsidRDefault="00126870" w:rsidP="0012687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D2414" w14:textId="5BFABEDB" w:rsidR="00126870" w:rsidRPr="00234052" w:rsidRDefault="00126870" w:rsidP="00126870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27758D73" w14:textId="77777777" w:rsidR="00126870" w:rsidRPr="00234052" w:rsidRDefault="00126870" w:rsidP="0012687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98B00B3" w14:textId="447E3C5F" w:rsidR="00126870" w:rsidRPr="00234052" w:rsidRDefault="00126870" w:rsidP="00126870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</w:p>
        </w:tc>
      </w:tr>
      <w:tr w:rsidR="00126870" w:rsidRPr="007B225A" w14:paraId="34995E27" w14:textId="77777777" w:rsidTr="006358BF">
        <w:tc>
          <w:tcPr>
            <w:tcW w:w="4140" w:type="dxa"/>
            <w:vAlign w:val="bottom"/>
          </w:tcPr>
          <w:p w14:paraId="0456F515" w14:textId="22E9A574" w:rsidR="00126870" w:rsidRPr="005855F2" w:rsidRDefault="00126870" w:rsidP="0060271A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1AFB6B" w14:textId="2643A757" w:rsidR="00126870" w:rsidRPr="00234052" w:rsidRDefault="00126870" w:rsidP="0060271A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471027" w14:textId="77777777" w:rsidR="00126870" w:rsidRPr="00234052" w:rsidRDefault="00126870" w:rsidP="0060271A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15588A" w14:textId="71C80EB8" w:rsidR="00126870" w:rsidRPr="00234052" w:rsidRDefault="00126870" w:rsidP="0060271A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67625D5" w14:textId="77777777" w:rsidR="00126870" w:rsidRPr="00234052" w:rsidRDefault="00126870" w:rsidP="0060271A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32D521" w14:textId="4673AA18" w:rsidR="00126870" w:rsidRPr="00234052" w:rsidRDefault="00126870" w:rsidP="0060271A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2739900" w14:textId="77777777" w:rsidR="00126870" w:rsidRPr="00234052" w:rsidRDefault="00126870" w:rsidP="0060271A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41EC805" w14:textId="3F711F3C" w:rsidR="00126870" w:rsidRPr="00234052" w:rsidRDefault="00126870" w:rsidP="0060271A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26870" w:rsidRPr="007B225A" w14:paraId="64BAF311" w14:textId="77777777" w:rsidTr="006358BF">
        <w:tc>
          <w:tcPr>
            <w:tcW w:w="4140" w:type="dxa"/>
            <w:vAlign w:val="bottom"/>
          </w:tcPr>
          <w:p w14:paraId="6AA8367D" w14:textId="55240B1B" w:rsidR="00126870" w:rsidRPr="005855F2" w:rsidRDefault="00126870" w:rsidP="0012687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</w:t>
            </w:r>
            <w:r w:rsidR="00D50E55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4BFDB0" w14:textId="77777777" w:rsidR="00126870" w:rsidRPr="00234052" w:rsidRDefault="00126870" w:rsidP="00126870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2FA98D" w14:textId="77777777" w:rsidR="00126870" w:rsidRPr="00234052" w:rsidRDefault="00126870" w:rsidP="0012687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907026" w14:textId="77777777" w:rsidR="00126870" w:rsidRPr="00234052" w:rsidRDefault="00126870" w:rsidP="00126870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610692" w14:textId="77777777" w:rsidR="00126870" w:rsidRPr="00234052" w:rsidRDefault="00126870" w:rsidP="0012687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73534" w14:textId="77777777" w:rsidR="00126870" w:rsidRPr="00234052" w:rsidRDefault="00126870" w:rsidP="00126870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5814E077" w14:textId="77777777" w:rsidR="00126870" w:rsidRPr="00234052" w:rsidRDefault="00126870" w:rsidP="0012687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5FE86C" w14:textId="77777777" w:rsidR="00126870" w:rsidRPr="00234052" w:rsidRDefault="00126870" w:rsidP="00126870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26870" w:rsidRPr="007B225A" w14:paraId="0C036B64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4499060D" w14:textId="44AD5F9F" w:rsidR="00126870" w:rsidRPr="005855F2" w:rsidRDefault="00126870" w:rsidP="00126870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ผลิต</w:t>
            </w:r>
            <w:r w:rsidR="00796AFD">
              <w:rPr>
                <w:rFonts w:asciiTheme="majorBidi" w:hAnsiTheme="majorBidi" w:cstheme="majorBidi" w:hint="cs"/>
                <w:sz w:val="28"/>
                <w:cs/>
              </w:rPr>
              <w:t>/บริการ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F1DBAD" w14:textId="3D78B00D" w:rsidR="00126870" w:rsidRPr="00234052" w:rsidRDefault="00126870" w:rsidP="00126870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1B4DA0F" w14:textId="77777777" w:rsidR="00126870" w:rsidRPr="00234052" w:rsidRDefault="00126870" w:rsidP="0012687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965A47" w14:textId="289418C0" w:rsidR="00126870" w:rsidRPr="00234052" w:rsidRDefault="00126870" w:rsidP="00126870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B663432" w14:textId="77777777" w:rsidR="00126870" w:rsidRPr="00234052" w:rsidRDefault="00126870" w:rsidP="00126870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96122A" w14:textId="5A06AA0E" w:rsidR="00126870" w:rsidRPr="00234052" w:rsidRDefault="00126870" w:rsidP="00126870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8AAA810" w14:textId="77777777" w:rsidR="00126870" w:rsidRPr="00234052" w:rsidRDefault="00126870" w:rsidP="00126870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F00459" w14:textId="4C91CBF3" w:rsidR="00126870" w:rsidRPr="00234052" w:rsidRDefault="00126870" w:rsidP="00126870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14:paraId="68560B4C" w14:textId="4D9A307C" w:rsidR="001243C0" w:rsidRPr="0060271A" w:rsidRDefault="00D0719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Cs w:val="24"/>
        </w:rPr>
        <w:t xml:space="preserve"> </w:t>
      </w:r>
    </w:p>
    <w:p w14:paraId="025A076C" w14:textId="791F876A" w:rsidR="00F53166" w:rsidRPr="005855F2" w:rsidRDefault="009E4C64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ยอดคงค้างระหว่างบริษัทและกิจการที่เกี่ยวข้องกัน ณ วันที่ </w:t>
      </w:r>
      <w:r w:rsidR="0026738D"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26738D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26738D"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987B5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B203A" w:rsidRPr="00987B51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="00F87EF9" w:rsidRPr="00987B51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F87EF9"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987B5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B203A" w:rsidRPr="00987B51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</w:t>
      </w: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>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6"/>
        <w:gridCol w:w="1080"/>
        <w:gridCol w:w="184"/>
        <w:gridCol w:w="1080"/>
        <w:gridCol w:w="180"/>
        <w:gridCol w:w="1080"/>
        <w:gridCol w:w="180"/>
        <w:gridCol w:w="1080"/>
      </w:tblGrid>
      <w:tr w:rsidR="00F53166" w:rsidRPr="005855F2" w14:paraId="5D3D05D3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39BF548E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4" w:type="dxa"/>
            <w:gridSpan w:val="3"/>
            <w:shd w:val="clear" w:color="auto" w:fill="auto"/>
          </w:tcPr>
          <w:p w14:paraId="6F7F107B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24ED7C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E810C8C" w14:textId="77777777" w:rsidR="00F53166" w:rsidRPr="005855F2" w:rsidRDefault="009E4C64" w:rsidP="00B93F91">
            <w:pPr>
              <w:ind w:left="-108"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5855F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5855F2" w14:paraId="55ED69B6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330838BD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25F1C9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3941A625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83284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5855F2" w14:paraId="336EF36A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1BF5E8EE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D7B1AD" w14:textId="62E29930" w:rsidR="00F53166" w:rsidRPr="005855F2" w:rsidRDefault="0016489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7B3403DF" w14:textId="77777777" w:rsidR="00F53166" w:rsidRPr="005855F2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2544AB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DB483DF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DBA81F" w14:textId="74755852" w:rsidR="00F53166" w:rsidRPr="005855F2" w:rsidRDefault="0016489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994303C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46AA2D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53166" w:rsidRPr="005855F2" w14:paraId="293FE705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0613CC25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10D286" w14:textId="4B00EB5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6B203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4" w:type="dxa"/>
            <w:shd w:val="clear" w:color="auto" w:fill="auto"/>
          </w:tcPr>
          <w:p w14:paraId="7836CA9C" w14:textId="77777777" w:rsidR="00F53166" w:rsidRPr="005855F2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9F3ECE" w14:textId="31522261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6B203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40836A0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052C47" w14:textId="3FA775CD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6B203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4A57484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AFA242" w14:textId="417F0D8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6B203A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126870" w:rsidRPr="005855F2" w14:paraId="74BDB7E5" w14:textId="77777777" w:rsidTr="007A1D4A">
        <w:tc>
          <w:tcPr>
            <w:tcW w:w="4226" w:type="dxa"/>
            <w:shd w:val="clear" w:color="auto" w:fill="auto"/>
            <w:vAlign w:val="bottom"/>
          </w:tcPr>
          <w:p w14:paraId="191F9415" w14:textId="39663AFE" w:rsidR="00126870" w:rsidRPr="003A354A" w:rsidRDefault="00126870" w:rsidP="00126870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354A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ลูกหนี้อื่น</w:t>
            </w:r>
            <w:r w:rsidRPr="003A354A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3A354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กิจการที่เกี่ยวข้องกัน </w:t>
            </w:r>
            <w:r w:rsidRPr="003A354A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</w:t>
            </w:r>
            <w:r w:rsidRPr="003A354A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 w:rsidRPr="003A354A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6)</w:t>
            </w:r>
          </w:p>
        </w:tc>
        <w:tc>
          <w:tcPr>
            <w:tcW w:w="1080" w:type="dxa"/>
            <w:shd w:val="clear" w:color="auto" w:fill="auto"/>
          </w:tcPr>
          <w:p w14:paraId="13D271C3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C0DA9BA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287B89" w14:textId="77777777" w:rsidR="00126870" w:rsidRPr="003A354A" w:rsidRDefault="00126870" w:rsidP="00126870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1C584A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163F8E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3AE814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C72A95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26870" w:rsidRPr="005855F2" w14:paraId="3F20D69E" w14:textId="77777777" w:rsidTr="001749E0">
        <w:tc>
          <w:tcPr>
            <w:tcW w:w="4226" w:type="dxa"/>
            <w:shd w:val="clear" w:color="auto" w:fill="auto"/>
            <w:vAlign w:val="bottom"/>
          </w:tcPr>
          <w:p w14:paraId="5864E68E" w14:textId="77777777" w:rsidR="00126870" w:rsidRPr="003A354A" w:rsidRDefault="00126870" w:rsidP="00126870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3A354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A8754D" w14:textId="1DD6B21E" w:rsidR="00126870" w:rsidRPr="003A354A" w:rsidRDefault="003005D3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B2C3BEE" w14:textId="77777777" w:rsidR="00126870" w:rsidRPr="003A354A" w:rsidRDefault="00126870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21969" w14:textId="08A8EE02" w:rsidR="00126870" w:rsidRPr="003A354A" w:rsidRDefault="00126870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D75F981" w14:textId="77777777" w:rsidR="00126870" w:rsidRPr="003A354A" w:rsidRDefault="00126870" w:rsidP="00126870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548D0E" w14:textId="7E25D2B7" w:rsidR="00126870" w:rsidRPr="003A354A" w:rsidRDefault="003005D3" w:rsidP="00126870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Theme="majorBidi" w:hAnsiTheme="majorBidi" w:cstheme="majorBidi"/>
                <w:sz w:val="28"/>
              </w:rPr>
              <w:t>5,900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92E0C3C" w14:textId="77777777" w:rsidR="00126870" w:rsidRPr="003A354A" w:rsidRDefault="00126870" w:rsidP="00126870">
            <w:pPr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2656EA1" w14:textId="04FF740C" w:rsidR="00126870" w:rsidRPr="003A354A" w:rsidRDefault="00126870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="Angsana New" w:hAnsi="Angsana New"/>
                <w:color w:val="000000"/>
                <w:sz w:val="28"/>
              </w:rPr>
              <w:t>6,104</w:t>
            </w:r>
          </w:p>
        </w:tc>
      </w:tr>
      <w:tr w:rsidR="00126870" w:rsidRPr="005855F2" w14:paraId="41C7E80F" w14:textId="77777777" w:rsidTr="001B5B9F">
        <w:tc>
          <w:tcPr>
            <w:tcW w:w="4226" w:type="dxa"/>
            <w:shd w:val="clear" w:color="auto" w:fill="auto"/>
            <w:vAlign w:val="bottom"/>
          </w:tcPr>
          <w:p w14:paraId="41C82C3C" w14:textId="77777777" w:rsidR="00126870" w:rsidRPr="003A354A" w:rsidRDefault="00126870" w:rsidP="00126870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3A354A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5559CF" w14:textId="2C53B485" w:rsidR="00126870" w:rsidRPr="003A354A" w:rsidRDefault="003A354A" w:rsidP="00126870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09013C57" w14:textId="77777777" w:rsidR="00126870" w:rsidRPr="003A354A" w:rsidRDefault="00126870" w:rsidP="00126870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DFF7AB" w14:textId="53BF7BD2" w:rsidR="00126870" w:rsidRPr="003A354A" w:rsidRDefault="00126870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0921DD6" w14:textId="77777777" w:rsidR="00126870" w:rsidRPr="003A354A" w:rsidRDefault="00126870" w:rsidP="00126870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5DE9BE" w14:textId="0C11B197" w:rsidR="00126870" w:rsidRPr="003A354A" w:rsidRDefault="003005D3" w:rsidP="00126870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32D7643" w14:textId="77777777" w:rsidR="00126870" w:rsidRPr="003A354A" w:rsidRDefault="00126870" w:rsidP="00126870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BDEF73" w14:textId="57139B24" w:rsidR="00126870" w:rsidRPr="003A354A" w:rsidRDefault="00126870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126870" w:rsidRPr="005855F2" w14:paraId="7039E28C" w14:textId="77777777" w:rsidTr="001749E0">
        <w:tc>
          <w:tcPr>
            <w:tcW w:w="4226" w:type="dxa"/>
            <w:shd w:val="clear" w:color="auto" w:fill="auto"/>
            <w:vAlign w:val="center"/>
          </w:tcPr>
          <w:p w14:paraId="56A57197" w14:textId="0685394F" w:rsidR="00126870" w:rsidRPr="003A354A" w:rsidRDefault="00126870" w:rsidP="00126870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3A354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392DC" w14:textId="39E02559" w:rsidR="00126870" w:rsidRPr="003A354A" w:rsidRDefault="003A354A" w:rsidP="00126870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3825D611" w14:textId="77777777" w:rsidR="00126870" w:rsidRPr="003A354A" w:rsidRDefault="00126870" w:rsidP="00126870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22358" w14:textId="1B051810" w:rsidR="00126870" w:rsidRPr="003A354A" w:rsidRDefault="00126870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762A049" w14:textId="77777777" w:rsidR="00126870" w:rsidRPr="003A354A" w:rsidRDefault="00126870" w:rsidP="00126870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AC0EFF" w14:textId="5221979A" w:rsidR="00126870" w:rsidRPr="003A354A" w:rsidRDefault="003005D3" w:rsidP="00126870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Theme="majorBidi" w:hAnsiTheme="majorBidi" w:cstheme="majorBidi"/>
                <w:sz w:val="28"/>
              </w:rPr>
              <w:t>5,901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CC83DDA" w14:textId="77777777" w:rsidR="00126870" w:rsidRPr="003A354A" w:rsidRDefault="00126870" w:rsidP="00126870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9BFA5" w14:textId="02237130" w:rsidR="00126870" w:rsidRPr="003A354A" w:rsidRDefault="00126870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="Angsana New" w:hAnsi="Angsana New"/>
                <w:sz w:val="28"/>
              </w:rPr>
              <w:t>6,107</w:t>
            </w:r>
          </w:p>
        </w:tc>
      </w:tr>
      <w:tr w:rsidR="00126870" w:rsidRPr="005855F2" w14:paraId="6698CD11" w14:textId="77777777" w:rsidTr="00613A3D">
        <w:tc>
          <w:tcPr>
            <w:tcW w:w="4226" w:type="dxa"/>
            <w:shd w:val="clear" w:color="auto" w:fill="auto"/>
            <w:vAlign w:val="center"/>
          </w:tcPr>
          <w:p w14:paraId="01FED47E" w14:textId="3FF44A1D" w:rsidR="00126870" w:rsidRPr="003A354A" w:rsidRDefault="00126870" w:rsidP="00126870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3A354A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A354A">
              <w:rPr>
                <w:rFonts w:ascii="Angsana New" w:hAnsi="Angsana New" w:hint="cs"/>
                <w:sz w:val="28"/>
              </w:rPr>
              <w:t>:</w:t>
            </w:r>
            <w:r w:rsidRPr="003A354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A354A">
              <w:rPr>
                <w:rFonts w:asciiTheme="majorBidi" w:hAnsiTheme="majorBidi" w:cstheme="majorBidi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A8638" w14:textId="6DC1C470" w:rsidR="00126870" w:rsidRPr="003A354A" w:rsidRDefault="003005D3" w:rsidP="00126870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26BDEC7" w14:textId="77777777" w:rsidR="00126870" w:rsidRPr="003A354A" w:rsidRDefault="00126870" w:rsidP="00126870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E26E5" w14:textId="1171997E" w:rsidR="00126870" w:rsidRPr="003A354A" w:rsidRDefault="00126870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4371EA5" w14:textId="77777777" w:rsidR="00126870" w:rsidRPr="003A354A" w:rsidRDefault="00126870" w:rsidP="00126870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9F8FAA" w14:textId="3D99E031" w:rsidR="00126870" w:rsidRPr="003A354A" w:rsidRDefault="003005D3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15719A3" w14:textId="77777777" w:rsidR="00126870" w:rsidRPr="003A354A" w:rsidRDefault="00126870" w:rsidP="00126870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F7AD9" w14:textId="0E489B40" w:rsidR="00126870" w:rsidRPr="003A354A" w:rsidRDefault="00126870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="Angsana New" w:hAnsi="Angsana New"/>
                <w:sz w:val="28"/>
              </w:rPr>
              <w:t>-</w:t>
            </w:r>
          </w:p>
        </w:tc>
      </w:tr>
      <w:tr w:rsidR="00126870" w:rsidRPr="005855F2" w14:paraId="3DEA4717" w14:textId="77777777" w:rsidTr="00613A3D">
        <w:tc>
          <w:tcPr>
            <w:tcW w:w="4226" w:type="dxa"/>
            <w:shd w:val="clear" w:color="auto" w:fill="auto"/>
            <w:vAlign w:val="center"/>
          </w:tcPr>
          <w:p w14:paraId="343F346E" w14:textId="35D0B98C" w:rsidR="00126870" w:rsidRPr="003A354A" w:rsidRDefault="00126870" w:rsidP="0012687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A354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รวมลูกหนี้อื่น </w:t>
            </w:r>
            <w:r w:rsidRPr="003A354A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3A354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3A354A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3A354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54B64" w14:textId="5FB6F320" w:rsidR="00126870" w:rsidRPr="003A354A" w:rsidRDefault="003A354A" w:rsidP="00126870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354A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3F784C44" w14:textId="77777777" w:rsidR="00126870" w:rsidRPr="003A354A" w:rsidRDefault="00126870" w:rsidP="00126870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92361B" w14:textId="60B91E0B" w:rsidR="00126870" w:rsidRPr="003A354A" w:rsidRDefault="00126870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354A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AE3613C" w14:textId="77777777" w:rsidR="00126870" w:rsidRPr="003A354A" w:rsidRDefault="00126870" w:rsidP="00126870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95FD34" w14:textId="08814E66" w:rsidR="00126870" w:rsidRPr="003A354A" w:rsidRDefault="003005D3" w:rsidP="0012687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354A">
              <w:rPr>
                <w:rFonts w:asciiTheme="majorBidi" w:hAnsiTheme="majorBidi" w:cstheme="majorBidi"/>
                <w:b/>
                <w:bCs/>
                <w:sz w:val="28"/>
              </w:rPr>
              <w:t>5,901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C7766DD" w14:textId="77777777" w:rsidR="00126870" w:rsidRPr="003A354A" w:rsidRDefault="00126870" w:rsidP="00126870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E043ED" w14:textId="3B37BD81" w:rsidR="00126870" w:rsidRPr="003A354A" w:rsidRDefault="00126870" w:rsidP="00126870">
            <w:pPr>
              <w:tabs>
                <w:tab w:val="decimal" w:pos="98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354A">
              <w:rPr>
                <w:rFonts w:ascii="Angsana New" w:hAnsi="Angsana New"/>
                <w:b/>
                <w:bCs/>
                <w:sz w:val="28"/>
              </w:rPr>
              <w:t>6,107</w:t>
            </w:r>
          </w:p>
        </w:tc>
      </w:tr>
      <w:tr w:rsidR="00126870" w:rsidRPr="005855F2" w14:paraId="074B9FCA" w14:textId="77777777" w:rsidTr="00C81989">
        <w:trPr>
          <w:trHeight w:val="213"/>
        </w:trPr>
        <w:tc>
          <w:tcPr>
            <w:tcW w:w="4226" w:type="dxa"/>
            <w:shd w:val="clear" w:color="auto" w:fill="auto"/>
            <w:vAlign w:val="center"/>
          </w:tcPr>
          <w:p w14:paraId="4400DE88" w14:textId="77777777" w:rsidR="00126870" w:rsidRPr="00C81989" w:rsidRDefault="00126870" w:rsidP="00C81989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65D82D" w14:textId="77777777" w:rsidR="00126870" w:rsidRPr="00C81989" w:rsidRDefault="00126870" w:rsidP="00C81989">
            <w:pPr>
              <w:tabs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0E232F36" w14:textId="77777777" w:rsidR="00126870" w:rsidRPr="00C81989" w:rsidRDefault="00126870" w:rsidP="00C81989">
            <w:pPr>
              <w:tabs>
                <w:tab w:val="decimal" w:pos="882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6D6DDA4" w14:textId="77777777" w:rsidR="00126870" w:rsidRPr="00C81989" w:rsidRDefault="00126870" w:rsidP="00C81989">
            <w:pPr>
              <w:tabs>
                <w:tab w:val="decimal" w:pos="900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C01D12B" w14:textId="77777777" w:rsidR="00126870" w:rsidRPr="00C81989" w:rsidRDefault="00126870" w:rsidP="00C81989">
            <w:pPr>
              <w:tabs>
                <w:tab w:val="decimal" w:pos="882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CC22A5F" w14:textId="77777777" w:rsidR="00126870" w:rsidRPr="00C81989" w:rsidRDefault="00126870" w:rsidP="00C81989">
            <w:pPr>
              <w:tabs>
                <w:tab w:val="decimal" w:pos="900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FE070DB" w14:textId="77777777" w:rsidR="00126870" w:rsidRPr="00C81989" w:rsidRDefault="00126870" w:rsidP="00C81989">
            <w:pPr>
              <w:tabs>
                <w:tab w:val="decimal" w:pos="882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0563C15" w14:textId="77777777" w:rsidR="00126870" w:rsidRPr="00C81989" w:rsidRDefault="00126870" w:rsidP="00C81989">
            <w:pPr>
              <w:tabs>
                <w:tab w:val="decimal" w:pos="98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126870" w:rsidRPr="005855F2" w14:paraId="596AB6A2" w14:textId="77777777" w:rsidTr="00F56D31">
        <w:tc>
          <w:tcPr>
            <w:tcW w:w="4226" w:type="dxa"/>
            <w:shd w:val="clear" w:color="auto" w:fill="auto"/>
            <w:vAlign w:val="bottom"/>
          </w:tcPr>
          <w:p w14:paraId="4C7466D9" w14:textId="5C58EB15" w:rsidR="00126870" w:rsidRPr="005855F2" w:rsidRDefault="00126870" w:rsidP="00126870">
            <w:pPr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รายได้ค้างรับ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- 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กิจการที่เกี่ยวข้องกัน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(ดูหมายเหตุข้อ 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6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9229553" w14:textId="77777777" w:rsidR="00126870" w:rsidRPr="007A1D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C4B5D58" w14:textId="77777777" w:rsidR="00126870" w:rsidRPr="005855F2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B47F20" w14:textId="77777777" w:rsidR="00126870" w:rsidRPr="005855F2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2C602B9" w14:textId="77777777" w:rsidR="00126870" w:rsidRPr="005855F2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8E78C4" w14:textId="77777777" w:rsidR="00126870" w:rsidRPr="005855F2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7536E722" w14:textId="77777777" w:rsidR="00126870" w:rsidRPr="005855F2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DB45E9" w14:textId="77777777" w:rsidR="00126870" w:rsidRPr="005855F2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500CA" w:rsidRPr="005855F2" w14:paraId="0B20D220" w14:textId="77777777" w:rsidTr="00613A3D">
        <w:tc>
          <w:tcPr>
            <w:tcW w:w="4226" w:type="dxa"/>
            <w:shd w:val="clear" w:color="auto" w:fill="auto"/>
            <w:vAlign w:val="bottom"/>
          </w:tcPr>
          <w:p w14:paraId="2FEB9E5E" w14:textId="77777777" w:rsidR="008500CA" w:rsidRPr="005855F2" w:rsidRDefault="008500CA" w:rsidP="008500CA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CFDA3F" w14:textId="59076183" w:rsidR="008500CA" w:rsidRPr="005855F2" w:rsidRDefault="008500CA" w:rsidP="008500CA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31DE341" w14:textId="77777777" w:rsidR="008500CA" w:rsidRPr="005855F2" w:rsidRDefault="008500CA" w:rsidP="008500CA">
            <w:pPr>
              <w:tabs>
                <w:tab w:val="decimal" w:pos="95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34DCBF" w14:textId="0B38458A" w:rsidR="008500CA" w:rsidRPr="005855F2" w:rsidRDefault="008500CA" w:rsidP="008500CA">
            <w:pPr>
              <w:tabs>
                <w:tab w:val="decimal" w:pos="904"/>
              </w:tabs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42AB339" w14:textId="77777777" w:rsidR="008500CA" w:rsidRPr="005855F2" w:rsidRDefault="008500CA" w:rsidP="008500CA">
            <w:pPr>
              <w:tabs>
                <w:tab w:val="decimal" w:pos="950"/>
                <w:tab w:val="decimal" w:pos="9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A025E3" w14:textId="03DA61DF" w:rsidR="008500CA" w:rsidRPr="005855F2" w:rsidRDefault="008500CA" w:rsidP="008500CA">
            <w:pPr>
              <w:tabs>
                <w:tab w:val="decimal" w:pos="96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68F1CCA" w14:textId="77777777" w:rsidR="008500CA" w:rsidRPr="005855F2" w:rsidRDefault="008500CA" w:rsidP="008500CA">
            <w:pPr>
              <w:tabs>
                <w:tab w:val="decimal" w:pos="95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8CF87A" w14:textId="7CF34862" w:rsidR="008500CA" w:rsidRPr="005855F2" w:rsidRDefault="008500CA" w:rsidP="008500CA">
            <w:pPr>
              <w:tabs>
                <w:tab w:val="decimal" w:pos="904"/>
              </w:tabs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8500CA" w:rsidRPr="005855F2" w14:paraId="13419B03" w14:textId="77777777" w:rsidTr="00613A3D">
        <w:tc>
          <w:tcPr>
            <w:tcW w:w="4226" w:type="dxa"/>
            <w:shd w:val="clear" w:color="auto" w:fill="auto"/>
            <w:vAlign w:val="center"/>
          </w:tcPr>
          <w:p w14:paraId="0760E597" w14:textId="77777777" w:rsidR="008500CA" w:rsidRPr="005855F2" w:rsidRDefault="008500CA" w:rsidP="008500CA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79FA4" w14:textId="03F83E95" w:rsidR="008500CA" w:rsidRPr="005855F2" w:rsidRDefault="008500CA" w:rsidP="008500CA">
            <w:pPr>
              <w:tabs>
                <w:tab w:val="decimal" w:pos="984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40115F30" w14:textId="77777777" w:rsidR="008500CA" w:rsidRPr="005855F2" w:rsidRDefault="008500CA" w:rsidP="008500CA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1A699" w14:textId="2DADF1BC" w:rsidR="008500CA" w:rsidRPr="005855F2" w:rsidRDefault="008500CA" w:rsidP="008500CA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DBC631D" w14:textId="77777777" w:rsidR="008500CA" w:rsidRPr="005855F2" w:rsidRDefault="008500CA" w:rsidP="008500CA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550FB" w14:textId="155E1F7E" w:rsidR="008500CA" w:rsidRPr="005855F2" w:rsidRDefault="008500CA" w:rsidP="008500CA">
            <w:pPr>
              <w:tabs>
                <w:tab w:val="decimal" w:pos="964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59666EB" w14:textId="77777777" w:rsidR="008500CA" w:rsidRPr="005855F2" w:rsidRDefault="008500CA" w:rsidP="008500CA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13BA2A" w14:textId="3E76D01A" w:rsidR="008500CA" w:rsidRPr="005855F2" w:rsidRDefault="008500CA" w:rsidP="008500CA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8500CA" w:rsidRPr="005855F2" w14:paraId="098F4B59" w14:textId="77777777" w:rsidTr="00613A3D">
        <w:tc>
          <w:tcPr>
            <w:tcW w:w="4226" w:type="dxa"/>
            <w:shd w:val="clear" w:color="auto" w:fill="auto"/>
            <w:vAlign w:val="center"/>
          </w:tcPr>
          <w:p w14:paraId="3C5321E0" w14:textId="085BCD5D" w:rsidR="008500CA" w:rsidRPr="005855F2" w:rsidRDefault="008500CA" w:rsidP="008500CA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573D0" w14:textId="65857C38" w:rsidR="008500CA" w:rsidRPr="005855F2" w:rsidRDefault="008500CA" w:rsidP="004E4510">
            <w:pPr>
              <w:tabs>
                <w:tab w:val="decimal" w:pos="988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3FC8B84" w14:textId="77777777" w:rsidR="008500CA" w:rsidRPr="005855F2" w:rsidRDefault="008500CA" w:rsidP="008500CA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8F99A" w14:textId="27651700" w:rsidR="008500CA" w:rsidRPr="005855F2" w:rsidRDefault="008500CA" w:rsidP="008500CA">
            <w:pPr>
              <w:tabs>
                <w:tab w:val="decimal" w:pos="988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60DAE74" w14:textId="77777777" w:rsidR="008500CA" w:rsidRPr="005855F2" w:rsidRDefault="008500CA" w:rsidP="008500CA">
            <w:pPr>
              <w:tabs>
                <w:tab w:val="decimal" w:pos="882"/>
                <w:tab w:val="decimal" w:pos="990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B5426" w14:textId="56EAD15B" w:rsidR="008500CA" w:rsidRPr="005855F2" w:rsidRDefault="008500CA" w:rsidP="008500CA">
            <w:pPr>
              <w:tabs>
                <w:tab w:val="decimal" w:pos="559"/>
                <w:tab w:val="decimal" w:pos="964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79BB159" w14:textId="77777777" w:rsidR="008500CA" w:rsidRPr="005855F2" w:rsidRDefault="008500CA" w:rsidP="008500CA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1F96E" w14:textId="5DA0095D" w:rsidR="008500CA" w:rsidRPr="005855F2" w:rsidRDefault="008500CA" w:rsidP="008500CA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8500CA" w:rsidRPr="005855F2" w14:paraId="7F958739" w14:textId="77777777" w:rsidTr="00613A3D">
        <w:tc>
          <w:tcPr>
            <w:tcW w:w="4226" w:type="dxa"/>
            <w:shd w:val="clear" w:color="auto" w:fill="auto"/>
            <w:vAlign w:val="bottom"/>
          </w:tcPr>
          <w:p w14:paraId="6BA1352A" w14:textId="377D8AB1" w:rsidR="008500CA" w:rsidRPr="005855F2" w:rsidRDefault="008500CA" w:rsidP="008500C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รวมรายได้ค้างรับ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55E85B" w14:textId="4CFB62FC" w:rsidR="008500CA" w:rsidRPr="0019057F" w:rsidRDefault="008500CA" w:rsidP="008500CA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47A1F791" w14:textId="77777777" w:rsidR="008500CA" w:rsidRPr="005855F2" w:rsidRDefault="008500CA" w:rsidP="008500CA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DF57D" w14:textId="0E7C63E5" w:rsidR="008500CA" w:rsidRPr="005855F2" w:rsidRDefault="008500CA" w:rsidP="008500CA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959290F" w14:textId="77777777" w:rsidR="008500CA" w:rsidRPr="005855F2" w:rsidRDefault="008500CA" w:rsidP="008500CA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BE4C53" w14:textId="6C51892E" w:rsidR="008500CA" w:rsidRPr="005855F2" w:rsidRDefault="008500CA" w:rsidP="008500CA">
            <w:pPr>
              <w:tabs>
                <w:tab w:val="decimal" w:pos="964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65386CD" w14:textId="77777777" w:rsidR="008500CA" w:rsidRPr="005855F2" w:rsidRDefault="008500CA" w:rsidP="008500CA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EED07C" w14:textId="5251B023" w:rsidR="008500CA" w:rsidRPr="005855F2" w:rsidRDefault="008500CA" w:rsidP="008500CA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8500CA" w:rsidRPr="005855F2" w14:paraId="2AE8E03A" w14:textId="77777777" w:rsidTr="002F4313">
        <w:tc>
          <w:tcPr>
            <w:tcW w:w="4226" w:type="dxa"/>
            <w:shd w:val="clear" w:color="auto" w:fill="auto"/>
            <w:vAlign w:val="bottom"/>
          </w:tcPr>
          <w:p w14:paraId="5FD4194D" w14:textId="5067C19B" w:rsidR="008500CA" w:rsidRPr="005855F2" w:rsidRDefault="008500CA" w:rsidP="008500CA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lastRenderedPageBreak/>
              <w:t>ดอกเบี้ยค้างรับ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- กิจการที่เกี่ยวข้องกัน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(ดูหมายเหตุข้อ 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6</w:t>
            </w:r>
            <w:r w:rsidRPr="005855F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244676D" w14:textId="77777777" w:rsidR="008500CA" w:rsidRPr="005855F2" w:rsidRDefault="008500CA" w:rsidP="008500CA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49871886" w14:textId="77777777" w:rsidR="008500CA" w:rsidRPr="005855F2" w:rsidRDefault="008500CA" w:rsidP="008500CA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C7C029" w14:textId="77777777" w:rsidR="008500CA" w:rsidRPr="005855F2" w:rsidRDefault="008500CA" w:rsidP="008500CA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D1ED56" w14:textId="77777777" w:rsidR="008500CA" w:rsidRPr="005855F2" w:rsidRDefault="008500CA" w:rsidP="008500CA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29E5B4" w14:textId="4AEAB1B6" w:rsidR="008500CA" w:rsidRPr="005855F2" w:rsidRDefault="008500CA" w:rsidP="008500CA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86D37F" w14:textId="77777777" w:rsidR="008500CA" w:rsidRPr="005855F2" w:rsidRDefault="008500CA" w:rsidP="008500CA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3FB565" w14:textId="77777777" w:rsidR="008500CA" w:rsidRPr="005855F2" w:rsidRDefault="008500CA" w:rsidP="008500CA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500CA" w:rsidRPr="005855F2" w14:paraId="38DF3336" w14:textId="77777777" w:rsidTr="00613A3D">
        <w:tc>
          <w:tcPr>
            <w:tcW w:w="4226" w:type="dxa"/>
            <w:shd w:val="clear" w:color="auto" w:fill="auto"/>
            <w:vAlign w:val="bottom"/>
          </w:tcPr>
          <w:p w14:paraId="3C61CD59" w14:textId="77777777" w:rsidR="008500CA" w:rsidRPr="005855F2" w:rsidRDefault="008500CA" w:rsidP="008500CA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643681" w14:textId="7796BF0C" w:rsidR="008500CA" w:rsidRPr="005855F2" w:rsidRDefault="001C4FE1" w:rsidP="008500CA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BDDEA17" w14:textId="77777777" w:rsidR="008500CA" w:rsidRPr="005855F2" w:rsidRDefault="008500CA" w:rsidP="008500CA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540E0E" w14:textId="0E94D62A" w:rsidR="008500CA" w:rsidRPr="005855F2" w:rsidRDefault="008500CA" w:rsidP="008500CA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CBE861" w14:textId="77777777" w:rsidR="008500CA" w:rsidRPr="005855F2" w:rsidRDefault="008500CA" w:rsidP="008500CA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AE8FA5" w14:textId="4CE57502" w:rsidR="008500CA" w:rsidRPr="005855F2" w:rsidRDefault="008500CA" w:rsidP="008500CA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129,014</w:t>
            </w:r>
          </w:p>
        </w:tc>
        <w:tc>
          <w:tcPr>
            <w:tcW w:w="180" w:type="dxa"/>
            <w:shd w:val="clear" w:color="auto" w:fill="auto"/>
          </w:tcPr>
          <w:p w14:paraId="30AA8F23" w14:textId="77777777" w:rsidR="008500CA" w:rsidRPr="005855F2" w:rsidRDefault="008500CA" w:rsidP="008500CA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2D6E55" w14:textId="373566FE" w:rsidR="008500CA" w:rsidRPr="005855F2" w:rsidRDefault="008500CA" w:rsidP="008500CA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126,308</w:t>
            </w:r>
          </w:p>
        </w:tc>
      </w:tr>
      <w:tr w:rsidR="008500CA" w:rsidRPr="005855F2" w14:paraId="5AF40184" w14:textId="77777777" w:rsidTr="00613A3D">
        <w:trPr>
          <w:trHeight w:val="288"/>
        </w:trPr>
        <w:tc>
          <w:tcPr>
            <w:tcW w:w="4226" w:type="dxa"/>
            <w:shd w:val="clear" w:color="auto" w:fill="auto"/>
            <w:vAlign w:val="bottom"/>
          </w:tcPr>
          <w:p w14:paraId="2EF5F1CC" w14:textId="77777777" w:rsidR="008500CA" w:rsidRPr="005855F2" w:rsidRDefault="008500CA" w:rsidP="008500CA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0B0A63" w14:textId="3D260B92" w:rsidR="008500CA" w:rsidRPr="005855F2" w:rsidRDefault="001C4FE1" w:rsidP="008500CA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663</w:t>
            </w:r>
          </w:p>
        </w:tc>
        <w:tc>
          <w:tcPr>
            <w:tcW w:w="184" w:type="dxa"/>
            <w:shd w:val="clear" w:color="auto" w:fill="auto"/>
          </w:tcPr>
          <w:p w14:paraId="65803923" w14:textId="77777777" w:rsidR="008500CA" w:rsidRPr="005855F2" w:rsidRDefault="008500CA" w:rsidP="008500CA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45962" w14:textId="42582190" w:rsidR="008500CA" w:rsidRPr="005855F2" w:rsidRDefault="008500CA" w:rsidP="008500CA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502</w:t>
            </w:r>
          </w:p>
        </w:tc>
        <w:tc>
          <w:tcPr>
            <w:tcW w:w="180" w:type="dxa"/>
            <w:shd w:val="clear" w:color="auto" w:fill="auto"/>
          </w:tcPr>
          <w:p w14:paraId="7F2612E7" w14:textId="77777777" w:rsidR="008500CA" w:rsidRPr="005855F2" w:rsidRDefault="008500CA" w:rsidP="008500CA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E1433" w14:textId="7CA35368" w:rsidR="008500CA" w:rsidRPr="005855F2" w:rsidRDefault="008500CA" w:rsidP="008500CA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116</w:t>
            </w:r>
          </w:p>
        </w:tc>
        <w:tc>
          <w:tcPr>
            <w:tcW w:w="180" w:type="dxa"/>
            <w:shd w:val="clear" w:color="auto" w:fill="auto"/>
          </w:tcPr>
          <w:p w14:paraId="5ECAE9C8" w14:textId="77777777" w:rsidR="008500CA" w:rsidRPr="005855F2" w:rsidRDefault="008500CA" w:rsidP="008500CA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978FDD" w14:textId="68177E45" w:rsidR="008500CA" w:rsidRPr="005855F2" w:rsidRDefault="008500CA" w:rsidP="008500CA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87</w:t>
            </w:r>
          </w:p>
        </w:tc>
      </w:tr>
      <w:tr w:rsidR="008500CA" w:rsidRPr="005855F2" w14:paraId="3C0A825D" w14:textId="77777777" w:rsidTr="007A1D4A">
        <w:trPr>
          <w:trHeight w:val="288"/>
        </w:trPr>
        <w:tc>
          <w:tcPr>
            <w:tcW w:w="4226" w:type="dxa"/>
            <w:shd w:val="clear" w:color="auto" w:fill="auto"/>
            <w:vAlign w:val="bottom"/>
          </w:tcPr>
          <w:p w14:paraId="74208FA6" w14:textId="181CFFEE" w:rsidR="008500CA" w:rsidRPr="005855F2" w:rsidRDefault="008500CA" w:rsidP="008500CA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กรรมการบริษัทย่อย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33D7EE" w14:textId="3796E46D" w:rsidR="008500CA" w:rsidRDefault="008500CA" w:rsidP="008500CA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2,716</w:t>
            </w:r>
          </w:p>
        </w:tc>
        <w:tc>
          <w:tcPr>
            <w:tcW w:w="184" w:type="dxa"/>
            <w:shd w:val="clear" w:color="auto" w:fill="auto"/>
          </w:tcPr>
          <w:p w14:paraId="7FEF8C6A" w14:textId="77777777" w:rsidR="008500CA" w:rsidRPr="005855F2" w:rsidRDefault="008500CA" w:rsidP="008500CA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EABF3D" w14:textId="59830852" w:rsidR="008500CA" w:rsidRPr="005855F2" w:rsidRDefault="008500CA" w:rsidP="008500CA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2,716</w:t>
            </w:r>
          </w:p>
        </w:tc>
        <w:tc>
          <w:tcPr>
            <w:tcW w:w="180" w:type="dxa"/>
            <w:shd w:val="clear" w:color="auto" w:fill="auto"/>
          </w:tcPr>
          <w:p w14:paraId="7FB73D08" w14:textId="77777777" w:rsidR="008500CA" w:rsidRPr="005855F2" w:rsidRDefault="008500CA" w:rsidP="008500CA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AD4CC0" w14:textId="20C3C321" w:rsidR="008500CA" w:rsidRDefault="008500CA" w:rsidP="008500CA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662A82" w14:textId="77777777" w:rsidR="008500CA" w:rsidRPr="005855F2" w:rsidRDefault="008500CA" w:rsidP="008500CA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797F03" w14:textId="79EBC02A" w:rsidR="008500CA" w:rsidRPr="005855F2" w:rsidRDefault="008500CA" w:rsidP="008500CA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8500CA" w:rsidRPr="005855F2" w14:paraId="1B870019" w14:textId="77777777" w:rsidTr="007A1D4A">
        <w:tc>
          <w:tcPr>
            <w:tcW w:w="4226" w:type="dxa"/>
            <w:shd w:val="clear" w:color="auto" w:fill="auto"/>
            <w:vAlign w:val="bottom"/>
          </w:tcPr>
          <w:p w14:paraId="58C5F934" w14:textId="77777777" w:rsidR="008500CA" w:rsidRPr="005855F2" w:rsidRDefault="008500CA" w:rsidP="008500CA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B8F7" w14:textId="6960FFD5" w:rsidR="008500CA" w:rsidRPr="005855F2" w:rsidRDefault="008500CA" w:rsidP="008500CA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3,379</w:t>
            </w:r>
          </w:p>
        </w:tc>
        <w:tc>
          <w:tcPr>
            <w:tcW w:w="184" w:type="dxa"/>
            <w:shd w:val="clear" w:color="auto" w:fill="auto"/>
          </w:tcPr>
          <w:p w14:paraId="6416B0FC" w14:textId="77777777" w:rsidR="008500CA" w:rsidRPr="005855F2" w:rsidRDefault="008500CA" w:rsidP="008500CA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6EB6" w14:textId="2E780C2D" w:rsidR="008500CA" w:rsidRPr="005855F2" w:rsidRDefault="008500CA" w:rsidP="008500CA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3,218</w:t>
            </w:r>
          </w:p>
        </w:tc>
        <w:tc>
          <w:tcPr>
            <w:tcW w:w="180" w:type="dxa"/>
            <w:shd w:val="clear" w:color="auto" w:fill="auto"/>
          </w:tcPr>
          <w:p w14:paraId="051EBC08" w14:textId="77777777" w:rsidR="008500CA" w:rsidRPr="005855F2" w:rsidRDefault="008500CA" w:rsidP="008500CA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3CCD7" w14:textId="4F412610" w:rsidR="008500CA" w:rsidRPr="005855F2" w:rsidRDefault="008500CA" w:rsidP="008500CA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129,13</w:t>
            </w:r>
            <w:r w:rsidR="001C4FE1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09823EE7" w14:textId="77777777" w:rsidR="008500CA" w:rsidRPr="005855F2" w:rsidRDefault="008500CA" w:rsidP="008500CA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46CAC" w14:textId="528A3D4E" w:rsidR="008500CA" w:rsidRPr="005855F2" w:rsidRDefault="008500CA" w:rsidP="008500CA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126,395</w:t>
            </w:r>
          </w:p>
        </w:tc>
      </w:tr>
      <w:tr w:rsidR="008500CA" w:rsidRPr="005855F2" w14:paraId="00B35EF1" w14:textId="77777777" w:rsidTr="007A1D4A">
        <w:tc>
          <w:tcPr>
            <w:tcW w:w="4226" w:type="dxa"/>
            <w:shd w:val="clear" w:color="auto" w:fill="auto"/>
            <w:vAlign w:val="center"/>
          </w:tcPr>
          <w:p w14:paraId="33DE7754" w14:textId="6E05EAD9" w:rsidR="008500CA" w:rsidRPr="005855F2" w:rsidRDefault="008500CA" w:rsidP="008500CA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A9C61" w14:textId="16405004" w:rsidR="008500CA" w:rsidRPr="005855F2" w:rsidRDefault="008500CA" w:rsidP="008500CA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(2,716)</w:t>
            </w:r>
          </w:p>
        </w:tc>
        <w:tc>
          <w:tcPr>
            <w:tcW w:w="184" w:type="dxa"/>
            <w:shd w:val="clear" w:color="auto" w:fill="auto"/>
          </w:tcPr>
          <w:p w14:paraId="7C6EB220" w14:textId="77777777" w:rsidR="008500CA" w:rsidRPr="005855F2" w:rsidRDefault="008500CA" w:rsidP="008500CA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23839" w14:textId="66A6D7BC" w:rsidR="008500CA" w:rsidRPr="005855F2" w:rsidRDefault="008500CA" w:rsidP="008500CA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(2,716)</w:t>
            </w:r>
          </w:p>
        </w:tc>
        <w:tc>
          <w:tcPr>
            <w:tcW w:w="180" w:type="dxa"/>
            <w:shd w:val="clear" w:color="auto" w:fill="auto"/>
          </w:tcPr>
          <w:p w14:paraId="142D48B9" w14:textId="77777777" w:rsidR="008500CA" w:rsidRPr="005855F2" w:rsidRDefault="008500CA" w:rsidP="008500CA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4D67E" w14:textId="137D95D8" w:rsidR="008500CA" w:rsidRPr="005855F2" w:rsidRDefault="008500CA" w:rsidP="008500CA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(11,721)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ED151C" w14:textId="77777777" w:rsidR="008500CA" w:rsidRPr="005855F2" w:rsidRDefault="008500CA" w:rsidP="008500CA">
            <w:pPr>
              <w:tabs>
                <w:tab w:val="decimal" w:pos="882"/>
                <w:tab w:val="decimal" w:pos="92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542C8" w14:textId="77C4BA40" w:rsidR="008500CA" w:rsidRPr="005855F2" w:rsidRDefault="008500CA" w:rsidP="008500CA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(16,140)</w:t>
            </w:r>
          </w:p>
        </w:tc>
      </w:tr>
      <w:tr w:rsidR="008500CA" w:rsidRPr="005855F2" w14:paraId="1AD1F89D" w14:textId="77777777" w:rsidTr="007A1D4A">
        <w:tc>
          <w:tcPr>
            <w:tcW w:w="4226" w:type="dxa"/>
            <w:shd w:val="clear" w:color="auto" w:fill="auto"/>
            <w:vAlign w:val="bottom"/>
          </w:tcPr>
          <w:p w14:paraId="27BCBA5F" w14:textId="77777777" w:rsidR="008500CA" w:rsidRPr="005855F2" w:rsidRDefault="008500CA" w:rsidP="008500C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รวมดอกเบี้ยค้างรับ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73A94" w14:textId="3323B87D" w:rsidR="008500CA" w:rsidRPr="005855F2" w:rsidRDefault="008500CA" w:rsidP="008500CA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663</w:t>
            </w:r>
          </w:p>
        </w:tc>
        <w:tc>
          <w:tcPr>
            <w:tcW w:w="184" w:type="dxa"/>
            <w:shd w:val="clear" w:color="auto" w:fill="auto"/>
          </w:tcPr>
          <w:p w14:paraId="04165889" w14:textId="77777777" w:rsidR="008500CA" w:rsidRPr="005855F2" w:rsidRDefault="008500CA" w:rsidP="008500CA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7E099" w14:textId="40C4B44C" w:rsidR="008500CA" w:rsidRPr="005855F2" w:rsidRDefault="008500CA" w:rsidP="008500CA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502</w:t>
            </w:r>
          </w:p>
        </w:tc>
        <w:tc>
          <w:tcPr>
            <w:tcW w:w="180" w:type="dxa"/>
            <w:shd w:val="clear" w:color="auto" w:fill="auto"/>
          </w:tcPr>
          <w:p w14:paraId="012247C8" w14:textId="77777777" w:rsidR="008500CA" w:rsidRPr="005855F2" w:rsidRDefault="008500CA" w:rsidP="008500CA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7FE63" w14:textId="64FBF172" w:rsidR="008500CA" w:rsidRPr="005855F2" w:rsidRDefault="008500CA" w:rsidP="008500CA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117,4</w:t>
            </w:r>
            <w:r w:rsidR="001C4FE1">
              <w:rPr>
                <w:rFonts w:asciiTheme="majorBidi" w:hAnsiTheme="majorBidi" w:cstheme="majorBidi"/>
                <w:b/>
                <w:bCs/>
                <w:sz w:val="28"/>
              </w:rPr>
              <w:t>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9B7D1" w14:textId="77777777" w:rsidR="008500CA" w:rsidRPr="005855F2" w:rsidRDefault="008500CA" w:rsidP="008500CA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44941" w14:textId="57A50E69" w:rsidR="008500CA" w:rsidRPr="005855F2" w:rsidRDefault="008500CA" w:rsidP="008500CA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110,255</w:t>
            </w:r>
          </w:p>
        </w:tc>
      </w:tr>
      <w:tr w:rsidR="008500CA" w:rsidRPr="005855F2" w14:paraId="72241D2F" w14:textId="77777777" w:rsidTr="007A1D4A">
        <w:tc>
          <w:tcPr>
            <w:tcW w:w="4226" w:type="dxa"/>
            <w:shd w:val="clear" w:color="auto" w:fill="auto"/>
            <w:vAlign w:val="bottom"/>
          </w:tcPr>
          <w:p w14:paraId="5EEAC298" w14:textId="497EA968" w:rsidR="008500CA" w:rsidRPr="005855F2" w:rsidRDefault="008500CA" w:rsidP="008500CA">
            <w:pPr>
              <w:spacing w:line="24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D1B4C6" w14:textId="77777777" w:rsidR="008500CA" w:rsidRPr="005855F2" w:rsidRDefault="008500CA" w:rsidP="008500CA">
            <w:pPr>
              <w:tabs>
                <w:tab w:val="decimal" w:pos="900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6348AF1" w14:textId="77777777" w:rsidR="008500CA" w:rsidRPr="005855F2" w:rsidRDefault="008500CA" w:rsidP="008500CA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3390F6" w14:textId="77777777" w:rsidR="008500CA" w:rsidRPr="005855F2" w:rsidRDefault="008500CA" w:rsidP="008500CA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1D9252" w14:textId="77777777" w:rsidR="008500CA" w:rsidRPr="005855F2" w:rsidRDefault="008500CA" w:rsidP="008500CA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9F5909" w14:textId="77777777" w:rsidR="008500CA" w:rsidRPr="005855F2" w:rsidRDefault="008500CA" w:rsidP="008500CA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5B44F5" w14:textId="77777777" w:rsidR="008500CA" w:rsidRPr="005855F2" w:rsidRDefault="008500CA" w:rsidP="008500CA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009881" w14:textId="77777777" w:rsidR="008500CA" w:rsidRPr="005855F2" w:rsidRDefault="008500CA" w:rsidP="008500CA">
            <w:pPr>
              <w:tabs>
                <w:tab w:val="decimal" w:pos="95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500CA" w:rsidRPr="005855F2" w14:paraId="6A9E4773" w14:textId="77777777" w:rsidTr="007A1D4A">
        <w:tc>
          <w:tcPr>
            <w:tcW w:w="4226" w:type="dxa"/>
            <w:shd w:val="clear" w:color="auto" w:fill="auto"/>
            <w:vAlign w:val="bottom"/>
          </w:tcPr>
          <w:p w14:paraId="0588D278" w14:textId="6ABB1280" w:rsidR="008500CA" w:rsidRPr="005855F2" w:rsidRDefault="008500CA" w:rsidP="008500CA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เจ้าหนี้การค้า - กิจการที่เกี่ยวข้องกัน (ดูหมายเหตุข้อ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D93153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3183DC0" w14:textId="77777777" w:rsidR="008500CA" w:rsidRPr="005855F2" w:rsidRDefault="008500CA" w:rsidP="008500CA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7C028FB" w14:textId="77777777" w:rsidR="008500CA" w:rsidRPr="005855F2" w:rsidRDefault="008500CA" w:rsidP="008500CA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C8CAA1" w14:textId="77777777" w:rsidR="008500CA" w:rsidRPr="005855F2" w:rsidRDefault="008500CA" w:rsidP="008500CA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EFBFC0" w14:textId="77777777" w:rsidR="008500CA" w:rsidRPr="005855F2" w:rsidRDefault="008500CA" w:rsidP="008500CA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A2A7C9" w14:textId="77777777" w:rsidR="008500CA" w:rsidRPr="005855F2" w:rsidRDefault="008500CA" w:rsidP="008500CA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2DD8F0" w14:textId="77777777" w:rsidR="008500CA" w:rsidRPr="005855F2" w:rsidRDefault="008500CA" w:rsidP="008500CA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A89B89" w14:textId="77777777" w:rsidR="008500CA" w:rsidRPr="005855F2" w:rsidRDefault="008500CA" w:rsidP="008500CA">
            <w:pPr>
              <w:tabs>
                <w:tab w:val="decimal" w:pos="958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500CA" w:rsidRPr="005855F2" w14:paraId="7700E76E" w14:textId="77777777" w:rsidTr="007A1D4A">
        <w:tc>
          <w:tcPr>
            <w:tcW w:w="4226" w:type="dxa"/>
            <w:shd w:val="clear" w:color="auto" w:fill="auto"/>
            <w:vAlign w:val="center"/>
          </w:tcPr>
          <w:p w14:paraId="067E2A06" w14:textId="77777777" w:rsidR="008500CA" w:rsidRPr="005855F2" w:rsidRDefault="008500CA" w:rsidP="008500CA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2620D" w14:textId="699E98E7" w:rsidR="008500CA" w:rsidRPr="005855F2" w:rsidRDefault="008500CA" w:rsidP="008500CA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870</w:t>
            </w:r>
          </w:p>
        </w:tc>
        <w:tc>
          <w:tcPr>
            <w:tcW w:w="184" w:type="dxa"/>
            <w:shd w:val="clear" w:color="auto" w:fill="auto"/>
          </w:tcPr>
          <w:p w14:paraId="1206202A" w14:textId="77777777" w:rsidR="008500CA" w:rsidRPr="005855F2" w:rsidRDefault="008500CA" w:rsidP="008500CA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2D3E0" w14:textId="33F76172" w:rsidR="008500CA" w:rsidRPr="005855F2" w:rsidRDefault="008500CA" w:rsidP="008500CA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886</w:t>
            </w:r>
          </w:p>
        </w:tc>
        <w:tc>
          <w:tcPr>
            <w:tcW w:w="180" w:type="dxa"/>
            <w:shd w:val="clear" w:color="auto" w:fill="auto"/>
          </w:tcPr>
          <w:p w14:paraId="3C8A857E" w14:textId="77777777" w:rsidR="008500CA" w:rsidRPr="005855F2" w:rsidRDefault="008500CA" w:rsidP="008500CA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BAB77F" w14:textId="4E1EC293" w:rsidR="008500CA" w:rsidRPr="005855F2" w:rsidRDefault="008500CA" w:rsidP="008500CA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B0D7CB" w14:textId="77777777" w:rsidR="008500CA" w:rsidRPr="005855F2" w:rsidRDefault="008500CA" w:rsidP="008500CA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0293DE" w14:textId="77777777" w:rsidR="008500CA" w:rsidRPr="005855F2" w:rsidRDefault="008500CA" w:rsidP="008500CA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500CA" w:rsidRPr="005855F2" w14:paraId="2DD66EFC" w14:textId="77777777" w:rsidTr="007A1D4A">
        <w:tc>
          <w:tcPr>
            <w:tcW w:w="4226" w:type="dxa"/>
            <w:shd w:val="clear" w:color="auto" w:fill="auto"/>
            <w:vAlign w:val="bottom"/>
          </w:tcPr>
          <w:p w14:paraId="3A1A7214" w14:textId="1B8AFF3B" w:rsidR="008500CA" w:rsidRPr="005855F2" w:rsidRDefault="008500CA" w:rsidP="008500CA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รวมเจ้าหนี้การค้า </w:t>
            </w:r>
            <w:r w:rsidR="00D93153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C6B8F" w14:textId="571B51D2" w:rsidR="008500CA" w:rsidRPr="005855F2" w:rsidRDefault="008500CA" w:rsidP="008500CA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870</w:t>
            </w:r>
          </w:p>
        </w:tc>
        <w:tc>
          <w:tcPr>
            <w:tcW w:w="184" w:type="dxa"/>
            <w:shd w:val="clear" w:color="auto" w:fill="auto"/>
          </w:tcPr>
          <w:p w14:paraId="05B20969" w14:textId="77777777" w:rsidR="008500CA" w:rsidRPr="005855F2" w:rsidRDefault="008500CA" w:rsidP="008500CA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4618F" w14:textId="32770BBF" w:rsidR="008500CA" w:rsidRPr="002E4BD1" w:rsidRDefault="008500CA" w:rsidP="008500CA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886</w:t>
            </w:r>
          </w:p>
        </w:tc>
        <w:tc>
          <w:tcPr>
            <w:tcW w:w="180" w:type="dxa"/>
            <w:shd w:val="clear" w:color="auto" w:fill="auto"/>
          </w:tcPr>
          <w:p w14:paraId="6C9ECDB7" w14:textId="77777777" w:rsidR="008500CA" w:rsidRPr="005855F2" w:rsidRDefault="008500CA" w:rsidP="008500CA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52308" w14:textId="0D1B60B7" w:rsidR="008500CA" w:rsidRPr="005855F2" w:rsidRDefault="008500CA" w:rsidP="008500CA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EE03AE" w14:textId="77777777" w:rsidR="008500CA" w:rsidRPr="005855F2" w:rsidRDefault="008500CA" w:rsidP="008500CA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E8AE5" w14:textId="77777777" w:rsidR="008500CA" w:rsidRPr="005855F2" w:rsidRDefault="008500CA" w:rsidP="008500CA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8500CA" w:rsidRPr="005855F2" w14:paraId="05DC0218" w14:textId="77777777" w:rsidTr="007A1D4A">
        <w:tc>
          <w:tcPr>
            <w:tcW w:w="4226" w:type="dxa"/>
            <w:shd w:val="clear" w:color="auto" w:fill="auto"/>
            <w:vAlign w:val="bottom"/>
          </w:tcPr>
          <w:p w14:paraId="176924FD" w14:textId="77777777" w:rsidR="008500CA" w:rsidRPr="005855F2" w:rsidRDefault="008500CA" w:rsidP="008500CA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5691DDA" w14:textId="77777777" w:rsidR="008500CA" w:rsidRPr="005855F2" w:rsidRDefault="008500CA" w:rsidP="008500CA">
            <w:pPr>
              <w:tabs>
                <w:tab w:val="decimal" w:pos="539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36455E4" w14:textId="77777777" w:rsidR="008500CA" w:rsidRPr="005855F2" w:rsidRDefault="008500CA" w:rsidP="008500CA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43FA822" w14:textId="77777777" w:rsidR="008500CA" w:rsidRPr="005855F2" w:rsidRDefault="008500CA" w:rsidP="008500CA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090789D" w14:textId="77777777" w:rsidR="008500CA" w:rsidRPr="005855F2" w:rsidRDefault="008500CA" w:rsidP="008500CA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E20AB3F" w14:textId="77777777" w:rsidR="008500CA" w:rsidRPr="005855F2" w:rsidRDefault="008500CA" w:rsidP="008500CA">
            <w:pPr>
              <w:tabs>
                <w:tab w:val="decimal" w:pos="539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13B6A8" w14:textId="77777777" w:rsidR="008500CA" w:rsidRPr="005855F2" w:rsidRDefault="008500CA" w:rsidP="008500CA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825458B" w14:textId="77777777" w:rsidR="008500CA" w:rsidRPr="005855F2" w:rsidRDefault="008500CA" w:rsidP="008500CA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500CA" w:rsidRPr="00B118B0" w14:paraId="66442542" w14:textId="77777777" w:rsidTr="007A1D4A">
        <w:tc>
          <w:tcPr>
            <w:tcW w:w="4226" w:type="dxa"/>
            <w:shd w:val="clear" w:color="auto" w:fill="auto"/>
            <w:vAlign w:val="bottom"/>
          </w:tcPr>
          <w:p w14:paraId="119B71BF" w14:textId="70891AB3" w:rsidR="008500CA" w:rsidRPr="00B118B0" w:rsidRDefault="008500CA" w:rsidP="008500CA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ค่าใช้จ่ายค้างจ่าย - กิจการที่เกี่ยวข้องกัน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  <w:p w14:paraId="46B7460A" w14:textId="23AA97E8" w:rsidR="008500CA" w:rsidRPr="00B118B0" w:rsidRDefault="008500CA" w:rsidP="008500CA">
            <w:pPr>
              <w:ind w:right="50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(ดูหมายเหตุข้อ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D93153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006CB99" w14:textId="77777777" w:rsidR="008500CA" w:rsidRPr="00B118B0" w:rsidRDefault="008500CA" w:rsidP="008500CA">
            <w:pPr>
              <w:tabs>
                <w:tab w:val="decimal" w:pos="958"/>
              </w:tabs>
              <w:ind w:left="-18" w:right="4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FBD5785" w14:textId="77777777" w:rsidR="008500CA" w:rsidRPr="00B118B0" w:rsidRDefault="008500CA" w:rsidP="008500CA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D33FDE" w14:textId="77777777" w:rsidR="008500CA" w:rsidRPr="00B118B0" w:rsidRDefault="008500CA" w:rsidP="008500CA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45F1C0" w14:textId="77777777" w:rsidR="008500CA" w:rsidRPr="00B118B0" w:rsidRDefault="008500CA" w:rsidP="008500CA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58453D" w14:textId="77777777" w:rsidR="008500CA" w:rsidRPr="00B118B0" w:rsidRDefault="008500CA" w:rsidP="008500CA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6523FB" w14:textId="77777777" w:rsidR="008500CA" w:rsidRPr="00B118B0" w:rsidRDefault="008500CA" w:rsidP="008500CA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222077" w14:textId="77777777" w:rsidR="008500CA" w:rsidRPr="00B118B0" w:rsidRDefault="008500CA" w:rsidP="008500CA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A3417B" w:rsidRPr="00B118B0" w14:paraId="0AD1C31F" w14:textId="77777777" w:rsidTr="007A1D4A">
        <w:tc>
          <w:tcPr>
            <w:tcW w:w="4226" w:type="dxa"/>
            <w:shd w:val="clear" w:color="auto" w:fill="auto"/>
            <w:vAlign w:val="bottom"/>
          </w:tcPr>
          <w:p w14:paraId="788E4C87" w14:textId="77777777" w:rsidR="00A3417B" w:rsidRPr="00B118B0" w:rsidRDefault="00A3417B" w:rsidP="00A3417B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</w:tcPr>
          <w:p w14:paraId="061ADA9F" w14:textId="0E826C89" w:rsidR="00A3417B" w:rsidRPr="00B118B0" w:rsidRDefault="00A3417B" w:rsidP="00A3417B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287</w:t>
            </w:r>
          </w:p>
        </w:tc>
        <w:tc>
          <w:tcPr>
            <w:tcW w:w="184" w:type="dxa"/>
            <w:shd w:val="clear" w:color="auto" w:fill="auto"/>
          </w:tcPr>
          <w:p w14:paraId="4F41B7BD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32AD6C" w14:textId="0BCE02CA" w:rsidR="00A3417B" w:rsidRPr="00B118B0" w:rsidRDefault="00A3417B" w:rsidP="00A3417B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284</w:t>
            </w:r>
          </w:p>
        </w:tc>
        <w:tc>
          <w:tcPr>
            <w:tcW w:w="180" w:type="dxa"/>
            <w:shd w:val="clear" w:color="auto" w:fill="auto"/>
          </w:tcPr>
          <w:p w14:paraId="5E33C0F4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7E3DBE" w14:textId="1FBAF67B" w:rsidR="00A3417B" w:rsidRPr="00B118B0" w:rsidRDefault="00A3417B" w:rsidP="00A3417B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13411E" w14:textId="77777777" w:rsidR="00A3417B" w:rsidRPr="00B118B0" w:rsidRDefault="00A3417B" w:rsidP="00A3417B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B6045A" w14:textId="3F216220" w:rsidR="00A3417B" w:rsidRPr="00B118B0" w:rsidRDefault="00A3417B" w:rsidP="00A3417B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A3417B" w:rsidRPr="00B118B0" w14:paraId="53CD2F7C" w14:textId="77777777" w:rsidTr="007A1D4A">
        <w:tc>
          <w:tcPr>
            <w:tcW w:w="4226" w:type="dxa"/>
            <w:shd w:val="clear" w:color="auto" w:fill="auto"/>
            <w:vAlign w:val="bottom"/>
          </w:tcPr>
          <w:p w14:paraId="24D5402A" w14:textId="1C31A49A" w:rsidR="00A3417B" w:rsidRPr="00B118B0" w:rsidRDefault="00A3417B" w:rsidP="00A3417B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40B5BBC" w14:textId="47C8E836" w:rsidR="00A3417B" w:rsidRPr="00B118B0" w:rsidRDefault="00A3417B" w:rsidP="00A3417B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683</w:t>
            </w:r>
          </w:p>
        </w:tc>
        <w:tc>
          <w:tcPr>
            <w:tcW w:w="184" w:type="dxa"/>
            <w:shd w:val="clear" w:color="auto" w:fill="auto"/>
          </w:tcPr>
          <w:p w14:paraId="62CB08EC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222678" w14:textId="35774C39" w:rsidR="00A3417B" w:rsidRPr="00B118B0" w:rsidRDefault="00A3417B" w:rsidP="00A3417B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620</w:t>
            </w:r>
          </w:p>
        </w:tc>
        <w:tc>
          <w:tcPr>
            <w:tcW w:w="180" w:type="dxa"/>
            <w:shd w:val="clear" w:color="auto" w:fill="auto"/>
          </w:tcPr>
          <w:p w14:paraId="132A902E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E9EC3B" w14:textId="628E80C2" w:rsidR="00A3417B" w:rsidRPr="00B118B0" w:rsidRDefault="00A3417B" w:rsidP="00A3417B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188420" w14:textId="77777777" w:rsidR="00A3417B" w:rsidRPr="00B118B0" w:rsidRDefault="00A3417B" w:rsidP="00A3417B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91A0A9" w14:textId="64F9F9DD" w:rsidR="00A3417B" w:rsidRPr="00B118B0" w:rsidRDefault="00A3417B" w:rsidP="00A3417B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A3417B" w:rsidRPr="00B118B0" w14:paraId="44755E60" w14:textId="77777777" w:rsidTr="00613A3D">
        <w:tc>
          <w:tcPr>
            <w:tcW w:w="4226" w:type="dxa"/>
            <w:shd w:val="clear" w:color="auto" w:fill="auto"/>
            <w:vAlign w:val="bottom"/>
          </w:tcPr>
          <w:p w14:paraId="2C37283F" w14:textId="77777777" w:rsidR="00A3417B" w:rsidRPr="00B118B0" w:rsidRDefault="00A3417B" w:rsidP="00A3417B">
            <w:pPr>
              <w:ind w:right="-3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รวมค่าใช้จ่ายค้างจ่าย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FC443" w14:textId="482DCD11" w:rsidR="00A3417B" w:rsidRPr="00B118B0" w:rsidRDefault="00A3417B" w:rsidP="00A3417B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970</w:t>
            </w:r>
          </w:p>
        </w:tc>
        <w:tc>
          <w:tcPr>
            <w:tcW w:w="184" w:type="dxa"/>
            <w:shd w:val="clear" w:color="auto" w:fill="auto"/>
          </w:tcPr>
          <w:p w14:paraId="06E93435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47E04" w14:textId="5FC25553" w:rsidR="00A3417B" w:rsidRPr="00B118B0" w:rsidRDefault="00A3417B" w:rsidP="00A3417B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904</w:t>
            </w:r>
          </w:p>
        </w:tc>
        <w:tc>
          <w:tcPr>
            <w:tcW w:w="180" w:type="dxa"/>
            <w:shd w:val="clear" w:color="auto" w:fill="auto"/>
          </w:tcPr>
          <w:p w14:paraId="64E33219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5D054" w14:textId="0FEE7589" w:rsidR="00A3417B" w:rsidRPr="00B118B0" w:rsidRDefault="00A3417B" w:rsidP="00A3417B">
            <w:pPr>
              <w:tabs>
                <w:tab w:val="decimal" w:pos="539"/>
                <w:tab w:val="left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163242" w14:textId="77777777" w:rsidR="00A3417B" w:rsidRPr="00B118B0" w:rsidRDefault="00A3417B" w:rsidP="00A3417B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2DEAC" w14:textId="6D8B09CE" w:rsidR="00A3417B" w:rsidRPr="00B118B0" w:rsidRDefault="00A3417B" w:rsidP="00A3417B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A3417B" w:rsidRPr="00B118B0" w14:paraId="3307F52B" w14:textId="77777777" w:rsidTr="007A1D4A">
        <w:trPr>
          <w:trHeight w:val="213"/>
        </w:trPr>
        <w:tc>
          <w:tcPr>
            <w:tcW w:w="4226" w:type="dxa"/>
            <w:shd w:val="clear" w:color="auto" w:fill="auto"/>
            <w:vAlign w:val="bottom"/>
          </w:tcPr>
          <w:p w14:paraId="4CC7B64C" w14:textId="77777777" w:rsidR="00A3417B" w:rsidRPr="00B118B0" w:rsidRDefault="00A3417B" w:rsidP="00A3417B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A9523C" w14:textId="77777777" w:rsidR="00A3417B" w:rsidRPr="00B118B0" w:rsidRDefault="00A3417B" w:rsidP="00A3417B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0EC48C5C" w14:textId="77777777" w:rsidR="00A3417B" w:rsidRPr="00B118B0" w:rsidRDefault="00A3417B" w:rsidP="00A3417B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49609E" w14:textId="77777777" w:rsidR="00A3417B" w:rsidRPr="00B118B0" w:rsidRDefault="00A3417B" w:rsidP="00A3417B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0C53E9" w14:textId="77777777" w:rsidR="00A3417B" w:rsidRPr="00B118B0" w:rsidRDefault="00A3417B" w:rsidP="00A3417B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FBC232" w14:textId="77777777" w:rsidR="00A3417B" w:rsidRPr="00B118B0" w:rsidRDefault="00A3417B" w:rsidP="00A3417B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F55ECFA" w14:textId="77777777" w:rsidR="00A3417B" w:rsidRPr="00B118B0" w:rsidRDefault="00A3417B" w:rsidP="00A3417B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71138D" w14:textId="77777777" w:rsidR="00A3417B" w:rsidRPr="00B118B0" w:rsidRDefault="00A3417B" w:rsidP="00A3417B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A3417B" w:rsidRPr="00B118B0" w14:paraId="002886EE" w14:textId="77777777" w:rsidTr="00201AB9">
        <w:tc>
          <w:tcPr>
            <w:tcW w:w="4226" w:type="dxa"/>
            <w:shd w:val="clear" w:color="auto" w:fill="auto"/>
            <w:vAlign w:val="bottom"/>
          </w:tcPr>
          <w:p w14:paraId="65B2664F" w14:textId="77777777" w:rsidR="00A3417B" w:rsidRPr="00B118B0" w:rsidRDefault="00A3417B" w:rsidP="00A3417B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ดอกเบี้ยค้างจ่าย - กิจการที่เกี่ยวข้องกัน</w:t>
            </w:r>
          </w:p>
          <w:p w14:paraId="080BD1F3" w14:textId="2346E519" w:rsidR="00A3417B" w:rsidRPr="00B118B0" w:rsidRDefault="00A3417B" w:rsidP="00A3417B">
            <w:pPr>
              <w:ind w:left="92"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(ดูหมายเหตุข้อ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D93153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882044F" w14:textId="77777777" w:rsidR="00A3417B" w:rsidRPr="00B118B0" w:rsidRDefault="00A3417B" w:rsidP="00A3417B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3EEC2AE8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36E8D1" w14:textId="77777777" w:rsidR="00A3417B" w:rsidRPr="00B118B0" w:rsidRDefault="00A3417B" w:rsidP="00A3417B">
            <w:pPr>
              <w:tabs>
                <w:tab w:val="decimal" w:pos="557"/>
              </w:tabs>
              <w:ind w:left="-10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8E47EF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6A6388" w14:textId="77777777" w:rsidR="00A3417B" w:rsidRPr="00B118B0" w:rsidRDefault="00A3417B" w:rsidP="00A3417B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792BB9" w14:textId="77777777" w:rsidR="00A3417B" w:rsidRPr="00B118B0" w:rsidRDefault="00A3417B" w:rsidP="00A3417B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8F57CF" w14:textId="77777777" w:rsidR="00A3417B" w:rsidRPr="00B118B0" w:rsidRDefault="00A3417B" w:rsidP="00A3417B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A3417B" w:rsidRPr="00B118B0" w14:paraId="481E34E6" w14:textId="77777777" w:rsidTr="00CC18FD">
        <w:tc>
          <w:tcPr>
            <w:tcW w:w="4226" w:type="dxa"/>
            <w:shd w:val="clear" w:color="auto" w:fill="auto"/>
            <w:vAlign w:val="bottom"/>
          </w:tcPr>
          <w:p w14:paraId="2DCD0D23" w14:textId="77777777" w:rsidR="00A3417B" w:rsidRPr="00B118B0" w:rsidRDefault="00A3417B" w:rsidP="00A3417B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7DC5CB" w14:textId="2ADA81C4" w:rsidR="00A3417B" w:rsidRPr="00B118B0" w:rsidRDefault="00A3417B" w:rsidP="00A3417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A19C8F3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3EE1B4" w14:textId="7BE15CE5" w:rsidR="00A3417B" w:rsidRPr="00B118B0" w:rsidRDefault="00A3417B" w:rsidP="00A3417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657E8D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51C9C0" w14:textId="2BE16B75" w:rsidR="00A3417B" w:rsidRPr="00B118B0" w:rsidRDefault="00A3417B" w:rsidP="00A3417B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10,610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497A0" w14:textId="5355DED1" w:rsidR="00A3417B" w:rsidRPr="00B118B0" w:rsidRDefault="00A3417B" w:rsidP="00A3417B">
            <w:pPr>
              <w:ind w:right="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29BC00" w14:textId="52F878B1" w:rsidR="00A3417B" w:rsidRPr="00B118B0" w:rsidRDefault="00A3417B" w:rsidP="00A3417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10,776</w:t>
            </w:r>
          </w:p>
        </w:tc>
      </w:tr>
      <w:tr w:rsidR="00A3417B" w:rsidRPr="00B118B0" w14:paraId="37A8955E" w14:textId="77777777" w:rsidTr="00CC18FD">
        <w:tc>
          <w:tcPr>
            <w:tcW w:w="4226" w:type="dxa"/>
            <w:shd w:val="clear" w:color="auto" w:fill="auto"/>
            <w:vAlign w:val="bottom"/>
          </w:tcPr>
          <w:p w14:paraId="24EC2F99" w14:textId="351F9EBF" w:rsidR="00A3417B" w:rsidRPr="00B118B0" w:rsidRDefault="00A3417B" w:rsidP="00A3417B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EAD45B" w14:textId="43A3AB71" w:rsidR="00A3417B" w:rsidRDefault="00A3417B" w:rsidP="00A3417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184" w:type="dxa"/>
            <w:shd w:val="clear" w:color="auto" w:fill="auto"/>
          </w:tcPr>
          <w:p w14:paraId="32E15D62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C84688" w14:textId="1596CC53" w:rsidR="00A3417B" w:rsidRPr="00B118B0" w:rsidRDefault="00A3417B" w:rsidP="00A3417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0467F49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DEFFB" w14:textId="290288CD" w:rsidR="00A3417B" w:rsidRDefault="00A3417B" w:rsidP="00A3417B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3C4F91" w14:textId="77777777" w:rsidR="00A3417B" w:rsidRPr="00B118B0" w:rsidRDefault="00A3417B" w:rsidP="00A3417B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5505C" w14:textId="25728C5E" w:rsidR="00A3417B" w:rsidRPr="00B118B0" w:rsidRDefault="00A3417B" w:rsidP="00A3417B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A3417B" w:rsidRPr="00B118B0" w14:paraId="64ABC1CF" w14:textId="77777777" w:rsidTr="007A1D4A">
        <w:tc>
          <w:tcPr>
            <w:tcW w:w="4226" w:type="dxa"/>
            <w:shd w:val="clear" w:color="auto" w:fill="auto"/>
            <w:vAlign w:val="bottom"/>
          </w:tcPr>
          <w:p w14:paraId="2FEBD5FF" w14:textId="77777777" w:rsidR="00A3417B" w:rsidRPr="00B118B0" w:rsidRDefault="00A3417B" w:rsidP="00A3417B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D67AA" w14:textId="6368CA6B" w:rsidR="00A3417B" w:rsidRPr="002E789C" w:rsidRDefault="00A3417B" w:rsidP="00A3417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19</w:t>
            </w:r>
          </w:p>
        </w:tc>
        <w:tc>
          <w:tcPr>
            <w:tcW w:w="184" w:type="dxa"/>
            <w:shd w:val="clear" w:color="auto" w:fill="auto"/>
          </w:tcPr>
          <w:p w14:paraId="36FE97EF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787FC" w14:textId="2B218DA9" w:rsidR="00A3417B" w:rsidRPr="00B118B0" w:rsidRDefault="00A3417B" w:rsidP="00A3417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1C8B86D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7D3F7" w14:textId="79436DDC" w:rsidR="00A3417B" w:rsidRPr="00B118B0" w:rsidRDefault="00A3417B" w:rsidP="00A3417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10,610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B5E36" w14:textId="77777777" w:rsidR="00A3417B" w:rsidRPr="00B118B0" w:rsidRDefault="00A3417B" w:rsidP="00A3417B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9FFEB" w14:textId="5D321811" w:rsidR="00A3417B" w:rsidRPr="00B118B0" w:rsidRDefault="00A3417B" w:rsidP="00A3417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10,776</w:t>
            </w:r>
          </w:p>
        </w:tc>
      </w:tr>
      <w:tr w:rsidR="00A3417B" w:rsidRPr="00B118B0" w14:paraId="085AD762" w14:textId="77777777" w:rsidTr="00C81989">
        <w:trPr>
          <w:trHeight w:val="213"/>
        </w:trPr>
        <w:tc>
          <w:tcPr>
            <w:tcW w:w="4226" w:type="dxa"/>
            <w:shd w:val="clear" w:color="auto" w:fill="auto"/>
            <w:vAlign w:val="bottom"/>
          </w:tcPr>
          <w:p w14:paraId="15CC2CE7" w14:textId="77777777" w:rsidR="00A3417B" w:rsidRPr="00B118B0" w:rsidRDefault="00A3417B" w:rsidP="00A3417B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4E348F9" w14:textId="77777777" w:rsidR="00A3417B" w:rsidRPr="00B118B0" w:rsidRDefault="00A3417B" w:rsidP="00A3417B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E7354FF" w14:textId="77777777" w:rsidR="00A3417B" w:rsidRPr="00B118B0" w:rsidRDefault="00A3417B" w:rsidP="00A3417B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907AA1" w14:textId="77777777" w:rsidR="00A3417B" w:rsidRPr="00B118B0" w:rsidRDefault="00A3417B" w:rsidP="00A3417B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6BD2A9C" w14:textId="77777777" w:rsidR="00A3417B" w:rsidRPr="00B118B0" w:rsidRDefault="00A3417B" w:rsidP="00A3417B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187E63" w14:textId="77777777" w:rsidR="00A3417B" w:rsidRPr="00B118B0" w:rsidRDefault="00A3417B" w:rsidP="00A3417B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B55C07" w14:textId="77777777" w:rsidR="00A3417B" w:rsidRPr="00B118B0" w:rsidRDefault="00A3417B" w:rsidP="00A3417B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985DFE" w14:textId="77777777" w:rsidR="00A3417B" w:rsidRPr="00B118B0" w:rsidRDefault="00A3417B" w:rsidP="00A3417B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A3417B" w:rsidRPr="00B118B0" w14:paraId="19FF3F61" w14:textId="77777777" w:rsidTr="007A1D4A">
        <w:tc>
          <w:tcPr>
            <w:tcW w:w="4226" w:type="dxa"/>
            <w:shd w:val="clear" w:color="auto" w:fill="auto"/>
            <w:vAlign w:val="bottom"/>
          </w:tcPr>
          <w:p w14:paraId="5A04F7FC" w14:textId="77777777" w:rsidR="00A3417B" w:rsidRPr="00B118B0" w:rsidRDefault="00A3417B" w:rsidP="00A3417B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0BAA7490" w14:textId="77777777" w:rsidR="00A3417B" w:rsidRPr="00B118B0" w:rsidRDefault="00A3417B" w:rsidP="00A3417B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5466F03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1D907F" w14:textId="77777777" w:rsidR="00A3417B" w:rsidRPr="00B118B0" w:rsidRDefault="00A3417B" w:rsidP="00A3417B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3D19C5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129F43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74C18E" w14:textId="77777777" w:rsidR="00A3417B" w:rsidRPr="00B118B0" w:rsidRDefault="00A3417B" w:rsidP="00A3417B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3233EF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A3417B" w:rsidRPr="00B118B0" w14:paraId="50655E6C" w14:textId="77777777" w:rsidTr="007A1D4A">
        <w:tc>
          <w:tcPr>
            <w:tcW w:w="4226" w:type="dxa"/>
            <w:shd w:val="clear" w:color="auto" w:fill="auto"/>
            <w:vAlign w:val="bottom"/>
          </w:tcPr>
          <w:p w14:paraId="702F20C3" w14:textId="77777777" w:rsidR="00A3417B" w:rsidRPr="00B118B0" w:rsidRDefault="00A3417B" w:rsidP="00A3417B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B08BF57" w14:textId="3CAD03E7" w:rsidR="00A3417B" w:rsidRPr="00B118B0" w:rsidRDefault="00A3417B" w:rsidP="00A3417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9A15906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E13503" w14:textId="1C430C45" w:rsidR="00A3417B" w:rsidRPr="00B118B0" w:rsidRDefault="00A3417B" w:rsidP="00A3417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BB9B6C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461DDA" w14:textId="1ED89A47" w:rsidR="00A3417B" w:rsidRPr="00B118B0" w:rsidRDefault="00A3417B" w:rsidP="00A3417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231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4270F" w14:textId="77777777" w:rsidR="00A3417B" w:rsidRPr="00B118B0" w:rsidRDefault="00A3417B" w:rsidP="00A3417B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8B55BF" w14:textId="7124E1AC" w:rsidR="00A3417B" w:rsidRPr="00B118B0" w:rsidRDefault="00A3417B" w:rsidP="00A3417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231</w:t>
            </w:r>
          </w:p>
        </w:tc>
      </w:tr>
      <w:tr w:rsidR="00A3417B" w:rsidRPr="00B118B0" w14:paraId="6B408D9E" w14:textId="77777777" w:rsidTr="007A1D4A">
        <w:tc>
          <w:tcPr>
            <w:tcW w:w="4226" w:type="dxa"/>
            <w:shd w:val="clear" w:color="auto" w:fill="auto"/>
            <w:vAlign w:val="bottom"/>
          </w:tcPr>
          <w:p w14:paraId="5BE42D80" w14:textId="77777777" w:rsidR="00A3417B" w:rsidRPr="00B118B0" w:rsidRDefault="00A3417B" w:rsidP="00A3417B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BB2604A" w14:textId="547B7B20" w:rsidR="00A3417B" w:rsidRPr="00B118B0" w:rsidRDefault="00A3417B" w:rsidP="00A3417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</w:tcPr>
          <w:p w14:paraId="6524DA16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CF6AB6" w14:textId="05FD8BD2" w:rsidR="00A3417B" w:rsidRPr="00B118B0" w:rsidRDefault="00A3417B" w:rsidP="00A3417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1D3DB777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B4008F" w14:textId="76A36583" w:rsidR="00A3417B" w:rsidRPr="00B118B0" w:rsidRDefault="00A3417B" w:rsidP="00A3417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864DDC" w14:textId="77777777" w:rsidR="00A3417B" w:rsidRPr="00B118B0" w:rsidRDefault="00A3417B" w:rsidP="00A3417B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65B794" w14:textId="2793559E" w:rsidR="00A3417B" w:rsidRPr="00B118B0" w:rsidRDefault="00A3417B" w:rsidP="00A3417B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</w:t>
            </w:r>
          </w:p>
        </w:tc>
      </w:tr>
      <w:tr w:rsidR="00A3417B" w:rsidRPr="00B118B0" w14:paraId="020615A8" w14:textId="77777777" w:rsidTr="007A1D4A">
        <w:tc>
          <w:tcPr>
            <w:tcW w:w="4226" w:type="dxa"/>
            <w:shd w:val="clear" w:color="auto" w:fill="auto"/>
            <w:vAlign w:val="bottom"/>
          </w:tcPr>
          <w:p w14:paraId="09F2FF44" w14:textId="77777777" w:rsidR="00A3417B" w:rsidRPr="00B118B0" w:rsidRDefault="00A3417B" w:rsidP="00A3417B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7829C" w14:textId="202F5C09" w:rsidR="00A3417B" w:rsidRPr="00B118B0" w:rsidRDefault="00A3417B" w:rsidP="00A3417B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</w:tcPr>
          <w:p w14:paraId="4E9A6945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56AAA" w14:textId="24009395" w:rsidR="00A3417B" w:rsidRPr="00B118B0" w:rsidRDefault="00A3417B" w:rsidP="00A3417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7499B320" w14:textId="77777777" w:rsidR="00A3417B" w:rsidRPr="00B118B0" w:rsidRDefault="00A3417B" w:rsidP="00A3417B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9DBBE" w14:textId="757A5CFB" w:rsidR="00A3417B" w:rsidRPr="00B118B0" w:rsidRDefault="00A3417B" w:rsidP="00A3417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241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EFF173" w14:textId="77777777" w:rsidR="00A3417B" w:rsidRPr="00B118B0" w:rsidRDefault="00A3417B" w:rsidP="00A3417B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E920F" w14:textId="265263A7" w:rsidR="00A3417B" w:rsidRPr="00B118B0" w:rsidRDefault="00A3417B" w:rsidP="00A3417B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241</w:t>
            </w:r>
          </w:p>
        </w:tc>
      </w:tr>
    </w:tbl>
    <w:p w14:paraId="62E3B27A" w14:textId="77777777" w:rsidR="0060271A" w:rsidRDefault="0060271A" w:rsidP="00722239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701C8DD" w14:textId="524CAF08" w:rsidR="00F53166" w:rsidRPr="00B118B0" w:rsidRDefault="009E4C64" w:rsidP="00722239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เงินให้กู้ยืมระยะสั้นแก่</w:t>
      </w:r>
      <w:r w:rsidR="008518C1" w:rsidRPr="00B118B0">
        <w:rPr>
          <w:rFonts w:asciiTheme="majorBidi" w:hAnsiTheme="majorBidi" w:cstheme="majorBidi"/>
          <w:b/>
          <w:bCs/>
          <w:sz w:val="28"/>
          <w:cs/>
        </w:rPr>
        <w:t>บุคคล</w:t>
      </w:r>
      <w:r w:rsidR="00667D4A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="00DC47DA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B118B0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  <w:r w:rsidR="00C82DE1" w:rsidRPr="00B118B0">
        <w:rPr>
          <w:rFonts w:asciiTheme="majorBidi" w:hAnsiTheme="majorBidi" w:cstheme="majorBidi"/>
          <w:b/>
          <w:bCs/>
          <w:sz w:val="28"/>
          <w:cs/>
        </w:rPr>
        <w:t xml:space="preserve"> เงินให้กู้ยืมระย</w:t>
      </w:r>
      <w:r w:rsidR="00E02500" w:rsidRPr="00B118B0">
        <w:rPr>
          <w:rFonts w:asciiTheme="majorBidi" w:hAnsiTheme="majorBidi" w:cstheme="majorBidi"/>
          <w:b/>
          <w:bCs/>
          <w:sz w:val="28"/>
          <w:cs/>
        </w:rPr>
        <w:t xml:space="preserve">าวแก่กิจการที่เกี่ยวข้องกัน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และเงินกู้ยืมระยะสั้นจากบุคคล</w:t>
      </w:r>
      <w:r w:rsidR="00DC47DA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B118B0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</w:p>
    <w:p w14:paraId="5A803713" w14:textId="13523245" w:rsidR="00F53166" w:rsidRPr="00B118B0" w:rsidRDefault="009E4C64" w:rsidP="00D332B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ยอดคงเหลือของเงินให้กู้ยืมระยะสั้นแก่บุคคล</w:t>
      </w:r>
      <w:r w:rsidR="00DC47DA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กิจการที่เกี่ยวข้องกัน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ณ 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B3F80" w:rsidRPr="002D5555">
        <w:rPr>
          <w:rFonts w:asciiTheme="majorBidi" w:hAnsiTheme="majorBidi" w:cstheme="majorBidi"/>
          <w:sz w:val="28"/>
        </w:rPr>
        <w:t xml:space="preserve">31 </w:t>
      </w:r>
      <w:r w:rsidR="006B3F80" w:rsidRPr="002D5555">
        <w:rPr>
          <w:rFonts w:asciiTheme="majorBidi" w:hAnsiTheme="majorBidi" w:cstheme="majorBidi"/>
          <w:sz w:val="28"/>
          <w:cs/>
        </w:rPr>
        <w:t>มีนาคม</w:t>
      </w:r>
      <w:r w:rsidR="006B3F8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B3F8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</w:t>
      </w:r>
      <w:r w:rsidR="000719DC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="00D332B9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B3F8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="00D332B9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รวมถึง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การเคลื่อนไหวของเงินให้กู้ยืมระยะสั้นดังกล่าวมีรายละเอียดดังนี้ </w:t>
      </w:r>
    </w:p>
    <w:tbl>
      <w:tblPr>
        <w:tblW w:w="927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530"/>
        <w:gridCol w:w="90"/>
        <w:gridCol w:w="1080"/>
        <w:gridCol w:w="180"/>
        <w:gridCol w:w="1170"/>
        <w:gridCol w:w="90"/>
        <w:gridCol w:w="1080"/>
        <w:gridCol w:w="180"/>
        <w:gridCol w:w="1260"/>
      </w:tblGrid>
      <w:tr w:rsidR="00D332B9" w:rsidRPr="00B118B0" w14:paraId="0CF4AAF2" w14:textId="77777777" w:rsidTr="00590EE4">
        <w:trPr>
          <w:trHeight w:val="80"/>
        </w:trPr>
        <w:tc>
          <w:tcPr>
            <w:tcW w:w="2520" w:type="dxa"/>
            <w:vAlign w:val="bottom"/>
          </w:tcPr>
          <w:p w14:paraId="0A2944FB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C48142B" w14:textId="77777777" w:rsidR="00D332B9" w:rsidRPr="00B118B0" w:rsidRDefault="00D332B9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43A9E4C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7D79A01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nil"/>
            </w:tcBorders>
            <w:vAlign w:val="bottom"/>
          </w:tcPr>
          <w:p w14:paraId="253C14BF" w14:textId="3950929C" w:rsidR="00D332B9" w:rsidRPr="00B118B0" w:rsidRDefault="00D332B9" w:rsidP="00801454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53166" w:rsidRPr="00B118B0" w14:paraId="6F92C63C" w14:textId="77777777" w:rsidTr="00590EE4">
        <w:trPr>
          <w:trHeight w:val="80"/>
        </w:trPr>
        <w:tc>
          <w:tcPr>
            <w:tcW w:w="2520" w:type="dxa"/>
            <w:vAlign w:val="bottom"/>
          </w:tcPr>
          <w:p w14:paraId="27AC5906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30CA780B" w14:textId="77777777" w:rsidR="00F53166" w:rsidRPr="00B118B0" w:rsidRDefault="00F53166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DF0B6D1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A48C83B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10D04CF5" w14:textId="77777777" w:rsidR="00F53166" w:rsidRPr="00B118B0" w:rsidRDefault="009E4C64" w:rsidP="00C542E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A03ECF" w:rsidRPr="00B118B0" w14:paraId="79428D76" w14:textId="77777777" w:rsidTr="00590EE4">
        <w:trPr>
          <w:trHeight w:val="375"/>
        </w:trPr>
        <w:tc>
          <w:tcPr>
            <w:tcW w:w="2520" w:type="dxa"/>
            <w:vMerge w:val="restart"/>
            <w:vAlign w:val="bottom"/>
          </w:tcPr>
          <w:p w14:paraId="36CE7FBF" w14:textId="5495AB02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บุคคล</w:t>
            </w:r>
            <w:r w:rsidR="00DC47DA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2B078B98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5B830B73" w14:textId="5E51FBDD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4D5B34AF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3F010BB8" w14:textId="682ECDC2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มกราคม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F44523">
              <w:rPr>
                <w:rFonts w:asciiTheme="majorBidi" w:hAnsiTheme="majorBidi" w:cstheme="majorBidi"/>
                <w:spacing w:val="-6"/>
                <w:sz w:val="28"/>
              </w:rPr>
              <w:t>5</w:t>
            </w:r>
          </w:p>
        </w:tc>
        <w:tc>
          <w:tcPr>
            <w:tcW w:w="180" w:type="dxa"/>
          </w:tcPr>
          <w:p w14:paraId="262B6C22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A2DEF50" w14:textId="4E3F3395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03ECF">
              <w:rPr>
                <w:rFonts w:asciiTheme="majorBidi" w:hAnsiTheme="majorBidi" w:hint="cs"/>
                <w:sz w:val="28"/>
                <w:cs/>
              </w:rPr>
              <w:t>ในระหว่างงวด</w:t>
            </w:r>
          </w:p>
        </w:tc>
        <w:tc>
          <w:tcPr>
            <w:tcW w:w="180" w:type="dxa"/>
            <w:vAlign w:val="bottom"/>
          </w:tcPr>
          <w:p w14:paraId="1F428DA8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591B2881" w14:textId="77777777" w:rsidR="0060271A" w:rsidRDefault="006B3F80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  <w:p w14:paraId="57412558" w14:textId="7C07FA52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F44523">
              <w:rPr>
                <w:rFonts w:asciiTheme="majorBidi" w:hAnsiTheme="majorBidi" w:cstheme="majorBidi"/>
                <w:spacing w:val="-6"/>
                <w:sz w:val="28"/>
              </w:rPr>
              <w:t>5</w:t>
            </w:r>
          </w:p>
        </w:tc>
      </w:tr>
      <w:tr w:rsidR="00A03ECF" w:rsidRPr="00B118B0" w14:paraId="5D9CE519" w14:textId="77777777" w:rsidTr="00590EE4">
        <w:trPr>
          <w:trHeight w:val="375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3E8C4B39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72EADD0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44CED1D0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D53FCD1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2A16B91D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4C8698C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85FBCC" w14:textId="65445A3D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4A199614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9F565B" w14:textId="37EBC3D8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80" w:type="dxa"/>
            <w:vAlign w:val="bottom"/>
          </w:tcPr>
          <w:p w14:paraId="45C0B9C6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0DA3BD2B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667D4A" w:rsidRPr="00B118B0" w14:paraId="38A93BDB" w14:textId="77777777" w:rsidTr="00590EE4">
        <w:trPr>
          <w:trHeight w:val="20"/>
        </w:trPr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2B51FC44" w14:textId="3F3CADE2" w:rsidR="00667D4A" w:rsidRPr="00B118B0" w:rsidRDefault="00667D4A" w:rsidP="00667D4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กรรมการบริษัทย่อย</w:t>
            </w:r>
          </w:p>
        </w:tc>
        <w:tc>
          <w:tcPr>
            <w:tcW w:w="90" w:type="dxa"/>
            <w:vAlign w:val="bottom"/>
          </w:tcPr>
          <w:p w14:paraId="7645C1E0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EDBA544" w14:textId="77777777" w:rsidR="00667D4A" w:rsidRPr="00B118B0" w:rsidRDefault="00667D4A" w:rsidP="00667D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vAlign w:val="bottom"/>
          </w:tcPr>
          <w:p w14:paraId="5B46B099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DC551F" w14:textId="25956004" w:rsidR="00667D4A" w:rsidRPr="00B118B0" w:rsidRDefault="00667D4A" w:rsidP="00667D4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15,995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487046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7129CB" w14:textId="528A62A1" w:rsidR="00667D4A" w:rsidRPr="00B118B0" w:rsidRDefault="00667D4A" w:rsidP="0054036F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BF4FEE" w14:textId="77777777" w:rsidR="00667D4A" w:rsidRPr="00B118B0" w:rsidRDefault="00667D4A" w:rsidP="00667D4A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12B317" w14:textId="69DEB67F" w:rsidR="00667D4A" w:rsidRPr="00B118B0" w:rsidRDefault="00507D76" w:rsidP="00667D4A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EA2677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9D9EC5" w14:textId="41B06BF8" w:rsidR="00667D4A" w:rsidRPr="00B118B0" w:rsidRDefault="00667D4A" w:rsidP="00667D4A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15,995</w:t>
            </w:r>
          </w:p>
        </w:tc>
      </w:tr>
      <w:tr w:rsidR="0054036F" w:rsidRPr="00B118B0" w14:paraId="5E295B43" w14:textId="77777777" w:rsidTr="00613A3D">
        <w:trPr>
          <w:trHeight w:val="20"/>
        </w:trPr>
        <w:tc>
          <w:tcPr>
            <w:tcW w:w="2520" w:type="dxa"/>
          </w:tcPr>
          <w:p w14:paraId="0F54D20F" w14:textId="77777777" w:rsidR="0054036F" w:rsidRDefault="0054036F" w:rsidP="0054036F">
            <w:pPr>
              <w:tabs>
                <w:tab w:val="left" w:pos="2160"/>
              </w:tabs>
              <w:ind w:left="273" w:hanging="27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แอนด์ซอฟท์แวร์</w:t>
            </w:r>
          </w:p>
          <w:p w14:paraId="08A46689" w14:textId="46187882" w:rsidR="0054036F" w:rsidRPr="00B118B0" w:rsidRDefault="0054036F" w:rsidP="0054036F">
            <w:pPr>
              <w:tabs>
                <w:tab w:val="left" w:pos="2160"/>
              </w:tabs>
              <w:ind w:left="273"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</w:tcPr>
          <w:p w14:paraId="2A588897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6D0E448" w14:textId="5453270B" w:rsidR="0054036F" w:rsidRPr="00B118B0" w:rsidRDefault="0054036F" w:rsidP="0054036F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1B5826E2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E9BB85E" w14:textId="03CF83F2" w:rsidR="0054036F" w:rsidRPr="00B118B0" w:rsidRDefault="0054036F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4,000</w:t>
            </w:r>
          </w:p>
        </w:tc>
        <w:tc>
          <w:tcPr>
            <w:tcW w:w="180" w:type="dxa"/>
            <w:tcBorders>
              <w:top w:val="nil"/>
            </w:tcBorders>
          </w:tcPr>
          <w:p w14:paraId="64203D4C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7DD8D4" w14:textId="4B05900A" w:rsidR="0054036F" w:rsidRPr="00B118B0" w:rsidRDefault="0054036F" w:rsidP="0054036F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6DB3B76" w14:textId="77777777" w:rsidR="0054036F" w:rsidRPr="00B118B0" w:rsidRDefault="0054036F" w:rsidP="0054036F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21D320" w14:textId="2F73A128" w:rsidR="0054036F" w:rsidRPr="00B118B0" w:rsidRDefault="0054036F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354A74E2" w14:textId="77777777" w:rsidR="0054036F" w:rsidRPr="00B118B0" w:rsidRDefault="0054036F" w:rsidP="0054036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6204F" w14:textId="01FA46FD" w:rsidR="0054036F" w:rsidRPr="00B118B0" w:rsidRDefault="0054036F" w:rsidP="0054036F">
            <w:pPr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4,000</w:t>
            </w:r>
          </w:p>
        </w:tc>
      </w:tr>
      <w:tr w:rsidR="0054036F" w:rsidRPr="00B118B0" w14:paraId="7602BCE4" w14:textId="77777777" w:rsidTr="00590EE4">
        <w:trPr>
          <w:trHeight w:val="20"/>
        </w:trPr>
        <w:tc>
          <w:tcPr>
            <w:tcW w:w="2520" w:type="dxa"/>
          </w:tcPr>
          <w:p w14:paraId="40D0AA70" w14:textId="5F528EB8" w:rsidR="0054036F" w:rsidRPr="00B118B0" w:rsidRDefault="0054036F" w:rsidP="0054036F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2027553E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1FFDFB19" w14:textId="7D3A2239" w:rsidR="0054036F" w:rsidRPr="00B118B0" w:rsidRDefault="0054036F" w:rsidP="0054036F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6D96C42C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BF0C0DF" w14:textId="7B2F71D0" w:rsidR="0054036F" w:rsidRPr="00B118B0" w:rsidRDefault="0054036F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eastAsia"/>
                <w:sz w:val="28"/>
              </w:rPr>
              <w:t>10,400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2412A3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BD911" w14:textId="7CE43EAC" w:rsidR="0054036F" w:rsidRPr="00B118B0" w:rsidRDefault="0054036F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7,700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AF36A13" w14:textId="77777777" w:rsidR="0054036F" w:rsidRPr="00B118B0" w:rsidRDefault="0054036F" w:rsidP="0054036F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908FC" w14:textId="07CC86F8" w:rsidR="0054036F" w:rsidRPr="00B118B0" w:rsidRDefault="0054036F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A7A39" w14:textId="77777777" w:rsidR="0054036F" w:rsidRPr="00B118B0" w:rsidRDefault="0054036F" w:rsidP="0054036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CFABE7" w14:textId="73E5E770" w:rsidR="0054036F" w:rsidRPr="00B118B0" w:rsidRDefault="0054036F" w:rsidP="0054036F">
            <w:pPr>
              <w:tabs>
                <w:tab w:val="decimal" w:pos="808"/>
                <w:tab w:val="left" w:pos="901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18,100</w:t>
            </w:r>
          </w:p>
        </w:tc>
      </w:tr>
      <w:tr w:rsidR="0054036F" w:rsidRPr="00B118B0" w14:paraId="2363F0BF" w14:textId="77777777" w:rsidTr="00590EE4">
        <w:trPr>
          <w:trHeight w:val="20"/>
        </w:trPr>
        <w:tc>
          <w:tcPr>
            <w:tcW w:w="2520" w:type="dxa"/>
          </w:tcPr>
          <w:p w14:paraId="2DAACB87" w14:textId="77777777" w:rsidR="0054036F" w:rsidRDefault="0054036F" w:rsidP="0054036F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/>
                <w:sz w:val="28"/>
              </w:rPr>
            </w:pPr>
            <w:r w:rsidRPr="00580EC3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</w:p>
          <w:p w14:paraId="22500C5B" w14:textId="5FE037F0" w:rsidR="0054036F" w:rsidRPr="00B118B0" w:rsidRDefault="0054036F" w:rsidP="0054036F">
            <w:pPr>
              <w:tabs>
                <w:tab w:val="left" w:pos="360"/>
                <w:tab w:val="left" w:pos="2160"/>
              </w:tabs>
              <w:ind w:left="162" w:firstLine="108"/>
              <w:rPr>
                <w:rFonts w:asciiTheme="majorBidi" w:hAnsiTheme="majorBidi" w:cstheme="majorBidi"/>
                <w:sz w:val="28"/>
                <w:cs/>
              </w:rPr>
            </w:pPr>
            <w:r w:rsidRPr="00580EC3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73F6B18F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1C0B13F4" w14:textId="77777777" w:rsidR="0054036F" w:rsidRDefault="0054036F" w:rsidP="0054036F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A06A51F" w14:textId="70093095" w:rsidR="0054036F" w:rsidRPr="00B118B0" w:rsidRDefault="0054036F" w:rsidP="0054036F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4BF97EF0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D878D83" w14:textId="148F9C9C" w:rsidR="0054036F" w:rsidRPr="00B118B0" w:rsidRDefault="0054036F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19,000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4CA9A4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14C441" w14:textId="3028138B" w:rsidR="0054036F" w:rsidRDefault="0054036F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3B9DCFD" w14:textId="77777777" w:rsidR="0054036F" w:rsidRPr="00B118B0" w:rsidRDefault="0054036F" w:rsidP="0054036F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5F948D" w14:textId="4C629456" w:rsidR="0054036F" w:rsidRPr="00B118B0" w:rsidRDefault="0054036F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D2B95D" w14:textId="77777777" w:rsidR="0054036F" w:rsidRPr="00B118B0" w:rsidRDefault="0054036F" w:rsidP="0054036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1E2450" w14:textId="6AE7EA0D" w:rsidR="0054036F" w:rsidRPr="00B118B0" w:rsidRDefault="0054036F" w:rsidP="0054036F">
            <w:pPr>
              <w:tabs>
                <w:tab w:val="decimal" w:pos="808"/>
                <w:tab w:val="left" w:pos="901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19,000</w:t>
            </w:r>
          </w:p>
        </w:tc>
      </w:tr>
      <w:tr w:rsidR="0054036F" w:rsidRPr="00B118B0" w14:paraId="0E4242F2" w14:textId="77777777" w:rsidTr="00590EE4">
        <w:trPr>
          <w:trHeight w:val="20"/>
        </w:trPr>
        <w:tc>
          <w:tcPr>
            <w:tcW w:w="2520" w:type="dxa"/>
          </w:tcPr>
          <w:p w14:paraId="57F72D8A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77D5438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7C5CA77" w14:textId="77777777" w:rsidR="0054036F" w:rsidRPr="00B118B0" w:rsidRDefault="0054036F" w:rsidP="0054036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900796E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8FDA7D" w14:textId="63F0427F" w:rsidR="0054036F" w:rsidRPr="00B118B0" w:rsidRDefault="0054036F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49,395</w:t>
            </w:r>
          </w:p>
        </w:tc>
        <w:tc>
          <w:tcPr>
            <w:tcW w:w="180" w:type="dxa"/>
            <w:tcBorders>
              <w:top w:val="nil"/>
            </w:tcBorders>
          </w:tcPr>
          <w:p w14:paraId="15BA3315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9FDC51" w14:textId="59D5439D" w:rsidR="0054036F" w:rsidRPr="00B118B0" w:rsidRDefault="0054036F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7,700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02AA75C" w14:textId="77777777" w:rsidR="0054036F" w:rsidRPr="00B118B0" w:rsidRDefault="0054036F" w:rsidP="0054036F">
            <w:pPr>
              <w:tabs>
                <w:tab w:val="decimal" w:pos="770"/>
                <w:tab w:val="decimal" w:pos="1242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51CF04" w14:textId="7CE18294" w:rsidR="0054036F" w:rsidRPr="00B118B0" w:rsidRDefault="0054036F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3DA79342" w14:textId="77777777" w:rsidR="0054036F" w:rsidRPr="00B118B0" w:rsidRDefault="0054036F" w:rsidP="0054036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D4CF92" w14:textId="30234B2F" w:rsidR="0054036F" w:rsidRPr="00B118B0" w:rsidRDefault="0054036F" w:rsidP="0054036F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57,095</w:t>
            </w:r>
          </w:p>
        </w:tc>
      </w:tr>
      <w:tr w:rsidR="0054036F" w:rsidRPr="00B118B0" w14:paraId="1DD3742E" w14:textId="77777777" w:rsidTr="00590EE4">
        <w:trPr>
          <w:trHeight w:val="720"/>
        </w:trPr>
        <w:tc>
          <w:tcPr>
            <w:tcW w:w="2520" w:type="dxa"/>
            <w:vAlign w:val="bottom"/>
          </w:tcPr>
          <w:p w14:paraId="7FD4AF6D" w14:textId="493AA9F4" w:rsidR="0054036F" w:rsidRPr="00B118B0" w:rsidRDefault="0054036F" w:rsidP="0054036F">
            <w:pPr>
              <w:tabs>
                <w:tab w:val="left" w:pos="2160"/>
              </w:tabs>
              <w:ind w:left="453" w:hanging="450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ด้อยค่า</w:t>
            </w:r>
          </w:p>
        </w:tc>
        <w:tc>
          <w:tcPr>
            <w:tcW w:w="90" w:type="dxa"/>
            <w:vAlign w:val="bottom"/>
          </w:tcPr>
          <w:p w14:paraId="4671AF1F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549F8B5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F7AADCC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E5225" w14:textId="4AF7900C" w:rsidR="0054036F" w:rsidRPr="00B118B0" w:rsidRDefault="0054036F" w:rsidP="0054036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(15,995)</w:t>
            </w:r>
          </w:p>
        </w:tc>
        <w:tc>
          <w:tcPr>
            <w:tcW w:w="180" w:type="dxa"/>
            <w:vAlign w:val="bottom"/>
          </w:tcPr>
          <w:p w14:paraId="7DB604B1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7D7A43" w14:textId="63D90527" w:rsidR="0054036F" w:rsidRPr="00B118B0" w:rsidRDefault="0054036F" w:rsidP="0054036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C2E156" w14:textId="77777777" w:rsidR="0054036F" w:rsidRPr="00B118B0" w:rsidRDefault="0054036F" w:rsidP="0054036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807A44" w14:textId="725B51B6" w:rsidR="0054036F" w:rsidRPr="00B118B0" w:rsidRDefault="0054036F" w:rsidP="0054036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99A875" w14:textId="77777777" w:rsidR="0054036F" w:rsidRPr="00B118B0" w:rsidRDefault="0054036F" w:rsidP="0054036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134476" w14:textId="65041E2F" w:rsidR="0054036F" w:rsidRPr="00B118B0" w:rsidRDefault="0054036F" w:rsidP="0054036F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(15,995)</w:t>
            </w:r>
          </w:p>
        </w:tc>
      </w:tr>
      <w:tr w:rsidR="0054036F" w:rsidRPr="00B118B0" w14:paraId="58E927F1" w14:textId="77777777" w:rsidTr="00590EE4">
        <w:trPr>
          <w:trHeight w:val="20"/>
        </w:trPr>
        <w:tc>
          <w:tcPr>
            <w:tcW w:w="2520" w:type="dxa"/>
            <w:tcBorders>
              <w:bottom w:val="nil"/>
            </w:tcBorders>
            <w:vAlign w:val="bottom"/>
          </w:tcPr>
          <w:p w14:paraId="2EA7AC42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CDB6EAC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8C59919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81EC7BA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0DFE59" w14:textId="2F056554" w:rsidR="0054036F" w:rsidRPr="00B118B0" w:rsidRDefault="0054036F" w:rsidP="0054036F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33,</w:t>
            </w:r>
            <w:r w:rsidRPr="004517A7">
              <w:rPr>
                <w:rFonts w:ascii="Angsana New" w:hAnsi="Angsana New" w:hint="eastAsia"/>
                <w:b/>
                <w:bCs/>
                <w:sz w:val="28"/>
              </w:rPr>
              <w:t>4</w:t>
            </w:r>
            <w:r w:rsidRPr="004517A7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180" w:type="dxa"/>
            <w:tcBorders>
              <w:bottom w:val="nil"/>
            </w:tcBorders>
          </w:tcPr>
          <w:p w14:paraId="3488DA39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6EC5B" w14:textId="4994BB35" w:rsidR="0054036F" w:rsidRPr="00B118B0" w:rsidRDefault="0054036F" w:rsidP="0054036F">
            <w:pPr>
              <w:tabs>
                <w:tab w:val="decimal" w:pos="1240"/>
              </w:tabs>
              <w:ind w:right="88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7,700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17836EA" w14:textId="77777777" w:rsidR="0054036F" w:rsidRPr="00B118B0" w:rsidRDefault="0054036F" w:rsidP="0054036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FB8F6F" w14:textId="345AAD54" w:rsidR="0054036F" w:rsidRPr="00B118B0" w:rsidRDefault="0054036F" w:rsidP="0054036F">
            <w:pPr>
              <w:tabs>
                <w:tab w:val="decimal" w:pos="124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ADAAD6C" w14:textId="77777777" w:rsidR="0054036F" w:rsidRPr="00B118B0" w:rsidRDefault="0054036F" w:rsidP="0054036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805C8" w14:textId="586D748D" w:rsidR="0054036F" w:rsidRPr="00B118B0" w:rsidRDefault="0054036F" w:rsidP="0054036F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41,100</w:t>
            </w:r>
          </w:p>
        </w:tc>
      </w:tr>
      <w:tr w:rsidR="0054036F" w:rsidRPr="00B118B0" w14:paraId="181ACB98" w14:textId="77777777" w:rsidTr="00590EE4">
        <w:trPr>
          <w:trHeight w:val="20"/>
        </w:trPr>
        <w:tc>
          <w:tcPr>
            <w:tcW w:w="2520" w:type="dxa"/>
            <w:tcBorders>
              <w:bottom w:val="nil"/>
            </w:tcBorders>
            <w:vAlign w:val="bottom"/>
          </w:tcPr>
          <w:p w14:paraId="737CA56A" w14:textId="0A3FDA01" w:rsidR="0054036F" w:rsidRPr="0060271A" w:rsidRDefault="0054036F" w:rsidP="0054036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FE2D4FD" w14:textId="77777777" w:rsidR="0054036F" w:rsidRPr="0060271A" w:rsidRDefault="0054036F" w:rsidP="0054036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0C119C98" w14:textId="77777777" w:rsidR="0054036F" w:rsidRPr="0060271A" w:rsidRDefault="0054036F" w:rsidP="0054036F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1AB12CEB" w14:textId="77777777" w:rsidR="0054036F" w:rsidRPr="0060271A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A14E19B" w14:textId="77777777" w:rsidR="0054036F" w:rsidRPr="0060271A" w:rsidRDefault="0054036F" w:rsidP="0054036F">
            <w:pPr>
              <w:tabs>
                <w:tab w:val="decimal" w:pos="990"/>
              </w:tabs>
              <w:ind w:right="18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E1FAD8F" w14:textId="77777777" w:rsidR="0054036F" w:rsidRPr="0060271A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520DE9" w14:textId="77777777" w:rsidR="0054036F" w:rsidRPr="0060271A" w:rsidRDefault="0054036F" w:rsidP="0054036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6EC57A5" w14:textId="77777777" w:rsidR="0054036F" w:rsidRPr="0060271A" w:rsidRDefault="0054036F" w:rsidP="0054036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3EB3108" w14:textId="77777777" w:rsidR="0054036F" w:rsidRPr="0060271A" w:rsidRDefault="0054036F" w:rsidP="0054036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10C4BC74" w14:textId="77777777" w:rsidR="0054036F" w:rsidRPr="0060271A" w:rsidRDefault="0054036F" w:rsidP="0054036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7E589F" w14:textId="77777777" w:rsidR="0054036F" w:rsidRPr="0060271A" w:rsidRDefault="0054036F" w:rsidP="0054036F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</w:tbl>
    <w:p w14:paraId="293D2F20" w14:textId="10121133" w:rsidR="005C6B97" w:rsidRDefault="005C6B97">
      <w:pPr>
        <w:rPr>
          <w:rFonts w:hint="eastAsia"/>
          <w:cs/>
        </w:rPr>
      </w:pPr>
    </w:p>
    <w:p w14:paraId="202A951D" w14:textId="77777777" w:rsidR="005C6B97" w:rsidRDefault="005C6B97">
      <w:pPr>
        <w:overflowPunct/>
        <w:autoSpaceDE/>
        <w:autoSpaceDN/>
        <w:adjustRightInd/>
        <w:textAlignment w:val="auto"/>
        <w:rPr>
          <w:rFonts w:hint="eastAsia"/>
          <w:cs/>
        </w:rPr>
      </w:pPr>
      <w:r>
        <w:rPr>
          <w:rFonts w:hint="eastAsia"/>
          <w:cs/>
        </w:rPr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530"/>
        <w:gridCol w:w="90"/>
        <w:gridCol w:w="1170"/>
        <w:gridCol w:w="90"/>
        <w:gridCol w:w="1170"/>
        <w:gridCol w:w="90"/>
        <w:gridCol w:w="1170"/>
        <w:gridCol w:w="90"/>
        <w:gridCol w:w="1260"/>
      </w:tblGrid>
      <w:tr w:rsidR="00667D4A" w:rsidRPr="00B118B0" w14:paraId="57A82798" w14:textId="77777777" w:rsidTr="00590EE4">
        <w:trPr>
          <w:trHeight w:val="20"/>
        </w:trPr>
        <w:tc>
          <w:tcPr>
            <w:tcW w:w="2520" w:type="dxa"/>
            <w:vAlign w:val="bottom"/>
          </w:tcPr>
          <w:p w14:paraId="55F11FDA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65D180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B10305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9734FD5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2FCAA76F" w14:textId="7418CD4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667D4A" w:rsidRPr="00B118B0" w14:paraId="1A4CA563" w14:textId="77777777" w:rsidTr="00590EE4">
        <w:trPr>
          <w:trHeight w:val="20"/>
        </w:trPr>
        <w:tc>
          <w:tcPr>
            <w:tcW w:w="2520" w:type="dxa"/>
            <w:vAlign w:val="bottom"/>
          </w:tcPr>
          <w:p w14:paraId="24C72B9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7E0A956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0CCFB6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2D61408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49CB60C8" w14:textId="642FE7CE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67D4A" w:rsidRPr="00B118B0" w14:paraId="2F2B383D" w14:textId="77777777" w:rsidTr="00590EE4">
        <w:trPr>
          <w:trHeight w:val="20"/>
        </w:trPr>
        <w:tc>
          <w:tcPr>
            <w:tcW w:w="2520" w:type="dxa"/>
            <w:vMerge w:val="restart"/>
          </w:tcPr>
          <w:p w14:paraId="4A1A4690" w14:textId="1418B412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01F7AB2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6CCDB07D" w14:textId="4F6D545A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584A9812" w14:textId="29F88B3F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28C423F2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  <w:vAlign w:val="bottom"/>
          </w:tcPr>
          <w:p w14:paraId="095B25FB" w14:textId="03535594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65F6E2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86CD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19DECF0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3DE9E380" w14:textId="77777777" w:rsidR="002F4313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  <w:p w14:paraId="2CCB82BF" w14:textId="3852072C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667D4A" w:rsidRPr="00B118B0" w14:paraId="4EE95CBF" w14:textId="77777777" w:rsidTr="00590EE4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26B33999" w14:textId="06467C6B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7C12D97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2CF5B240" w14:textId="0EE8D2CB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1E9900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75D7552C" w14:textId="368BFEB9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A32508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42ACC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203BB18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7F74E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5D615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4C43F0E8" w14:textId="5EE31440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67D4A" w:rsidRPr="00B118B0" w14:paraId="268D3C5A" w14:textId="77777777" w:rsidTr="00590EE4">
        <w:trPr>
          <w:trHeight w:val="180"/>
        </w:trPr>
        <w:tc>
          <w:tcPr>
            <w:tcW w:w="2520" w:type="dxa"/>
            <w:tcBorders>
              <w:top w:val="single" w:sz="4" w:space="0" w:color="auto"/>
            </w:tcBorders>
          </w:tcPr>
          <w:p w14:paraId="0BC8CECA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90" w:type="dxa"/>
          </w:tcPr>
          <w:p w14:paraId="339BE7B3" w14:textId="77777777" w:rsidR="00667D4A" w:rsidRPr="00B118B0" w:rsidRDefault="00667D4A" w:rsidP="00667D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111C7E" w14:textId="77777777" w:rsidR="00667D4A" w:rsidRPr="00B118B0" w:rsidRDefault="00667D4A" w:rsidP="00667D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6DFB510" w14:textId="77777777" w:rsidR="00667D4A" w:rsidRPr="00B118B0" w:rsidRDefault="00667D4A" w:rsidP="00667D4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FC2781" w14:textId="3A4DA8C4" w:rsidR="00667D4A" w:rsidRPr="00B118B0" w:rsidRDefault="00667D4A" w:rsidP="00667D4A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683,28</w:t>
            </w:r>
            <w:r w:rsidRPr="004517A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0" w:type="dxa"/>
          </w:tcPr>
          <w:p w14:paraId="1D99066B" w14:textId="77777777" w:rsidR="00667D4A" w:rsidRPr="00B118B0" w:rsidRDefault="00667D4A" w:rsidP="00667D4A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88EFB" w14:textId="37F2CD04" w:rsidR="00667D4A" w:rsidRPr="00B118B0" w:rsidRDefault="00244B0F" w:rsidP="00667D4A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EDFA65" w14:textId="77777777" w:rsidR="00667D4A" w:rsidRPr="00B118B0" w:rsidRDefault="00667D4A" w:rsidP="00667D4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4C663" w14:textId="1D3C26EE" w:rsidR="00667D4A" w:rsidRPr="00B118B0" w:rsidRDefault="004B2792" w:rsidP="00667D4A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(325,188)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D4DBD" w14:textId="77777777" w:rsidR="00667D4A" w:rsidRPr="00B118B0" w:rsidRDefault="00667D4A" w:rsidP="00667D4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882AD11" w14:textId="332DEA0E" w:rsidR="00667D4A" w:rsidRPr="00B118B0" w:rsidRDefault="004B2792" w:rsidP="00667D4A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 w:rsidRPr="004B2792">
              <w:rPr>
                <w:rFonts w:asciiTheme="majorBidi" w:hAnsiTheme="majorBidi" w:cstheme="majorBidi" w:hint="eastAsia"/>
                <w:sz w:val="28"/>
              </w:rPr>
              <w:t>358,099</w:t>
            </w:r>
          </w:p>
        </w:tc>
      </w:tr>
      <w:tr w:rsidR="00667D4A" w:rsidRPr="00B118B0" w14:paraId="1D8D45EF" w14:textId="77777777" w:rsidTr="00590EE4">
        <w:trPr>
          <w:trHeight w:val="20"/>
        </w:trPr>
        <w:tc>
          <w:tcPr>
            <w:tcW w:w="2520" w:type="dxa"/>
          </w:tcPr>
          <w:p w14:paraId="0E0FAB5F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0C934B6A" w14:textId="77777777" w:rsidR="00667D4A" w:rsidRPr="00B118B0" w:rsidRDefault="00667D4A" w:rsidP="00667D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33E834B" w14:textId="77777777" w:rsidR="00667D4A" w:rsidRPr="00B118B0" w:rsidRDefault="00667D4A" w:rsidP="00667D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082E80C" w14:textId="77777777" w:rsidR="00667D4A" w:rsidRPr="00B118B0" w:rsidRDefault="00667D4A" w:rsidP="00667D4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775492E" w14:textId="2E91DA90" w:rsidR="00667D4A" w:rsidRPr="00B118B0" w:rsidRDefault="00667D4A" w:rsidP="00667D4A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91,374</w:t>
            </w:r>
          </w:p>
        </w:tc>
        <w:tc>
          <w:tcPr>
            <w:tcW w:w="90" w:type="dxa"/>
          </w:tcPr>
          <w:p w14:paraId="5B11012F" w14:textId="77777777" w:rsidR="00667D4A" w:rsidRPr="00B118B0" w:rsidRDefault="00667D4A" w:rsidP="00667D4A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99B0EF" w14:textId="78AFDFDA" w:rsidR="00667D4A" w:rsidRPr="00B118B0" w:rsidRDefault="00244B0F" w:rsidP="00667D4A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F9E104" w14:textId="77777777" w:rsidR="00667D4A" w:rsidRPr="00B118B0" w:rsidRDefault="00667D4A" w:rsidP="00667D4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3281A9" w14:textId="27AE4830" w:rsidR="00667D4A" w:rsidRPr="00B118B0" w:rsidRDefault="004B2792" w:rsidP="00667D4A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65D55" w14:textId="77777777" w:rsidR="00667D4A" w:rsidRPr="00B118B0" w:rsidRDefault="00667D4A" w:rsidP="00667D4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5EF0BD92" w14:textId="41453A84" w:rsidR="00667D4A" w:rsidRPr="00B118B0" w:rsidRDefault="004B2792" w:rsidP="00667D4A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 w:rsidRPr="004B2792">
              <w:rPr>
                <w:rFonts w:asciiTheme="majorBidi" w:hAnsiTheme="majorBidi" w:cstheme="majorBidi" w:hint="eastAsia"/>
                <w:sz w:val="28"/>
              </w:rPr>
              <w:t>91,374</w:t>
            </w:r>
          </w:p>
        </w:tc>
      </w:tr>
      <w:tr w:rsidR="004B2792" w:rsidRPr="00B118B0" w14:paraId="56D8E1B1" w14:textId="77777777" w:rsidTr="00590EE4">
        <w:trPr>
          <w:trHeight w:val="20"/>
        </w:trPr>
        <w:tc>
          <w:tcPr>
            <w:tcW w:w="2520" w:type="dxa"/>
          </w:tcPr>
          <w:p w14:paraId="4243CF97" w14:textId="77777777" w:rsidR="004B2792" w:rsidRPr="00B118B0" w:rsidRDefault="004B2792" w:rsidP="004B2792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2BA1FF8E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23C6B8F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EF61A30" w14:textId="77777777" w:rsidR="004B2792" w:rsidRPr="00B118B0" w:rsidRDefault="004B2792" w:rsidP="004B279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781D92E" w14:textId="74484D67" w:rsidR="004B2792" w:rsidRPr="00B118B0" w:rsidRDefault="004B2792" w:rsidP="004B2792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44,450</w:t>
            </w:r>
          </w:p>
        </w:tc>
        <w:tc>
          <w:tcPr>
            <w:tcW w:w="90" w:type="dxa"/>
          </w:tcPr>
          <w:p w14:paraId="69943D69" w14:textId="77777777" w:rsidR="004B2792" w:rsidRPr="00B118B0" w:rsidRDefault="004B2792" w:rsidP="004B279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173C04" w14:textId="0E2BA064" w:rsidR="004B2792" w:rsidRPr="00B118B0" w:rsidRDefault="004B2792" w:rsidP="004B2792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064BBA" w14:textId="77777777" w:rsidR="004B2792" w:rsidRPr="00B118B0" w:rsidRDefault="004B2792" w:rsidP="004B279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B1FDC2" w14:textId="6414171A" w:rsidR="004B2792" w:rsidRPr="00B118B0" w:rsidRDefault="004B2792" w:rsidP="004B2792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8D039" w14:textId="77777777" w:rsidR="004B2792" w:rsidRPr="00B118B0" w:rsidRDefault="004B2792" w:rsidP="004B279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C1BFD7A" w14:textId="3647ABA4" w:rsidR="004B2792" w:rsidRPr="00B118B0" w:rsidRDefault="004B2792" w:rsidP="004B279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44,450</w:t>
            </w:r>
          </w:p>
        </w:tc>
      </w:tr>
      <w:tr w:rsidR="004B2792" w:rsidRPr="00B118B0" w14:paraId="33441840" w14:textId="77777777" w:rsidTr="00590EE4">
        <w:trPr>
          <w:trHeight w:val="20"/>
        </w:trPr>
        <w:tc>
          <w:tcPr>
            <w:tcW w:w="2520" w:type="dxa"/>
          </w:tcPr>
          <w:p w14:paraId="6D0711CA" w14:textId="7E09310F" w:rsidR="004B2792" w:rsidRPr="00B118B0" w:rsidRDefault="004B2792" w:rsidP="004B2792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9F159D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90" w:type="dxa"/>
          </w:tcPr>
          <w:p w14:paraId="3AF142C6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61394C8" w14:textId="7F0CA43E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82A90F2" w14:textId="77777777" w:rsidR="004B2792" w:rsidRPr="00B118B0" w:rsidRDefault="004B2792" w:rsidP="004B279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B0F2EA" w14:textId="34666A13" w:rsidR="004B2792" w:rsidRPr="00B118B0" w:rsidRDefault="004B2792" w:rsidP="004B2792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2,62</w:t>
            </w:r>
            <w:r w:rsidRPr="004517A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" w:type="dxa"/>
          </w:tcPr>
          <w:p w14:paraId="12F32960" w14:textId="77777777" w:rsidR="004B2792" w:rsidRPr="00B118B0" w:rsidRDefault="004B2792" w:rsidP="004B279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EA8113" w14:textId="3AB4C8E9" w:rsidR="004B2792" w:rsidRPr="00B118B0" w:rsidRDefault="004B2792" w:rsidP="004B2792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107D01" w14:textId="77777777" w:rsidR="004B2792" w:rsidRPr="00B118B0" w:rsidRDefault="004B2792" w:rsidP="004B279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2D3E76" w14:textId="71C72D17" w:rsidR="004B2792" w:rsidRPr="00B118B0" w:rsidRDefault="004B2792" w:rsidP="004B2792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2B0CE" w14:textId="77777777" w:rsidR="004B2792" w:rsidRPr="00B118B0" w:rsidRDefault="004B2792" w:rsidP="004B279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4C4549D" w14:textId="7690764F" w:rsidR="004B2792" w:rsidRPr="00B118B0" w:rsidRDefault="004B2792" w:rsidP="004B279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2,62</w:t>
            </w:r>
            <w:r w:rsidRPr="004517A7">
              <w:rPr>
                <w:rFonts w:ascii="Angsana New" w:hAnsi="Angsana New"/>
                <w:sz w:val="28"/>
              </w:rPr>
              <w:t>6</w:t>
            </w:r>
          </w:p>
        </w:tc>
      </w:tr>
      <w:tr w:rsidR="004B2792" w:rsidRPr="00B118B0" w14:paraId="51B97B6D" w14:textId="77777777" w:rsidTr="00590EE4">
        <w:trPr>
          <w:trHeight w:val="20"/>
        </w:trPr>
        <w:tc>
          <w:tcPr>
            <w:tcW w:w="2520" w:type="dxa"/>
          </w:tcPr>
          <w:p w14:paraId="35850C1D" w14:textId="16DAFDE7" w:rsidR="004B2792" w:rsidRPr="009F159D" w:rsidRDefault="004B2792" w:rsidP="004B2792">
            <w:pPr>
              <w:tabs>
                <w:tab w:val="left" w:pos="360"/>
                <w:tab w:val="left" w:pos="2160"/>
              </w:tabs>
              <w:ind w:left="273" w:right="-108" w:hanging="273"/>
              <w:contextualSpacing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90" w:type="dxa"/>
          </w:tcPr>
          <w:p w14:paraId="465B5B37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F96290A" w14:textId="642E594D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BEABAF7" w14:textId="77777777" w:rsidR="004B2792" w:rsidRPr="00B118B0" w:rsidRDefault="004B2792" w:rsidP="004B2792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FE1C6DC" w14:textId="599EEC0D" w:rsidR="004B2792" w:rsidRPr="00B118B0" w:rsidRDefault="004B2792" w:rsidP="004B2792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90" w:type="dxa"/>
          </w:tcPr>
          <w:p w14:paraId="5CF7733B" w14:textId="77777777" w:rsidR="004B2792" w:rsidRPr="00B118B0" w:rsidRDefault="004B2792" w:rsidP="004B279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8E7F5" w14:textId="448C6F68" w:rsidR="004B2792" w:rsidRPr="00B118B0" w:rsidRDefault="004B2792" w:rsidP="004B2792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DEA588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EEE452" w14:textId="0119B3BC" w:rsidR="004B2792" w:rsidRPr="00B118B0" w:rsidRDefault="004B2792" w:rsidP="004B2792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7330B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858BB7B" w14:textId="1F17BCB2" w:rsidR="004B2792" w:rsidRPr="00B118B0" w:rsidRDefault="004B2792" w:rsidP="004B279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5,000</w:t>
            </w:r>
          </w:p>
        </w:tc>
      </w:tr>
      <w:tr w:rsidR="004B2792" w:rsidRPr="00B118B0" w14:paraId="334E75D8" w14:textId="77777777" w:rsidTr="00590EE4">
        <w:trPr>
          <w:trHeight w:val="20"/>
        </w:trPr>
        <w:tc>
          <w:tcPr>
            <w:tcW w:w="2520" w:type="dxa"/>
          </w:tcPr>
          <w:p w14:paraId="326A0764" w14:textId="69E1960F" w:rsidR="004B2792" w:rsidRPr="00B118B0" w:rsidRDefault="004B2792" w:rsidP="00590EE4">
            <w:pPr>
              <w:tabs>
                <w:tab w:val="left" w:pos="360"/>
                <w:tab w:val="left" w:pos="2160"/>
              </w:tabs>
              <w:ind w:left="267" w:right="-108" w:hanging="26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1F453E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อี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อาร์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วี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อินเตอร์เนชั่นแนล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28AA4A9E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7FD4739" w14:textId="45D05BED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AA2158C" w14:textId="77777777" w:rsidR="004B2792" w:rsidRPr="00B118B0" w:rsidRDefault="004B2792" w:rsidP="004B2792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7216C67" w14:textId="30547C03" w:rsidR="004B2792" w:rsidRPr="00B118B0" w:rsidRDefault="004B2792" w:rsidP="004B2792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14,000</w:t>
            </w:r>
          </w:p>
        </w:tc>
        <w:tc>
          <w:tcPr>
            <w:tcW w:w="90" w:type="dxa"/>
          </w:tcPr>
          <w:p w14:paraId="5848B5BC" w14:textId="77777777" w:rsidR="004B2792" w:rsidRPr="00B118B0" w:rsidRDefault="004B2792" w:rsidP="004B279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70D31F" w14:textId="5A9ABDAC" w:rsidR="004B2792" w:rsidRPr="00B118B0" w:rsidRDefault="004B2792" w:rsidP="004B2792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6046B2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84ED02" w14:textId="5210E7D2" w:rsidR="004B2792" w:rsidRPr="00B118B0" w:rsidRDefault="004B2792" w:rsidP="004B2792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55778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13796619" w14:textId="6CAEC636" w:rsidR="004B2792" w:rsidRPr="00B118B0" w:rsidRDefault="004B2792" w:rsidP="004B279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14,000</w:t>
            </w:r>
          </w:p>
        </w:tc>
      </w:tr>
      <w:tr w:rsidR="004B2792" w:rsidRPr="00B118B0" w14:paraId="20453CA7" w14:textId="77777777" w:rsidTr="00590EE4">
        <w:trPr>
          <w:trHeight w:val="20"/>
        </w:trPr>
        <w:tc>
          <w:tcPr>
            <w:tcW w:w="2520" w:type="dxa"/>
          </w:tcPr>
          <w:p w14:paraId="6FB8BE2B" w14:textId="71BBFB4B" w:rsidR="004B2792" w:rsidRPr="00B118B0" w:rsidRDefault="004B2792" w:rsidP="004B2792">
            <w:pPr>
              <w:tabs>
                <w:tab w:val="left" w:pos="360"/>
                <w:tab w:val="left" w:pos="2160"/>
              </w:tabs>
              <w:ind w:left="270" w:right="-108" w:hanging="27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โกลด์ ชอร์ส จำกัด</w:t>
            </w:r>
          </w:p>
        </w:tc>
        <w:tc>
          <w:tcPr>
            <w:tcW w:w="90" w:type="dxa"/>
          </w:tcPr>
          <w:p w14:paraId="1D6469AA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03663EB" w14:textId="638B646C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1A3FAF3" w14:textId="77777777" w:rsidR="004B2792" w:rsidRPr="00B118B0" w:rsidRDefault="004B2792" w:rsidP="004B2792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DF082D" w14:textId="20917C05" w:rsidR="004B2792" w:rsidRPr="00B118B0" w:rsidRDefault="004B2792" w:rsidP="004B2792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49A6A0" w14:textId="77777777" w:rsidR="004B2792" w:rsidRPr="00B118B0" w:rsidRDefault="004B2792" w:rsidP="004B279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8A20C3" w14:textId="01648309" w:rsidR="004B2792" w:rsidRDefault="004B2792" w:rsidP="004B2792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32,38</w:t>
            </w:r>
            <w:r w:rsidR="0003310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17D479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3EF4B6" w14:textId="6D9A49CA" w:rsidR="004B2792" w:rsidRPr="00B118B0" w:rsidRDefault="004B2792" w:rsidP="004B2792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E99EB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42A3C83A" w14:textId="269BDEC1" w:rsidR="004B2792" w:rsidRPr="00B118B0" w:rsidRDefault="004B2792" w:rsidP="004B279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32,38</w:t>
            </w:r>
            <w:r w:rsidR="00481D28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4B2792" w:rsidRPr="00B118B0" w14:paraId="7EE650D2" w14:textId="77777777" w:rsidTr="00590EE4">
        <w:trPr>
          <w:trHeight w:val="20"/>
        </w:trPr>
        <w:tc>
          <w:tcPr>
            <w:tcW w:w="2520" w:type="dxa"/>
          </w:tcPr>
          <w:p w14:paraId="27A33BAC" w14:textId="55863C47" w:rsidR="004B2792" w:rsidRPr="00B118B0" w:rsidRDefault="004B2792" w:rsidP="004B2792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4B2792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ค้าไม้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วังวิเศษ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3E044A93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D74551D" w14:textId="7BF8198C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1F7FAD21" w14:textId="77777777" w:rsidR="004B2792" w:rsidRPr="00B118B0" w:rsidRDefault="004B2792" w:rsidP="004B279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5CB7E" w14:textId="1FA11B94" w:rsidR="004B2792" w:rsidRPr="00B118B0" w:rsidRDefault="004B2792" w:rsidP="004B2792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10,400</w:t>
            </w:r>
          </w:p>
        </w:tc>
        <w:tc>
          <w:tcPr>
            <w:tcW w:w="90" w:type="dxa"/>
            <w:shd w:val="clear" w:color="auto" w:fill="auto"/>
          </w:tcPr>
          <w:p w14:paraId="6BBD1561" w14:textId="77777777" w:rsidR="004B2792" w:rsidRPr="00B118B0" w:rsidRDefault="004B2792" w:rsidP="004B279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49680" w14:textId="34B0C5D3" w:rsidR="004B2792" w:rsidRPr="00B118B0" w:rsidRDefault="004B2792" w:rsidP="004B2792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7,700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CFD307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63DA" w14:textId="530DC244" w:rsidR="004B2792" w:rsidRPr="00B118B0" w:rsidRDefault="004B2792" w:rsidP="004B2792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8CEF2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EB6819B" w14:textId="0C836583" w:rsidR="004B2792" w:rsidRPr="00B118B0" w:rsidRDefault="004B2792" w:rsidP="004B279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 w:rsidRPr="004B2792">
              <w:rPr>
                <w:rFonts w:asciiTheme="majorBidi" w:hAnsiTheme="majorBidi" w:cstheme="majorBidi" w:hint="eastAsia"/>
                <w:sz w:val="28"/>
              </w:rPr>
              <w:t>18,100</w:t>
            </w:r>
          </w:p>
        </w:tc>
      </w:tr>
      <w:tr w:rsidR="004B2792" w:rsidRPr="00B118B0" w14:paraId="3C5F0096" w14:textId="77777777" w:rsidTr="00590EE4">
        <w:trPr>
          <w:trHeight w:val="20"/>
        </w:trPr>
        <w:tc>
          <w:tcPr>
            <w:tcW w:w="2520" w:type="dxa"/>
          </w:tcPr>
          <w:p w14:paraId="2B078DF5" w14:textId="36BAA259" w:rsidR="004B2792" w:rsidRPr="00B118B0" w:rsidRDefault="004B2792" w:rsidP="004B2792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BDDB5FC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39B7769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E40E271" w14:textId="77777777" w:rsidR="004B2792" w:rsidRPr="00B118B0" w:rsidRDefault="004B2792" w:rsidP="004B279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3BE715" w14:textId="4FEA84A8" w:rsidR="004B2792" w:rsidRPr="004517A7" w:rsidRDefault="007F33DA" w:rsidP="004B2792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60456">
              <w:rPr>
                <w:rFonts w:ascii="Angsana New" w:hAnsi="Angsana New" w:hint="eastAsia"/>
                <w:sz w:val="28"/>
              </w:rPr>
              <w:t>851,13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71D0F41" w14:textId="77777777" w:rsidR="004B2792" w:rsidRPr="00B118B0" w:rsidRDefault="004B2792" w:rsidP="004B279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0DF2FEA" w14:textId="2CEE848F" w:rsidR="004B2792" w:rsidRPr="00B118B0" w:rsidRDefault="00747EFD" w:rsidP="004B2792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40,087</w:t>
            </w:r>
          </w:p>
        </w:tc>
        <w:tc>
          <w:tcPr>
            <w:tcW w:w="90" w:type="dxa"/>
            <w:shd w:val="clear" w:color="auto" w:fill="auto"/>
          </w:tcPr>
          <w:p w14:paraId="6D3E1526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BE374A" w14:textId="49690F64" w:rsidR="004B2792" w:rsidRPr="00B118B0" w:rsidRDefault="00747EFD" w:rsidP="004B2792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(325,188)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BB552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E4807C5" w14:textId="3FDDCC03" w:rsidR="004B2792" w:rsidRPr="00B118B0" w:rsidRDefault="00D035B6" w:rsidP="004B279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 w:rsidRPr="00D035B6">
              <w:rPr>
                <w:rFonts w:asciiTheme="majorBidi" w:hAnsiTheme="majorBidi" w:cstheme="majorBidi" w:hint="eastAsia"/>
                <w:sz w:val="28"/>
              </w:rPr>
              <w:t>566,036</w:t>
            </w:r>
          </w:p>
        </w:tc>
      </w:tr>
      <w:tr w:rsidR="004B2792" w:rsidRPr="00B118B0" w14:paraId="374657D8" w14:textId="77777777" w:rsidTr="00590EE4">
        <w:trPr>
          <w:trHeight w:val="20"/>
        </w:trPr>
        <w:tc>
          <w:tcPr>
            <w:tcW w:w="2520" w:type="dxa"/>
            <w:vAlign w:val="bottom"/>
          </w:tcPr>
          <w:p w14:paraId="0D5B66EA" w14:textId="6A96D433" w:rsidR="004B2792" w:rsidRPr="00B118B0" w:rsidRDefault="004B2792" w:rsidP="00747EFD">
            <w:pPr>
              <w:tabs>
                <w:tab w:val="left" w:pos="360"/>
                <w:tab w:val="left" w:pos="2160"/>
              </w:tabs>
              <w:ind w:left="445" w:hanging="445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416C5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ด้อยค่า</w:t>
            </w:r>
          </w:p>
        </w:tc>
        <w:tc>
          <w:tcPr>
            <w:tcW w:w="90" w:type="dxa"/>
            <w:vAlign w:val="bottom"/>
          </w:tcPr>
          <w:p w14:paraId="0687E080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5BC3889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0D1B5CA" w14:textId="77777777" w:rsidR="004B2792" w:rsidRPr="00B118B0" w:rsidRDefault="004B2792" w:rsidP="004B279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7CDF0" w14:textId="60965454" w:rsidR="004B2792" w:rsidRPr="004517A7" w:rsidRDefault="00D035B6" w:rsidP="004B2792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E45BF0" w14:textId="77777777" w:rsidR="004B2792" w:rsidRPr="00B118B0" w:rsidRDefault="004B2792" w:rsidP="004B279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7C14F" w14:textId="0432F47A" w:rsidR="004B2792" w:rsidRPr="00B118B0" w:rsidRDefault="004B2792" w:rsidP="004B2792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AFB33D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C0633" w14:textId="31D98F03" w:rsidR="004B2792" w:rsidRPr="00B118B0" w:rsidRDefault="004B2792" w:rsidP="004B2792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6A09B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4C1820" w14:textId="383D9625" w:rsidR="004B2792" w:rsidRPr="00B118B0" w:rsidRDefault="00D035B6" w:rsidP="004B279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B2792" w:rsidRPr="00B118B0" w14:paraId="690A3575" w14:textId="77777777" w:rsidTr="00590EE4">
        <w:trPr>
          <w:trHeight w:val="20"/>
        </w:trPr>
        <w:tc>
          <w:tcPr>
            <w:tcW w:w="2520" w:type="dxa"/>
            <w:vAlign w:val="bottom"/>
          </w:tcPr>
          <w:p w14:paraId="3E8FF0B0" w14:textId="5C43F889" w:rsidR="004B2792" w:rsidRPr="00B118B0" w:rsidRDefault="004B2792" w:rsidP="004B2792">
            <w:pPr>
              <w:tabs>
                <w:tab w:val="left" w:pos="360"/>
                <w:tab w:val="left" w:pos="2160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vAlign w:val="bottom"/>
          </w:tcPr>
          <w:p w14:paraId="33116DAD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EA9423E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E5F076E" w14:textId="77777777" w:rsidR="004B2792" w:rsidRPr="00B118B0" w:rsidRDefault="004B2792" w:rsidP="004B279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D0F08" w14:textId="2F780653" w:rsidR="004B2792" w:rsidRPr="004517A7" w:rsidRDefault="007F33DA" w:rsidP="004B2792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60456">
              <w:rPr>
                <w:rFonts w:ascii="Angsana New" w:hAnsi="Angsana New" w:hint="eastAsia"/>
                <w:b/>
                <w:bCs/>
                <w:sz w:val="28"/>
              </w:rPr>
              <w:t>851,13</w:t>
            </w:r>
            <w:r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0267A59" w14:textId="77777777" w:rsidR="004B2792" w:rsidRPr="00B118B0" w:rsidRDefault="004B2792" w:rsidP="004B279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09D60" w14:textId="7565D7B4" w:rsidR="004B2792" w:rsidRPr="00747EFD" w:rsidRDefault="00747EFD" w:rsidP="004B2792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47EF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40,087</w:t>
            </w:r>
          </w:p>
        </w:tc>
        <w:tc>
          <w:tcPr>
            <w:tcW w:w="90" w:type="dxa"/>
            <w:shd w:val="clear" w:color="auto" w:fill="auto"/>
          </w:tcPr>
          <w:p w14:paraId="571214DC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B72378" w14:textId="19795827" w:rsidR="004B2792" w:rsidRPr="00747EFD" w:rsidRDefault="00747EFD" w:rsidP="004B2792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7EFD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(325,188)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8B3D8" w14:textId="77777777" w:rsidR="004B2792" w:rsidRPr="00B118B0" w:rsidRDefault="004B2792" w:rsidP="004B279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3784C0B" w14:textId="7BF923C7" w:rsidR="004B2792" w:rsidRPr="00B118B0" w:rsidRDefault="00D035B6" w:rsidP="004B2792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 w:rsidRPr="00D035B6">
              <w:rPr>
                <w:rFonts w:ascii="Angsana New" w:hAnsi="Angsana New" w:hint="eastAsia"/>
                <w:b/>
                <w:bCs/>
                <w:sz w:val="28"/>
              </w:rPr>
              <w:t>566,036</w:t>
            </w:r>
          </w:p>
        </w:tc>
      </w:tr>
    </w:tbl>
    <w:p w14:paraId="48F017F0" w14:textId="52558CB2" w:rsidR="00E02500" w:rsidRPr="00B118B0" w:rsidRDefault="00E02500" w:rsidP="00D31C89">
      <w:pPr>
        <w:spacing w:before="36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ยอดคงเหลือของเงินให้กู้ยืมระยะยาวแก่กิจการที่เกี่ยวข้องกัน ณ วันที่ </w:t>
      </w:r>
      <w:r w:rsidR="006B3F80" w:rsidRPr="002D5555">
        <w:rPr>
          <w:rFonts w:asciiTheme="majorBidi" w:hAnsiTheme="majorBidi" w:cstheme="majorBidi"/>
          <w:sz w:val="28"/>
        </w:rPr>
        <w:t xml:space="preserve">31 </w:t>
      </w:r>
      <w:r w:rsidR="006B3F80" w:rsidRPr="002D5555">
        <w:rPr>
          <w:rFonts w:asciiTheme="majorBidi" w:hAnsiTheme="majorBidi" w:cstheme="majorBidi"/>
          <w:sz w:val="28"/>
          <w:cs/>
        </w:rPr>
        <w:t>มีนาคม</w:t>
      </w:r>
      <w:r w:rsidR="006B3F8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36B2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719DC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36B24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="0010367D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620"/>
        <w:gridCol w:w="90"/>
        <w:gridCol w:w="1080"/>
        <w:gridCol w:w="90"/>
        <w:gridCol w:w="1170"/>
        <w:gridCol w:w="90"/>
        <w:gridCol w:w="1170"/>
        <w:gridCol w:w="90"/>
        <w:gridCol w:w="1260"/>
      </w:tblGrid>
      <w:tr w:rsidR="00E02500" w:rsidRPr="00B118B0" w14:paraId="3A89E12A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79ADD5A9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CEABFB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4C8903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D5065B1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05A12A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E02500" w:rsidRPr="00B118B0" w14:paraId="7FD733D1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568FDBF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7F5F55B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1D29C77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7C97D76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37DEF7D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02500" w:rsidRPr="00B118B0" w14:paraId="36BE5B36" w14:textId="77777777" w:rsidTr="009D72CE">
        <w:trPr>
          <w:trHeight w:val="20"/>
        </w:trPr>
        <w:tc>
          <w:tcPr>
            <w:tcW w:w="2520" w:type="dxa"/>
            <w:vMerge w:val="restart"/>
          </w:tcPr>
          <w:p w14:paraId="7DEBE005" w14:textId="086D3BC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เงินให้กู้ยืมระยะยาวแก่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5CFE0CD6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193F52AC" w14:textId="37C1B3D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2D535DA9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723CF9AD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28436786" w14:textId="19557CD8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A36B2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E734F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7541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1922CA8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65526E30" w14:textId="77777777" w:rsidR="009D72CE" w:rsidRDefault="006B3F80" w:rsidP="006D1DFD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  <w:p w14:paraId="7FC8003F" w14:textId="777BD976" w:rsidR="00E02500" w:rsidRPr="00B118B0" w:rsidRDefault="006D1DFD" w:rsidP="006D1DFD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25</w:t>
            </w:r>
            <w:r w:rsidR="00E02500" w:rsidRPr="00B118B0">
              <w:rPr>
                <w:rFonts w:asciiTheme="majorBidi" w:hAnsiTheme="majorBidi" w:cstheme="majorBidi"/>
                <w:sz w:val="28"/>
              </w:rPr>
              <w:t>6</w:t>
            </w:r>
            <w:r w:rsidR="00A36B2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E02500" w:rsidRPr="00B118B0" w14:paraId="08E08074" w14:textId="77777777" w:rsidTr="009D72CE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3FBDF6DE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5B46AB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256F57B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B858C02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0D58F1D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843433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75601B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CF4B337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8C22C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1F891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75DBB5F5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61A85" w:rsidRPr="00B118B0" w14:paraId="3D2F4F5D" w14:textId="77777777" w:rsidTr="009D72CE">
        <w:trPr>
          <w:trHeight w:val="20"/>
        </w:trPr>
        <w:tc>
          <w:tcPr>
            <w:tcW w:w="2520" w:type="dxa"/>
          </w:tcPr>
          <w:p w14:paraId="182DB7A0" w14:textId="77777777" w:rsidR="00961A85" w:rsidRPr="00B118B0" w:rsidRDefault="00961A85" w:rsidP="009D72CE">
            <w:pPr>
              <w:tabs>
                <w:tab w:val="left" w:pos="360"/>
                <w:tab w:val="left" w:pos="2160"/>
              </w:tabs>
              <w:ind w:left="267" w:right="-110" w:hanging="26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bookmarkStart w:id="1" w:name="_Hlk78315268"/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CEA393C" w14:textId="77777777" w:rsidR="00961A85" w:rsidRPr="00B118B0" w:rsidRDefault="00961A85" w:rsidP="00961A8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0A290E8" w14:textId="77777777" w:rsidR="00961A85" w:rsidRPr="00B118B0" w:rsidRDefault="00961A85" w:rsidP="009D72C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679DF383" w14:textId="77777777" w:rsidR="00961A85" w:rsidRPr="00B118B0" w:rsidRDefault="00961A85" w:rsidP="009D72CE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93E3A0" w14:textId="6B53E736" w:rsidR="00961A85" w:rsidRPr="00B118B0" w:rsidRDefault="00961A85" w:rsidP="009D72CE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eastAsia="Times New Roman" w:hAnsiTheme="majorBidi" w:cstheme="majorBidi" w:hint="eastAsia"/>
                <w:sz w:val="28"/>
                <w:lang w:val="en-GB"/>
              </w:rPr>
              <w:t>7,396</w:t>
            </w:r>
          </w:p>
        </w:tc>
        <w:tc>
          <w:tcPr>
            <w:tcW w:w="90" w:type="dxa"/>
            <w:vAlign w:val="bottom"/>
          </w:tcPr>
          <w:p w14:paraId="11902E58" w14:textId="77777777" w:rsidR="00961A85" w:rsidRPr="00B118B0" w:rsidRDefault="00961A85" w:rsidP="009D72CE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EA8CE" w14:textId="7708FAEC" w:rsidR="00961A85" w:rsidRPr="00B118B0" w:rsidRDefault="00961A85" w:rsidP="009D72CE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AEC193" w14:textId="77777777" w:rsidR="00961A85" w:rsidRPr="00B118B0" w:rsidRDefault="00961A85" w:rsidP="009D72CE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4FCF7" w14:textId="464E7A96" w:rsidR="00961A85" w:rsidRPr="00B118B0" w:rsidRDefault="00961A85" w:rsidP="009D72CE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98465" w14:textId="77777777" w:rsidR="00961A85" w:rsidRPr="00B118B0" w:rsidRDefault="00961A85" w:rsidP="009D72CE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48E96A" w14:textId="2C1F072A" w:rsidR="00961A85" w:rsidRPr="00B118B0" w:rsidRDefault="00961A85" w:rsidP="009D72CE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eastAsia="Times New Roman" w:hAnsiTheme="majorBidi" w:cstheme="majorBidi" w:hint="eastAsia"/>
                <w:sz w:val="28"/>
                <w:lang w:val="en-GB"/>
              </w:rPr>
              <w:t>7,396</w:t>
            </w:r>
          </w:p>
        </w:tc>
      </w:tr>
      <w:bookmarkEnd w:id="1"/>
      <w:tr w:rsidR="00961A85" w:rsidRPr="00B118B0" w14:paraId="2CA382CC" w14:textId="77777777" w:rsidTr="009D72CE">
        <w:trPr>
          <w:trHeight w:val="20"/>
        </w:trPr>
        <w:tc>
          <w:tcPr>
            <w:tcW w:w="2520" w:type="dxa"/>
          </w:tcPr>
          <w:p w14:paraId="385668D7" w14:textId="77777777" w:rsidR="00961A85" w:rsidRPr="00B118B0" w:rsidRDefault="00961A85" w:rsidP="00961A85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6600CB42" w14:textId="77777777" w:rsidR="00961A85" w:rsidRPr="00B118B0" w:rsidRDefault="00961A85" w:rsidP="00961A8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478283EF" w14:textId="77777777" w:rsidR="00961A85" w:rsidRPr="00B118B0" w:rsidRDefault="00961A85" w:rsidP="00961A8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50C434F" w14:textId="77777777" w:rsidR="00961A85" w:rsidRPr="00B118B0" w:rsidRDefault="00961A85" w:rsidP="00961A8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7F2595" w14:textId="0CD9EE5E" w:rsidR="00961A85" w:rsidRPr="00B118B0" w:rsidRDefault="00961A85" w:rsidP="00F13BDA">
            <w:pPr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eastAsia="Times New Roman" w:hAnsiTheme="majorBidi" w:cstheme="majorBidi" w:hint="eastAsia"/>
                <w:b/>
                <w:bCs/>
                <w:sz w:val="28"/>
                <w:lang w:val="en-GB"/>
              </w:rPr>
              <w:t>7,396</w:t>
            </w:r>
          </w:p>
        </w:tc>
        <w:tc>
          <w:tcPr>
            <w:tcW w:w="90" w:type="dxa"/>
            <w:vAlign w:val="bottom"/>
          </w:tcPr>
          <w:p w14:paraId="12D1B6F3" w14:textId="77777777" w:rsidR="00961A85" w:rsidRPr="00B118B0" w:rsidRDefault="00961A85" w:rsidP="00961A85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43876" w14:textId="2E8F30C3" w:rsidR="00961A85" w:rsidRPr="00E75E6B" w:rsidRDefault="00961A85" w:rsidP="00961A85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D6B27A" w14:textId="77777777" w:rsidR="00961A85" w:rsidRPr="00E75E6B" w:rsidRDefault="00961A85" w:rsidP="00961A85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9C139" w14:textId="4BC1ACD9" w:rsidR="00961A85" w:rsidRPr="00E75E6B" w:rsidRDefault="00961A85" w:rsidP="00472A04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BC66573" w14:textId="77777777" w:rsidR="00961A85" w:rsidRPr="00E75E6B" w:rsidRDefault="00961A85" w:rsidP="00961A8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52EBA07" w14:textId="3D62B258" w:rsidR="00961A85" w:rsidRPr="00E75E6B" w:rsidRDefault="00961A85" w:rsidP="00961A85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4517A7">
              <w:rPr>
                <w:rFonts w:asciiTheme="majorBidi" w:eastAsia="Times New Roman" w:hAnsiTheme="majorBidi" w:cstheme="majorBidi" w:hint="eastAsia"/>
                <w:b/>
                <w:bCs/>
                <w:sz w:val="28"/>
                <w:lang w:val="en-GB"/>
              </w:rPr>
              <w:t>7,396</w:t>
            </w:r>
          </w:p>
        </w:tc>
      </w:tr>
    </w:tbl>
    <w:p w14:paraId="70DFA479" w14:textId="17917998" w:rsidR="007D08A1" w:rsidRPr="005E6B73" w:rsidRDefault="007D08A1" w:rsidP="0095748F">
      <w:pPr>
        <w:spacing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12"/>
          <w:szCs w:val="12"/>
        </w:rPr>
      </w:pPr>
    </w:p>
    <w:p w14:paraId="48432BD9" w14:textId="77777777" w:rsidR="005C6B97" w:rsidRDefault="005C6B9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73783FC5" w14:textId="6D338DD4" w:rsidR="00F53166" w:rsidRPr="00B118B0" w:rsidRDefault="009E4C64" w:rsidP="0095748F">
      <w:pPr>
        <w:spacing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ยอดคงเหลือของเงินกู้ยืมระยะสั้นจากบุคคล</w:t>
      </w:r>
      <w:r w:rsidR="00F16B32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กิจการที่เกี่ยวข้องกัน ณ วันที่ </w:t>
      </w:r>
      <w:r w:rsidR="006D1DFD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FC2685">
        <w:rPr>
          <w:rFonts w:asciiTheme="majorBidi" w:hAnsiTheme="majorBidi" w:cstheme="majorBidi"/>
          <w:color w:val="000000"/>
          <w:spacing w:val="-2"/>
          <w:sz w:val="28"/>
        </w:rPr>
        <w:t xml:space="preserve">1 </w:t>
      </w:r>
      <w:r w:rsidR="00FC2685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6D1DFD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36B2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05E32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="00C56BD8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36B24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C0EE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645"/>
        <w:gridCol w:w="86"/>
        <w:gridCol w:w="1081"/>
        <w:gridCol w:w="86"/>
        <w:gridCol w:w="1152"/>
        <w:gridCol w:w="90"/>
        <w:gridCol w:w="1170"/>
        <w:gridCol w:w="90"/>
        <w:gridCol w:w="1260"/>
      </w:tblGrid>
      <w:tr w:rsidR="008E1FB5" w:rsidRPr="00B118B0" w14:paraId="7569C325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29FDE8A1" w14:textId="77777777" w:rsidR="008E1FB5" w:rsidRPr="00B118B0" w:rsidRDefault="008E1FB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CD23F42" w14:textId="77777777" w:rsidR="008E1FB5" w:rsidRPr="00B118B0" w:rsidRDefault="008E1FB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Align w:val="bottom"/>
          </w:tcPr>
          <w:p w14:paraId="78D1877D" w14:textId="77777777" w:rsidR="008E1FB5" w:rsidRPr="00B118B0" w:rsidRDefault="008E1FB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</w:tcPr>
          <w:p w14:paraId="1947AF50" w14:textId="77777777" w:rsidR="008E1FB5" w:rsidRPr="00B118B0" w:rsidRDefault="008E1FB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29" w:type="dxa"/>
            <w:gridSpan w:val="7"/>
            <w:vAlign w:val="bottom"/>
          </w:tcPr>
          <w:p w14:paraId="6E1D4EED" w14:textId="6714E6F0" w:rsidR="008E1FB5" w:rsidRPr="00B118B0" w:rsidRDefault="008E1FB5" w:rsidP="008E1F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53166" w:rsidRPr="00B118B0" w14:paraId="52EB8810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74D326C0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DBF71D0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Align w:val="bottom"/>
          </w:tcPr>
          <w:p w14:paraId="2E8878AA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</w:tcPr>
          <w:p w14:paraId="3F0C977C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29" w:type="dxa"/>
            <w:gridSpan w:val="7"/>
            <w:tcBorders>
              <w:bottom w:val="single" w:sz="4" w:space="0" w:color="auto"/>
            </w:tcBorders>
            <w:vAlign w:val="bottom"/>
          </w:tcPr>
          <w:p w14:paraId="1DBAE64A" w14:textId="77777777" w:rsidR="00F53166" w:rsidRPr="00B118B0" w:rsidRDefault="009E4C6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A3E23" w:rsidRPr="00B118B0" w14:paraId="087870A9" w14:textId="77777777" w:rsidTr="009D72CE">
        <w:trPr>
          <w:trHeight w:val="20"/>
        </w:trPr>
        <w:tc>
          <w:tcPr>
            <w:tcW w:w="2520" w:type="dxa"/>
            <w:vMerge w:val="restart"/>
            <w:vAlign w:val="bottom"/>
          </w:tcPr>
          <w:p w14:paraId="0F0A822A" w14:textId="77777777" w:rsidR="002A3E23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2FD53A21" w14:textId="4C672806" w:rsidR="002A3E23" w:rsidRPr="00B118B0" w:rsidRDefault="002A3E23" w:rsidP="006A237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90" w:type="dxa"/>
          </w:tcPr>
          <w:p w14:paraId="2FF92CA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Merge w:val="restart"/>
            <w:vAlign w:val="bottom"/>
          </w:tcPr>
          <w:p w14:paraId="4E2015B4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375D0B12" w14:textId="3FED7069" w:rsidR="002A3E23" w:rsidRPr="00B118B0" w:rsidRDefault="002A3E23" w:rsidP="0042638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86" w:type="dxa"/>
          </w:tcPr>
          <w:p w14:paraId="1579FC3E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vMerge w:val="restart"/>
            <w:vAlign w:val="bottom"/>
          </w:tcPr>
          <w:p w14:paraId="71823F69" w14:textId="198E7E9D" w:rsidR="002A3E23" w:rsidRPr="00B118B0" w:rsidRDefault="002A3E23" w:rsidP="00B321C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8A2C4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6" w:type="dxa"/>
          </w:tcPr>
          <w:p w14:paraId="3C2017A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vAlign w:val="bottom"/>
          </w:tcPr>
          <w:p w14:paraId="5CBA08EA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right w:val="nil"/>
            </w:tcBorders>
          </w:tcPr>
          <w:p w14:paraId="6098812D" w14:textId="77777777" w:rsidR="002A3E23" w:rsidRPr="00B118B0" w:rsidRDefault="002A3E23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left w:val="nil"/>
            </w:tcBorders>
            <w:vAlign w:val="bottom"/>
          </w:tcPr>
          <w:p w14:paraId="26E82C1F" w14:textId="77777777" w:rsidR="009D72CE" w:rsidRDefault="00FC2685" w:rsidP="00B321CA">
            <w:pPr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  <w:t xml:space="preserve"> </w:t>
            </w:r>
          </w:p>
          <w:p w14:paraId="2FFD5B6E" w14:textId="1E89C8C7" w:rsidR="002A3E23" w:rsidRPr="00B118B0" w:rsidRDefault="002A3E23" w:rsidP="00B321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A2C4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2A3E23" w:rsidRPr="00B118B0" w14:paraId="51D54CAC" w14:textId="77777777" w:rsidTr="009D72CE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084C2DF3" w14:textId="0C7D0237" w:rsidR="002A3E23" w:rsidRPr="00B118B0" w:rsidRDefault="002A3E23" w:rsidP="008E1FB5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F24A910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  <w:vAlign w:val="bottom"/>
          </w:tcPr>
          <w:p w14:paraId="1FD2CD1D" w14:textId="197E27FB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12112BDB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vMerge/>
            <w:tcBorders>
              <w:bottom w:val="single" w:sz="4" w:space="0" w:color="auto"/>
            </w:tcBorders>
            <w:vAlign w:val="bottom"/>
          </w:tcPr>
          <w:p w14:paraId="5C099A7D" w14:textId="448A4AF5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2848D46B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4D0D46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B0FF90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9EC56A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10EA3BF4" w14:textId="77777777" w:rsidR="002A3E23" w:rsidRPr="00B118B0" w:rsidRDefault="002A3E23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ACAFEE2" w14:textId="158491A3" w:rsidR="002A3E23" w:rsidRPr="00B118B0" w:rsidRDefault="002A3E2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A2C44" w:rsidRPr="00B118B0" w14:paraId="18B47479" w14:textId="77777777" w:rsidTr="009D72CE">
        <w:trPr>
          <w:trHeight w:val="20"/>
        </w:trPr>
        <w:tc>
          <w:tcPr>
            <w:tcW w:w="2520" w:type="dxa"/>
            <w:tcBorders>
              <w:top w:val="single" w:sz="4" w:space="0" w:color="auto"/>
            </w:tcBorders>
          </w:tcPr>
          <w:p w14:paraId="6790B354" w14:textId="4305263C" w:rsidR="008A2C44" w:rsidRDefault="008A2C44" w:rsidP="008A2C44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กรรมการของบริษัทย่อ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ย </w:t>
            </w:r>
          </w:p>
          <w:p w14:paraId="06CCA427" w14:textId="48745795" w:rsidR="008A2C44" w:rsidRPr="00B118B0" w:rsidRDefault="008A2C44" w:rsidP="008A2C44">
            <w:pPr>
              <w:tabs>
                <w:tab w:val="left" w:pos="360"/>
                <w:tab w:val="left" w:pos="2160"/>
              </w:tabs>
              <w:ind w:left="177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="00D93153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07B060FF" w14:textId="77777777" w:rsidR="008A2C44" w:rsidRPr="00B118B0" w:rsidRDefault="008A2C44" w:rsidP="008A2C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vAlign w:val="bottom"/>
          </w:tcPr>
          <w:p w14:paraId="36AE7B8A" w14:textId="77777777" w:rsidR="008A2C44" w:rsidRPr="00B118B0" w:rsidRDefault="008A2C44" w:rsidP="008A2C44">
            <w:pPr>
              <w:ind w:left="9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86" w:type="dxa"/>
          </w:tcPr>
          <w:p w14:paraId="556C3A27" w14:textId="77777777" w:rsidR="008A2C44" w:rsidRPr="00B118B0" w:rsidRDefault="008A2C44" w:rsidP="008A2C44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865DFBE" w14:textId="69E48664" w:rsidR="008A2C44" w:rsidRPr="00B118B0" w:rsidRDefault="008A2C44" w:rsidP="008A2C44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  <w:vAlign w:val="bottom"/>
          </w:tcPr>
          <w:p w14:paraId="4B8FAAF7" w14:textId="77777777" w:rsidR="008A2C44" w:rsidRPr="00B118B0" w:rsidRDefault="008A2C44" w:rsidP="008A2C44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905C4" w14:textId="14E12B1C" w:rsidR="008A2C44" w:rsidRPr="00B118B0" w:rsidRDefault="00961A85" w:rsidP="008A2C44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</w:t>
            </w:r>
            <w:r w:rsidR="007D08A1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AB8908" w14:textId="77777777" w:rsidR="008A2C44" w:rsidRPr="00B118B0" w:rsidRDefault="008A2C44" w:rsidP="008A2C44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B514F" w14:textId="4651EDBE" w:rsidR="008A2C44" w:rsidRPr="00DC29FB" w:rsidRDefault="00961A85" w:rsidP="008A2C44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BE791E5" w14:textId="77777777" w:rsidR="008A2C44" w:rsidRPr="00B118B0" w:rsidRDefault="008A2C44" w:rsidP="008A2C44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960C424" w14:textId="75BB76C4" w:rsidR="008A2C44" w:rsidRPr="00B118B0" w:rsidRDefault="00961A85" w:rsidP="008A2C44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</w:t>
            </w:r>
            <w:r w:rsidR="007D08A1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8A2C44" w:rsidRPr="00B118B0" w14:paraId="2C856D12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03AC3467" w14:textId="77777777" w:rsidR="008A2C44" w:rsidRPr="00B118B0" w:rsidRDefault="008A2C44" w:rsidP="008A2C44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3EF4A509" w14:textId="77777777" w:rsidR="008A2C44" w:rsidRPr="00B118B0" w:rsidRDefault="008A2C44" w:rsidP="008A2C44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2BE397DB" w14:textId="77777777" w:rsidR="008A2C44" w:rsidRPr="00B118B0" w:rsidRDefault="008A2C44" w:rsidP="008A2C44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  <w:vAlign w:val="bottom"/>
          </w:tcPr>
          <w:p w14:paraId="086EB911" w14:textId="77777777" w:rsidR="008A2C44" w:rsidRPr="00B118B0" w:rsidRDefault="008A2C44" w:rsidP="008A2C44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7D943" w14:textId="51554A36" w:rsidR="008A2C44" w:rsidRPr="00961A85" w:rsidRDefault="008A2C44" w:rsidP="008A2C44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1A85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86" w:type="dxa"/>
          </w:tcPr>
          <w:p w14:paraId="5DD04D78" w14:textId="77777777" w:rsidR="008A2C44" w:rsidRPr="00961A85" w:rsidRDefault="008A2C44" w:rsidP="008A2C44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681F0" w14:textId="2C939AA7" w:rsidR="008A2C44" w:rsidRPr="00961A85" w:rsidRDefault="00961A85" w:rsidP="00F13BDA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1A85">
              <w:rPr>
                <w:rFonts w:asciiTheme="majorBidi" w:hAnsiTheme="majorBidi" w:cstheme="majorBidi"/>
                <w:b/>
                <w:bCs/>
                <w:sz w:val="28"/>
              </w:rPr>
              <w:t>2,2</w:t>
            </w:r>
            <w:r w:rsidR="007D08A1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961A85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49AA5E31" w14:textId="77777777" w:rsidR="008A2C44" w:rsidRPr="00961A85" w:rsidRDefault="008A2C44" w:rsidP="008A2C44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1F4DC5" w14:textId="5A6DEE0A" w:rsidR="008A2C44" w:rsidRPr="00961A85" w:rsidRDefault="00961A85" w:rsidP="008A2C44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961A85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363DF581" w14:textId="77777777" w:rsidR="008A2C44" w:rsidRPr="00961A85" w:rsidRDefault="008A2C44" w:rsidP="008A2C44">
            <w:pPr>
              <w:tabs>
                <w:tab w:val="decimal" w:pos="732"/>
              </w:tabs>
              <w:spacing w:beforeLines="20" w:before="48" w:afterLines="20" w:after="48"/>
              <w:ind w:right="7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03F8C12" w14:textId="2339387E" w:rsidR="008A2C44" w:rsidRPr="00961A85" w:rsidRDefault="00961A85" w:rsidP="008A2C44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1A85">
              <w:rPr>
                <w:rFonts w:asciiTheme="majorBidi" w:hAnsiTheme="majorBidi" w:cstheme="majorBidi"/>
                <w:b/>
                <w:bCs/>
                <w:sz w:val="28"/>
              </w:rPr>
              <w:t>2,2</w:t>
            </w:r>
            <w:r w:rsidR="007D08A1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961A85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</w:tr>
    </w:tbl>
    <w:p w14:paraId="17AE95A6" w14:textId="748C68E9" w:rsidR="005411FC" w:rsidRDefault="005411F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Theme="majorBidi" w:hAnsiTheme="majorBidi" w:cstheme="majorBidi"/>
          <w:sz w:val="28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620"/>
        <w:gridCol w:w="90"/>
        <w:gridCol w:w="1080"/>
        <w:gridCol w:w="90"/>
        <w:gridCol w:w="1170"/>
        <w:gridCol w:w="90"/>
        <w:gridCol w:w="1170"/>
        <w:gridCol w:w="90"/>
        <w:gridCol w:w="1260"/>
      </w:tblGrid>
      <w:tr w:rsidR="00F53166" w:rsidRPr="00B118B0" w14:paraId="74A991AB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2FF55401" w14:textId="77777777" w:rsidR="00F53166" w:rsidRPr="00B118B0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F7F498B" w14:textId="77777777" w:rsidR="00F53166" w:rsidRPr="00B118B0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0AEEDF2" w14:textId="77777777" w:rsidR="00F53166" w:rsidRPr="00B118B0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0B20239" w14:textId="77777777" w:rsidR="00F53166" w:rsidRPr="00B118B0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5D8470A3" w14:textId="77777777" w:rsidR="00F53166" w:rsidRPr="00B118B0" w:rsidRDefault="009E4C64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A3E23" w:rsidRPr="00B118B0" w14:paraId="3F4C9E4B" w14:textId="77777777" w:rsidTr="009D72CE">
        <w:trPr>
          <w:trHeight w:val="20"/>
        </w:trPr>
        <w:tc>
          <w:tcPr>
            <w:tcW w:w="2520" w:type="dxa"/>
            <w:vMerge w:val="restart"/>
            <w:vAlign w:val="bottom"/>
          </w:tcPr>
          <w:p w14:paraId="648CE556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6F88983D" w14:textId="0C471233" w:rsidR="002A3E23" w:rsidRPr="00B118B0" w:rsidRDefault="002A3E23" w:rsidP="0042638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90" w:type="dxa"/>
          </w:tcPr>
          <w:p w14:paraId="7669CDDC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4684D3EE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4B8C062C" w14:textId="70C32C92" w:rsidR="002A3E23" w:rsidRPr="00B118B0" w:rsidRDefault="002A3E23" w:rsidP="0042638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vAlign w:val="bottom"/>
          </w:tcPr>
          <w:p w14:paraId="569E1C2D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0B10E7D2" w14:textId="42B9D291" w:rsidR="002A3E23" w:rsidRPr="00B118B0" w:rsidRDefault="002A3E23" w:rsidP="00B321CA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8017F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FDE3A3A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C8724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21D359C8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1BBDA76B" w14:textId="77777777" w:rsidR="009D72CE" w:rsidRDefault="00FC2685" w:rsidP="00B321C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  <w:t xml:space="preserve"> </w:t>
            </w:r>
          </w:p>
          <w:p w14:paraId="67B38DEE" w14:textId="0DCD658E" w:rsidR="002A3E23" w:rsidRPr="00B118B0" w:rsidRDefault="002A3E23" w:rsidP="00B321CA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017FA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2A3E23" w:rsidRPr="00B118B0" w14:paraId="25734EC5" w14:textId="77777777" w:rsidTr="009D72CE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2341EFDC" w14:textId="7E84EC13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184ADE9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23D6297E" w14:textId="3BC9A090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511BF39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6C190D01" w14:textId="5449D60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840CF35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4FB60F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6DFB1443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0555A8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1A30BBDC" w14:textId="77777777" w:rsidR="002A3E23" w:rsidRPr="00B118B0" w:rsidRDefault="002A3E23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7B76AFC" w14:textId="125B07D8" w:rsidR="002A3E23" w:rsidRPr="00B118B0" w:rsidRDefault="002A3E2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4F021D" w:rsidRPr="00B118B0" w14:paraId="076D7C6A" w14:textId="77777777" w:rsidTr="009D72CE">
        <w:trPr>
          <w:trHeight w:val="64"/>
        </w:trPr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1066FF12" w14:textId="617115CC" w:rsidR="004F021D" w:rsidRPr="00B118B0" w:rsidRDefault="004F021D" w:rsidP="009D72CE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ฟอร์ โซไซตี้ จำกัด</w:t>
            </w:r>
            <w:r w:rsidR="009D72CE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="00D93153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49EE1A5B" w14:textId="77777777" w:rsidR="004F021D" w:rsidRPr="00B118B0" w:rsidRDefault="004F021D" w:rsidP="004F021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D3068B7" w14:textId="77777777" w:rsidR="004F021D" w:rsidRPr="00B118B0" w:rsidRDefault="004F021D" w:rsidP="004F021D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34FD2529" w14:textId="77777777" w:rsidR="004F021D" w:rsidRPr="00B118B0" w:rsidRDefault="004F021D" w:rsidP="004F021D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4E858F" w14:textId="2CC0AFF8" w:rsidR="004F021D" w:rsidRPr="00B118B0" w:rsidRDefault="004F021D" w:rsidP="004F021D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28,540</w:t>
            </w:r>
          </w:p>
        </w:tc>
        <w:tc>
          <w:tcPr>
            <w:tcW w:w="90" w:type="dxa"/>
            <w:vAlign w:val="bottom"/>
          </w:tcPr>
          <w:p w14:paraId="3599F414" w14:textId="77777777" w:rsidR="004F021D" w:rsidRPr="00B118B0" w:rsidRDefault="004F021D" w:rsidP="004F021D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394C5" w14:textId="1B555825" w:rsidR="004F021D" w:rsidRPr="00B118B0" w:rsidRDefault="004F021D" w:rsidP="004F021D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3ED568" w14:textId="77777777" w:rsidR="004F021D" w:rsidRPr="00B118B0" w:rsidRDefault="004F021D" w:rsidP="004F021D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EEC68" w14:textId="01A8421B" w:rsidR="004F021D" w:rsidRPr="00B118B0" w:rsidRDefault="004F021D" w:rsidP="004F021D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3C2E858" w14:textId="77777777" w:rsidR="004F021D" w:rsidRPr="00B118B0" w:rsidRDefault="004F021D" w:rsidP="004F021D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6901E90" w14:textId="697DE1B8" w:rsidR="004F021D" w:rsidRPr="00B118B0" w:rsidRDefault="004F021D" w:rsidP="004F021D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28,540</w:t>
            </w:r>
          </w:p>
        </w:tc>
      </w:tr>
      <w:tr w:rsidR="004F021D" w:rsidRPr="00B118B0" w14:paraId="530E1D46" w14:textId="77777777" w:rsidTr="009D72CE">
        <w:trPr>
          <w:trHeight w:val="64"/>
        </w:trPr>
        <w:tc>
          <w:tcPr>
            <w:tcW w:w="2520" w:type="dxa"/>
            <w:vAlign w:val="bottom"/>
          </w:tcPr>
          <w:p w14:paraId="4AC7E7D3" w14:textId="77777777" w:rsidR="004F021D" w:rsidRDefault="004F021D" w:rsidP="004F021D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รีโวลูชั่น จำกัด</w:t>
            </w:r>
          </w:p>
          <w:p w14:paraId="03D9DD43" w14:textId="175CBE58" w:rsidR="004F021D" w:rsidRPr="00B118B0" w:rsidRDefault="004F021D" w:rsidP="004F021D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="00D93153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580A156D" w14:textId="77777777" w:rsidR="004F021D" w:rsidRPr="00B118B0" w:rsidRDefault="004F021D" w:rsidP="004F021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14:paraId="274F2DB2" w14:textId="77777777" w:rsidR="004F021D" w:rsidRDefault="004F021D" w:rsidP="004F021D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5E4D862" w14:textId="122B6F07" w:rsidR="004F021D" w:rsidRPr="00B118B0" w:rsidRDefault="004F021D" w:rsidP="004F021D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074DDCA8" w14:textId="77777777" w:rsidR="004F021D" w:rsidRPr="00B118B0" w:rsidRDefault="004F021D" w:rsidP="004F021D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116BD39" w14:textId="5C33788D" w:rsidR="004F021D" w:rsidRPr="00B118B0" w:rsidRDefault="004F021D" w:rsidP="004F021D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17,950</w:t>
            </w:r>
          </w:p>
        </w:tc>
        <w:tc>
          <w:tcPr>
            <w:tcW w:w="90" w:type="dxa"/>
            <w:vAlign w:val="bottom"/>
          </w:tcPr>
          <w:p w14:paraId="70660347" w14:textId="77777777" w:rsidR="004F021D" w:rsidRPr="00B118B0" w:rsidRDefault="004F021D" w:rsidP="004F021D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98B740" w14:textId="77BE8298" w:rsidR="004F021D" w:rsidRPr="00B118B0" w:rsidRDefault="004F021D" w:rsidP="004F021D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BAE0DA" w14:textId="77777777" w:rsidR="004F021D" w:rsidRPr="00B118B0" w:rsidRDefault="004F021D" w:rsidP="004F021D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50D36D" w14:textId="2EFCAEF2" w:rsidR="004F021D" w:rsidRPr="00B118B0" w:rsidRDefault="004F021D" w:rsidP="004F021D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CCBDA55" w14:textId="77777777" w:rsidR="004F021D" w:rsidRPr="00B118B0" w:rsidRDefault="004F021D" w:rsidP="004F021D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383D1A2" w14:textId="1D4947E2" w:rsidR="004F021D" w:rsidRPr="00B118B0" w:rsidRDefault="004F021D" w:rsidP="004F021D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17,950</w:t>
            </w:r>
          </w:p>
        </w:tc>
      </w:tr>
      <w:tr w:rsidR="004F021D" w:rsidRPr="00B118B0" w14:paraId="70C6E0F9" w14:textId="77777777" w:rsidTr="009D72CE">
        <w:trPr>
          <w:trHeight w:val="64"/>
        </w:trPr>
        <w:tc>
          <w:tcPr>
            <w:tcW w:w="2520" w:type="dxa"/>
          </w:tcPr>
          <w:p w14:paraId="24FE877E" w14:textId="77777777" w:rsidR="004F021D" w:rsidRDefault="004F021D" w:rsidP="004F021D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บริษัท</w:t>
            </w:r>
            <w:r w:rsidRPr="004517A7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โกลด์</w:t>
            </w:r>
            <w:r w:rsidRPr="004517A7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ชอร์ส</w:t>
            </w:r>
            <w:r w:rsidRPr="004517A7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4517A7">
              <w:rPr>
                <w:rFonts w:ascii="Angsana New" w:hAnsi="Angsana New" w:hint="cs"/>
                <w:spacing w:val="-6"/>
                <w:sz w:val="28"/>
                <w:cs/>
              </w:rPr>
              <w:t>จำกัด</w:t>
            </w:r>
            <w:r>
              <w:rPr>
                <w:rFonts w:ascii="Angsana New" w:hAnsi="Angsana New"/>
                <w:spacing w:val="-6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</w:p>
          <w:p w14:paraId="136ADB84" w14:textId="61705C7E" w:rsidR="004F021D" w:rsidRPr="00B118B0" w:rsidRDefault="004F021D" w:rsidP="004F021D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="00D93153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05740018" w14:textId="77777777" w:rsidR="004F021D" w:rsidRPr="00B118B0" w:rsidRDefault="004F021D" w:rsidP="004F021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E34417B" w14:textId="46238201" w:rsidR="004F021D" w:rsidRPr="00B118B0" w:rsidRDefault="004F021D" w:rsidP="004F021D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45C0DE54" w14:textId="77777777" w:rsidR="004F021D" w:rsidRPr="00B118B0" w:rsidRDefault="004F021D" w:rsidP="004F021D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31E23C5" w14:textId="45C639DA" w:rsidR="004F021D" w:rsidRPr="004517A7" w:rsidRDefault="004F021D" w:rsidP="004F021D">
            <w:pPr>
              <w:tabs>
                <w:tab w:val="decimal" w:pos="990"/>
              </w:tabs>
              <w:ind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130,219</w:t>
            </w:r>
          </w:p>
        </w:tc>
        <w:tc>
          <w:tcPr>
            <w:tcW w:w="90" w:type="dxa"/>
            <w:vAlign w:val="bottom"/>
          </w:tcPr>
          <w:p w14:paraId="064EFB96" w14:textId="77777777" w:rsidR="004F021D" w:rsidRPr="00B118B0" w:rsidRDefault="004F021D" w:rsidP="004F021D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1653C1" w14:textId="535696AD" w:rsidR="004F021D" w:rsidRPr="00B118B0" w:rsidRDefault="004F021D" w:rsidP="004F021D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97D7AC" w14:textId="77777777" w:rsidR="004F021D" w:rsidRPr="00B118B0" w:rsidRDefault="004F021D" w:rsidP="004F021D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39C30A" w14:textId="1426CD4C" w:rsidR="004F021D" w:rsidRPr="00DC29FB" w:rsidRDefault="004F021D" w:rsidP="004F021D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(130,219)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14FC4382" w14:textId="77777777" w:rsidR="004F021D" w:rsidRPr="00B118B0" w:rsidRDefault="004F021D" w:rsidP="004F021D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CB682DB" w14:textId="0863AE22" w:rsidR="004F021D" w:rsidRPr="00B118B0" w:rsidRDefault="004F021D" w:rsidP="004F021D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F021D" w:rsidRPr="00B118B0" w14:paraId="2A314FAC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245B999B" w14:textId="77777777" w:rsidR="004F021D" w:rsidRPr="00B118B0" w:rsidRDefault="004F021D" w:rsidP="004F021D">
            <w:pPr>
              <w:tabs>
                <w:tab w:val="left" w:pos="900"/>
                <w:tab w:val="left" w:pos="1440"/>
                <w:tab w:val="left" w:pos="2160"/>
              </w:tabs>
              <w:spacing w:line="276" w:lineRule="auto"/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03CC4E43" w14:textId="77777777" w:rsidR="004F021D" w:rsidRPr="00B118B0" w:rsidRDefault="004F021D" w:rsidP="004F021D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586833A2" w14:textId="77777777" w:rsidR="004F021D" w:rsidRPr="00B118B0" w:rsidRDefault="004F021D" w:rsidP="004F021D">
            <w:pPr>
              <w:tabs>
                <w:tab w:val="left" w:pos="360"/>
                <w:tab w:val="left" w:pos="2160"/>
              </w:tabs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49B2559F" w14:textId="77777777" w:rsidR="004F021D" w:rsidRPr="00B118B0" w:rsidRDefault="004F021D" w:rsidP="004F021D">
            <w:pPr>
              <w:tabs>
                <w:tab w:val="decimal" w:pos="792"/>
              </w:tabs>
              <w:spacing w:line="276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29220" w14:textId="59E050F0" w:rsidR="004F021D" w:rsidRPr="00B118B0" w:rsidRDefault="004F021D" w:rsidP="004F021D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176,709</w:t>
            </w:r>
          </w:p>
        </w:tc>
        <w:tc>
          <w:tcPr>
            <w:tcW w:w="90" w:type="dxa"/>
            <w:vAlign w:val="bottom"/>
          </w:tcPr>
          <w:p w14:paraId="770E4F5D" w14:textId="77777777" w:rsidR="004F021D" w:rsidRPr="00B118B0" w:rsidRDefault="004F021D" w:rsidP="004F021D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F4EE3" w14:textId="3BDF540D" w:rsidR="004F021D" w:rsidRPr="00B118B0" w:rsidRDefault="004F021D" w:rsidP="004F021D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F607CF" w14:textId="77777777" w:rsidR="004F021D" w:rsidRPr="00B118B0" w:rsidRDefault="004F021D" w:rsidP="004F021D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5908E2" w14:textId="15CF448F" w:rsidR="004F021D" w:rsidRPr="00821EEC" w:rsidRDefault="004F021D" w:rsidP="004F021D">
            <w:pPr>
              <w:ind w:right="8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21EEC">
              <w:rPr>
                <w:rFonts w:asciiTheme="majorBidi" w:hAnsiTheme="majorBidi" w:cstheme="majorBidi"/>
                <w:b/>
                <w:bCs/>
                <w:sz w:val="28"/>
              </w:rPr>
              <w:t>(130,219)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F53DE05" w14:textId="77777777" w:rsidR="004F021D" w:rsidRPr="00B118B0" w:rsidRDefault="004F021D" w:rsidP="004F021D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B6800C3" w14:textId="52A37499" w:rsidR="004F021D" w:rsidRPr="00B118B0" w:rsidRDefault="004F021D" w:rsidP="004F021D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46,490</w:t>
            </w:r>
          </w:p>
        </w:tc>
      </w:tr>
    </w:tbl>
    <w:p w14:paraId="431DEA2C" w14:textId="77777777" w:rsidR="005A15CA" w:rsidRDefault="005A15CA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  <w:cs/>
        </w:rPr>
      </w:pPr>
    </w:p>
    <w:p w14:paraId="328BF3F6" w14:textId="77777777" w:rsidR="005A15CA" w:rsidRDefault="005A15C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5BB86AB" w14:textId="6DAD75C5" w:rsidR="00F53166" w:rsidRPr="007A206C" w:rsidRDefault="009E4C64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FF1D85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ค่าตอบแทนกรรมการและผู้บริหาร</w:t>
      </w:r>
    </w:p>
    <w:p w14:paraId="205AF151" w14:textId="79C18ED1" w:rsidR="00F53166" w:rsidRPr="007A206C" w:rsidRDefault="009E4C64" w:rsidP="0083352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งวดสามเดือนสิ้นสุดวันที่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E0315A" w:rsidRPr="00902AC6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E0315A" w:rsidRPr="00902AC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47FEE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80658"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47FEE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มีค่าใช้จ่ายผลประโยชน์พนักงา</w:t>
      </w:r>
      <w:r w:rsidR="0048138B"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น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ที่ให้แก่กรรมการและผู้บริหาร 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170"/>
        <w:gridCol w:w="90"/>
        <w:gridCol w:w="1170"/>
        <w:gridCol w:w="90"/>
        <w:gridCol w:w="1170"/>
      </w:tblGrid>
      <w:tr w:rsidR="004A699C" w:rsidRPr="007A206C" w14:paraId="421BD2F7" w14:textId="77777777" w:rsidTr="00E0315A">
        <w:tc>
          <w:tcPr>
            <w:tcW w:w="4050" w:type="dxa"/>
            <w:vAlign w:val="bottom"/>
          </w:tcPr>
          <w:p w14:paraId="06235BB8" w14:textId="77777777" w:rsidR="004A699C" w:rsidRPr="007A206C" w:rsidRDefault="004A699C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5824849" w14:textId="38EDDBC9" w:rsidR="004A699C" w:rsidRPr="007A206C" w:rsidRDefault="004A699C" w:rsidP="004D57BF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7A206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F53166" w:rsidRPr="007A206C" w14:paraId="08E0EFAC" w14:textId="77777777" w:rsidTr="00E0315A">
        <w:tc>
          <w:tcPr>
            <w:tcW w:w="4050" w:type="dxa"/>
            <w:vAlign w:val="bottom"/>
          </w:tcPr>
          <w:p w14:paraId="79067890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209E8255" w14:textId="0ED11B45" w:rsidR="00F53166" w:rsidRPr="007A206C" w:rsidRDefault="00BB5D81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4D57B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D57BF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F53166" w:rsidRPr="007A206C" w14:paraId="349A403D" w14:textId="77777777" w:rsidTr="00E0315A">
        <w:tc>
          <w:tcPr>
            <w:tcW w:w="4050" w:type="dxa"/>
            <w:vAlign w:val="bottom"/>
          </w:tcPr>
          <w:p w14:paraId="3F40A433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9351D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14E31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F9504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A206C" w14:paraId="3D687550" w14:textId="77777777" w:rsidTr="00E0315A">
        <w:tc>
          <w:tcPr>
            <w:tcW w:w="4050" w:type="dxa"/>
            <w:vAlign w:val="bottom"/>
          </w:tcPr>
          <w:p w14:paraId="7D470512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689ED" w14:textId="7B3E4C3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147FE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0B3493E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0C555" w14:textId="0ECB9169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147FE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DB5966B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3F00" w14:textId="45A95C5A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147FE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A9076A3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991AE" w14:textId="3E1C13C2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147FEE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4F6952" w:rsidRPr="007A206C" w14:paraId="1523EDE9" w14:textId="77777777" w:rsidTr="00E0315A">
        <w:trPr>
          <w:trHeight w:val="188"/>
        </w:trPr>
        <w:tc>
          <w:tcPr>
            <w:tcW w:w="4050" w:type="dxa"/>
            <w:shd w:val="clear" w:color="auto" w:fill="auto"/>
            <w:vAlign w:val="center"/>
          </w:tcPr>
          <w:p w14:paraId="75EF5203" w14:textId="77777777" w:rsidR="004F6952" w:rsidRPr="007A206C" w:rsidRDefault="004F6952" w:rsidP="004F6952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AD8EC" w14:textId="3ADCAB64" w:rsidR="004F6952" w:rsidRPr="007A206C" w:rsidRDefault="00E57C86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57C86">
              <w:rPr>
                <w:rFonts w:asciiTheme="majorBidi" w:hAnsiTheme="majorBidi" w:cstheme="majorBidi" w:hint="eastAsia"/>
                <w:sz w:val="28"/>
              </w:rPr>
              <w:t>3,927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DD3456" w14:textId="77777777" w:rsidR="004F6952" w:rsidRPr="007A206C" w:rsidRDefault="004F6952" w:rsidP="004F6952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398CB" w14:textId="3B171494" w:rsidR="004F6952" w:rsidRPr="007A206C" w:rsidRDefault="004F6952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2165B">
              <w:rPr>
                <w:rFonts w:asciiTheme="majorBidi" w:hAnsiTheme="majorBidi" w:cstheme="majorBidi"/>
                <w:sz w:val="28"/>
              </w:rPr>
              <w:t>5,932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42E201" w14:textId="77777777" w:rsidR="004F6952" w:rsidRPr="007A206C" w:rsidRDefault="004F6952" w:rsidP="004F6952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5D440" w14:textId="476DE3EF" w:rsidR="004F6952" w:rsidRPr="007A206C" w:rsidRDefault="00E57C86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57C86">
              <w:rPr>
                <w:rFonts w:asciiTheme="majorBidi" w:hAnsiTheme="majorBidi" w:cstheme="majorBidi" w:hint="eastAsia"/>
                <w:sz w:val="28"/>
              </w:rPr>
              <w:t>2,942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FF6E03" w14:textId="77777777" w:rsidR="004F6952" w:rsidRPr="007A206C" w:rsidRDefault="004F6952" w:rsidP="004F6952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7024CD" w14:textId="2AD82FAB" w:rsidR="004F6952" w:rsidRPr="007A206C" w:rsidRDefault="004F6952" w:rsidP="004F6952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2165B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02165B">
              <w:rPr>
                <w:rFonts w:asciiTheme="majorBidi" w:hAnsiTheme="majorBidi" w:cstheme="majorBidi"/>
                <w:sz w:val="28"/>
              </w:rPr>
              <w:t>,</w:t>
            </w:r>
            <w:r w:rsidRPr="0002165B">
              <w:rPr>
                <w:rFonts w:asciiTheme="majorBidi" w:hAnsiTheme="majorBidi" w:cstheme="majorBidi"/>
                <w:sz w:val="28"/>
                <w:cs/>
              </w:rPr>
              <w:t>262</w:t>
            </w:r>
          </w:p>
        </w:tc>
      </w:tr>
      <w:tr w:rsidR="004F6952" w:rsidRPr="007A206C" w14:paraId="5ED01DBC" w14:textId="77777777" w:rsidTr="00E0315A">
        <w:trPr>
          <w:trHeight w:val="360"/>
        </w:trPr>
        <w:tc>
          <w:tcPr>
            <w:tcW w:w="4050" w:type="dxa"/>
            <w:shd w:val="clear" w:color="auto" w:fill="auto"/>
            <w:vAlign w:val="center"/>
          </w:tcPr>
          <w:p w14:paraId="34F4C54C" w14:textId="77777777" w:rsidR="004F6952" w:rsidRPr="007A206C" w:rsidRDefault="004F6952" w:rsidP="004F6952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772E" w14:textId="6CE7F8F7" w:rsidR="004F6952" w:rsidRPr="007A206C" w:rsidRDefault="00E57C86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57C86">
              <w:rPr>
                <w:rFonts w:asciiTheme="majorBidi" w:hAnsiTheme="majorBidi" w:cstheme="majorBidi" w:hint="eastAsia"/>
                <w:sz w:val="28"/>
              </w:rPr>
              <w:t>711</w:t>
            </w:r>
          </w:p>
        </w:tc>
        <w:tc>
          <w:tcPr>
            <w:tcW w:w="90" w:type="dxa"/>
            <w:shd w:val="clear" w:color="auto" w:fill="auto"/>
          </w:tcPr>
          <w:p w14:paraId="7A3D2831" w14:textId="77777777" w:rsidR="004F6952" w:rsidRPr="007A206C" w:rsidRDefault="004F6952" w:rsidP="004F695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4D66F" w14:textId="063A3A6E" w:rsidR="004F6952" w:rsidRPr="007A206C" w:rsidRDefault="004F6952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2165B">
              <w:rPr>
                <w:rFonts w:asciiTheme="majorBidi" w:hAnsiTheme="majorBidi" w:cstheme="majorBidi"/>
                <w:sz w:val="28"/>
              </w:rPr>
              <w:t>1,564</w:t>
            </w:r>
          </w:p>
        </w:tc>
        <w:tc>
          <w:tcPr>
            <w:tcW w:w="90" w:type="dxa"/>
            <w:shd w:val="clear" w:color="auto" w:fill="auto"/>
          </w:tcPr>
          <w:p w14:paraId="07F159E0" w14:textId="77777777" w:rsidR="004F6952" w:rsidRPr="007A206C" w:rsidRDefault="004F6952" w:rsidP="004F6952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D8C1A" w14:textId="0AD27A8B" w:rsidR="004F6952" w:rsidRPr="007A206C" w:rsidRDefault="00E57C86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57C86">
              <w:rPr>
                <w:rFonts w:asciiTheme="majorBidi" w:hAnsiTheme="majorBidi" w:cstheme="majorBidi" w:hint="eastAsia"/>
                <w:sz w:val="28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6EB3BC2E" w14:textId="77777777" w:rsidR="004F6952" w:rsidRPr="007A206C" w:rsidRDefault="004F6952" w:rsidP="004F6952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A47E3" w14:textId="787E457E" w:rsidR="004F6952" w:rsidRPr="007A206C" w:rsidRDefault="004F6952" w:rsidP="004F6952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2165B">
              <w:rPr>
                <w:rFonts w:asciiTheme="majorBidi" w:hAnsiTheme="majorBidi" w:cstheme="majorBidi"/>
                <w:sz w:val="28"/>
              </w:rPr>
              <w:t>309</w:t>
            </w:r>
          </w:p>
        </w:tc>
      </w:tr>
      <w:tr w:rsidR="004F6952" w:rsidRPr="007A206C" w14:paraId="2A6A909A" w14:textId="77777777" w:rsidTr="00E0315A">
        <w:tc>
          <w:tcPr>
            <w:tcW w:w="4050" w:type="dxa"/>
            <w:shd w:val="clear" w:color="auto" w:fill="auto"/>
            <w:vAlign w:val="center"/>
          </w:tcPr>
          <w:p w14:paraId="3AC18E73" w14:textId="77777777" w:rsidR="004F6952" w:rsidRPr="007A206C" w:rsidRDefault="004F6952" w:rsidP="004F6952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5A6D0" w14:textId="5616E804" w:rsidR="004F6952" w:rsidRPr="007A206C" w:rsidRDefault="00E57C86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57C86">
              <w:rPr>
                <w:rFonts w:asciiTheme="majorBidi" w:hAnsiTheme="majorBidi" w:cstheme="majorBidi" w:hint="eastAsia"/>
                <w:b/>
                <w:bCs/>
                <w:sz w:val="28"/>
              </w:rPr>
              <w:t>4,638</w:t>
            </w:r>
          </w:p>
        </w:tc>
        <w:tc>
          <w:tcPr>
            <w:tcW w:w="90" w:type="dxa"/>
            <w:shd w:val="clear" w:color="auto" w:fill="auto"/>
          </w:tcPr>
          <w:p w14:paraId="393029AD" w14:textId="77777777" w:rsidR="004F6952" w:rsidRPr="007A206C" w:rsidRDefault="004F6952" w:rsidP="004F6952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C3655" w14:textId="719FA752" w:rsidR="004F6952" w:rsidRPr="007A206C" w:rsidRDefault="004F6952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2165B">
              <w:rPr>
                <w:rFonts w:asciiTheme="majorBidi" w:hAnsiTheme="majorBidi" w:cstheme="majorBidi"/>
                <w:b/>
                <w:bCs/>
                <w:sz w:val="28"/>
              </w:rPr>
              <w:t>7,496</w:t>
            </w:r>
          </w:p>
        </w:tc>
        <w:tc>
          <w:tcPr>
            <w:tcW w:w="90" w:type="dxa"/>
            <w:shd w:val="clear" w:color="auto" w:fill="auto"/>
          </w:tcPr>
          <w:p w14:paraId="59D5D060" w14:textId="77777777" w:rsidR="004F6952" w:rsidRPr="007A206C" w:rsidRDefault="004F6952" w:rsidP="004F6952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E041F" w14:textId="7A512B13" w:rsidR="004F6952" w:rsidRPr="007A206C" w:rsidRDefault="00E57C86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57C86">
              <w:rPr>
                <w:rFonts w:asciiTheme="majorBidi" w:hAnsiTheme="majorBidi" w:cstheme="majorBidi" w:hint="eastAsia"/>
                <w:b/>
                <w:bCs/>
                <w:sz w:val="28"/>
              </w:rPr>
              <w:t>3,342</w:t>
            </w:r>
          </w:p>
        </w:tc>
        <w:tc>
          <w:tcPr>
            <w:tcW w:w="90" w:type="dxa"/>
            <w:shd w:val="clear" w:color="auto" w:fill="auto"/>
          </w:tcPr>
          <w:p w14:paraId="514F18A6" w14:textId="77777777" w:rsidR="004F6952" w:rsidRPr="007A206C" w:rsidRDefault="004F6952" w:rsidP="004F6952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84D86" w14:textId="7DA190D3" w:rsidR="004F6952" w:rsidRPr="007A206C" w:rsidRDefault="004F6952" w:rsidP="004F6952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2165B">
              <w:rPr>
                <w:rFonts w:asciiTheme="majorBidi" w:hAnsiTheme="majorBidi" w:cstheme="majorBidi"/>
                <w:b/>
                <w:bCs/>
                <w:sz w:val="28"/>
              </w:rPr>
              <w:t>2,571</w:t>
            </w:r>
          </w:p>
        </w:tc>
      </w:tr>
      <w:tr w:rsidR="00151FBE" w:rsidRPr="007A206C" w14:paraId="3E3796FD" w14:textId="77777777" w:rsidTr="00E0315A">
        <w:trPr>
          <w:trHeight w:val="213"/>
        </w:trPr>
        <w:tc>
          <w:tcPr>
            <w:tcW w:w="4050" w:type="dxa"/>
            <w:vAlign w:val="bottom"/>
          </w:tcPr>
          <w:p w14:paraId="16CDB410" w14:textId="77777777" w:rsidR="00151FBE" w:rsidRPr="007A206C" w:rsidRDefault="00151FBE" w:rsidP="00151FBE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C817A24" w14:textId="3A4EA2C0" w:rsidR="00151FBE" w:rsidRPr="007A206C" w:rsidRDefault="00151FBE" w:rsidP="00151FBE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</w:tr>
    </w:tbl>
    <w:p w14:paraId="4AC06CB3" w14:textId="77777777" w:rsidR="00E0315A" w:rsidRPr="007931CB" w:rsidRDefault="00E0315A" w:rsidP="009C33C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p w14:paraId="6A9B72EF" w14:textId="73D45661" w:rsidR="00F53166" w:rsidRPr="007A206C" w:rsidRDefault="009E4C64" w:rsidP="007931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360" w:right="-43"/>
        <w:rPr>
          <w:rFonts w:asciiTheme="majorBidi" w:hAnsiTheme="majorBidi" w:cstheme="majorBidi"/>
          <w:b/>
          <w:bCs/>
          <w:sz w:val="28"/>
          <w:cs/>
        </w:rPr>
      </w:pPr>
      <w:r w:rsidRPr="007A206C">
        <w:rPr>
          <w:rFonts w:asciiTheme="majorBidi" w:hAnsiTheme="majorBidi" w:cstheme="majorBidi"/>
          <w:b/>
          <w:bCs/>
          <w:sz w:val="28"/>
          <w:cs/>
        </w:rPr>
        <w:t>ภาระค้ำประกันกับกิจการที่เกี่ยวข้องกัน</w:t>
      </w:r>
    </w:p>
    <w:p w14:paraId="3AA34E35" w14:textId="37117B3D" w:rsidR="004F0276" w:rsidRDefault="009E4C64" w:rsidP="00864DE3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บริษัทมีภาระการค้ำประกันกับกิจการที่เกี่ยวข้องกันตามที่กล่าวไว้ในหมายเหตุประกอบงบการเงิน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 </w:t>
      </w:r>
      <w:r w:rsidR="00037F80">
        <w:rPr>
          <w:rFonts w:asciiTheme="majorBidi" w:hAnsiTheme="majorBidi" w:cstheme="majorBidi"/>
          <w:color w:val="000000"/>
          <w:spacing w:val="-2"/>
          <w:sz w:val="28"/>
        </w:rPr>
        <w:t>29.3.2</w:t>
      </w:r>
    </w:p>
    <w:p w14:paraId="79858E05" w14:textId="77777777" w:rsidR="00107B9F" w:rsidRDefault="00107B9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560BB199" w14:textId="6D2702E5" w:rsidR="002403B3" w:rsidRPr="00237E45" w:rsidRDefault="002403B3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bookmarkStart w:id="2" w:name="_Hlk39673225"/>
      <w:r w:rsidRPr="00237E45">
        <w:rPr>
          <w:rFonts w:asciiTheme="majorBidi" w:hAnsiTheme="majorBidi" w:cstheme="majorBidi"/>
          <w:b/>
          <w:bCs/>
          <w:sz w:val="28"/>
          <w:cs/>
        </w:rPr>
        <w:lastRenderedPageBreak/>
        <w:t>ข้อมูลเพิ่มเติมเกี่ยวกับกระแสเงินสด</w:t>
      </w:r>
      <w:r w:rsidRPr="00237E45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CF76655" w14:textId="77112A01" w:rsidR="002403B3" w:rsidRPr="00237E45" w:rsidRDefault="003344F2" w:rsidP="006358BF">
      <w:pPr>
        <w:tabs>
          <w:tab w:val="left" w:pos="360"/>
          <w:tab w:val="left" w:pos="630"/>
        </w:tabs>
        <w:spacing w:before="120"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.1</w:t>
      </w:r>
      <w:r w:rsidR="00AA5409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   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เงินสดและรายการเทียบเท่าเงินสด ณ วันที่ </w:t>
      </w:r>
      <w:r w:rsidR="00CC2C16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CC2C16">
        <w:rPr>
          <w:rFonts w:asciiTheme="majorBidi" w:hAnsiTheme="majorBidi" w:cstheme="majorBidi"/>
          <w:color w:val="000000"/>
          <w:spacing w:val="-2"/>
          <w:sz w:val="28"/>
        </w:rPr>
        <w:t xml:space="preserve">1 </w:t>
      </w:r>
      <w:r w:rsidR="00CC2C16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CC2C16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E4722E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และวันที่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ธันวาคม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E4722E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170"/>
        <w:gridCol w:w="90"/>
        <w:gridCol w:w="1350"/>
      </w:tblGrid>
      <w:tr w:rsidR="002403B3" w:rsidRPr="00237E45" w14:paraId="1AD8173E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B67B089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C4134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E1BAA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8364E" w14:textId="77777777" w:rsidR="002403B3" w:rsidRPr="0002372B" w:rsidRDefault="002403B3" w:rsidP="001376C8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</w:rPr>
            </w:pPr>
            <w:r w:rsidRPr="0002372B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2403B3" w:rsidRPr="00237E45" w14:paraId="34926B92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F00753F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D5EA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02372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15EBB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1BF4FC" w14:textId="77777777" w:rsidR="002403B3" w:rsidRPr="0002372B" w:rsidRDefault="002403B3" w:rsidP="00BA2D3C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403B3" w:rsidRPr="00237E45" w14:paraId="07C36501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0359BF9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BB658" w14:textId="77777777" w:rsidR="0063695D" w:rsidRPr="0002372B" w:rsidRDefault="0063695D" w:rsidP="0063695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372B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  <w:p w14:paraId="24428A6A" w14:textId="4B477B04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553602" w:rsidRPr="0002372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4D881" w14:textId="77777777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19247" w14:textId="77777777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372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58D5AB85" w14:textId="13F5A92E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553602" w:rsidRPr="0002372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205BB" w14:textId="77777777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782D2" w14:textId="77777777" w:rsidR="0063695D" w:rsidRPr="0002372B" w:rsidRDefault="0063695D" w:rsidP="0063695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372B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  <w:p w14:paraId="7305D22F" w14:textId="7B93DEA8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553602" w:rsidRPr="0002372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D3CC6" w14:textId="77777777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9AA60" w14:textId="77777777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372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6EA9EBAE" w14:textId="759342B3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553602" w:rsidRPr="0002372B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D3734" w:rsidRPr="00237E45" w14:paraId="3DBCE5CB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E069554" w14:textId="77777777" w:rsidR="00FD3734" w:rsidRPr="0002372B" w:rsidRDefault="00FD3734" w:rsidP="00FD3734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237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เงินสดใน</w:t>
            </w:r>
            <w:r w:rsidRPr="0002372B">
              <w:rPr>
                <w:b w:val="0"/>
                <w:bCs w:val="0"/>
                <w:sz w:val="28"/>
                <w:szCs w:val="28"/>
                <w:cs/>
              </w:rPr>
              <w:t>มือ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B99AD" w14:textId="2248D54A" w:rsidR="00FD3734" w:rsidRPr="0002372B" w:rsidRDefault="00772CF2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33387" w14:textId="77777777" w:rsidR="00FD3734" w:rsidRPr="0002372B" w:rsidRDefault="00FD3734" w:rsidP="00FD373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C85ED" w14:textId="079110BB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="Angsana New" w:hAnsi="Angsana New"/>
                <w:sz w:val="28"/>
              </w:rPr>
              <w:t>3,507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6AC4AC" w14:textId="77777777" w:rsidR="00FD3734" w:rsidRPr="0002372B" w:rsidRDefault="00FD3734" w:rsidP="00FD3734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7995B" w14:textId="4EAD8324" w:rsidR="00FD3734" w:rsidRPr="0002372B" w:rsidRDefault="00821EEC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930B9C" w14:textId="77777777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310C97" w14:textId="2C7C12F6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="Angsana New" w:hAnsi="Angsana New"/>
                <w:sz w:val="28"/>
              </w:rPr>
              <w:t>20</w:t>
            </w:r>
          </w:p>
        </w:tc>
      </w:tr>
      <w:tr w:rsidR="00FD3734" w:rsidRPr="00237E45" w14:paraId="604395A7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2C87251" w14:textId="77777777" w:rsidR="00FD3734" w:rsidRPr="0002372B" w:rsidRDefault="00FD3734" w:rsidP="00FD3734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237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5189" w14:textId="3F52A19F" w:rsidR="00FD3734" w:rsidRPr="0002372B" w:rsidRDefault="00772CF2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103,188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02D2E0" w14:textId="77777777" w:rsidR="00FD3734" w:rsidRPr="0002372B" w:rsidRDefault="00FD3734" w:rsidP="00FD373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60E0F9" w14:textId="7DB19736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="Angsana New" w:hAnsi="Angsana New"/>
                <w:sz w:val="28"/>
              </w:rPr>
              <w:t>162,269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A38533" w14:textId="77777777" w:rsidR="00FD3734" w:rsidRPr="0002372B" w:rsidRDefault="00FD3734" w:rsidP="00FD3734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39E014" w14:textId="0B5B4B12" w:rsidR="00FD3734" w:rsidRPr="0002372B" w:rsidRDefault="00772CF2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561DFC" w14:textId="77777777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C9014B" w14:textId="10BC4869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="Angsana New" w:hAnsi="Angsana New"/>
                <w:sz w:val="28"/>
              </w:rPr>
              <w:t>135</w:t>
            </w:r>
          </w:p>
        </w:tc>
      </w:tr>
      <w:tr w:rsidR="00C30029" w:rsidRPr="00237E45" w14:paraId="7706A1DA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66DB5A9" w14:textId="678373FA" w:rsidR="00C30029" w:rsidRPr="0002372B" w:rsidRDefault="00C04D1A" w:rsidP="00FD3734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เงิน</w:t>
            </w:r>
            <w:r w:rsidR="00160E5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ฝากระหว่างทาง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ED26F" w14:textId="239C6D26" w:rsidR="00C30029" w:rsidRPr="0002372B" w:rsidRDefault="00772CF2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3BD573" w14:textId="77777777" w:rsidR="00C30029" w:rsidRPr="0002372B" w:rsidRDefault="00C30029" w:rsidP="00FD373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78708D" w14:textId="2F3463A1" w:rsidR="00C30029" w:rsidRPr="0002372B" w:rsidRDefault="00772CF2" w:rsidP="00FD3734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82878C" w14:textId="77777777" w:rsidR="00C30029" w:rsidRPr="0002372B" w:rsidRDefault="00C30029" w:rsidP="00FD3734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96D3CA" w14:textId="7ECB597A" w:rsidR="00C30029" w:rsidRDefault="00772CF2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479C44" w14:textId="77777777" w:rsidR="00C30029" w:rsidRPr="0002372B" w:rsidRDefault="00C30029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4292CD" w14:textId="182EF9AC" w:rsidR="00C30029" w:rsidRPr="0002372B" w:rsidRDefault="00772CF2" w:rsidP="00FD3734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D3734" w:rsidRPr="00003722" w14:paraId="7012E879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BD107BB" w14:textId="007A9EF1" w:rsidR="00FD3734" w:rsidRPr="0002372B" w:rsidRDefault="00FD3734" w:rsidP="00FD3734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223F2A" w14:textId="0FAFB445" w:rsidR="00FD3734" w:rsidRPr="0002372B" w:rsidRDefault="00772CF2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105,532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DE0ADE" w14:textId="77777777" w:rsidR="00FD3734" w:rsidRPr="0002372B" w:rsidRDefault="00FD3734" w:rsidP="00FD3734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3D3F9" w14:textId="07194BD6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2372B">
              <w:rPr>
                <w:rFonts w:ascii="Angsana New" w:hAnsi="Angsana New"/>
                <w:b/>
                <w:bCs/>
                <w:sz w:val="28"/>
              </w:rPr>
              <w:t>165,776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F7AB75" w14:textId="77777777" w:rsidR="00FD3734" w:rsidRPr="0002372B" w:rsidRDefault="00FD3734" w:rsidP="00FD3734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98398" w14:textId="7EFADC7C" w:rsidR="00FD3734" w:rsidRPr="0002372B" w:rsidRDefault="00821EEC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BA1AC2" w14:textId="77777777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A17BB1" w14:textId="0C7EE2F3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2372B">
              <w:rPr>
                <w:rFonts w:ascii="Angsana New" w:hAnsi="Angsana New"/>
                <w:b/>
                <w:bCs/>
                <w:sz w:val="28"/>
              </w:rPr>
              <w:t>155</w:t>
            </w:r>
          </w:p>
        </w:tc>
      </w:tr>
    </w:tbl>
    <w:p w14:paraId="7FDB75E9" w14:textId="77777777" w:rsidR="006C0ED6" w:rsidRPr="00003722" w:rsidRDefault="006C0ED6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highlight w:val="cyan"/>
        </w:rPr>
      </w:pPr>
    </w:p>
    <w:p w14:paraId="7FC59A56" w14:textId="571C6FEB" w:rsidR="00BC1439" w:rsidRPr="007F1A8C" w:rsidRDefault="00AA5409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424CE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ณ วันที่ </w:t>
      </w:r>
      <w:r w:rsidR="00424CEF" w:rsidRPr="00424CEF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424CEF" w:rsidRPr="00424CEF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6D1DFD" w:rsidRPr="00424CEF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424CEF" w:rsidRPr="00424CEF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และวันที่ 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424CEF" w:rsidRPr="00424CEF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ดอกเบี้ยเงินฝากประจำธนาคารในงบการเงินรวมและงบการเงินเฉพาะกิจการคิดอัตราดอกเบี้ยร้อย</w:t>
      </w:r>
      <w:r w:rsidRPr="00D92CB6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ละ </w:t>
      </w:r>
      <w:r w:rsidR="00144C65" w:rsidRPr="00D92CB6">
        <w:rPr>
          <w:rFonts w:asciiTheme="majorBidi" w:hAnsiTheme="majorBidi" w:cstheme="majorBidi"/>
          <w:color w:val="000000" w:themeColor="text1"/>
          <w:spacing w:val="-2"/>
          <w:sz w:val="28"/>
        </w:rPr>
        <w:t>0.05 - 0.13</w:t>
      </w:r>
      <w:r w:rsidR="000F66BB" w:rsidRPr="00D92CB6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D92CB6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และ</w:t>
      </w:r>
      <w:r w:rsidRPr="0078124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78124F" w:rsidRPr="0078124F">
        <w:rPr>
          <w:rFonts w:ascii="Angsana New" w:hAnsi="Angsana New"/>
          <w:color w:val="000000"/>
          <w:spacing w:val="-2"/>
          <w:sz w:val="28"/>
        </w:rPr>
        <w:t>0</w:t>
      </w:r>
      <w:r w:rsidR="0078124F" w:rsidRPr="004517A7">
        <w:rPr>
          <w:rFonts w:ascii="Angsana New" w:hAnsi="Angsana New"/>
          <w:color w:val="000000"/>
          <w:spacing w:val="-2"/>
          <w:sz w:val="28"/>
        </w:rPr>
        <w:t>.05 - 0.15</w:t>
      </w:r>
      <w:r w:rsidR="0078124F"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ต่อปี ตามลำดับ</w:t>
      </w:r>
    </w:p>
    <w:p w14:paraId="7BFCDF0B" w14:textId="2F0592A5" w:rsidR="00E4735F" w:rsidRPr="00151FBE" w:rsidRDefault="00E4735F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60613A83" w14:textId="34B8373D" w:rsidR="002403B3" w:rsidRPr="00C93D51" w:rsidRDefault="00AE1464" w:rsidP="001E7FEB">
      <w:pPr>
        <w:tabs>
          <w:tab w:val="left" w:pos="360"/>
        </w:tabs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AA5409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.2 </w:t>
      </w:r>
      <w:r w:rsidR="007B246E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เงินสดจ่ายเพื่อซื้ออุปกรณ์</w:t>
      </w:r>
      <w:r w:rsidR="009F757A" w:rsidRPr="00C93D51">
        <w:rPr>
          <w:rFonts w:asciiTheme="majorBidi" w:hAnsiTheme="majorBidi" w:hint="cs"/>
          <w:color w:val="000000" w:themeColor="text1"/>
          <w:spacing w:val="-2"/>
          <w:sz w:val="28"/>
          <w:cs/>
        </w:rPr>
        <w:t>และงานระหว่างก่อสร้าง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สำหรับ</w:t>
      </w:r>
      <w:r w:rsidR="003C0971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งวดสามเดือน</w:t>
      </w:r>
      <w:r w:rsidR="006D1DFD" w:rsidRPr="00C93D51">
        <w:rPr>
          <w:rFonts w:asciiTheme="majorBidi" w:hAnsiTheme="majorBidi" w:cstheme="majorBidi"/>
          <w:sz w:val="28"/>
          <w:cs/>
          <w:lang w:val="en-GB"/>
        </w:rPr>
        <w:t xml:space="preserve">สิ้นสุดวันที่ </w:t>
      </w:r>
      <w:r w:rsidR="00EC14A8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="00EC14A8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มีนาคม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C0750B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และสำหรับปีสิ้นสุดวันที่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9F4FB1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C0750B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9F4FB1" w:rsidRPr="00C93D51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มีรายละเอียดดังนี้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90"/>
        <w:gridCol w:w="1170"/>
        <w:gridCol w:w="90"/>
        <w:gridCol w:w="1170"/>
        <w:gridCol w:w="90"/>
        <w:gridCol w:w="1170"/>
      </w:tblGrid>
      <w:tr w:rsidR="00AA5409" w:rsidRPr="00C93D51" w14:paraId="762E23CD" w14:textId="77777777" w:rsidTr="004E492B">
        <w:trPr>
          <w:cantSplit/>
          <w:trHeight w:val="108"/>
        </w:trPr>
        <w:tc>
          <w:tcPr>
            <w:tcW w:w="4230" w:type="dxa"/>
          </w:tcPr>
          <w:p w14:paraId="5657512C" w14:textId="77777777" w:rsidR="00AA5409" w:rsidRPr="00C93D51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ED1F2E7" w14:textId="77777777" w:rsidR="00AA5409" w:rsidRPr="00C93D51" w:rsidRDefault="00AA5409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076073AB" w14:textId="77777777" w:rsidR="00AA5409" w:rsidRPr="00C93D51" w:rsidRDefault="00AA5409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A422264" w14:textId="77777777" w:rsidR="00AA5409" w:rsidRPr="00C93D51" w:rsidRDefault="00AA5409" w:rsidP="00032414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AA5409" w:rsidRPr="00C93D51" w14:paraId="331B5174" w14:textId="77777777" w:rsidTr="004E492B">
        <w:trPr>
          <w:cantSplit/>
          <w:trHeight w:val="108"/>
        </w:trPr>
        <w:tc>
          <w:tcPr>
            <w:tcW w:w="4230" w:type="dxa"/>
          </w:tcPr>
          <w:p w14:paraId="632068A1" w14:textId="77777777" w:rsidR="00AA5409" w:rsidRPr="00C93D51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6D5ADDC0" w14:textId="77777777" w:rsidR="00AA5409" w:rsidRPr="00C93D51" w:rsidRDefault="00AA5409" w:rsidP="00E821F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3D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1F9F2DA" w14:textId="77777777" w:rsidR="00AA5409" w:rsidRPr="00C93D51" w:rsidRDefault="00AA5409" w:rsidP="00E821F3">
            <w:pPr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7CE688CE" w14:textId="77777777" w:rsidR="00AA5409" w:rsidRPr="00C93D51" w:rsidRDefault="00AA5409" w:rsidP="00E821F3">
            <w:pPr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C93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A5409" w:rsidRPr="00C93D51" w14:paraId="56DF460C" w14:textId="77777777" w:rsidTr="00C0750B">
        <w:trPr>
          <w:cantSplit/>
          <w:trHeight w:val="1187"/>
        </w:trPr>
        <w:tc>
          <w:tcPr>
            <w:tcW w:w="4230" w:type="dxa"/>
          </w:tcPr>
          <w:p w14:paraId="3A10AA7B" w14:textId="77777777" w:rsidR="00AA5409" w:rsidRPr="00C93D51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BA6A74" w14:textId="1392A5DB" w:rsidR="00E2307F" w:rsidRDefault="00C0691E" w:rsidP="00E2307F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C93D51">
              <w:rPr>
                <w:rFonts w:ascii="Angsana New" w:hAnsi="Angsana New"/>
                <w:szCs w:val="24"/>
              </w:rPr>
              <w:t>31</w:t>
            </w:r>
            <w:r w:rsidRPr="00C93D51">
              <w:rPr>
                <w:rFonts w:ascii="Angsana New" w:hAnsi="Angsana New"/>
                <w:szCs w:val="24"/>
                <w:cs/>
              </w:rPr>
              <w:t xml:space="preserve"> มีนาคม</w:t>
            </w:r>
          </w:p>
          <w:p w14:paraId="516FCEC3" w14:textId="250A786B" w:rsidR="00EA3380" w:rsidRPr="00C93D51" w:rsidRDefault="00C0691E" w:rsidP="00E230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93D51">
              <w:rPr>
                <w:rFonts w:ascii="Angsana New" w:hAnsi="Angsana New"/>
                <w:szCs w:val="24"/>
              </w:rPr>
              <w:t>256</w:t>
            </w:r>
            <w:r w:rsidR="00EA3380" w:rsidRPr="00C93D51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5BE48F" w14:textId="77777777" w:rsidR="00AA5409" w:rsidRPr="00C93D51" w:rsidRDefault="00AA5409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195814" w14:textId="64C89E88" w:rsidR="004532AA" w:rsidRPr="00C93D51" w:rsidRDefault="00AA5409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  <w:cs/>
              </w:rPr>
              <w:t>สำหรับปี</w:t>
            </w:r>
          </w:p>
          <w:p w14:paraId="655C13FE" w14:textId="3B0403FA" w:rsidR="00AA5409" w:rsidRPr="00C93D51" w:rsidRDefault="00AA5409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  <w:cs/>
              </w:rPr>
              <w:t>สิ้นสุดวันที่</w:t>
            </w:r>
          </w:p>
          <w:p w14:paraId="1877F382" w14:textId="77777777" w:rsidR="00AA5409" w:rsidRPr="00C93D51" w:rsidRDefault="00AA5409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</w:rPr>
              <w:t>31</w:t>
            </w:r>
            <w:r w:rsidRPr="00C93D51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  <w:p w14:paraId="4CC57BD9" w14:textId="27C35055" w:rsidR="00AA5409" w:rsidRPr="00C93D51" w:rsidRDefault="00AA540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93D51">
              <w:rPr>
                <w:rFonts w:ascii="Angsana New" w:hAnsi="Angsana New"/>
                <w:szCs w:val="24"/>
              </w:rPr>
              <w:t>256</w:t>
            </w:r>
            <w:r w:rsidR="00C27257" w:rsidRPr="00C93D51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0" w:type="dxa"/>
          </w:tcPr>
          <w:p w14:paraId="4F2D0175" w14:textId="77777777" w:rsidR="00AA5409" w:rsidRPr="00C93D51" w:rsidRDefault="00AA5409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39AA7C4" w14:textId="77777777" w:rsidR="00AE062F" w:rsidRDefault="001743EF" w:rsidP="00E2307F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C93D51">
              <w:rPr>
                <w:rFonts w:ascii="Angsana New" w:hAnsi="Angsana New"/>
                <w:szCs w:val="24"/>
              </w:rPr>
              <w:t>31</w:t>
            </w:r>
            <w:r w:rsidRPr="00C93D51">
              <w:rPr>
                <w:rFonts w:ascii="Angsana New" w:hAnsi="Angsana New"/>
                <w:szCs w:val="24"/>
                <w:cs/>
              </w:rPr>
              <w:t xml:space="preserve"> มีนาคม</w:t>
            </w:r>
            <w:r w:rsidR="006D1DFD" w:rsidRPr="00C93D51">
              <w:rPr>
                <w:rFonts w:ascii="Angsana New" w:hAnsi="Angsana New"/>
                <w:szCs w:val="24"/>
                <w:cs/>
              </w:rPr>
              <w:t xml:space="preserve"> </w:t>
            </w:r>
          </w:p>
          <w:p w14:paraId="1BCAD8BF" w14:textId="74A7C76D" w:rsidR="00AA5409" w:rsidRPr="00C93D51" w:rsidRDefault="00AA5409" w:rsidP="00E2307F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</w:rPr>
              <w:t>256</w:t>
            </w:r>
            <w:r w:rsidR="00C27257" w:rsidRPr="00C93D51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E9CEE8" w14:textId="77777777" w:rsidR="00AA5409" w:rsidRPr="00C93D51" w:rsidRDefault="00AA5409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2FAC4E" w14:textId="60C7AC32" w:rsidR="004532AA" w:rsidRPr="00C93D51" w:rsidRDefault="00AA5409" w:rsidP="00AA5409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  <w:cs/>
              </w:rPr>
              <w:t>สำหรับปี</w:t>
            </w:r>
          </w:p>
          <w:p w14:paraId="6165D618" w14:textId="7B54AAF6" w:rsidR="00AA5409" w:rsidRPr="00C93D51" w:rsidRDefault="00AA5409" w:rsidP="00AA5409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  <w:cs/>
              </w:rPr>
              <w:t>สิ้นสุดวันที่</w:t>
            </w:r>
          </w:p>
          <w:p w14:paraId="1AD34012" w14:textId="77777777" w:rsidR="00AA5409" w:rsidRPr="00C93D51" w:rsidRDefault="00AA5409" w:rsidP="00AA5409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</w:rPr>
              <w:t>31</w:t>
            </w:r>
            <w:r w:rsidRPr="00C93D51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  <w:p w14:paraId="4E7AC4DE" w14:textId="463CA672" w:rsidR="00AA5409" w:rsidRPr="00C93D51" w:rsidRDefault="00AA5409" w:rsidP="00AA540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93D51">
              <w:rPr>
                <w:rFonts w:ascii="Angsana New" w:hAnsi="Angsana New"/>
                <w:szCs w:val="24"/>
              </w:rPr>
              <w:t>256</w:t>
            </w:r>
            <w:r w:rsidR="00C27257" w:rsidRPr="00C93D51">
              <w:rPr>
                <w:rFonts w:ascii="Angsana New" w:hAnsi="Angsana New"/>
                <w:szCs w:val="24"/>
              </w:rPr>
              <w:t>4</w:t>
            </w:r>
          </w:p>
        </w:tc>
      </w:tr>
      <w:tr w:rsidR="00AA5409" w:rsidRPr="00C93D51" w14:paraId="2FBC3CDE" w14:textId="77777777" w:rsidTr="004E492B">
        <w:trPr>
          <w:cantSplit/>
        </w:trPr>
        <w:tc>
          <w:tcPr>
            <w:tcW w:w="4230" w:type="dxa"/>
          </w:tcPr>
          <w:p w14:paraId="4E8F2C8D" w14:textId="655C76E0" w:rsidR="00AA5409" w:rsidRPr="00C93D51" w:rsidRDefault="00AA5409" w:rsidP="00AA5409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เจ้าหนี้ค่าซื้ออุปกรณ์</w:t>
            </w:r>
            <w:r w:rsidR="0093231B" w:rsidRPr="00C93D51">
              <w:rPr>
                <w:rFonts w:asciiTheme="majorBidi" w:eastAsia="MS Mincho" w:hAnsiTheme="majorBidi" w:cstheme="majorBidi" w:hint="cs"/>
                <w:sz w:val="28"/>
                <w:cs/>
              </w:rPr>
              <w:t>และงานระหว่างก่อสร้าง</w:t>
            </w: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ACF02B" w14:textId="77777777" w:rsidR="00AA5409" w:rsidRPr="00C93D51" w:rsidRDefault="00AA5409" w:rsidP="00E54490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6867E62" w14:textId="77777777" w:rsidR="00AA5409" w:rsidRPr="00C93D51" w:rsidRDefault="00AA5409" w:rsidP="00E54490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AB4A7E" w14:textId="77777777" w:rsidR="00AA5409" w:rsidRPr="00C93D51" w:rsidRDefault="00AA5409" w:rsidP="00C1042D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655BC43" w14:textId="77777777" w:rsidR="00AA5409" w:rsidRPr="00C93D51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240CD0" w14:textId="77777777" w:rsidR="00AA5409" w:rsidRPr="00C93D51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C0C636C" w14:textId="77777777" w:rsidR="00AA5409" w:rsidRPr="00C93D51" w:rsidRDefault="00AA5409" w:rsidP="00E54490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24F1A9A" w14:textId="77777777" w:rsidR="00AA5409" w:rsidRPr="00C93D51" w:rsidRDefault="00AA5409" w:rsidP="00BC62FE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251E9" w:rsidRPr="00C93D51" w14:paraId="490D9BAC" w14:textId="77777777" w:rsidTr="00A01F55">
        <w:trPr>
          <w:cantSplit/>
        </w:trPr>
        <w:tc>
          <w:tcPr>
            <w:tcW w:w="4230" w:type="dxa"/>
          </w:tcPr>
          <w:p w14:paraId="6377EFF5" w14:textId="071D3334" w:rsidR="00A251E9" w:rsidRPr="00C93D51" w:rsidRDefault="00A251E9" w:rsidP="009B3C14">
            <w:pPr>
              <w:ind w:left="625" w:right="63"/>
              <w:rPr>
                <w:rFonts w:asciiTheme="majorBidi" w:eastAsia="MS Mincho" w:hAnsiTheme="majorBidi" w:cstheme="majorBidi"/>
                <w:sz w:val="28"/>
              </w:rPr>
            </w:pP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(บันทึกเป็นส่วนหนึ่งของเจ้าหนี้การค้าและ</w:t>
            </w:r>
            <w:r w:rsidRPr="00C93D51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เจ้าหนี้</w:t>
            </w:r>
            <w:r w:rsidRPr="00C93D51">
              <w:rPr>
                <w:rFonts w:asciiTheme="majorBidi" w:eastAsia="MS Mincho" w:hAnsiTheme="majorBidi" w:cstheme="majorBidi" w:hint="cs"/>
                <w:sz w:val="28"/>
                <w:cs/>
              </w:rPr>
              <w:t>หมุนเวียน</w:t>
            </w: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อื่น)</w:t>
            </w:r>
          </w:p>
        </w:tc>
        <w:tc>
          <w:tcPr>
            <w:tcW w:w="1170" w:type="dxa"/>
            <w:vAlign w:val="bottom"/>
          </w:tcPr>
          <w:p w14:paraId="0B3D7CA6" w14:textId="6B8819B6" w:rsidR="00A251E9" w:rsidRPr="00C93D51" w:rsidRDefault="00772CF2" w:rsidP="00A251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Theme="majorBidi" w:hAnsiTheme="majorBidi" w:cstheme="majorBidi"/>
                <w:sz w:val="28"/>
              </w:rPr>
              <w:t>8,074</w:t>
            </w:r>
          </w:p>
        </w:tc>
        <w:tc>
          <w:tcPr>
            <w:tcW w:w="90" w:type="dxa"/>
            <w:vAlign w:val="bottom"/>
          </w:tcPr>
          <w:p w14:paraId="50E39C55" w14:textId="77777777" w:rsidR="00A251E9" w:rsidRPr="00C93D51" w:rsidRDefault="00A251E9" w:rsidP="00A251E9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6F15347" w14:textId="2B841340" w:rsidR="00A251E9" w:rsidRPr="00C93D51" w:rsidRDefault="00A251E9" w:rsidP="00A251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="Angsana New" w:hAnsi="Angsana New"/>
                <w:sz w:val="28"/>
              </w:rPr>
              <w:t>30,773</w:t>
            </w:r>
          </w:p>
        </w:tc>
        <w:tc>
          <w:tcPr>
            <w:tcW w:w="90" w:type="dxa"/>
            <w:vAlign w:val="bottom"/>
          </w:tcPr>
          <w:p w14:paraId="3314A1F0" w14:textId="77777777" w:rsidR="00A251E9" w:rsidRPr="00C93D51" w:rsidRDefault="00A251E9" w:rsidP="00A251E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995312E" w14:textId="19C82CE3" w:rsidR="00A251E9" w:rsidRPr="00C93D51" w:rsidRDefault="002F4299" w:rsidP="00A251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B8C8602" w14:textId="77777777" w:rsidR="00A251E9" w:rsidRPr="00C93D51" w:rsidRDefault="00A251E9" w:rsidP="00A251E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FDBB77" w14:textId="2814BC6F" w:rsidR="00A251E9" w:rsidRPr="00C93D51" w:rsidRDefault="00A251E9" w:rsidP="00A251E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="Angsana New" w:hAnsi="Angsana New"/>
                <w:sz w:val="28"/>
              </w:rPr>
              <w:t>-</w:t>
            </w:r>
          </w:p>
        </w:tc>
      </w:tr>
      <w:tr w:rsidR="00A251E9" w:rsidRPr="00C93D51" w14:paraId="3CB4EE03" w14:textId="77777777" w:rsidTr="00613A3D">
        <w:trPr>
          <w:cantSplit/>
        </w:trPr>
        <w:tc>
          <w:tcPr>
            <w:tcW w:w="4230" w:type="dxa"/>
          </w:tcPr>
          <w:p w14:paraId="2A19EE5A" w14:textId="013117FC" w:rsidR="00A251E9" w:rsidRPr="00C93D51" w:rsidRDefault="00A251E9" w:rsidP="00A251E9">
            <w:pPr>
              <w:ind w:left="85"/>
              <w:jc w:val="thaiDistribute"/>
              <w:rPr>
                <w:rFonts w:asciiTheme="majorBidi" w:eastAsia="MS Mincho" w:hAnsiTheme="majorBidi" w:cstheme="majorBidi"/>
                <w:sz w:val="28"/>
                <w:u w:val="single"/>
              </w:rPr>
            </w:pPr>
            <w:r w:rsidRPr="00C93D51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บวก</w:t>
            </w:r>
            <w:r w:rsidRPr="00C93D51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  </w:t>
            </w:r>
            <w:r w:rsidR="009A1DFF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ซื้ออุปกรณ์</w:t>
            </w:r>
            <w:r w:rsidRPr="00C93D51">
              <w:rPr>
                <w:rFonts w:asciiTheme="majorBidi" w:eastAsia="MS Mincho" w:hAnsiTheme="majorBidi" w:cstheme="majorBidi" w:hint="cs"/>
                <w:sz w:val="28"/>
                <w:cs/>
              </w:rPr>
              <w:t>และงานระหว่างก่อสร้าง</w:t>
            </w:r>
          </w:p>
        </w:tc>
        <w:tc>
          <w:tcPr>
            <w:tcW w:w="1170" w:type="dxa"/>
            <w:vAlign w:val="bottom"/>
          </w:tcPr>
          <w:p w14:paraId="3FD9B681" w14:textId="692F2C0E" w:rsidR="00A251E9" w:rsidRPr="00C93D51" w:rsidRDefault="002E473C" w:rsidP="00A251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7,092</w:t>
            </w:r>
          </w:p>
        </w:tc>
        <w:tc>
          <w:tcPr>
            <w:tcW w:w="90" w:type="dxa"/>
            <w:vAlign w:val="bottom"/>
          </w:tcPr>
          <w:p w14:paraId="1E3B5B77" w14:textId="77777777" w:rsidR="00A251E9" w:rsidRPr="00C93D51" w:rsidRDefault="00A251E9" w:rsidP="00A251E9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630AD95" w14:textId="1F782A63" w:rsidR="00A251E9" w:rsidRPr="00C93D51" w:rsidRDefault="00A251E9" w:rsidP="00A251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93D51">
              <w:rPr>
                <w:rFonts w:ascii="Angsana New" w:hAnsi="Angsana New"/>
                <w:sz w:val="28"/>
              </w:rPr>
              <w:t>171,249</w:t>
            </w:r>
          </w:p>
        </w:tc>
        <w:tc>
          <w:tcPr>
            <w:tcW w:w="90" w:type="dxa"/>
          </w:tcPr>
          <w:p w14:paraId="748026A9" w14:textId="77777777" w:rsidR="00A251E9" w:rsidRPr="00C93D51" w:rsidRDefault="00A251E9" w:rsidP="00A251E9">
            <w:pPr>
              <w:tabs>
                <w:tab w:val="decimal" w:pos="841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58130F" w14:textId="2F6ECFE4" w:rsidR="00A251E9" w:rsidRPr="00C93D51" w:rsidRDefault="002F4299" w:rsidP="00A251E9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14E0156C" w14:textId="77777777" w:rsidR="00A251E9" w:rsidRPr="00C93D51" w:rsidRDefault="00A251E9" w:rsidP="00A251E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A28428" w14:textId="600B4784" w:rsidR="00A251E9" w:rsidRPr="00C93D51" w:rsidRDefault="00A251E9" w:rsidP="00A251E9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="Angsana New" w:hAnsi="Angsana New"/>
                <w:sz w:val="28"/>
              </w:rPr>
              <w:t>195</w:t>
            </w:r>
          </w:p>
        </w:tc>
      </w:tr>
      <w:tr w:rsidR="00A251E9" w:rsidRPr="00C93D51" w14:paraId="46952886" w14:textId="77777777" w:rsidTr="0005224E">
        <w:trPr>
          <w:cantSplit/>
        </w:trPr>
        <w:tc>
          <w:tcPr>
            <w:tcW w:w="4230" w:type="dxa"/>
          </w:tcPr>
          <w:p w14:paraId="041BD01F" w14:textId="70156E30" w:rsidR="00A251E9" w:rsidRPr="00C93D51" w:rsidRDefault="00A251E9" w:rsidP="00A251E9">
            <w:pPr>
              <w:ind w:left="815" w:hanging="723"/>
              <w:rPr>
                <w:rFonts w:asciiTheme="majorBidi" w:eastAsia="MS Mincho" w:hAnsiTheme="majorBidi" w:cstheme="majorBidi"/>
                <w:sz w:val="28"/>
              </w:rPr>
            </w:pPr>
            <w:r w:rsidRPr="00C93D51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C93D51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    </w:t>
            </w:r>
            <w:r w:rsidR="009A1DFF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เงินสดจ่ายเพื่อซื้ออุปกรณ์</w:t>
            </w:r>
            <w:r w:rsidRPr="00C93D51">
              <w:rPr>
                <w:rFonts w:asciiTheme="majorBidi" w:eastAsia="MS Mincho" w:hAnsiTheme="majorBidi" w:hint="cs"/>
                <w:sz w:val="28"/>
                <w:cs/>
              </w:rPr>
              <w:t>และงานระหว่างก่อสร้าง</w:t>
            </w:r>
          </w:p>
        </w:tc>
        <w:tc>
          <w:tcPr>
            <w:tcW w:w="1170" w:type="dxa"/>
            <w:vAlign w:val="bottom"/>
          </w:tcPr>
          <w:p w14:paraId="3A0BDF5F" w14:textId="1FACC61C" w:rsidR="00A251E9" w:rsidRPr="00C93D51" w:rsidRDefault="007E63EB" w:rsidP="00A251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Theme="majorBidi" w:hAnsiTheme="majorBidi" w:cstheme="majorBidi"/>
                <w:sz w:val="28"/>
              </w:rPr>
              <w:t>(4,944)</w:t>
            </w:r>
          </w:p>
        </w:tc>
        <w:tc>
          <w:tcPr>
            <w:tcW w:w="90" w:type="dxa"/>
            <w:vAlign w:val="bottom"/>
          </w:tcPr>
          <w:p w14:paraId="74851C7F" w14:textId="77777777" w:rsidR="00A251E9" w:rsidRPr="00C93D51" w:rsidRDefault="00A251E9" w:rsidP="00A251E9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1A31DF0" w14:textId="177C65B4" w:rsidR="00A251E9" w:rsidRPr="00C93D51" w:rsidRDefault="00A251E9" w:rsidP="00A251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="Angsana New" w:hAnsi="Angsana New"/>
                <w:sz w:val="28"/>
              </w:rPr>
              <w:t>(163,399)</w:t>
            </w:r>
          </w:p>
        </w:tc>
        <w:tc>
          <w:tcPr>
            <w:tcW w:w="90" w:type="dxa"/>
            <w:vAlign w:val="bottom"/>
          </w:tcPr>
          <w:p w14:paraId="59C045F2" w14:textId="77777777" w:rsidR="00A251E9" w:rsidRPr="00C93D51" w:rsidRDefault="00A251E9" w:rsidP="00A251E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04832E0" w14:textId="29BEE2F1" w:rsidR="00A251E9" w:rsidRPr="00C93D51" w:rsidRDefault="002F4299" w:rsidP="00A251E9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CD48CAC" w14:textId="77777777" w:rsidR="00A251E9" w:rsidRPr="00C93D51" w:rsidRDefault="00A251E9" w:rsidP="00A251E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1257F65" w14:textId="2E1D0C77" w:rsidR="00A251E9" w:rsidRPr="00C93D51" w:rsidRDefault="00A251E9" w:rsidP="00A251E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="Angsana New" w:hAnsi="Angsana New"/>
                <w:sz w:val="28"/>
              </w:rPr>
              <w:t>(195)</w:t>
            </w:r>
          </w:p>
        </w:tc>
      </w:tr>
      <w:tr w:rsidR="00A251E9" w:rsidRPr="00C93D51" w14:paraId="3915C6E0" w14:textId="77777777" w:rsidTr="00613A3D">
        <w:trPr>
          <w:cantSplit/>
        </w:trPr>
        <w:tc>
          <w:tcPr>
            <w:tcW w:w="4230" w:type="dxa"/>
          </w:tcPr>
          <w:p w14:paraId="10DF2A52" w14:textId="59B2F83C" w:rsidR="00A251E9" w:rsidRPr="00C93D51" w:rsidRDefault="00A251E9" w:rsidP="00AE3F25">
            <w:pPr>
              <w:tabs>
                <w:tab w:val="left" w:pos="715"/>
              </w:tabs>
              <w:ind w:firstLine="625"/>
              <w:jc w:val="thaiDistribute"/>
              <w:rPr>
                <w:rFonts w:asciiTheme="majorBidi" w:eastAsia="MS Mincho" w:hAnsiTheme="majorBidi" w:cstheme="majorBidi" w:hint="cs"/>
                <w:sz w:val="28"/>
                <w:cs/>
              </w:rPr>
            </w:pP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ลดลงจากการขายบริษัท</w:t>
            </w:r>
          </w:p>
        </w:tc>
        <w:tc>
          <w:tcPr>
            <w:tcW w:w="1170" w:type="dxa"/>
            <w:vAlign w:val="bottom"/>
          </w:tcPr>
          <w:p w14:paraId="5C673A3E" w14:textId="4238DBF7" w:rsidR="00A251E9" w:rsidRPr="00C93D51" w:rsidRDefault="007E63EB" w:rsidP="00A251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F324E09" w14:textId="77777777" w:rsidR="00A251E9" w:rsidRPr="00C93D51" w:rsidRDefault="00A251E9" w:rsidP="00A251E9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7E8B697" w14:textId="7DA9A756" w:rsidR="00A251E9" w:rsidRPr="00C93D51" w:rsidRDefault="00A251E9" w:rsidP="00A251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="Angsana New" w:hAnsi="Angsana New"/>
                <w:sz w:val="28"/>
              </w:rPr>
              <w:t>(30,549)</w:t>
            </w:r>
          </w:p>
        </w:tc>
        <w:tc>
          <w:tcPr>
            <w:tcW w:w="90" w:type="dxa"/>
          </w:tcPr>
          <w:p w14:paraId="45B19A7E" w14:textId="77777777" w:rsidR="00A251E9" w:rsidRPr="00C93D51" w:rsidRDefault="00A251E9" w:rsidP="00A251E9">
            <w:pPr>
              <w:tabs>
                <w:tab w:val="decimal" w:pos="841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980B33B" w14:textId="1B14FA2A" w:rsidR="00A251E9" w:rsidRPr="00C93D51" w:rsidRDefault="002F4299" w:rsidP="00A251E9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968C801" w14:textId="77777777" w:rsidR="00A251E9" w:rsidRPr="00C93D51" w:rsidRDefault="00A251E9" w:rsidP="00A251E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CDCBF1" w14:textId="1C9A7192" w:rsidR="00A251E9" w:rsidRPr="00C93D51" w:rsidRDefault="00A251E9" w:rsidP="00A251E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="Angsana New" w:hAnsi="Angsana New"/>
                <w:sz w:val="28"/>
              </w:rPr>
              <w:t>-</w:t>
            </w:r>
          </w:p>
        </w:tc>
      </w:tr>
      <w:tr w:rsidR="00A251E9" w:rsidRPr="00C93D51" w14:paraId="39591A9E" w14:textId="77777777" w:rsidTr="004E492B">
        <w:trPr>
          <w:cantSplit/>
        </w:trPr>
        <w:tc>
          <w:tcPr>
            <w:tcW w:w="4230" w:type="dxa"/>
          </w:tcPr>
          <w:p w14:paraId="3FAF40B9" w14:textId="27496610" w:rsidR="00A251E9" w:rsidRPr="00C93D51" w:rsidRDefault="00A251E9" w:rsidP="00A251E9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C93D51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เจ้าหนี้ค่าซื้ออุปกรณ์</w:t>
            </w:r>
            <w:r w:rsidRPr="00C93D51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และงานระหว่างก่อสร้าง</w:t>
            </w:r>
            <w:r w:rsidRPr="00C93D51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2C14A" w14:textId="77777777" w:rsidR="00A251E9" w:rsidRPr="00C93D51" w:rsidRDefault="00A251E9" w:rsidP="00A251E9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ECE03AF" w14:textId="77777777" w:rsidR="00A251E9" w:rsidRPr="00C93D51" w:rsidRDefault="00A251E9" w:rsidP="00A251E9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01535" w14:textId="77777777" w:rsidR="00A251E9" w:rsidRPr="00C93D51" w:rsidRDefault="00A251E9" w:rsidP="00A251E9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EA7AC7" w14:textId="77777777" w:rsidR="00A251E9" w:rsidRPr="00C93D51" w:rsidRDefault="00A251E9" w:rsidP="00A251E9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50D0B" w14:textId="77777777" w:rsidR="00A251E9" w:rsidRPr="00C93D51" w:rsidRDefault="00A251E9" w:rsidP="00A251E9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182364A" w14:textId="77777777" w:rsidR="00A251E9" w:rsidRPr="00C93D51" w:rsidRDefault="00A251E9" w:rsidP="00A251E9">
            <w:pPr>
              <w:ind w:left="-90"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97FD0" w14:textId="77777777" w:rsidR="00A251E9" w:rsidRPr="00C93D51" w:rsidRDefault="00A251E9" w:rsidP="00A251E9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251E9" w:rsidRPr="007F1A8C" w14:paraId="5B615832" w14:textId="77777777" w:rsidTr="004E492B">
        <w:trPr>
          <w:cantSplit/>
        </w:trPr>
        <w:tc>
          <w:tcPr>
            <w:tcW w:w="4230" w:type="dxa"/>
          </w:tcPr>
          <w:p w14:paraId="54A75E4E" w14:textId="6D9BC8AC" w:rsidR="00A251E9" w:rsidRPr="009A1DFF" w:rsidRDefault="00A251E9" w:rsidP="009A1DFF">
            <w:pPr>
              <w:ind w:left="625" w:right="63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9A1DFF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(บันทึกเป็นส่วนหนึ่งของเจ้าหนี้การค้าและ</w:t>
            </w:r>
          </w:p>
          <w:p w14:paraId="2A5EE0E3" w14:textId="0C6E531E" w:rsidR="00A251E9" w:rsidRPr="00C93D51" w:rsidRDefault="00A251E9" w:rsidP="009A1DFF">
            <w:pPr>
              <w:ind w:left="625" w:right="63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9A1DFF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</w:t>
            </w:r>
            <w:r w:rsidRPr="009A1DFF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หมุนเวียน</w:t>
            </w:r>
            <w:r w:rsidRPr="009A1DFF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อื่น)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E634DE" w14:textId="0C64F43C" w:rsidR="00A251E9" w:rsidRPr="00C93D51" w:rsidRDefault="002E473C" w:rsidP="00A251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10,222</w:t>
            </w:r>
          </w:p>
        </w:tc>
        <w:tc>
          <w:tcPr>
            <w:tcW w:w="90" w:type="dxa"/>
            <w:vAlign w:val="bottom"/>
          </w:tcPr>
          <w:p w14:paraId="5E86D84D" w14:textId="77777777" w:rsidR="00A251E9" w:rsidRPr="00C93D51" w:rsidRDefault="00A251E9" w:rsidP="00A251E9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24EFE4" w14:textId="4CB11470" w:rsidR="00A251E9" w:rsidRPr="00C93D51" w:rsidRDefault="00A251E9" w:rsidP="00A251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93D51">
              <w:rPr>
                <w:rFonts w:ascii="Angsana New" w:hAnsi="Angsana New"/>
                <w:b/>
                <w:bCs/>
                <w:sz w:val="28"/>
              </w:rPr>
              <w:t>8,074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13E994" w14:textId="77777777" w:rsidR="00A251E9" w:rsidRPr="00C93D51" w:rsidRDefault="00A251E9" w:rsidP="00A251E9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F48E08" w14:textId="0ECDE318" w:rsidR="00A251E9" w:rsidRPr="00C93D51" w:rsidRDefault="002F4299" w:rsidP="00A251E9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93D51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F9BCBF" w14:textId="77777777" w:rsidR="00A251E9" w:rsidRPr="00C93D51" w:rsidRDefault="00A251E9" w:rsidP="00A251E9">
            <w:pPr>
              <w:ind w:left="-90"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CAD530" w14:textId="61D6BC71" w:rsidR="00A251E9" w:rsidRPr="0002372B" w:rsidRDefault="00A251E9" w:rsidP="00A251E9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93D51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18D30344" w14:textId="77777777" w:rsidR="007E63EB" w:rsidRDefault="007E63EB" w:rsidP="00B3354A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62471103" w14:textId="1B8357FB" w:rsidR="002403B3" w:rsidRPr="007F1A8C" w:rsidRDefault="007D7054" w:rsidP="00B3354A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5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.3 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รายการที่ไม่เกี่ยวข้องกับเงินสดสำหรับ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งวด</w:t>
      </w:r>
      <w:r w:rsidR="009E7096">
        <w:rPr>
          <w:rFonts w:asciiTheme="majorBidi" w:hAnsiTheme="majorBidi" w:cstheme="majorBidi" w:hint="cs"/>
          <w:sz w:val="28"/>
          <w:cs/>
          <w:lang w:val="en-GB"/>
        </w:rPr>
        <w:t>สาม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="006D1DFD" w:rsidRPr="007F1A8C">
        <w:rPr>
          <w:rFonts w:asciiTheme="majorBidi" w:hAnsiTheme="majorBidi" w:cstheme="majorBidi"/>
          <w:sz w:val="28"/>
          <w:lang w:val="en-GB"/>
        </w:rPr>
        <w:t xml:space="preserve"> </w:t>
      </w:r>
      <w:r w:rsidR="006D1DFD" w:rsidRPr="007F1A8C">
        <w:rPr>
          <w:rFonts w:asciiTheme="majorBidi" w:hAnsiTheme="majorBidi" w:cstheme="majorBidi"/>
          <w:sz w:val="28"/>
        </w:rPr>
        <w:t>3</w:t>
      </w:r>
      <w:r w:rsidR="00762259">
        <w:rPr>
          <w:rFonts w:asciiTheme="majorBidi" w:hAnsiTheme="majorBidi" w:cstheme="majorBidi"/>
          <w:sz w:val="28"/>
        </w:rPr>
        <w:t xml:space="preserve">1 </w:t>
      </w:r>
      <w:r w:rsidR="00762259">
        <w:rPr>
          <w:rFonts w:asciiTheme="majorBidi" w:hAnsiTheme="majorBidi" w:cstheme="majorBidi" w:hint="cs"/>
          <w:sz w:val="28"/>
          <w:cs/>
        </w:rPr>
        <w:t>มีนาคม</w:t>
      </w:r>
      <w:r w:rsidR="006D1DFD" w:rsidRPr="007F1A8C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762259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และสำหรับปีสิ้นสุดวันที่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762259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90"/>
        <w:gridCol w:w="1170"/>
        <w:gridCol w:w="90"/>
        <w:gridCol w:w="1260"/>
        <w:gridCol w:w="90"/>
        <w:gridCol w:w="1170"/>
      </w:tblGrid>
      <w:tr w:rsidR="000D7B8A" w:rsidRPr="007F1A8C" w14:paraId="33F58921" w14:textId="77777777" w:rsidTr="00722239">
        <w:trPr>
          <w:cantSplit/>
        </w:trPr>
        <w:tc>
          <w:tcPr>
            <w:tcW w:w="4140" w:type="dxa"/>
          </w:tcPr>
          <w:p w14:paraId="24B538C4" w14:textId="77777777" w:rsidR="000D7B8A" w:rsidRPr="007F1A8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74F7398" w14:textId="77777777" w:rsidR="000D7B8A" w:rsidRPr="007F1A8C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1E12777F" w14:textId="77777777" w:rsidR="000D7B8A" w:rsidRPr="007F1A8C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57EFE7B" w14:textId="77777777" w:rsidR="000D7B8A" w:rsidRPr="007F1A8C" w:rsidRDefault="000D7B8A" w:rsidP="00E54490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0D7B8A" w:rsidRPr="007F1A8C" w14:paraId="42F2E7B0" w14:textId="77777777" w:rsidTr="00722239">
        <w:trPr>
          <w:cantSplit/>
        </w:trPr>
        <w:tc>
          <w:tcPr>
            <w:tcW w:w="4140" w:type="dxa"/>
          </w:tcPr>
          <w:p w14:paraId="6D9A85A9" w14:textId="77777777" w:rsidR="000D7B8A" w:rsidRPr="007F1A8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5C0699F5" w14:textId="77777777" w:rsidR="000D7B8A" w:rsidRPr="007F1A8C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044D25B2" w14:textId="77777777" w:rsidR="000D7B8A" w:rsidRPr="007F1A8C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1EABE167" w14:textId="77777777" w:rsidR="000D7B8A" w:rsidRPr="007F1A8C" w:rsidRDefault="000D7B8A" w:rsidP="00E5449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353E2" w:rsidRPr="00003722" w14:paraId="5F00FBCF" w14:textId="77777777" w:rsidTr="00722239">
        <w:trPr>
          <w:cantSplit/>
        </w:trPr>
        <w:tc>
          <w:tcPr>
            <w:tcW w:w="4140" w:type="dxa"/>
          </w:tcPr>
          <w:p w14:paraId="7BAF1869" w14:textId="77777777" w:rsidR="000D7B8A" w:rsidRPr="007F1A8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19C761" w14:textId="77777777" w:rsidR="008148D1" w:rsidRDefault="00414035" w:rsidP="008148D1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2F684A">
              <w:rPr>
                <w:rFonts w:ascii="Angsana New" w:hAnsi="Angsana New" w:hint="cs"/>
                <w:szCs w:val="24"/>
                <w:cs/>
              </w:rPr>
              <w:t>สามเดือนสิ้นสุด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วันที่ </w:t>
            </w:r>
            <w:r w:rsidRPr="002F684A">
              <w:rPr>
                <w:rFonts w:ascii="Angsana New" w:hAnsi="Angsana New"/>
                <w:szCs w:val="24"/>
              </w:rPr>
              <w:t>31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 </w:t>
            </w:r>
            <w:r w:rsidRPr="002F684A">
              <w:rPr>
                <w:rFonts w:ascii="Angsana New" w:hAnsi="Angsana New" w:hint="cs"/>
                <w:szCs w:val="24"/>
                <w:cs/>
              </w:rPr>
              <w:t>มีนาคม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 </w:t>
            </w:r>
            <w:r w:rsidR="006D1DFD" w:rsidRPr="004476F4">
              <w:rPr>
                <w:rFonts w:ascii="Angsana New" w:hAnsi="Angsana New"/>
                <w:szCs w:val="24"/>
                <w:cs/>
              </w:rPr>
              <w:t xml:space="preserve"> </w:t>
            </w:r>
          </w:p>
          <w:p w14:paraId="0096183D" w14:textId="00C16A5B" w:rsidR="000D7B8A" w:rsidRPr="004476F4" w:rsidRDefault="000D7B8A" w:rsidP="008148D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76F4">
              <w:rPr>
                <w:rFonts w:ascii="Angsana New" w:hAnsi="Angsana New"/>
                <w:szCs w:val="24"/>
              </w:rPr>
              <w:t>256</w:t>
            </w:r>
            <w:r w:rsidR="00F84AA3" w:rsidRPr="004476F4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2C99E7" w14:textId="77777777" w:rsidR="000D7B8A" w:rsidRPr="004476F4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7AB5D7" w14:textId="77777777" w:rsidR="00F644E6" w:rsidRPr="004476F4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4476F4">
              <w:rPr>
                <w:rFonts w:ascii="Angsana New" w:hAnsi="Angsana New"/>
                <w:szCs w:val="24"/>
                <w:cs/>
              </w:rPr>
              <w:t>สำหรับปี</w:t>
            </w:r>
          </w:p>
          <w:p w14:paraId="5F19002B" w14:textId="38BED83F" w:rsidR="000D7B8A" w:rsidRPr="004476F4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4476F4">
              <w:rPr>
                <w:rFonts w:ascii="Angsana New" w:hAnsi="Angsana New"/>
                <w:szCs w:val="24"/>
                <w:cs/>
              </w:rPr>
              <w:t>สิ้นสุดวันที่</w:t>
            </w:r>
          </w:p>
          <w:p w14:paraId="5D286160" w14:textId="77777777" w:rsidR="000D7B8A" w:rsidRPr="004476F4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4476F4">
              <w:rPr>
                <w:rFonts w:ascii="Angsana New" w:hAnsi="Angsana New"/>
                <w:szCs w:val="24"/>
              </w:rPr>
              <w:t>31</w:t>
            </w:r>
            <w:r w:rsidRPr="004476F4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  <w:p w14:paraId="712C89AC" w14:textId="29145880" w:rsidR="000D7B8A" w:rsidRPr="004476F4" w:rsidRDefault="000D7B8A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76F4">
              <w:rPr>
                <w:rFonts w:ascii="Angsana New" w:hAnsi="Angsana New"/>
                <w:szCs w:val="24"/>
              </w:rPr>
              <w:t>256</w:t>
            </w:r>
            <w:r w:rsidR="00F84AA3" w:rsidRPr="004476F4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0" w:type="dxa"/>
          </w:tcPr>
          <w:p w14:paraId="54AA779B" w14:textId="77777777" w:rsidR="000D7B8A" w:rsidRPr="004476F4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E80D8FC" w14:textId="77777777" w:rsidR="008148D1" w:rsidRDefault="00762259" w:rsidP="008148D1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2F684A">
              <w:rPr>
                <w:rFonts w:ascii="Angsana New" w:hAnsi="Angsana New" w:hint="cs"/>
                <w:szCs w:val="24"/>
                <w:cs/>
              </w:rPr>
              <w:t>สามเดือนสิ้นสุด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วันที่ </w:t>
            </w:r>
            <w:r w:rsidRPr="002F684A">
              <w:rPr>
                <w:rFonts w:ascii="Angsana New" w:hAnsi="Angsana New"/>
                <w:szCs w:val="24"/>
              </w:rPr>
              <w:t>31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 </w:t>
            </w:r>
            <w:r w:rsidRPr="002F684A">
              <w:rPr>
                <w:rFonts w:ascii="Angsana New" w:hAnsi="Angsana New" w:hint="cs"/>
                <w:szCs w:val="24"/>
                <w:cs/>
              </w:rPr>
              <w:t>มีนาคม</w:t>
            </w:r>
            <w:r w:rsidR="006D1DFD" w:rsidRPr="004476F4">
              <w:rPr>
                <w:rFonts w:ascii="Angsana New" w:hAnsi="Angsana New"/>
                <w:szCs w:val="24"/>
                <w:cs/>
              </w:rPr>
              <w:t xml:space="preserve"> </w:t>
            </w:r>
          </w:p>
          <w:p w14:paraId="6F792F3B" w14:textId="1DFB588D" w:rsidR="000D7B8A" w:rsidRPr="004476F4" w:rsidRDefault="000D7B8A" w:rsidP="008148D1">
            <w:pPr>
              <w:jc w:val="center"/>
              <w:rPr>
                <w:rFonts w:ascii="Angsana New" w:hAnsi="Angsana New"/>
                <w:szCs w:val="24"/>
              </w:rPr>
            </w:pPr>
            <w:r w:rsidRPr="004476F4">
              <w:rPr>
                <w:rFonts w:ascii="Angsana New" w:hAnsi="Angsana New"/>
                <w:szCs w:val="24"/>
              </w:rPr>
              <w:t>256</w:t>
            </w:r>
            <w:r w:rsidR="00F84AA3" w:rsidRPr="004476F4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15E997" w14:textId="77777777" w:rsidR="000D7B8A" w:rsidRPr="004476F4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D7C7C8" w14:textId="77777777" w:rsidR="00F644E6" w:rsidRPr="004476F4" w:rsidRDefault="000D7B8A" w:rsidP="000D7B8A">
            <w:pPr>
              <w:jc w:val="center"/>
              <w:rPr>
                <w:rFonts w:ascii="Angsana New" w:hAnsi="Angsana New"/>
                <w:szCs w:val="24"/>
              </w:rPr>
            </w:pPr>
            <w:r w:rsidRPr="004476F4">
              <w:rPr>
                <w:rFonts w:ascii="Angsana New" w:hAnsi="Angsana New"/>
                <w:szCs w:val="24"/>
                <w:cs/>
              </w:rPr>
              <w:t>สำหรับปี</w:t>
            </w:r>
          </w:p>
          <w:p w14:paraId="3F81D91A" w14:textId="52BAF1B6" w:rsidR="000D7B8A" w:rsidRPr="004476F4" w:rsidRDefault="000D7B8A" w:rsidP="000D7B8A">
            <w:pPr>
              <w:jc w:val="center"/>
              <w:rPr>
                <w:rFonts w:ascii="Angsana New" w:hAnsi="Angsana New"/>
                <w:szCs w:val="24"/>
              </w:rPr>
            </w:pPr>
            <w:r w:rsidRPr="004476F4">
              <w:rPr>
                <w:rFonts w:ascii="Angsana New" w:hAnsi="Angsana New"/>
                <w:szCs w:val="24"/>
                <w:cs/>
              </w:rPr>
              <w:t>สิ้นสุดวันที่</w:t>
            </w:r>
          </w:p>
          <w:p w14:paraId="73729BC6" w14:textId="77777777" w:rsidR="000D7B8A" w:rsidRPr="004476F4" w:rsidRDefault="000D7B8A" w:rsidP="000D7B8A">
            <w:pPr>
              <w:jc w:val="center"/>
              <w:rPr>
                <w:rFonts w:ascii="Angsana New" w:hAnsi="Angsana New"/>
                <w:szCs w:val="24"/>
              </w:rPr>
            </w:pPr>
            <w:r w:rsidRPr="004476F4">
              <w:rPr>
                <w:rFonts w:ascii="Angsana New" w:hAnsi="Angsana New"/>
                <w:szCs w:val="24"/>
              </w:rPr>
              <w:t>31</w:t>
            </w:r>
            <w:r w:rsidRPr="004476F4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  <w:p w14:paraId="315D2FD6" w14:textId="5300795B" w:rsidR="000D7B8A" w:rsidRPr="004476F4" w:rsidRDefault="000D7B8A" w:rsidP="000D7B8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76F4">
              <w:rPr>
                <w:rFonts w:ascii="Angsana New" w:hAnsi="Angsana New"/>
                <w:szCs w:val="24"/>
              </w:rPr>
              <w:t>256</w:t>
            </w:r>
            <w:r w:rsidR="00F84AA3" w:rsidRPr="004476F4">
              <w:rPr>
                <w:rFonts w:ascii="Angsana New" w:hAnsi="Angsana New"/>
                <w:szCs w:val="24"/>
              </w:rPr>
              <w:t>4</w:t>
            </w:r>
          </w:p>
        </w:tc>
      </w:tr>
      <w:tr w:rsidR="000D7B8A" w:rsidRPr="007F1A8C" w14:paraId="07286DB7" w14:textId="77777777" w:rsidTr="00722239">
        <w:trPr>
          <w:cantSplit/>
        </w:trPr>
        <w:tc>
          <w:tcPr>
            <w:tcW w:w="4140" w:type="dxa"/>
          </w:tcPr>
          <w:p w14:paraId="43C91096" w14:textId="30EE3FDD" w:rsidR="000D7B8A" w:rsidRPr="007F1A8C" w:rsidRDefault="000D7B8A" w:rsidP="000D7B8A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หนี้สินระยะยาวภายใต้สัญญาเช่ายกมา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8E22E9" w14:textId="77777777" w:rsidR="000D7B8A" w:rsidRPr="007F1A8C" w:rsidRDefault="000D7B8A" w:rsidP="00E54490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EDE0502" w14:textId="77777777" w:rsidR="000D7B8A" w:rsidRPr="007F1A8C" w:rsidRDefault="000D7B8A" w:rsidP="00E54490">
            <w:pPr>
              <w:tabs>
                <w:tab w:val="decimal" w:pos="798"/>
              </w:tabs>
              <w:ind w:right="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72F8B1" w14:textId="77777777" w:rsidR="000D7B8A" w:rsidRPr="007F1A8C" w:rsidRDefault="000D7B8A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3BB6568" w14:textId="77777777" w:rsidR="000D7B8A" w:rsidRPr="007F1A8C" w:rsidRDefault="000D7B8A" w:rsidP="00E54490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2E2F14" w14:textId="77777777" w:rsidR="000D7B8A" w:rsidRPr="007F1A8C" w:rsidRDefault="000D7B8A" w:rsidP="00E54490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1D10C79" w14:textId="77777777" w:rsidR="000D7B8A" w:rsidRPr="007F1A8C" w:rsidRDefault="000D7B8A" w:rsidP="00E54490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BD861B1" w14:textId="77777777" w:rsidR="000D7B8A" w:rsidRPr="007F1A8C" w:rsidRDefault="000D7B8A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70A36" w:rsidRPr="007F1A8C" w14:paraId="7DC0D2C0" w14:textId="77777777" w:rsidTr="00722239">
        <w:trPr>
          <w:cantSplit/>
        </w:trPr>
        <w:tc>
          <w:tcPr>
            <w:tcW w:w="4140" w:type="dxa"/>
          </w:tcPr>
          <w:p w14:paraId="1EC0942F" w14:textId="77777777" w:rsidR="00B70A36" w:rsidRDefault="00B70A36" w:rsidP="009A1DFF">
            <w:pPr>
              <w:ind w:left="625" w:right="63"/>
              <w:rPr>
                <w:rFonts w:asciiTheme="majorBidi" w:eastAsia="MS Mincho" w:hAnsiTheme="majorBidi" w:cstheme="majorBidi"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(รวมส่วนของหนี้สินระยะยาวที่ถึงกำหนด</w:t>
            </w:r>
          </w:p>
          <w:p w14:paraId="3505B19D" w14:textId="3AB722D8" w:rsidR="00B70A36" w:rsidRPr="007F1A8C" w:rsidRDefault="00B70A36" w:rsidP="009A1DFF">
            <w:pPr>
              <w:ind w:left="625" w:right="63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ชำระภายในหนึ่งปี)</w:t>
            </w:r>
          </w:p>
        </w:tc>
        <w:tc>
          <w:tcPr>
            <w:tcW w:w="1170" w:type="dxa"/>
            <w:vAlign w:val="bottom"/>
          </w:tcPr>
          <w:p w14:paraId="367BAD5A" w14:textId="32C0460B" w:rsidR="00B70A36" w:rsidRPr="007F1A8C" w:rsidRDefault="002F4299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2F4299">
              <w:rPr>
                <w:rFonts w:asciiTheme="majorBidi" w:hAnsiTheme="majorBidi" w:cstheme="majorBidi" w:hint="eastAsia"/>
                <w:sz w:val="28"/>
              </w:rPr>
              <w:t>184,972</w:t>
            </w:r>
          </w:p>
        </w:tc>
        <w:tc>
          <w:tcPr>
            <w:tcW w:w="90" w:type="dxa"/>
            <w:vAlign w:val="bottom"/>
          </w:tcPr>
          <w:p w14:paraId="41B61CF4" w14:textId="77777777" w:rsidR="00B70A36" w:rsidRPr="007F1A8C" w:rsidRDefault="00B70A36" w:rsidP="00B70A36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2818C85" w14:textId="6FF69711" w:rsidR="00B70A36" w:rsidRPr="007F1A8C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226,080</w:t>
            </w:r>
          </w:p>
        </w:tc>
        <w:tc>
          <w:tcPr>
            <w:tcW w:w="90" w:type="dxa"/>
            <w:vAlign w:val="bottom"/>
          </w:tcPr>
          <w:p w14:paraId="3EF86F8E" w14:textId="77777777" w:rsidR="00B70A36" w:rsidRPr="007F1A8C" w:rsidRDefault="00B70A36" w:rsidP="00B70A36">
            <w:pPr>
              <w:tabs>
                <w:tab w:val="decimal" w:pos="810"/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BDC7EFE" w14:textId="485033DC" w:rsidR="00B70A36" w:rsidRPr="007F1A8C" w:rsidRDefault="002F4299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2F4299">
              <w:rPr>
                <w:rFonts w:asciiTheme="majorBidi" w:hAnsiTheme="majorBidi" w:cstheme="majorBidi" w:hint="eastAsia"/>
                <w:sz w:val="28"/>
              </w:rPr>
              <w:t>3,539</w:t>
            </w:r>
          </w:p>
        </w:tc>
        <w:tc>
          <w:tcPr>
            <w:tcW w:w="90" w:type="dxa"/>
            <w:vAlign w:val="bottom"/>
          </w:tcPr>
          <w:p w14:paraId="3500B00A" w14:textId="77777777" w:rsidR="00B70A36" w:rsidRPr="007F1A8C" w:rsidRDefault="00B70A36" w:rsidP="00B70A36">
            <w:pPr>
              <w:tabs>
                <w:tab w:val="decimal" w:pos="810"/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6E3A55" w14:textId="281D70D8" w:rsidR="00B70A36" w:rsidRPr="007F1A8C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5,157</w:t>
            </w:r>
          </w:p>
        </w:tc>
      </w:tr>
      <w:tr w:rsidR="00B70A36" w:rsidRPr="007F1A8C" w14:paraId="16CB16C8" w14:textId="77777777" w:rsidTr="00722239">
        <w:trPr>
          <w:cantSplit/>
        </w:trPr>
        <w:tc>
          <w:tcPr>
            <w:tcW w:w="4140" w:type="dxa"/>
          </w:tcPr>
          <w:p w14:paraId="159BE457" w14:textId="1FDF2C1D" w:rsidR="00B70A36" w:rsidRPr="007F1A8C" w:rsidRDefault="00B70A36" w:rsidP="008148D1">
            <w:pPr>
              <w:ind w:left="90" w:right="108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4517A7">
              <w:rPr>
                <w:rFonts w:ascii="Angsana New" w:eastAsia="MS Mincho" w:hAnsi="Angsana New" w:hint="cs"/>
                <w:sz w:val="28"/>
                <w:u w:val="single"/>
                <w:cs/>
              </w:rPr>
              <w:t>บวก</w:t>
            </w:r>
            <w:r w:rsidRPr="004517A7">
              <w:rPr>
                <w:rFonts w:ascii="Angsana New" w:eastAsia="MS Mincho" w:hAnsi="Angsana New" w:hint="cs"/>
                <w:sz w:val="28"/>
                <w:cs/>
              </w:rPr>
              <w:t xml:space="preserve">  </w:t>
            </w:r>
            <w:r w:rsidR="000A3D4F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="009A1DFF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Pr="004517A7">
              <w:rPr>
                <w:rFonts w:ascii="Angsana New" w:eastAsia="MS Mincho" w:hAnsi="Angsana New" w:hint="cs"/>
                <w:sz w:val="28"/>
                <w:cs/>
              </w:rPr>
              <w:t>เพิ่มขึ้นจากการซื้อบริษัท</w:t>
            </w:r>
          </w:p>
        </w:tc>
        <w:tc>
          <w:tcPr>
            <w:tcW w:w="1170" w:type="dxa"/>
            <w:vAlign w:val="bottom"/>
          </w:tcPr>
          <w:p w14:paraId="18939CC6" w14:textId="5F4F4B49" w:rsidR="00B70A36" w:rsidRDefault="00772CF2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1F21020" w14:textId="77777777" w:rsidR="00B70A36" w:rsidRPr="007F1A8C" w:rsidRDefault="00B70A36" w:rsidP="00B70A36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E617E4E" w14:textId="58E97C4D" w:rsidR="00B70A36" w:rsidRPr="004517A7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321</w:t>
            </w:r>
          </w:p>
        </w:tc>
        <w:tc>
          <w:tcPr>
            <w:tcW w:w="90" w:type="dxa"/>
            <w:vAlign w:val="bottom"/>
          </w:tcPr>
          <w:p w14:paraId="2D3758B8" w14:textId="77777777" w:rsidR="00B70A36" w:rsidRPr="007F1A8C" w:rsidRDefault="00B70A36" w:rsidP="00B70A36">
            <w:pPr>
              <w:tabs>
                <w:tab w:val="decimal" w:pos="810"/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F53515A" w14:textId="1EAD9E8B" w:rsidR="00B70A36" w:rsidRDefault="008171F3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A64C09C" w14:textId="77777777" w:rsidR="00B70A36" w:rsidRPr="007F1A8C" w:rsidRDefault="00B70A36" w:rsidP="00B70A36">
            <w:pPr>
              <w:tabs>
                <w:tab w:val="decimal" w:pos="810"/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63E157D" w14:textId="0C7EE457" w:rsidR="00B70A36" w:rsidRPr="004517A7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B70A36" w:rsidRPr="007F1A8C" w14:paraId="568AE10D" w14:textId="77777777" w:rsidTr="00613A3D">
        <w:trPr>
          <w:cantSplit/>
        </w:trPr>
        <w:tc>
          <w:tcPr>
            <w:tcW w:w="4140" w:type="dxa"/>
          </w:tcPr>
          <w:p w14:paraId="095D4799" w14:textId="4FAC04B7" w:rsidR="00B70A36" w:rsidRPr="007F1A8C" w:rsidRDefault="00B70A36" w:rsidP="00B70A36">
            <w:pPr>
              <w:tabs>
                <w:tab w:val="left" w:pos="535"/>
              </w:tabs>
              <w:ind w:left="85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ab/>
            </w:r>
            <w:r w:rsidR="000A3D4F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="009A1DFF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Pr="00A367AF">
              <w:rPr>
                <w:rFonts w:asciiTheme="majorBidi" w:eastAsia="MS Mincho" w:hAnsiTheme="majorBidi" w:cstheme="majorBidi"/>
                <w:spacing w:val="-2"/>
                <w:sz w:val="28"/>
                <w:cs/>
              </w:rPr>
              <w:t>เงินสดจ่าย</w:t>
            </w:r>
            <w:r w:rsidRPr="00A367AF">
              <w:rPr>
                <w:rFonts w:asciiTheme="majorBidi" w:eastAsia="MS Mincho" w:hAnsiTheme="majorBidi" w:cstheme="majorBidi"/>
                <w:spacing w:val="-4"/>
                <w:sz w:val="28"/>
                <w:cs/>
              </w:rPr>
              <w:t>ระหว่างงวด</w:t>
            </w:r>
          </w:p>
        </w:tc>
        <w:tc>
          <w:tcPr>
            <w:tcW w:w="1170" w:type="dxa"/>
            <w:vAlign w:val="bottom"/>
          </w:tcPr>
          <w:p w14:paraId="5A907D11" w14:textId="2BEDDBEF" w:rsidR="00B70A36" w:rsidRPr="007F1A8C" w:rsidRDefault="00772CF2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2E473C">
              <w:rPr>
                <w:rFonts w:asciiTheme="majorBidi" w:hAnsiTheme="majorBidi" w:cstheme="majorBidi"/>
                <w:sz w:val="28"/>
              </w:rPr>
              <w:t>6,18</w:t>
            </w:r>
            <w:r>
              <w:rPr>
                <w:rFonts w:asciiTheme="majorBidi" w:hAnsiTheme="majorBidi" w:cstheme="majorBidi"/>
                <w:sz w:val="28"/>
              </w:rPr>
              <w:t>6)</w:t>
            </w:r>
          </w:p>
        </w:tc>
        <w:tc>
          <w:tcPr>
            <w:tcW w:w="90" w:type="dxa"/>
            <w:vAlign w:val="bottom"/>
          </w:tcPr>
          <w:p w14:paraId="741ACFC3" w14:textId="77777777" w:rsidR="00B70A36" w:rsidRPr="007F1A8C" w:rsidRDefault="00B70A36" w:rsidP="00B70A36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3A15CD5" w14:textId="473EDD39" w:rsidR="00B70A36" w:rsidRPr="007F1A8C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(12,503)</w:t>
            </w:r>
          </w:p>
        </w:tc>
        <w:tc>
          <w:tcPr>
            <w:tcW w:w="90" w:type="dxa"/>
          </w:tcPr>
          <w:p w14:paraId="20732DEC" w14:textId="77777777" w:rsidR="00B70A36" w:rsidRPr="007F1A8C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DB588B4" w14:textId="356C6E39" w:rsidR="00B70A36" w:rsidRPr="007F1A8C" w:rsidRDefault="008171F3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(419)</w:t>
            </w:r>
          </w:p>
        </w:tc>
        <w:tc>
          <w:tcPr>
            <w:tcW w:w="90" w:type="dxa"/>
          </w:tcPr>
          <w:p w14:paraId="384A56A7" w14:textId="77777777" w:rsidR="00B70A36" w:rsidRPr="007F1A8C" w:rsidRDefault="00B70A36" w:rsidP="00B70A36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6EB28DA" w14:textId="7B0A9739" w:rsidR="00B70A36" w:rsidRPr="007F1A8C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(1,618)</w:t>
            </w:r>
          </w:p>
        </w:tc>
      </w:tr>
      <w:tr w:rsidR="00B70A36" w:rsidRPr="007F1A8C" w14:paraId="5B4A9F22" w14:textId="77777777" w:rsidTr="00613A3D">
        <w:trPr>
          <w:cantSplit/>
        </w:trPr>
        <w:tc>
          <w:tcPr>
            <w:tcW w:w="4140" w:type="dxa"/>
          </w:tcPr>
          <w:p w14:paraId="321DA7DF" w14:textId="153DB274" w:rsidR="00B70A36" w:rsidRPr="009A1DFF" w:rsidRDefault="00B70A36" w:rsidP="00B70A36">
            <w:pPr>
              <w:tabs>
                <w:tab w:val="left" w:pos="535"/>
              </w:tabs>
              <w:jc w:val="thaiDistribute"/>
              <w:rPr>
                <w:rFonts w:asciiTheme="majorBidi" w:eastAsia="MS Mincho" w:hAnsiTheme="majorBidi" w:cstheme="majorBidi" w:hint="cs"/>
                <w:spacing w:val="-2"/>
                <w:sz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 xml:space="preserve">    </w:t>
            </w:r>
            <w:r w:rsidR="009A1DFF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Pr="009A1DFF">
              <w:rPr>
                <w:rFonts w:asciiTheme="majorBidi" w:eastAsia="MS Mincho" w:hAnsiTheme="majorBidi" w:cstheme="majorBidi" w:hint="cs"/>
                <w:spacing w:val="-2"/>
                <w:sz w:val="28"/>
                <w:cs/>
              </w:rPr>
              <w:t>ลดลงระหว่าง</w:t>
            </w:r>
            <w:r w:rsidR="00400C7A" w:rsidRPr="009A1DFF">
              <w:rPr>
                <w:rFonts w:asciiTheme="majorBidi" w:eastAsia="MS Mincho" w:hAnsiTheme="majorBidi" w:cstheme="majorBidi" w:hint="cs"/>
                <w:spacing w:val="-2"/>
                <w:sz w:val="28"/>
                <w:cs/>
              </w:rPr>
              <w:t>งวด</w:t>
            </w:r>
            <w:r w:rsidR="00CA42F5" w:rsidRPr="009A1DFF">
              <w:rPr>
                <w:rFonts w:asciiTheme="majorBidi" w:eastAsia="MS Mincho" w:hAnsiTheme="majorBidi" w:cstheme="majorBidi" w:hint="cs"/>
                <w:spacing w:val="-2"/>
                <w:sz w:val="28"/>
                <w:cs/>
              </w:rPr>
              <w:t>จากการ</w:t>
            </w:r>
            <w:r w:rsidR="00AC49EB" w:rsidRPr="009A1DFF">
              <w:rPr>
                <w:rFonts w:asciiTheme="majorBidi" w:eastAsia="MS Mincho" w:hAnsiTheme="majorBidi" w:cstheme="majorBidi" w:hint="cs"/>
                <w:spacing w:val="-2"/>
                <w:sz w:val="28"/>
                <w:cs/>
              </w:rPr>
              <w:t>เปลี่ยนแปลงสัญญา</w:t>
            </w:r>
            <w:r w:rsidR="00C317D0" w:rsidRPr="009A1DFF">
              <w:rPr>
                <w:rFonts w:asciiTheme="majorBidi" w:eastAsia="MS Mincho" w:hAnsiTheme="majorBidi" w:cstheme="majorBidi" w:hint="cs"/>
                <w:spacing w:val="-2"/>
                <w:sz w:val="28"/>
                <w:cs/>
              </w:rPr>
              <w:t>เช่า</w:t>
            </w:r>
          </w:p>
        </w:tc>
        <w:tc>
          <w:tcPr>
            <w:tcW w:w="1170" w:type="dxa"/>
            <w:vAlign w:val="bottom"/>
          </w:tcPr>
          <w:p w14:paraId="36BDF6E5" w14:textId="7A1FECDD" w:rsidR="00B70A36" w:rsidRPr="007F1A8C" w:rsidRDefault="002E473C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(14,680)</w:t>
            </w:r>
          </w:p>
        </w:tc>
        <w:tc>
          <w:tcPr>
            <w:tcW w:w="90" w:type="dxa"/>
            <w:vAlign w:val="bottom"/>
          </w:tcPr>
          <w:p w14:paraId="30B583B6" w14:textId="77777777" w:rsidR="00B70A36" w:rsidRPr="007F1A8C" w:rsidRDefault="00B70A36" w:rsidP="00B70A36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E8AB2C3" w14:textId="51B9B51D" w:rsidR="00B70A36" w:rsidRPr="004517A7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(28,926)</w:t>
            </w:r>
          </w:p>
        </w:tc>
        <w:tc>
          <w:tcPr>
            <w:tcW w:w="90" w:type="dxa"/>
          </w:tcPr>
          <w:p w14:paraId="69F8ADEA" w14:textId="77777777" w:rsidR="00B70A36" w:rsidRPr="007F1A8C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434EA5D" w14:textId="1BCD5F6B" w:rsidR="00B70A36" w:rsidRPr="007F1A8C" w:rsidRDefault="008171F3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7D0FAB07" w14:textId="77777777" w:rsidR="00B70A36" w:rsidRPr="007F1A8C" w:rsidRDefault="00B70A36" w:rsidP="00B70A36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D21230D" w14:textId="605859B2" w:rsidR="00B70A36" w:rsidRPr="007F1A8C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B70A36" w:rsidRPr="007F1A8C" w14:paraId="664C71E9" w14:textId="77777777" w:rsidTr="00722239">
        <w:trPr>
          <w:cantSplit/>
        </w:trPr>
        <w:tc>
          <w:tcPr>
            <w:tcW w:w="4140" w:type="dxa"/>
          </w:tcPr>
          <w:p w14:paraId="28E88FDB" w14:textId="77777777" w:rsidR="00B70A36" w:rsidRPr="007F1A8C" w:rsidRDefault="00B70A36" w:rsidP="00B70A36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หนี้สินระยะยาวภายใต้สัญญาเช่าทางการเงินยกไป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3A01E" w14:textId="77777777" w:rsidR="00B70A36" w:rsidRPr="007F1A8C" w:rsidRDefault="00B70A36" w:rsidP="00B70A36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43829DC1" w14:textId="77777777" w:rsidR="00B70A36" w:rsidRPr="007F1A8C" w:rsidRDefault="00B70A36" w:rsidP="00B70A36">
            <w:pPr>
              <w:tabs>
                <w:tab w:val="decimal" w:pos="798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ABC86" w14:textId="65E2A3D0" w:rsidR="00B70A36" w:rsidRPr="007F1A8C" w:rsidRDefault="00B70A36" w:rsidP="00B70A36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4F1821" w14:textId="77777777" w:rsidR="00B70A36" w:rsidRPr="007F1A8C" w:rsidRDefault="00B70A36" w:rsidP="00B70A36">
            <w:pPr>
              <w:tabs>
                <w:tab w:val="decimal" w:pos="841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D6D59" w14:textId="77777777" w:rsidR="00B70A36" w:rsidRPr="007F1A8C" w:rsidRDefault="00B70A36" w:rsidP="00B70A36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38D47C" w14:textId="77777777" w:rsidR="00B70A36" w:rsidRPr="007F1A8C" w:rsidRDefault="00B70A36" w:rsidP="00B70A36">
            <w:pPr>
              <w:tabs>
                <w:tab w:val="decimal" w:pos="1060"/>
              </w:tabs>
              <w:ind w:left="-90"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C7B20" w14:textId="6A4B9AC9" w:rsidR="00B70A36" w:rsidRPr="007F1A8C" w:rsidRDefault="00B70A36" w:rsidP="00B70A36">
            <w:pPr>
              <w:tabs>
                <w:tab w:val="decimal" w:pos="901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70A36" w:rsidRPr="007F1A8C" w14:paraId="323B5F6E" w14:textId="77777777" w:rsidTr="00722239">
        <w:trPr>
          <w:cantSplit/>
        </w:trPr>
        <w:tc>
          <w:tcPr>
            <w:tcW w:w="4140" w:type="dxa"/>
          </w:tcPr>
          <w:p w14:paraId="24004857" w14:textId="3D95CF17" w:rsidR="00B70A36" w:rsidRPr="009A1DFF" w:rsidRDefault="00B70A36" w:rsidP="009A1DFF">
            <w:pPr>
              <w:ind w:left="625" w:right="63"/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</w:pPr>
            <w:r w:rsidRPr="009A1DFF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(รวมส่วนของหนี้สินระยะยาวที่ถึงกำหนดชำ</w:t>
            </w:r>
            <w:r w:rsidRPr="009A1DFF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ระ</w:t>
            </w:r>
            <w:r w:rsidRPr="009A1DFF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ภายในหนึ่งปี)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E3F99D" w14:textId="7FBEFDC3" w:rsidR="00B70A36" w:rsidRPr="00440DFB" w:rsidRDefault="00772CF2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164,106</w:t>
            </w:r>
          </w:p>
        </w:tc>
        <w:tc>
          <w:tcPr>
            <w:tcW w:w="90" w:type="dxa"/>
            <w:vAlign w:val="bottom"/>
          </w:tcPr>
          <w:p w14:paraId="79EBC4DD" w14:textId="77777777" w:rsidR="00B70A36" w:rsidRPr="00440DFB" w:rsidRDefault="00B70A36" w:rsidP="00B70A36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EC4167" w14:textId="42B34A43" w:rsidR="00B70A36" w:rsidRPr="00440DFB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184,972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95F4A4" w14:textId="77777777" w:rsidR="00B70A36" w:rsidRPr="00440DFB" w:rsidRDefault="00B70A36" w:rsidP="00B70A36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D72AD1" w14:textId="3EF61E2F" w:rsidR="00B70A36" w:rsidRPr="00440DFB" w:rsidRDefault="00172CEA" w:rsidP="00B70A36">
            <w:pPr>
              <w:tabs>
                <w:tab w:val="decimal" w:pos="887"/>
                <w:tab w:val="decimal" w:pos="1165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3,120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927BB4" w14:textId="77777777" w:rsidR="00B70A36" w:rsidRPr="00440DFB" w:rsidRDefault="00B70A36" w:rsidP="00B70A36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A071D1" w14:textId="1D7B29A4" w:rsidR="00B70A36" w:rsidRPr="00440DFB" w:rsidRDefault="00B70A36" w:rsidP="00B70A3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3,539</w:t>
            </w:r>
          </w:p>
        </w:tc>
      </w:tr>
    </w:tbl>
    <w:p w14:paraId="5CBF6316" w14:textId="77777777" w:rsidR="009C33C3" w:rsidRPr="007F1A8C" w:rsidRDefault="009C33C3" w:rsidP="00507478">
      <w:pPr>
        <w:tabs>
          <w:tab w:val="left" w:pos="360"/>
        </w:tabs>
        <w:ind w:left="-8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53AACC8C" w14:textId="62F86B83" w:rsidR="002403B3" w:rsidRPr="007F1A8C" w:rsidRDefault="007D7054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.4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การเปลี่ยนแปลงในหนี้สินที่เกิดจากกิจกรรมจัดหาเงินสำหรับ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งวด</w:t>
      </w:r>
      <w:r w:rsidR="000E7F55">
        <w:rPr>
          <w:rFonts w:asciiTheme="majorBidi" w:hAnsiTheme="majorBidi" w:cstheme="majorBidi" w:hint="cs"/>
          <w:sz w:val="28"/>
          <w:cs/>
          <w:lang w:val="en-GB"/>
        </w:rPr>
        <w:t>สาม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="006D1DFD" w:rsidRPr="007F1A8C">
        <w:rPr>
          <w:rFonts w:asciiTheme="majorBidi" w:hAnsiTheme="majorBidi" w:cstheme="majorBidi"/>
          <w:sz w:val="28"/>
          <w:lang w:val="en-GB"/>
        </w:rPr>
        <w:t xml:space="preserve"> </w:t>
      </w:r>
      <w:r w:rsidR="00762259">
        <w:rPr>
          <w:rFonts w:asciiTheme="majorBidi" w:hAnsiTheme="majorBidi" w:cstheme="majorBidi"/>
          <w:sz w:val="28"/>
        </w:rPr>
        <w:t xml:space="preserve">31 </w:t>
      </w:r>
      <w:r w:rsidR="00762259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B70A36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30"/>
        <w:gridCol w:w="1130"/>
        <w:gridCol w:w="180"/>
        <w:gridCol w:w="1170"/>
        <w:gridCol w:w="180"/>
        <w:gridCol w:w="1260"/>
      </w:tblGrid>
      <w:tr w:rsidR="004353E2" w:rsidRPr="007F1A8C" w14:paraId="6AEB9EE9" w14:textId="77777777" w:rsidTr="00934DD0">
        <w:trPr>
          <w:trHeight w:val="80"/>
        </w:trPr>
        <w:tc>
          <w:tcPr>
            <w:tcW w:w="3690" w:type="dxa"/>
          </w:tcPr>
          <w:p w14:paraId="0E621658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A7FFDD5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80" w:type="dxa"/>
          </w:tcPr>
          <w:p w14:paraId="77CD63D4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0" w:type="dxa"/>
          </w:tcPr>
          <w:p w14:paraId="0641E2E6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10" w:type="dxa"/>
            <w:gridSpan w:val="2"/>
          </w:tcPr>
          <w:p w14:paraId="2F38B099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3FFE471" w14:textId="699C60C1" w:rsidR="004353E2" w:rsidRPr="007F1A8C" w:rsidRDefault="004353E2" w:rsidP="00001A39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4353E2" w:rsidRPr="007F1A8C" w14:paraId="5854C179" w14:textId="77777777" w:rsidTr="00934DD0">
        <w:trPr>
          <w:trHeight w:val="80"/>
        </w:trPr>
        <w:tc>
          <w:tcPr>
            <w:tcW w:w="3690" w:type="dxa"/>
          </w:tcPr>
          <w:p w14:paraId="6C3C4501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8"/>
            <w:tcBorders>
              <w:bottom w:val="single" w:sz="4" w:space="0" w:color="auto"/>
            </w:tcBorders>
          </w:tcPr>
          <w:p w14:paraId="5F303B03" w14:textId="2CDB97F4" w:rsidR="004353E2" w:rsidRPr="007F1A8C" w:rsidRDefault="004353E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A2FD2" w:rsidRPr="00003722" w14:paraId="3EA4B1E2" w14:textId="77777777" w:rsidTr="00934DD0">
        <w:trPr>
          <w:trHeight w:val="80"/>
        </w:trPr>
        <w:tc>
          <w:tcPr>
            <w:tcW w:w="3690" w:type="dxa"/>
          </w:tcPr>
          <w:p w14:paraId="39C2C0C1" w14:textId="77777777" w:rsidR="00DA2FD2" w:rsidRPr="007F1A8C" w:rsidRDefault="00DA2FD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6972C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05F84D6" w14:textId="77777777" w:rsidR="006D15C1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635F998" w14:textId="20BC5218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64156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EEA0AB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A3E794" w14:textId="77777777" w:rsidR="00CD2E94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79F7DB00" w14:textId="77777777" w:rsidR="00CD2E94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6E954C38" w14:textId="34997EB8" w:rsidR="00DA2FD2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19803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99E040" w14:textId="65213ADD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D60B92C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0E0FFE" w14:textId="1FE2E7BE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2D56C7F" w14:textId="77777777" w:rsidR="00EF063E" w:rsidRPr="00912A05" w:rsidRDefault="00EF063E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12A0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12A05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  <w:r w:rsidRPr="00912A05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142E700" w14:textId="46666FA2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64156F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44495" w:rsidRPr="00003722" w14:paraId="0234C680" w14:textId="77777777" w:rsidTr="00886817">
        <w:trPr>
          <w:trHeight w:val="80"/>
        </w:trPr>
        <w:tc>
          <w:tcPr>
            <w:tcW w:w="3690" w:type="dxa"/>
          </w:tcPr>
          <w:p w14:paraId="4F48FE7F" w14:textId="6C45F91D" w:rsidR="00D44495" w:rsidRPr="007F1A8C" w:rsidRDefault="00D44495" w:rsidP="00D44495">
            <w:pPr>
              <w:ind w:left="350" w:right="65" w:hanging="260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D93153">
              <w:rPr>
                <w:rFonts w:asciiTheme="majorBidi" w:hAnsiTheme="majorBidi" w:cstheme="majorBidi"/>
                <w:sz w:val="28"/>
              </w:rPr>
              <w:t>19</w:t>
            </w:r>
            <w:r w:rsidRPr="007F1A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E582E58" w14:textId="51FD1C43" w:rsidR="00D44495" w:rsidRPr="00E40DC0" w:rsidRDefault="00D44495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150,182</w:t>
            </w:r>
          </w:p>
        </w:tc>
        <w:tc>
          <w:tcPr>
            <w:tcW w:w="180" w:type="dxa"/>
            <w:vAlign w:val="bottom"/>
          </w:tcPr>
          <w:p w14:paraId="2F8B8249" w14:textId="77777777" w:rsidR="00D44495" w:rsidRPr="007F1A8C" w:rsidRDefault="00D44495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7F6C880" w14:textId="64587265" w:rsidR="00D44495" w:rsidRPr="007F1A8C" w:rsidRDefault="00772CF2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(4,715)</w:t>
            </w:r>
          </w:p>
        </w:tc>
        <w:tc>
          <w:tcPr>
            <w:tcW w:w="180" w:type="dxa"/>
            <w:vAlign w:val="bottom"/>
          </w:tcPr>
          <w:p w14:paraId="3AAE80D1" w14:textId="77777777" w:rsidR="00D44495" w:rsidRPr="007F1A8C" w:rsidRDefault="00D44495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176AADF" w14:textId="234C31A9" w:rsidR="00D44495" w:rsidRPr="007F1A8C" w:rsidRDefault="00772CF2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879B115" w14:textId="77777777" w:rsidR="00D44495" w:rsidRPr="007F1A8C" w:rsidRDefault="00D44495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E0A0A2B" w14:textId="2C303ECA" w:rsidR="00D44495" w:rsidRPr="007F1A8C" w:rsidRDefault="00772CF2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145,467</w:t>
            </w:r>
          </w:p>
        </w:tc>
      </w:tr>
      <w:tr w:rsidR="00D44495" w:rsidRPr="00003722" w14:paraId="799A185A" w14:textId="77777777" w:rsidTr="00886817">
        <w:trPr>
          <w:trHeight w:val="80"/>
        </w:trPr>
        <w:tc>
          <w:tcPr>
            <w:tcW w:w="3690" w:type="dxa"/>
          </w:tcPr>
          <w:p w14:paraId="3DAFDCCA" w14:textId="716C1588" w:rsidR="00D44495" w:rsidRPr="007F1A8C" w:rsidRDefault="00D44495" w:rsidP="00D4449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7F1A8C">
              <w:rPr>
                <w:rFonts w:asciiTheme="majorBidi" w:hAnsiTheme="majorBidi" w:cstheme="majorBidi"/>
                <w:sz w:val="28"/>
              </w:rPr>
              <w:t>(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7F1A8C">
              <w:rPr>
                <w:rFonts w:asciiTheme="majorBidi" w:hAnsiTheme="majorBidi" w:cstheme="majorBidi"/>
                <w:sz w:val="28"/>
              </w:rPr>
              <w:t>2</w:t>
            </w:r>
            <w:r w:rsidR="00D93153">
              <w:rPr>
                <w:rFonts w:asciiTheme="majorBidi" w:hAnsiTheme="majorBidi" w:cstheme="majorBidi"/>
                <w:sz w:val="28"/>
              </w:rPr>
              <w:t>2</w:t>
            </w:r>
            <w:r w:rsidRPr="007F1A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</w:tcPr>
          <w:p w14:paraId="1EB60562" w14:textId="763220F6" w:rsidR="00D44495" w:rsidRPr="00E40DC0" w:rsidRDefault="00D44495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276,007</w:t>
            </w:r>
          </w:p>
        </w:tc>
        <w:tc>
          <w:tcPr>
            <w:tcW w:w="180" w:type="dxa"/>
          </w:tcPr>
          <w:p w14:paraId="4BF63DD4" w14:textId="77777777" w:rsidR="00D44495" w:rsidRPr="007F1A8C" w:rsidRDefault="00D44495" w:rsidP="00D44495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47F93C78" w14:textId="2ADCECC0" w:rsidR="00D44495" w:rsidRPr="007F1A8C" w:rsidRDefault="00772CF2" w:rsidP="00D44495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(273,787)</w:t>
            </w:r>
          </w:p>
        </w:tc>
        <w:tc>
          <w:tcPr>
            <w:tcW w:w="180" w:type="dxa"/>
          </w:tcPr>
          <w:p w14:paraId="6DD5A9FF" w14:textId="77777777" w:rsidR="00D44495" w:rsidRPr="007F1A8C" w:rsidRDefault="00D44495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F91A674" w14:textId="3D19D61E" w:rsidR="00D44495" w:rsidRPr="007F1A8C" w:rsidRDefault="00772CF2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BF937AE" w14:textId="77777777" w:rsidR="00D44495" w:rsidRPr="007F1A8C" w:rsidRDefault="00D44495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C99F6B3" w14:textId="0A4D191E" w:rsidR="00D44495" w:rsidRPr="007F1A8C" w:rsidRDefault="00772CF2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2,220</w:t>
            </w:r>
          </w:p>
        </w:tc>
      </w:tr>
      <w:tr w:rsidR="00D44495" w:rsidRPr="00003722" w14:paraId="58DDF510" w14:textId="77777777" w:rsidTr="00613A3D">
        <w:trPr>
          <w:trHeight w:val="80"/>
        </w:trPr>
        <w:tc>
          <w:tcPr>
            <w:tcW w:w="3690" w:type="dxa"/>
          </w:tcPr>
          <w:p w14:paraId="3B9E75B3" w14:textId="198DAE4F" w:rsidR="00D44495" w:rsidRPr="007F1A8C" w:rsidRDefault="00D44495" w:rsidP="00D4449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</w:tcPr>
          <w:p w14:paraId="491630B7" w14:textId="7C276969" w:rsidR="00D44495" w:rsidRPr="00E40DC0" w:rsidRDefault="00D44495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184,972</w:t>
            </w:r>
          </w:p>
        </w:tc>
        <w:tc>
          <w:tcPr>
            <w:tcW w:w="180" w:type="dxa"/>
          </w:tcPr>
          <w:p w14:paraId="7357AA67" w14:textId="77777777" w:rsidR="00D44495" w:rsidRPr="007F1A8C" w:rsidRDefault="00D44495" w:rsidP="00D44495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05312E07" w14:textId="70357AFD" w:rsidR="00D44495" w:rsidRPr="007F1A8C" w:rsidRDefault="00772CF2" w:rsidP="00D44495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52171A">
              <w:rPr>
                <w:rFonts w:asciiTheme="majorBidi" w:hAnsiTheme="majorBidi" w:cstheme="majorBidi"/>
                <w:sz w:val="28"/>
              </w:rPr>
              <w:t>6,186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</w:tcPr>
          <w:p w14:paraId="4ABF78B7" w14:textId="77777777" w:rsidR="00D44495" w:rsidRPr="007F1A8C" w:rsidRDefault="00D44495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E86EAD5" w14:textId="6C4B560A" w:rsidR="00D44495" w:rsidRPr="007F1A8C" w:rsidRDefault="0052171A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(14,680)</w:t>
            </w:r>
          </w:p>
        </w:tc>
        <w:tc>
          <w:tcPr>
            <w:tcW w:w="180" w:type="dxa"/>
          </w:tcPr>
          <w:p w14:paraId="08EBCBDE" w14:textId="77777777" w:rsidR="00D44495" w:rsidRPr="007F1A8C" w:rsidRDefault="00D44495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8F8B8FF" w14:textId="26FF4A84" w:rsidR="00D44495" w:rsidRPr="007F1A8C" w:rsidRDefault="00772CF2" w:rsidP="00D4449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164,106</w:t>
            </w:r>
          </w:p>
        </w:tc>
      </w:tr>
      <w:tr w:rsidR="00D44495" w:rsidRPr="00003722" w14:paraId="04F5BD97" w14:textId="77777777" w:rsidTr="00886817">
        <w:trPr>
          <w:trHeight w:val="80"/>
        </w:trPr>
        <w:tc>
          <w:tcPr>
            <w:tcW w:w="3690" w:type="dxa"/>
          </w:tcPr>
          <w:p w14:paraId="25327642" w14:textId="030E9F6F" w:rsidR="00D44495" w:rsidRPr="007F1A8C" w:rsidRDefault="00D44495" w:rsidP="00D4449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1BEF8EEE" w14:textId="4AD5B1B1" w:rsidR="00D44495" w:rsidRPr="00E40DC0" w:rsidRDefault="00D44495" w:rsidP="00D44495">
            <w:pPr>
              <w:tabs>
                <w:tab w:val="decimal" w:pos="989"/>
              </w:tabs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A16F3B7" w14:textId="77777777" w:rsidR="00D44495" w:rsidRPr="007F1A8C" w:rsidRDefault="00D44495" w:rsidP="00D44495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</w:tcPr>
          <w:p w14:paraId="504B08D7" w14:textId="52D680C5" w:rsidR="00D44495" w:rsidRPr="007F1A8C" w:rsidRDefault="00D44495" w:rsidP="00D44495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493C883F" w14:textId="77777777" w:rsidR="00D44495" w:rsidRPr="007F1A8C" w:rsidRDefault="00D44495" w:rsidP="00D44495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99F0BC6" w14:textId="0E25550D" w:rsidR="00D44495" w:rsidRPr="007F1A8C" w:rsidRDefault="00D44495" w:rsidP="00D44495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1A4980E" w14:textId="77777777" w:rsidR="00D44495" w:rsidRPr="007F1A8C" w:rsidRDefault="00D44495" w:rsidP="00D44495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D32E7DC" w14:textId="2F292FB1" w:rsidR="00D44495" w:rsidRPr="007F1A8C" w:rsidRDefault="00D44495" w:rsidP="00D44495">
            <w:pPr>
              <w:tabs>
                <w:tab w:val="decimal" w:pos="840"/>
              </w:tabs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4B86094" w14:textId="77777777" w:rsidR="00F474F6" w:rsidRDefault="00F474F6">
      <w:pPr>
        <w:rPr>
          <w:rFonts w:asciiTheme="majorBidi" w:hAnsiTheme="majorBidi" w:cstheme="majorBidi"/>
          <w:sz w:val="28"/>
          <w:highlight w:val="cyan"/>
        </w:rPr>
      </w:pPr>
    </w:p>
    <w:p w14:paraId="732BD702" w14:textId="1CAE523A" w:rsidR="0041148D" w:rsidRPr="00934DD0" w:rsidRDefault="0041148D">
      <w:pPr>
        <w:rPr>
          <w:rFonts w:asciiTheme="majorBidi" w:hAnsiTheme="majorBidi" w:cstheme="majorBidi"/>
          <w:sz w:val="28"/>
        </w:rPr>
      </w:pPr>
    </w:p>
    <w:p w14:paraId="6695416D" w14:textId="5FCFA5DD" w:rsidR="00934DD0" w:rsidRPr="00934DD0" w:rsidRDefault="00934DD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  <w:r w:rsidRPr="00934DD0">
        <w:rPr>
          <w:rFonts w:asciiTheme="majorBidi" w:hAnsiTheme="majorBidi" w:cstheme="majorBidi"/>
          <w:sz w:val="28"/>
        </w:rPr>
        <w:br w:type="page"/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20"/>
        <w:gridCol w:w="160"/>
        <w:gridCol w:w="547"/>
        <w:gridCol w:w="713"/>
        <w:gridCol w:w="180"/>
        <w:gridCol w:w="582"/>
        <w:gridCol w:w="588"/>
        <w:gridCol w:w="180"/>
        <w:gridCol w:w="1260"/>
      </w:tblGrid>
      <w:tr w:rsidR="007904D9" w:rsidRPr="00003722" w14:paraId="3E2F6B9A" w14:textId="77777777" w:rsidTr="00934DD0">
        <w:trPr>
          <w:trHeight w:val="80"/>
        </w:trPr>
        <w:tc>
          <w:tcPr>
            <w:tcW w:w="3690" w:type="dxa"/>
          </w:tcPr>
          <w:p w14:paraId="655C28F1" w14:textId="293DF906" w:rsidR="007904D9" w:rsidRPr="007F1A8C" w:rsidRDefault="00E0218D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lastRenderedPageBreak/>
              <w:tab/>
            </w:r>
          </w:p>
        </w:tc>
        <w:tc>
          <w:tcPr>
            <w:tcW w:w="1260" w:type="dxa"/>
          </w:tcPr>
          <w:p w14:paraId="1B9B8696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0" w:type="dxa"/>
          </w:tcPr>
          <w:p w14:paraId="3886E496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707" w:type="dxa"/>
            <w:gridSpan w:val="2"/>
          </w:tcPr>
          <w:p w14:paraId="29FC1BE5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475" w:type="dxa"/>
            <w:gridSpan w:val="3"/>
          </w:tcPr>
          <w:p w14:paraId="47C6EC05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028" w:type="dxa"/>
            <w:gridSpan w:val="3"/>
            <w:vAlign w:val="center"/>
          </w:tcPr>
          <w:p w14:paraId="35594EC3" w14:textId="77777777" w:rsidR="007904D9" w:rsidRPr="007F1A8C" w:rsidRDefault="007904D9" w:rsidP="00001A39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7904D9" w:rsidRPr="00003722" w14:paraId="06EC6EE9" w14:textId="77777777" w:rsidTr="00934DD0">
        <w:trPr>
          <w:trHeight w:val="80"/>
        </w:trPr>
        <w:tc>
          <w:tcPr>
            <w:tcW w:w="3690" w:type="dxa"/>
          </w:tcPr>
          <w:p w14:paraId="3C3FC7D7" w14:textId="77777777" w:rsidR="007904D9" w:rsidRPr="007F1A8C" w:rsidRDefault="007904D9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10"/>
            <w:tcBorders>
              <w:bottom w:val="single" w:sz="4" w:space="0" w:color="auto"/>
            </w:tcBorders>
          </w:tcPr>
          <w:p w14:paraId="75E25539" w14:textId="0B529625" w:rsidR="007904D9" w:rsidRPr="007F1A8C" w:rsidRDefault="007904D9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71794" w:rsidRPr="00003722" w14:paraId="67CE0698" w14:textId="77777777" w:rsidTr="00934DD0">
        <w:trPr>
          <w:trHeight w:val="80"/>
        </w:trPr>
        <w:tc>
          <w:tcPr>
            <w:tcW w:w="3690" w:type="dxa"/>
          </w:tcPr>
          <w:p w14:paraId="37F97DB8" w14:textId="77777777" w:rsidR="00F71794" w:rsidRPr="007F1A8C" w:rsidRDefault="00F71794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958C485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390DE52" w14:textId="77777777" w:rsidR="00842C89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D7829DC" w14:textId="072771C5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64156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</w:tcPr>
          <w:p w14:paraId="65EACD63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11A67C" w14:textId="77777777" w:rsidR="00934DD0" w:rsidRPr="007F1A8C" w:rsidRDefault="00934DD0" w:rsidP="00934DD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212CBD7D" w14:textId="77777777" w:rsidR="00934DD0" w:rsidRPr="007F1A8C" w:rsidRDefault="00934DD0" w:rsidP="00934D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6599EDF5" w14:textId="4C6E211A" w:rsidR="00F71794" w:rsidRPr="007F1A8C" w:rsidRDefault="00934DD0" w:rsidP="00934DD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D4AC2B8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CEA35" w14:textId="1ECDB8BA" w:rsidR="00F71794" w:rsidRPr="007F1A8C" w:rsidRDefault="00934DD0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51B32B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DA496EA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1EB9F85" w14:textId="77777777" w:rsidR="00DC63E6" w:rsidRPr="00DC63E6" w:rsidRDefault="00EF063E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63E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C63E6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  <w:r w:rsidRPr="00DC63E6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6E3E519E" w14:textId="2F4E1796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64156F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D431A" w:rsidRPr="00003722" w14:paraId="3CE55460" w14:textId="77777777" w:rsidTr="00F71794">
        <w:trPr>
          <w:trHeight w:val="80"/>
        </w:trPr>
        <w:tc>
          <w:tcPr>
            <w:tcW w:w="3690" w:type="dxa"/>
          </w:tcPr>
          <w:p w14:paraId="65DFDA25" w14:textId="0A74A31B" w:rsidR="00DD431A" w:rsidRPr="007F1A8C" w:rsidRDefault="00DD431A" w:rsidP="00DD431A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เงินเบิกเกินบัญชีธนาคารและเงินกู้ยืมระยะสั้นจากสถาบันการเงิน </w:t>
            </w:r>
            <w:r w:rsidRPr="007F1A8C">
              <w:rPr>
                <w:rFonts w:asciiTheme="majorBidi" w:hAnsiTheme="majorBidi" w:cstheme="majorBidi"/>
                <w:sz w:val="28"/>
              </w:rPr>
              <w:t>(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D93153">
              <w:rPr>
                <w:rFonts w:asciiTheme="majorBidi" w:hAnsiTheme="majorBidi" w:cstheme="majorBidi"/>
                <w:sz w:val="28"/>
              </w:rPr>
              <w:t>19</w:t>
            </w:r>
            <w:r w:rsidRPr="007F1A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7C0B0FB" w14:textId="65372572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75,182</w:t>
            </w:r>
          </w:p>
        </w:tc>
        <w:tc>
          <w:tcPr>
            <w:tcW w:w="180" w:type="dxa"/>
            <w:gridSpan w:val="2"/>
            <w:vAlign w:val="bottom"/>
          </w:tcPr>
          <w:p w14:paraId="16526A79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CB5CE6" w14:textId="2BA89BFB" w:rsidR="00DD431A" w:rsidRPr="007F1A8C" w:rsidRDefault="00666216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(4,715)</w:t>
            </w:r>
          </w:p>
        </w:tc>
        <w:tc>
          <w:tcPr>
            <w:tcW w:w="180" w:type="dxa"/>
            <w:vAlign w:val="bottom"/>
          </w:tcPr>
          <w:p w14:paraId="7EB7E58D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FEE581E" w14:textId="7CAB97C2" w:rsidR="00DD431A" w:rsidRPr="007F1A8C" w:rsidRDefault="00666216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5B76785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A821ED4" w14:textId="3D7E68EC" w:rsidR="00DD431A" w:rsidRPr="007F1A8C" w:rsidRDefault="00666216" w:rsidP="00DD431A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</w:t>
            </w:r>
            <w:r w:rsidR="008563CE">
              <w:rPr>
                <w:rFonts w:asciiTheme="majorBidi" w:hAnsiTheme="majorBidi" w:cstheme="majorBidi"/>
                <w:sz w:val="28"/>
              </w:rPr>
              <w:t>,467</w:t>
            </w:r>
          </w:p>
        </w:tc>
      </w:tr>
      <w:tr w:rsidR="00DD431A" w:rsidRPr="00003722" w14:paraId="4FE87514" w14:textId="77777777" w:rsidTr="00F71794">
        <w:trPr>
          <w:trHeight w:val="80"/>
        </w:trPr>
        <w:tc>
          <w:tcPr>
            <w:tcW w:w="3690" w:type="dxa"/>
          </w:tcPr>
          <w:p w14:paraId="44E2CAE7" w14:textId="5A66CC38" w:rsidR="00DD431A" w:rsidRPr="007F1A8C" w:rsidRDefault="00DD431A" w:rsidP="00DD431A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7F1A8C">
              <w:rPr>
                <w:rFonts w:asciiTheme="majorBidi" w:hAnsiTheme="majorBidi" w:cstheme="majorBidi"/>
                <w:sz w:val="28"/>
              </w:rPr>
              <w:t>(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7F1A8C">
              <w:rPr>
                <w:rFonts w:asciiTheme="majorBidi" w:hAnsiTheme="majorBidi" w:cstheme="majorBidi"/>
                <w:sz w:val="28"/>
              </w:rPr>
              <w:t>2</w:t>
            </w:r>
            <w:r w:rsidR="00D93153">
              <w:rPr>
                <w:rFonts w:asciiTheme="majorBidi" w:hAnsiTheme="majorBidi" w:cstheme="majorBidi"/>
                <w:sz w:val="28"/>
              </w:rPr>
              <w:t>2</w:t>
            </w:r>
            <w:r w:rsidRPr="007F1A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</w:tcPr>
          <w:p w14:paraId="4B8EEC90" w14:textId="32F30DEC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302,716</w:t>
            </w:r>
          </w:p>
        </w:tc>
        <w:tc>
          <w:tcPr>
            <w:tcW w:w="180" w:type="dxa"/>
            <w:gridSpan w:val="2"/>
          </w:tcPr>
          <w:p w14:paraId="451638B0" w14:textId="77777777" w:rsidR="00DD431A" w:rsidRPr="007F1A8C" w:rsidRDefault="00DD431A" w:rsidP="00DD431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008992C1" w14:textId="1720743C" w:rsidR="00DD431A" w:rsidRPr="007F1A8C" w:rsidRDefault="00666216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(256,226)</w:t>
            </w:r>
          </w:p>
        </w:tc>
        <w:tc>
          <w:tcPr>
            <w:tcW w:w="180" w:type="dxa"/>
          </w:tcPr>
          <w:p w14:paraId="38CFAF49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12844DB4" w14:textId="5DE9EEF3" w:rsidR="00DD431A" w:rsidRPr="007F1A8C" w:rsidRDefault="00666216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78A5AA95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8C38596" w14:textId="78970FD5" w:rsidR="00DD431A" w:rsidRPr="007F1A8C" w:rsidRDefault="008563CE" w:rsidP="00DD431A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46,490</w:t>
            </w:r>
          </w:p>
        </w:tc>
      </w:tr>
      <w:tr w:rsidR="00DD431A" w:rsidRPr="00003722" w14:paraId="2583144E" w14:textId="77777777" w:rsidTr="00F71794">
        <w:trPr>
          <w:trHeight w:val="80"/>
        </w:trPr>
        <w:tc>
          <w:tcPr>
            <w:tcW w:w="3690" w:type="dxa"/>
          </w:tcPr>
          <w:p w14:paraId="75756624" w14:textId="04F9E338" w:rsidR="00DD431A" w:rsidRPr="007F1A8C" w:rsidRDefault="00DD431A" w:rsidP="00DD431A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</w:tcPr>
          <w:p w14:paraId="33DC5828" w14:textId="3169D4B4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3,539</w:t>
            </w:r>
          </w:p>
        </w:tc>
        <w:tc>
          <w:tcPr>
            <w:tcW w:w="180" w:type="dxa"/>
            <w:gridSpan w:val="2"/>
          </w:tcPr>
          <w:p w14:paraId="272ED1B9" w14:textId="77777777" w:rsidR="00DD431A" w:rsidRPr="007F1A8C" w:rsidRDefault="00DD431A" w:rsidP="00DD431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4A305BDB" w14:textId="35F1147C" w:rsidR="00DD431A" w:rsidRPr="007F1A8C" w:rsidRDefault="00666216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(419)</w:t>
            </w:r>
          </w:p>
        </w:tc>
        <w:tc>
          <w:tcPr>
            <w:tcW w:w="180" w:type="dxa"/>
          </w:tcPr>
          <w:p w14:paraId="3C40BC7F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1A8C291C" w14:textId="7280DBAE" w:rsidR="00DD431A" w:rsidRPr="007F1A8C" w:rsidRDefault="00666216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E11C9E7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B7B5545" w14:textId="6E360F16" w:rsidR="00DD431A" w:rsidRPr="007F1A8C" w:rsidRDefault="008563CE" w:rsidP="00DD431A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3,120</w:t>
            </w:r>
          </w:p>
        </w:tc>
      </w:tr>
      <w:bookmarkEnd w:id="2"/>
    </w:tbl>
    <w:p w14:paraId="36B64A67" w14:textId="0AE2F4EE" w:rsidR="00020B82" w:rsidRPr="00B50030" w:rsidRDefault="00020B82" w:rsidP="006D1DFD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7C5A70F3" w14:textId="560917D6" w:rsidR="00151816" w:rsidRPr="00B118B0" w:rsidRDefault="009E4C64" w:rsidP="00081754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ลูกหนี้การค้าและลูกหนี้หมุนเวียนอื่น</w:t>
      </w:r>
      <w:r w:rsidR="00854744"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6D44540" w14:textId="6DD6ED7F" w:rsidR="00F53166" w:rsidRPr="00B118B0" w:rsidRDefault="009E4C64" w:rsidP="00081754">
      <w:pPr>
        <w:pStyle w:val="ListParagraph"/>
        <w:numPr>
          <w:ilvl w:val="1"/>
          <w:numId w:val="1"/>
        </w:numPr>
        <w:spacing w:before="240" w:line="240" w:lineRule="atLeast"/>
        <w:ind w:left="360" w:hanging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ลูกหนี้การค้าและลูกหนี้หมุนเวียนอื่น ณ วันที่ </w:t>
      </w:r>
      <w:r w:rsidR="00DC63E6">
        <w:rPr>
          <w:rFonts w:asciiTheme="majorBidi" w:hAnsiTheme="majorBidi" w:cstheme="majorBidi"/>
          <w:spacing w:val="-6"/>
          <w:sz w:val="28"/>
        </w:rPr>
        <w:t>31</w:t>
      </w:r>
      <w:r w:rsidR="00EF063E" w:rsidRPr="002F684A">
        <w:rPr>
          <w:rFonts w:ascii="Angsana New" w:hAnsi="Angsana New"/>
          <w:szCs w:val="24"/>
        </w:rPr>
        <w:t xml:space="preserve"> </w:t>
      </w:r>
      <w:r w:rsidR="00EF063E" w:rsidRPr="00DC63E6">
        <w:rPr>
          <w:rFonts w:ascii="Angsana New" w:hAnsi="Angsana New" w:hint="cs"/>
          <w:sz w:val="28"/>
          <w:cs/>
        </w:rPr>
        <w:t>มีนาคม</w:t>
      </w:r>
      <w:r w:rsidR="00EF063E" w:rsidRPr="002F684A">
        <w:rPr>
          <w:rFonts w:ascii="Angsana New" w:hAnsi="Angsana New"/>
          <w:szCs w:val="24"/>
        </w:rPr>
        <w:t xml:space="preserve">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6346F6">
        <w:rPr>
          <w:rFonts w:asciiTheme="majorBidi" w:hAnsiTheme="majorBidi" w:cstheme="majorBidi"/>
          <w:spacing w:val="-6"/>
          <w:sz w:val="28"/>
        </w:rPr>
        <w:t>5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spacing w:val="-6"/>
          <w:sz w:val="28"/>
        </w:rPr>
        <w:t xml:space="preserve">31 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6346F6">
        <w:rPr>
          <w:rFonts w:asciiTheme="majorBidi" w:hAnsiTheme="majorBidi" w:cstheme="majorBidi"/>
          <w:spacing w:val="-6"/>
          <w:sz w:val="28"/>
        </w:rPr>
        <w:t>4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180"/>
        <w:gridCol w:w="1080"/>
        <w:gridCol w:w="90"/>
        <w:gridCol w:w="1170"/>
      </w:tblGrid>
      <w:tr w:rsidR="009C6FF8" w:rsidRPr="00B118B0" w14:paraId="0643FA6E" w14:textId="77777777" w:rsidTr="00547D61">
        <w:trPr>
          <w:tblHeader/>
        </w:trPr>
        <w:tc>
          <w:tcPr>
            <w:tcW w:w="9090" w:type="dxa"/>
            <w:gridSpan w:val="8"/>
          </w:tcPr>
          <w:p w14:paraId="5C8570C4" w14:textId="529685D4" w:rsidR="009C6FF8" w:rsidRPr="00B118B0" w:rsidRDefault="009C6FF8" w:rsidP="009C6FF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B118B0" w14:paraId="56F6DE99" w14:textId="77777777" w:rsidTr="00547D61">
        <w:trPr>
          <w:tblHeader/>
        </w:trPr>
        <w:tc>
          <w:tcPr>
            <w:tcW w:w="4230" w:type="dxa"/>
          </w:tcPr>
          <w:p w14:paraId="6B1233DF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16338E49" w14:textId="77777777" w:rsidR="00F53166" w:rsidRPr="00B118B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A30619E" w14:textId="77777777" w:rsidR="00F53166" w:rsidRPr="00B118B0" w:rsidRDefault="00F53166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25958A1" w14:textId="77777777" w:rsidR="00F53166" w:rsidRPr="00B118B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D1DFD" w:rsidRPr="00B118B0" w14:paraId="39214489" w14:textId="77777777" w:rsidTr="00547D61">
        <w:trPr>
          <w:tblHeader/>
        </w:trPr>
        <w:tc>
          <w:tcPr>
            <w:tcW w:w="4230" w:type="dxa"/>
          </w:tcPr>
          <w:p w14:paraId="6364809C" w14:textId="77777777" w:rsidR="006D1DFD" w:rsidRPr="00B118B0" w:rsidRDefault="006D1DFD" w:rsidP="006D1DFD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87A056" w14:textId="676786AB" w:rsidR="006D1DFD" w:rsidRPr="00B118B0" w:rsidRDefault="00EF063E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46F062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4E68D5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7DCB64A3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0ABC1F" w14:textId="5A4102E3" w:rsidR="006D1DFD" w:rsidRPr="00B118B0" w:rsidRDefault="00EF063E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03A9CB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5E6500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6D1DFD" w:rsidRPr="00B118B0" w14:paraId="6064DFDB" w14:textId="77777777" w:rsidTr="00547D61">
        <w:trPr>
          <w:tblHeader/>
        </w:trPr>
        <w:tc>
          <w:tcPr>
            <w:tcW w:w="4230" w:type="dxa"/>
          </w:tcPr>
          <w:p w14:paraId="488BA21A" w14:textId="77777777" w:rsidR="006D1DFD" w:rsidRPr="00B118B0" w:rsidRDefault="006D1DFD" w:rsidP="006D1DFD">
            <w:pPr>
              <w:tabs>
                <w:tab w:val="left" w:pos="18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07C0ED" w14:textId="2AE177D0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346F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6547B027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7A3E5C" w14:textId="69861A6F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346F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</w:tcPr>
          <w:p w14:paraId="63A44AA9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8A5836" w14:textId="17905591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BC182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43B6CAA5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393411" w14:textId="0C27A66A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BC1823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2C1D5A" w:rsidRPr="00B118B0" w14:paraId="37FFADAF" w14:textId="77777777" w:rsidTr="00613A3D">
        <w:tc>
          <w:tcPr>
            <w:tcW w:w="4230" w:type="dxa"/>
          </w:tcPr>
          <w:p w14:paraId="54F3EF33" w14:textId="768571C1" w:rsidR="002C1D5A" w:rsidRPr="00B118B0" w:rsidRDefault="002C1D5A" w:rsidP="002C1D5A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bookmarkStart w:id="3" w:name="_Hlk86676280"/>
            <w:r w:rsidRPr="00B118B0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4FD22AD" w14:textId="6CDBECAD" w:rsidR="002C1D5A" w:rsidRPr="00B118B0" w:rsidRDefault="00BB4300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32,547</w:t>
            </w:r>
          </w:p>
        </w:tc>
        <w:tc>
          <w:tcPr>
            <w:tcW w:w="90" w:type="dxa"/>
          </w:tcPr>
          <w:p w14:paraId="59654BC1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DF2AF3" w14:textId="65ECD888" w:rsidR="002C1D5A" w:rsidRPr="00B118B0" w:rsidRDefault="002C1D5A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33</w:t>
            </w:r>
            <w:r w:rsidRPr="004517A7">
              <w:rPr>
                <w:rFonts w:ascii="Angsana New" w:hAnsi="Angsana New"/>
                <w:sz w:val="28"/>
              </w:rPr>
              <w:t>,028</w:t>
            </w:r>
          </w:p>
        </w:tc>
        <w:tc>
          <w:tcPr>
            <w:tcW w:w="180" w:type="dxa"/>
          </w:tcPr>
          <w:p w14:paraId="52B526D4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E21EB" w14:textId="4DD9FCC9" w:rsidR="002C1D5A" w:rsidRPr="00B118B0" w:rsidRDefault="00593BE5" w:rsidP="002C1D5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32000A8" w14:textId="77777777" w:rsidR="002C1D5A" w:rsidRPr="00B118B0" w:rsidRDefault="002C1D5A" w:rsidP="002C1D5A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A7A6CC" w14:textId="3F1D8218" w:rsidR="002C1D5A" w:rsidRPr="00B118B0" w:rsidRDefault="002C1D5A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2C1D5A" w:rsidRPr="00B118B0" w14:paraId="401DB500" w14:textId="77777777" w:rsidTr="00547D61">
        <w:tc>
          <w:tcPr>
            <w:tcW w:w="4230" w:type="dxa"/>
          </w:tcPr>
          <w:p w14:paraId="533A757D" w14:textId="7869F1D2" w:rsidR="002C1D5A" w:rsidRPr="00B118B0" w:rsidRDefault="002C1D5A" w:rsidP="002C1D5A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ลูกหนี้อื่น - 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ดูหมายเหตุข้อ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4)</w:t>
            </w:r>
          </w:p>
        </w:tc>
        <w:tc>
          <w:tcPr>
            <w:tcW w:w="1170" w:type="dxa"/>
            <w:shd w:val="clear" w:color="auto" w:fill="auto"/>
          </w:tcPr>
          <w:p w14:paraId="442B47C1" w14:textId="158A48D8" w:rsidR="002C1D5A" w:rsidRPr="00B118B0" w:rsidRDefault="00161498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</w:tcPr>
          <w:p w14:paraId="701ACD31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42C777" w14:textId="70947B54" w:rsidR="002C1D5A" w:rsidRPr="00B118B0" w:rsidRDefault="002C1D5A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" w:type="dxa"/>
          </w:tcPr>
          <w:p w14:paraId="1DAA3989" w14:textId="77777777" w:rsidR="002C1D5A" w:rsidRPr="00B118B0" w:rsidRDefault="002C1D5A" w:rsidP="002C1D5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A8A850" w14:textId="1347C4BA" w:rsidR="002C1D5A" w:rsidRPr="00B118B0" w:rsidRDefault="00593BE5" w:rsidP="002C1D5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5,901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6EF7B1" w14:textId="77777777" w:rsidR="002C1D5A" w:rsidRPr="00B118B0" w:rsidRDefault="002C1D5A" w:rsidP="002C1D5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8FC2B95" w14:textId="6A14B552" w:rsidR="002C1D5A" w:rsidRPr="00B118B0" w:rsidRDefault="002C1D5A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6,107</w:t>
            </w:r>
          </w:p>
        </w:tc>
      </w:tr>
      <w:tr w:rsidR="002C1D5A" w:rsidRPr="00B118B0" w14:paraId="30E54D4E" w14:textId="77777777" w:rsidTr="00547D61">
        <w:tc>
          <w:tcPr>
            <w:tcW w:w="4230" w:type="dxa"/>
          </w:tcPr>
          <w:p w14:paraId="119C9865" w14:textId="136EF71C" w:rsidR="002C1D5A" w:rsidRPr="00B118B0" w:rsidRDefault="002C1D5A" w:rsidP="002C1D5A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B118B0">
              <w:rPr>
                <w:rFonts w:asciiTheme="majorBidi" w:hAnsiTheme="majorBidi" w:cstheme="majorBidi"/>
                <w:sz w:val="28"/>
              </w:rPr>
              <w:t>-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D5FD264" w14:textId="1C582018" w:rsidR="002C1D5A" w:rsidRPr="00B118B0" w:rsidRDefault="00161498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</w:t>
            </w:r>
            <w:r w:rsidR="00BB4300">
              <w:rPr>
                <w:rFonts w:asciiTheme="majorBidi" w:hAnsiTheme="majorBidi" w:cstheme="majorBidi" w:hint="cs"/>
                <w:sz w:val="28"/>
                <w:cs/>
              </w:rPr>
              <w:t>,277</w:t>
            </w:r>
          </w:p>
        </w:tc>
        <w:tc>
          <w:tcPr>
            <w:tcW w:w="90" w:type="dxa"/>
          </w:tcPr>
          <w:p w14:paraId="19244D31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F724A9" w14:textId="09186A37" w:rsidR="002C1D5A" w:rsidRPr="00B118B0" w:rsidRDefault="002C1D5A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358,829</w:t>
            </w:r>
          </w:p>
        </w:tc>
        <w:tc>
          <w:tcPr>
            <w:tcW w:w="180" w:type="dxa"/>
          </w:tcPr>
          <w:p w14:paraId="644F1F94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34955E" w14:textId="7EAFC634" w:rsidR="002C1D5A" w:rsidRPr="00B118B0" w:rsidRDefault="00593BE5" w:rsidP="002C1D5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F67B3C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39A7A2C" w14:textId="377D0C7E" w:rsidR="002C1D5A" w:rsidRPr="00B118B0" w:rsidRDefault="002C1D5A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43</w:t>
            </w:r>
          </w:p>
        </w:tc>
      </w:tr>
      <w:tr w:rsidR="002C1D5A" w:rsidRPr="00B118B0" w14:paraId="798DED39" w14:textId="77777777" w:rsidTr="00547D61">
        <w:tc>
          <w:tcPr>
            <w:tcW w:w="4230" w:type="dxa"/>
          </w:tcPr>
          <w:p w14:paraId="7D0EABB1" w14:textId="230A9D5A" w:rsidR="002C1D5A" w:rsidRPr="00B118B0" w:rsidRDefault="002C1D5A" w:rsidP="002C1D5A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รายได้ค้างรับ - 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B118B0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170" w:type="dxa"/>
            <w:shd w:val="clear" w:color="auto" w:fill="auto"/>
          </w:tcPr>
          <w:p w14:paraId="3271F007" w14:textId="0DC83871" w:rsidR="002C1D5A" w:rsidRPr="00B118B0" w:rsidRDefault="00161498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115D8599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7F53F4" w14:textId="4C4C53ED" w:rsidR="002C1D5A" w:rsidRPr="00B118B0" w:rsidRDefault="002C1D5A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0084921B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1AC064" w14:textId="2F9AA1AA" w:rsidR="002C1D5A" w:rsidRPr="00B118B0" w:rsidRDefault="00593BE5" w:rsidP="002C1D5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5DE10E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5238FC6" w14:textId="5355015C" w:rsidR="002C1D5A" w:rsidRPr="00B118B0" w:rsidRDefault="002C1D5A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2C1D5A" w:rsidRPr="00B118B0" w14:paraId="619E0467" w14:textId="77777777" w:rsidTr="00547D61">
        <w:tc>
          <w:tcPr>
            <w:tcW w:w="4230" w:type="dxa"/>
          </w:tcPr>
          <w:p w14:paraId="14128765" w14:textId="694357AA" w:rsidR="002C1D5A" w:rsidRPr="00B118B0" w:rsidRDefault="002C1D5A" w:rsidP="002C1D5A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รายได้ค้างรับ </w:t>
            </w:r>
            <w:r w:rsidRPr="00B118B0">
              <w:rPr>
                <w:rFonts w:asciiTheme="majorBidi" w:hAnsiTheme="majorBidi" w:cstheme="majorBidi"/>
                <w:sz w:val="28"/>
              </w:rPr>
              <w:t>-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0878C91" w14:textId="15E56FF2" w:rsidR="002C1D5A" w:rsidRPr="00B118B0" w:rsidRDefault="00BB4300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5,415</w:t>
            </w:r>
          </w:p>
        </w:tc>
        <w:tc>
          <w:tcPr>
            <w:tcW w:w="90" w:type="dxa"/>
          </w:tcPr>
          <w:p w14:paraId="35062C13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1899D1" w14:textId="5B03777C" w:rsidR="002C1D5A" w:rsidRPr="00B118B0" w:rsidRDefault="002C1D5A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6,677</w:t>
            </w:r>
          </w:p>
        </w:tc>
        <w:tc>
          <w:tcPr>
            <w:tcW w:w="180" w:type="dxa"/>
          </w:tcPr>
          <w:p w14:paraId="6538E8BC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CB3458" w14:textId="501A7597" w:rsidR="002C1D5A" w:rsidRPr="00B118B0" w:rsidRDefault="00593BE5" w:rsidP="002C1D5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684296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3205488" w14:textId="7F21FA1D" w:rsidR="002C1D5A" w:rsidRPr="00B118B0" w:rsidRDefault="002C1D5A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36</w:t>
            </w:r>
          </w:p>
        </w:tc>
      </w:tr>
      <w:tr w:rsidR="002C1D5A" w:rsidRPr="00B118B0" w14:paraId="539D6409" w14:textId="77777777" w:rsidTr="00547D61">
        <w:tc>
          <w:tcPr>
            <w:tcW w:w="4230" w:type="dxa"/>
          </w:tcPr>
          <w:p w14:paraId="21331FF8" w14:textId="57870A05" w:rsidR="002C1D5A" w:rsidRPr="00B118B0" w:rsidRDefault="002C1D5A" w:rsidP="002C1D5A">
            <w:pPr>
              <w:tabs>
                <w:tab w:val="left" w:pos="0"/>
                <w:tab w:val="left" w:pos="270"/>
                <w:tab w:val="center" w:pos="458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 - กิจการที่เกี่ยวข้องกัน </w:t>
            </w: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B118B0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170" w:type="dxa"/>
            <w:shd w:val="clear" w:color="auto" w:fill="auto"/>
          </w:tcPr>
          <w:p w14:paraId="7EA3F9A6" w14:textId="7E654DF8" w:rsidR="002C1D5A" w:rsidRPr="00B118B0" w:rsidRDefault="00161498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3,379</w:t>
            </w:r>
          </w:p>
        </w:tc>
        <w:tc>
          <w:tcPr>
            <w:tcW w:w="90" w:type="dxa"/>
          </w:tcPr>
          <w:p w14:paraId="3B069F14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90E6FE" w14:textId="6D2DDEE2" w:rsidR="002C1D5A" w:rsidRPr="00B118B0" w:rsidRDefault="002C1D5A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3,218</w:t>
            </w:r>
          </w:p>
        </w:tc>
        <w:tc>
          <w:tcPr>
            <w:tcW w:w="180" w:type="dxa"/>
          </w:tcPr>
          <w:p w14:paraId="6531487E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432D1" w14:textId="69462879" w:rsidR="002C1D5A" w:rsidRPr="00B118B0" w:rsidRDefault="00593BE5" w:rsidP="002C1D5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129,13</w:t>
            </w:r>
            <w:r w:rsidR="00161498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1A2A78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2F8DCBB" w14:textId="5585269E" w:rsidR="002C1D5A" w:rsidRPr="00B118B0" w:rsidRDefault="002C1D5A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126,395</w:t>
            </w:r>
          </w:p>
        </w:tc>
      </w:tr>
      <w:tr w:rsidR="002C1D5A" w:rsidRPr="00B118B0" w14:paraId="2BA7D6E9" w14:textId="77777777" w:rsidTr="00547D61">
        <w:tc>
          <w:tcPr>
            <w:tcW w:w="4230" w:type="dxa"/>
          </w:tcPr>
          <w:p w14:paraId="464A096A" w14:textId="729845EB" w:rsidR="002C1D5A" w:rsidRPr="00B118B0" w:rsidRDefault="002C1D5A" w:rsidP="002C1D5A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1580CBD" w14:textId="7EB6FCA9" w:rsidR="002C1D5A" w:rsidRPr="00B118B0" w:rsidRDefault="00BB4300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1,244</w:t>
            </w:r>
          </w:p>
        </w:tc>
        <w:tc>
          <w:tcPr>
            <w:tcW w:w="90" w:type="dxa"/>
          </w:tcPr>
          <w:p w14:paraId="49ED7159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223022" w14:textId="2894CF28" w:rsidR="002C1D5A" w:rsidRPr="00B118B0" w:rsidRDefault="002C1D5A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1,111</w:t>
            </w:r>
          </w:p>
        </w:tc>
        <w:tc>
          <w:tcPr>
            <w:tcW w:w="180" w:type="dxa"/>
          </w:tcPr>
          <w:p w14:paraId="7B9D6928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D81772" w14:textId="31E74F9A" w:rsidR="002C1D5A" w:rsidRPr="00B118B0" w:rsidRDefault="00593BE5" w:rsidP="002C1D5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1,145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084A40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215714A" w14:textId="70274D71" w:rsidR="002C1D5A" w:rsidRPr="00B118B0" w:rsidRDefault="002C1D5A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1,011</w:t>
            </w:r>
          </w:p>
        </w:tc>
      </w:tr>
      <w:tr w:rsidR="002C1D5A" w:rsidRPr="00B118B0" w14:paraId="74341DC8" w14:textId="77777777" w:rsidTr="00547D61">
        <w:tc>
          <w:tcPr>
            <w:tcW w:w="4230" w:type="dxa"/>
          </w:tcPr>
          <w:p w14:paraId="7D808BA5" w14:textId="56BF3BFC" w:rsidR="002C1D5A" w:rsidRPr="00B118B0" w:rsidRDefault="002C1D5A" w:rsidP="002C1D5A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ภาษีซื้อรอเรียกคืน</w:t>
            </w:r>
          </w:p>
        </w:tc>
        <w:tc>
          <w:tcPr>
            <w:tcW w:w="1170" w:type="dxa"/>
            <w:shd w:val="clear" w:color="auto" w:fill="auto"/>
          </w:tcPr>
          <w:p w14:paraId="0A646251" w14:textId="22C6FCF5" w:rsidR="002C1D5A" w:rsidRPr="00B118B0" w:rsidRDefault="00BB4300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72,521</w:t>
            </w:r>
          </w:p>
        </w:tc>
        <w:tc>
          <w:tcPr>
            <w:tcW w:w="90" w:type="dxa"/>
          </w:tcPr>
          <w:p w14:paraId="1361D890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BB47BA" w14:textId="639F5BDE" w:rsidR="002C1D5A" w:rsidRPr="00B118B0" w:rsidRDefault="002C1D5A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75,214</w:t>
            </w:r>
          </w:p>
        </w:tc>
        <w:tc>
          <w:tcPr>
            <w:tcW w:w="180" w:type="dxa"/>
          </w:tcPr>
          <w:p w14:paraId="63ECFDF2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AC6309" w14:textId="6A0A303E" w:rsidR="002C1D5A" w:rsidRPr="00B118B0" w:rsidRDefault="00593BE5" w:rsidP="002C1D5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3,144</w:t>
            </w:r>
          </w:p>
        </w:tc>
        <w:tc>
          <w:tcPr>
            <w:tcW w:w="90" w:type="dxa"/>
            <w:vAlign w:val="bottom"/>
          </w:tcPr>
          <w:p w14:paraId="22E9FEFD" w14:textId="77777777" w:rsidR="002C1D5A" w:rsidRPr="00B118B0" w:rsidRDefault="002C1D5A" w:rsidP="002C1D5A">
            <w:pPr>
              <w:tabs>
                <w:tab w:val="decimal" w:pos="100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35574E8" w14:textId="2ED2E449" w:rsidR="002C1D5A" w:rsidRPr="00B118B0" w:rsidRDefault="002C1D5A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2,391</w:t>
            </w:r>
          </w:p>
        </w:tc>
      </w:tr>
      <w:tr w:rsidR="002C1D5A" w:rsidRPr="00B118B0" w14:paraId="59731BA1" w14:textId="77777777" w:rsidTr="00547D61">
        <w:tc>
          <w:tcPr>
            <w:tcW w:w="4230" w:type="dxa"/>
          </w:tcPr>
          <w:p w14:paraId="1D720809" w14:textId="5BD358A9" w:rsidR="002C1D5A" w:rsidRPr="00B118B0" w:rsidRDefault="002C1D5A" w:rsidP="002C1D5A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ภาษีซื้อรอใช้สิทธิ</w:t>
            </w:r>
          </w:p>
        </w:tc>
        <w:tc>
          <w:tcPr>
            <w:tcW w:w="1170" w:type="dxa"/>
            <w:shd w:val="clear" w:color="auto" w:fill="auto"/>
          </w:tcPr>
          <w:p w14:paraId="6DB01CEB" w14:textId="60F9820F" w:rsidR="002C1D5A" w:rsidRPr="00B118B0" w:rsidRDefault="00161498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5,938</w:t>
            </w:r>
          </w:p>
        </w:tc>
        <w:tc>
          <w:tcPr>
            <w:tcW w:w="90" w:type="dxa"/>
          </w:tcPr>
          <w:p w14:paraId="15F5D167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C230AC" w14:textId="1B0E7321" w:rsidR="002C1D5A" w:rsidRPr="00B118B0" w:rsidRDefault="002C1D5A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6,102</w:t>
            </w:r>
          </w:p>
        </w:tc>
        <w:tc>
          <w:tcPr>
            <w:tcW w:w="180" w:type="dxa"/>
          </w:tcPr>
          <w:p w14:paraId="6C98C48F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02FBEF" w14:textId="543536B7" w:rsidR="002C1D5A" w:rsidRPr="00B118B0" w:rsidRDefault="00593BE5" w:rsidP="002C1D5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E56B5C" w14:textId="77777777" w:rsidR="002C1D5A" w:rsidRPr="00B118B0" w:rsidRDefault="002C1D5A" w:rsidP="002C1D5A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B9B96E9" w14:textId="6B8C7E49" w:rsidR="002C1D5A" w:rsidRPr="00B118B0" w:rsidRDefault="002C1D5A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67</w:t>
            </w:r>
          </w:p>
        </w:tc>
      </w:tr>
      <w:tr w:rsidR="002C1D5A" w:rsidRPr="00B118B0" w14:paraId="665B7958" w14:textId="77777777" w:rsidTr="00020B82">
        <w:tc>
          <w:tcPr>
            <w:tcW w:w="4230" w:type="dxa"/>
          </w:tcPr>
          <w:p w14:paraId="2C7F4077" w14:textId="6CC0B280" w:rsidR="002C1D5A" w:rsidRPr="00B118B0" w:rsidRDefault="002C1D5A" w:rsidP="002C1D5A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ภาษีเงินได้ถูกหัก ณ ที่จ่ายรอใช้สิทธิ</w:t>
            </w:r>
          </w:p>
        </w:tc>
        <w:tc>
          <w:tcPr>
            <w:tcW w:w="1170" w:type="dxa"/>
            <w:shd w:val="clear" w:color="auto" w:fill="auto"/>
          </w:tcPr>
          <w:p w14:paraId="7718C37C" w14:textId="702F2555" w:rsidR="002C1D5A" w:rsidRPr="00B118B0" w:rsidRDefault="00BB4300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7,690</w:t>
            </w:r>
          </w:p>
        </w:tc>
        <w:tc>
          <w:tcPr>
            <w:tcW w:w="90" w:type="dxa"/>
          </w:tcPr>
          <w:p w14:paraId="06AB143E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4AB2C0" w14:textId="444AD6DD" w:rsidR="002C1D5A" w:rsidRPr="00B118B0" w:rsidRDefault="002C1D5A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7,400</w:t>
            </w:r>
          </w:p>
        </w:tc>
        <w:tc>
          <w:tcPr>
            <w:tcW w:w="180" w:type="dxa"/>
          </w:tcPr>
          <w:p w14:paraId="43491B7B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D544FF" w14:textId="615D0D44" w:rsidR="002C1D5A" w:rsidRPr="00B118B0" w:rsidRDefault="00593BE5" w:rsidP="002C1D5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3,993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0E0EA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2A75313" w14:textId="2D11C60E" w:rsidR="002C1D5A" w:rsidRPr="00B118B0" w:rsidRDefault="002C1D5A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3,946</w:t>
            </w:r>
          </w:p>
        </w:tc>
      </w:tr>
      <w:tr w:rsidR="002C1D5A" w:rsidRPr="00B118B0" w14:paraId="7DECD93C" w14:textId="77777777" w:rsidTr="00020B82">
        <w:tc>
          <w:tcPr>
            <w:tcW w:w="4230" w:type="dxa"/>
            <w:vAlign w:val="bottom"/>
          </w:tcPr>
          <w:p w14:paraId="3F5B1428" w14:textId="7D2832FE" w:rsidR="002C1D5A" w:rsidRPr="008C343E" w:rsidRDefault="00A67B18" w:rsidP="002C1D5A">
            <w:pPr>
              <w:tabs>
                <w:tab w:val="left" w:pos="0"/>
                <w:tab w:val="left" w:pos="270"/>
                <w:tab w:val="left" w:pos="2160"/>
              </w:tabs>
              <w:ind w:right="-383"/>
              <w:rPr>
                <w:rFonts w:asciiTheme="majorBidi" w:hAnsiTheme="majorBidi"/>
                <w:sz w:val="28"/>
                <w:cs/>
              </w:rPr>
            </w:pPr>
            <w:r w:rsidRPr="00C25865">
              <w:rPr>
                <w:rFonts w:asciiTheme="majorBidi" w:hAnsiTheme="majorBidi" w:hint="cs"/>
                <w:sz w:val="28"/>
                <w:cs/>
              </w:rPr>
              <w:t>เงินจ่ายล่วงหน้าสำหรับ</w:t>
            </w:r>
            <w:r>
              <w:rPr>
                <w:rFonts w:asciiTheme="majorBidi" w:hAnsiTheme="majorBidi" w:hint="cs"/>
                <w:sz w:val="28"/>
                <w:cs/>
              </w:rPr>
              <w:t>การศึกษา</w:t>
            </w:r>
            <w:r w:rsidRPr="00C25865">
              <w:rPr>
                <w:rFonts w:asciiTheme="majorBidi" w:hAnsiTheme="majorBidi" w:hint="cs"/>
                <w:sz w:val="28"/>
                <w:cs/>
              </w:rPr>
              <w:t>โครงการ</w:t>
            </w:r>
          </w:p>
        </w:tc>
        <w:tc>
          <w:tcPr>
            <w:tcW w:w="1170" w:type="dxa"/>
            <w:shd w:val="clear" w:color="auto" w:fill="auto"/>
          </w:tcPr>
          <w:p w14:paraId="3421177C" w14:textId="2C453DC8" w:rsidR="002C1D5A" w:rsidRPr="00B118B0" w:rsidRDefault="00A45509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</w:t>
            </w:r>
            <w:r w:rsidR="00BB4300">
              <w:rPr>
                <w:rFonts w:asciiTheme="majorBidi" w:hAnsiTheme="majorBidi" w:cstheme="majorBidi" w:hint="cs"/>
                <w:sz w:val="28"/>
                <w:cs/>
              </w:rPr>
              <w:t>,237</w:t>
            </w:r>
          </w:p>
        </w:tc>
        <w:tc>
          <w:tcPr>
            <w:tcW w:w="90" w:type="dxa"/>
          </w:tcPr>
          <w:p w14:paraId="42D3B307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B08664" w14:textId="58C19F5C" w:rsidR="002C1D5A" w:rsidRPr="00B118B0" w:rsidRDefault="002C1D5A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29,576</w:t>
            </w:r>
          </w:p>
        </w:tc>
        <w:tc>
          <w:tcPr>
            <w:tcW w:w="180" w:type="dxa"/>
          </w:tcPr>
          <w:p w14:paraId="4A6AD2C8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23A942" w14:textId="49D2E004" w:rsidR="002C1D5A" w:rsidRPr="00B118B0" w:rsidRDefault="00593BE5" w:rsidP="002C1D5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82E8BE" w14:textId="77777777" w:rsidR="002C1D5A" w:rsidRPr="00B118B0" w:rsidRDefault="002C1D5A" w:rsidP="002C1D5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55F3C14" w14:textId="1DE7DC5B" w:rsidR="002C1D5A" w:rsidRPr="00B118B0" w:rsidRDefault="002C1D5A" w:rsidP="002C1D5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bookmarkEnd w:id="3"/>
      <w:tr w:rsidR="007978ED" w:rsidRPr="00B118B0" w14:paraId="103BE776" w14:textId="77777777" w:rsidTr="00020B82">
        <w:tc>
          <w:tcPr>
            <w:tcW w:w="4230" w:type="dxa"/>
            <w:vAlign w:val="bottom"/>
          </w:tcPr>
          <w:p w14:paraId="4565EC73" w14:textId="2DDBABBF" w:rsidR="007978ED" w:rsidRPr="00B118B0" w:rsidRDefault="007978ED" w:rsidP="007978ED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0567AD06" w14:textId="5BB384AB" w:rsidR="007978ED" w:rsidRPr="00B118B0" w:rsidRDefault="00BB4300" w:rsidP="007978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6,4</w:t>
            </w:r>
            <w:r w:rsidR="0002731B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90" w:type="dxa"/>
          </w:tcPr>
          <w:p w14:paraId="1EF78BE9" w14:textId="77777777" w:rsidR="007978ED" w:rsidRPr="00B118B0" w:rsidRDefault="007978ED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E99E28" w14:textId="3022C86F" w:rsidR="007978ED" w:rsidRPr="00B118B0" w:rsidRDefault="007978ED" w:rsidP="007978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36,430</w:t>
            </w:r>
          </w:p>
        </w:tc>
        <w:tc>
          <w:tcPr>
            <w:tcW w:w="180" w:type="dxa"/>
          </w:tcPr>
          <w:p w14:paraId="18EA9311" w14:textId="77777777" w:rsidR="007978ED" w:rsidRPr="00B118B0" w:rsidRDefault="007978ED" w:rsidP="007978E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B36E55" w14:textId="285A6123" w:rsidR="007978ED" w:rsidRPr="00B118B0" w:rsidRDefault="00593BE5" w:rsidP="007978E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1,597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EDF4D2" w14:textId="77777777" w:rsidR="007978ED" w:rsidRPr="00B118B0" w:rsidRDefault="007978ED" w:rsidP="007978E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7D4409C" w14:textId="6620FF6B" w:rsidR="007978ED" w:rsidRPr="00B118B0" w:rsidRDefault="007978ED" w:rsidP="007978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1,256</w:t>
            </w:r>
          </w:p>
        </w:tc>
      </w:tr>
      <w:tr w:rsidR="00C10B3D" w:rsidRPr="00B118B0" w14:paraId="359D326B" w14:textId="77777777" w:rsidTr="00020B82">
        <w:tc>
          <w:tcPr>
            <w:tcW w:w="4230" w:type="dxa"/>
            <w:vAlign w:val="bottom"/>
          </w:tcPr>
          <w:p w14:paraId="06D6C1D6" w14:textId="74619D4C" w:rsidR="00C10B3D" w:rsidRPr="00B118B0" w:rsidRDefault="00C848E6" w:rsidP="007978ED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เงินมัดจำการเช่าที่ดิน</w:t>
            </w:r>
          </w:p>
        </w:tc>
        <w:tc>
          <w:tcPr>
            <w:tcW w:w="1170" w:type="dxa"/>
            <w:shd w:val="clear" w:color="auto" w:fill="auto"/>
          </w:tcPr>
          <w:p w14:paraId="77D6E955" w14:textId="1EA8183F" w:rsidR="00C10B3D" w:rsidRDefault="00C848E6" w:rsidP="007978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22,700</w:t>
            </w:r>
          </w:p>
        </w:tc>
        <w:tc>
          <w:tcPr>
            <w:tcW w:w="90" w:type="dxa"/>
          </w:tcPr>
          <w:p w14:paraId="0AC263BC" w14:textId="77777777" w:rsidR="00C10B3D" w:rsidRPr="00B118B0" w:rsidRDefault="00C10B3D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78CE87" w14:textId="4245BBFC" w:rsidR="00C10B3D" w:rsidRPr="004517A7" w:rsidRDefault="00C848E6" w:rsidP="007978E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22,700</w:t>
            </w:r>
          </w:p>
        </w:tc>
        <w:tc>
          <w:tcPr>
            <w:tcW w:w="180" w:type="dxa"/>
          </w:tcPr>
          <w:p w14:paraId="5B9809D3" w14:textId="77777777" w:rsidR="00C10B3D" w:rsidRPr="00B118B0" w:rsidRDefault="00C10B3D" w:rsidP="007978E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BDDC5C" w14:textId="08497E74" w:rsidR="00C10B3D" w:rsidRDefault="00C848E6" w:rsidP="007978E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BBA729" w14:textId="77777777" w:rsidR="00C10B3D" w:rsidRPr="00B118B0" w:rsidRDefault="00C10B3D" w:rsidP="007978E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208C5E8" w14:textId="0684DBB2" w:rsidR="00C10B3D" w:rsidRPr="004517A7" w:rsidRDefault="00C848E6" w:rsidP="007978E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978ED" w:rsidRPr="00B118B0" w14:paraId="30274B16" w14:textId="77777777" w:rsidTr="00625B05">
        <w:tc>
          <w:tcPr>
            <w:tcW w:w="4230" w:type="dxa"/>
            <w:vAlign w:val="bottom"/>
          </w:tcPr>
          <w:p w14:paraId="6B473369" w14:textId="5F589467" w:rsidR="007978ED" w:rsidRPr="00B118B0" w:rsidRDefault="007978ED" w:rsidP="007978ED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643AC4" w14:textId="732557C7" w:rsidR="007978ED" w:rsidRPr="00B118B0" w:rsidRDefault="00D6033C" w:rsidP="007978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BB430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  <w:r w:rsidR="00292470">
              <w:rPr>
                <w:rFonts w:asciiTheme="majorBidi" w:hAnsiTheme="majorBidi" w:cstheme="majorBidi"/>
                <w:sz w:val="28"/>
              </w:rPr>
              <w:t>0</w:t>
            </w:r>
            <w:r w:rsidR="00A45509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04536F65" w14:textId="77777777" w:rsidR="007978ED" w:rsidRPr="00B118B0" w:rsidRDefault="007978ED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E78CFC" w14:textId="0C5FCC48" w:rsidR="007978ED" w:rsidRPr="00B118B0" w:rsidRDefault="00D6033C" w:rsidP="007978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7978ED" w:rsidRPr="004517A7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</w:t>
            </w:r>
            <w:r w:rsidR="007978ED" w:rsidRPr="004517A7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80" w:type="dxa"/>
          </w:tcPr>
          <w:p w14:paraId="71AB3246" w14:textId="77777777" w:rsidR="007978ED" w:rsidRPr="00B118B0" w:rsidRDefault="007978ED" w:rsidP="007978E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9E2C88" w14:textId="179620EE" w:rsidR="007978ED" w:rsidRPr="00B118B0" w:rsidRDefault="00593BE5" w:rsidP="007978E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16</w:t>
            </w:r>
            <w:r w:rsidR="0016149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2A2677" w14:textId="77777777" w:rsidR="007978ED" w:rsidRPr="00B118B0" w:rsidRDefault="007978ED" w:rsidP="007978E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F05997" w14:textId="1AF38D21" w:rsidR="007978ED" w:rsidRPr="00B118B0" w:rsidRDefault="007978ED" w:rsidP="007978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75</w:t>
            </w:r>
          </w:p>
        </w:tc>
      </w:tr>
      <w:tr w:rsidR="007978ED" w:rsidRPr="00B118B0" w14:paraId="2F7D9B3E" w14:textId="77777777" w:rsidTr="00142BAC">
        <w:tc>
          <w:tcPr>
            <w:tcW w:w="4230" w:type="dxa"/>
            <w:vAlign w:val="bottom"/>
          </w:tcPr>
          <w:p w14:paraId="1F83FCC9" w14:textId="5805CBFD" w:rsidR="007978ED" w:rsidRPr="00B118B0" w:rsidRDefault="007978ED" w:rsidP="007978E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229192" w14:textId="1A1E8AB0" w:rsidR="007978ED" w:rsidRPr="00B118B0" w:rsidRDefault="00A45509" w:rsidP="007978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277,</w:t>
            </w:r>
            <w:r w:rsidR="00173A05">
              <w:rPr>
                <w:rFonts w:asciiTheme="majorBidi" w:hAnsiTheme="majorBidi" w:cstheme="majorBidi"/>
                <w:sz w:val="28"/>
              </w:rPr>
              <w:t>289</w:t>
            </w:r>
          </w:p>
        </w:tc>
        <w:tc>
          <w:tcPr>
            <w:tcW w:w="90" w:type="dxa"/>
          </w:tcPr>
          <w:p w14:paraId="4D515F16" w14:textId="77777777" w:rsidR="007978ED" w:rsidRPr="00B118B0" w:rsidRDefault="007978ED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E556F3F" w14:textId="2022AB4D" w:rsidR="007978ED" w:rsidRPr="00B118B0" w:rsidRDefault="007978ED" w:rsidP="007978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583,013</w:t>
            </w:r>
          </w:p>
        </w:tc>
        <w:tc>
          <w:tcPr>
            <w:tcW w:w="180" w:type="dxa"/>
          </w:tcPr>
          <w:p w14:paraId="266A105A" w14:textId="77777777" w:rsidR="007978ED" w:rsidRPr="00B118B0" w:rsidRDefault="007978ED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214564" w14:textId="0D6ACA5D" w:rsidR="007978ED" w:rsidRPr="00B118B0" w:rsidRDefault="00593BE5" w:rsidP="007978E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145,460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D8704C" w14:textId="77777777" w:rsidR="007978ED" w:rsidRPr="00B118B0" w:rsidRDefault="007978ED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B84ECD" w14:textId="0C79FBFD" w:rsidR="007978ED" w:rsidRPr="00B118B0" w:rsidRDefault="007978ED" w:rsidP="007978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141,327</w:t>
            </w:r>
          </w:p>
        </w:tc>
      </w:tr>
      <w:tr w:rsidR="00707A86" w:rsidRPr="00B118B0" w14:paraId="4B5314B3" w14:textId="77777777" w:rsidTr="00707A86">
        <w:tc>
          <w:tcPr>
            <w:tcW w:w="4230" w:type="dxa"/>
            <w:vAlign w:val="bottom"/>
          </w:tcPr>
          <w:p w14:paraId="1B5A6822" w14:textId="77777777" w:rsidR="00707A86" w:rsidRPr="00B118B0" w:rsidRDefault="00707A86" w:rsidP="007978E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6598EF4" w14:textId="77777777" w:rsidR="00707A86" w:rsidRDefault="00707A86" w:rsidP="007978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4CE2617" w14:textId="77777777" w:rsidR="00707A86" w:rsidRPr="00B118B0" w:rsidRDefault="00707A86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983F82" w14:textId="77777777" w:rsidR="00707A86" w:rsidRPr="004517A7" w:rsidRDefault="00707A86" w:rsidP="007978E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2C9416F" w14:textId="77777777" w:rsidR="00707A86" w:rsidRPr="00B118B0" w:rsidRDefault="00707A86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E005AE" w14:textId="77777777" w:rsidR="00707A86" w:rsidRDefault="00707A86" w:rsidP="007978E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646D38E" w14:textId="77777777" w:rsidR="00707A86" w:rsidRPr="00B118B0" w:rsidRDefault="00707A86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2EC548" w14:textId="77777777" w:rsidR="00707A86" w:rsidRPr="004517A7" w:rsidRDefault="00707A86" w:rsidP="007978E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07A86" w:rsidRPr="00B118B0" w14:paraId="7DC872CE" w14:textId="77777777" w:rsidTr="00707A86">
        <w:tc>
          <w:tcPr>
            <w:tcW w:w="4230" w:type="dxa"/>
            <w:vAlign w:val="bottom"/>
          </w:tcPr>
          <w:p w14:paraId="4EAAAC7D" w14:textId="77777777" w:rsidR="00707A86" w:rsidRPr="00B118B0" w:rsidRDefault="00707A86" w:rsidP="007978E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A81227" w14:textId="77777777" w:rsidR="00707A86" w:rsidRDefault="00707A86" w:rsidP="007978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ECD145F" w14:textId="77777777" w:rsidR="00707A86" w:rsidRPr="00B118B0" w:rsidRDefault="00707A86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934ECF" w14:textId="77777777" w:rsidR="00707A86" w:rsidRPr="004517A7" w:rsidRDefault="00707A86" w:rsidP="007978E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A435449" w14:textId="77777777" w:rsidR="00707A86" w:rsidRPr="00B118B0" w:rsidRDefault="00707A86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053C61" w14:textId="77777777" w:rsidR="00707A86" w:rsidRDefault="00707A86" w:rsidP="007978E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7EA1021" w14:textId="77777777" w:rsidR="00707A86" w:rsidRPr="00B118B0" w:rsidRDefault="00707A86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979B959" w14:textId="77777777" w:rsidR="00707A86" w:rsidRPr="004517A7" w:rsidRDefault="00707A86" w:rsidP="007978E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554C3" w:rsidRPr="00B118B0" w14:paraId="35B437BD" w14:textId="77777777" w:rsidTr="00707A86">
        <w:tc>
          <w:tcPr>
            <w:tcW w:w="4230" w:type="dxa"/>
            <w:vAlign w:val="bottom"/>
          </w:tcPr>
          <w:p w14:paraId="64C04FD1" w14:textId="77777777" w:rsidR="00B554C3" w:rsidRPr="00B118B0" w:rsidRDefault="00B554C3" w:rsidP="007978E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C2F0AD" w14:textId="77777777" w:rsidR="00B554C3" w:rsidRDefault="00B554C3" w:rsidP="007978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197E36F" w14:textId="77777777" w:rsidR="00B554C3" w:rsidRPr="00B118B0" w:rsidRDefault="00B554C3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FCD0DA" w14:textId="77777777" w:rsidR="00B554C3" w:rsidRPr="004517A7" w:rsidRDefault="00B554C3" w:rsidP="007978E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FE4DF2A" w14:textId="77777777" w:rsidR="00B554C3" w:rsidRPr="00B118B0" w:rsidRDefault="00B554C3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5208EE" w14:textId="77777777" w:rsidR="00B554C3" w:rsidRDefault="00B554C3" w:rsidP="007978ED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82D4E8E" w14:textId="77777777" w:rsidR="00B554C3" w:rsidRPr="00B118B0" w:rsidRDefault="00B554C3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D2B6AFC" w14:textId="77777777" w:rsidR="00B554C3" w:rsidRPr="004517A7" w:rsidRDefault="00B554C3" w:rsidP="007978E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42BAC" w:rsidRPr="00B118B0" w14:paraId="28077E06" w14:textId="77777777" w:rsidTr="00613A3D">
        <w:tc>
          <w:tcPr>
            <w:tcW w:w="4230" w:type="dxa"/>
            <w:vAlign w:val="center"/>
          </w:tcPr>
          <w:p w14:paraId="4BD8E7ED" w14:textId="1C1E3359" w:rsidR="00142BAC" w:rsidRPr="00B118B0" w:rsidRDefault="00142BAC" w:rsidP="007978ED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lastRenderedPageBreak/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shd w:val="clear" w:color="auto" w:fill="auto"/>
          </w:tcPr>
          <w:p w14:paraId="5B4653BA" w14:textId="6C6EDB23" w:rsidR="00142BAC" w:rsidRPr="00B118B0" w:rsidRDefault="00BB4300" w:rsidP="007978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DD0693">
              <w:rPr>
                <w:rFonts w:asciiTheme="majorBidi" w:hAnsiTheme="majorBidi" w:cstheme="majorBidi"/>
                <w:sz w:val="28"/>
              </w:rPr>
              <w:t>19</w:t>
            </w:r>
            <w:r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DD0693">
              <w:rPr>
                <w:rFonts w:asciiTheme="majorBidi" w:hAnsiTheme="majorBidi" w:cstheme="majorBidi"/>
                <w:sz w:val="28"/>
              </w:rPr>
              <w:t>02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8)</w:t>
            </w:r>
          </w:p>
        </w:tc>
        <w:tc>
          <w:tcPr>
            <w:tcW w:w="90" w:type="dxa"/>
          </w:tcPr>
          <w:p w14:paraId="3406DE3D" w14:textId="77777777" w:rsidR="00142BAC" w:rsidRPr="00B118B0" w:rsidRDefault="00142BAC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889192" w14:textId="4DA49EBE" w:rsidR="00142BAC" w:rsidRPr="00B118B0" w:rsidRDefault="00142BAC" w:rsidP="007978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(18,663)</w:t>
            </w:r>
          </w:p>
        </w:tc>
        <w:tc>
          <w:tcPr>
            <w:tcW w:w="180" w:type="dxa"/>
          </w:tcPr>
          <w:p w14:paraId="4045457C" w14:textId="77777777" w:rsidR="00142BAC" w:rsidRPr="00B118B0" w:rsidRDefault="00142BAC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878FC5" w14:textId="38E94268" w:rsidR="00142BAC" w:rsidRPr="00B118B0" w:rsidRDefault="00593BE5" w:rsidP="00707A8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(11,721)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A35DB8" w14:textId="77777777" w:rsidR="00142BAC" w:rsidRPr="00B118B0" w:rsidRDefault="00142BAC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14F3DEE" w14:textId="3F6ACED1" w:rsidR="00142BAC" w:rsidRPr="00B118B0" w:rsidRDefault="00142BAC" w:rsidP="007978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(16,140)</w:t>
            </w:r>
          </w:p>
        </w:tc>
      </w:tr>
      <w:tr w:rsidR="00142BAC" w:rsidRPr="00B118B0" w14:paraId="123C8B75" w14:textId="77777777" w:rsidTr="00613A3D">
        <w:tc>
          <w:tcPr>
            <w:tcW w:w="4230" w:type="dxa"/>
            <w:vAlign w:val="bottom"/>
          </w:tcPr>
          <w:p w14:paraId="23857ED6" w14:textId="5F950D5B" w:rsidR="00142BAC" w:rsidRPr="00B118B0" w:rsidRDefault="00142BAC" w:rsidP="007978ED">
            <w:pPr>
              <w:tabs>
                <w:tab w:val="left" w:pos="0"/>
                <w:tab w:val="left" w:pos="360"/>
                <w:tab w:val="left" w:pos="451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       ค่าเผื่อการลดมูลค่าของภาษีซื้อและภาษีเงินได้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819804" w14:textId="58A081B5" w:rsidR="00142BAC" w:rsidRPr="00B118B0" w:rsidRDefault="00142BAC" w:rsidP="007978ED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B5EAB93" w14:textId="77777777" w:rsidR="00142BAC" w:rsidRPr="00B118B0" w:rsidRDefault="00142BAC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DD8C04" w14:textId="742E4B79" w:rsidR="00142BAC" w:rsidRPr="00B118B0" w:rsidRDefault="00142BAC" w:rsidP="007978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3A2C048" w14:textId="77777777" w:rsidR="00142BAC" w:rsidRPr="00B118B0" w:rsidRDefault="00142BAC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B30895" w14:textId="024708B9" w:rsidR="00142BAC" w:rsidRPr="00B118B0" w:rsidRDefault="00142BAC" w:rsidP="007978ED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C7677B9" w14:textId="77777777" w:rsidR="00142BAC" w:rsidRPr="00B118B0" w:rsidRDefault="00142BAC" w:rsidP="007978ED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DB9150B" w14:textId="2F1264FB" w:rsidR="00142BAC" w:rsidRPr="00B118B0" w:rsidRDefault="00142BAC" w:rsidP="007978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42BAC" w:rsidRPr="00B118B0" w14:paraId="48F8F732" w14:textId="77777777" w:rsidTr="00613A3D">
        <w:tc>
          <w:tcPr>
            <w:tcW w:w="4230" w:type="dxa"/>
            <w:vAlign w:val="bottom"/>
          </w:tcPr>
          <w:p w14:paraId="2F07F7E0" w14:textId="1FA1F33C" w:rsidR="00142BAC" w:rsidRPr="00B118B0" w:rsidRDefault="00142BAC" w:rsidP="007978ED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          ถูกหัก ณ ที่จ่ายรอเรียกคืน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24222F" w14:textId="46D995C9" w:rsidR="00142BAC" w:rsidRPr="00B118B0" w:rsidRDefault="00BB4300" w:rsidP="00707A8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(4,</w:t>
            </w:r>
            <w:r w:rsidRPr="00707A86">
              <w:rPr>
                <w:rFonts w:ascii="Angsana New" w:hAnsi="Angsana New" w:hint="cs"/>
                <w:sz w:val="28"/>
                <w:cs/>
              </w:rPr>
              <w:t>522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28C87D92" w14:textId="77777777" w:rsidR="00142BAC" w:rsidRPr="00B118B0" w:rsidRDefault="00142BAC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59E564" w14:textId="22FCF7AD" w:rsidR="00142BAC" w:rsidRPr="00B118B0" w:rsidRDefault="00142BAC" w:rsidP="007978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(4,522)</w:t>
            </w:r>
          </w:p>
        </w:tc>
        <w:tc>
          <w:tcPr>
            <w:tcW w:w="180" w:type="dxa"/>
          </w:tcPr>
          <w:p w14:paraId="322AC4DE" w14:textId="77777777" w:rsidR="00142BAC" w:rsidRPr="00B118B0" w:rsidRDefault="00142BAC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9FA98A" w14:textId="67A56160" w:rsidR="00142BAC" w:rsidRPr="00B118B0" w:rsidRDefault="00593BE5" w:rsidP="00707A86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458DCD" w14:textId="77777777" w:rsidR="00142BAC" w:rsidRPr="00B118B0" w:rsidRDefault="00142BAC" w:rsidP="007978ED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D8923D" w14:textId="5DB66822" w:rsidR="00142BAC" w:rsidRPr="00B118B0" w:rsidRDefault="00142BAC" w:rsidP="007978E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142BAC" w:rsidRPr="00B118B0" w14:paraId="0A5245D8" w14:textId="77777777" w:rsidTr="00613A3D">
        <w:tc>
          <w:tcPr>
            <w:tcW w:w="4230" w:type="dxa"/>
          </w:tcPr>
          <w:p w14:paraId="79CED54A" w14:textId="76644358" w:rsidR="00142BAC" w:rsidRPr="00B118B0" w:rsidRDefault="00142BAC" w:rsidP="009D1510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ลูกหนี้การค้าและลูกหนี้หมุนเวียนอื่น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A70FC" w14:textId="7B77A14B" w:rsidR="00142BAC" w:rsidRPr="00292893" w:rsidRDefault="001D43BC" w:rsidP="00707A86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253,7</w:t>
            </w:r>
            <w:r w:rsidR="005C5E34">
              <w:rPr>
                <w:rFonts w:asciiTheme="majorBidi" w:hAnsiTheme="majorBidi" w:cstheme="majorBidi"/>
                <w:b/>
                <w:bCs/>
                <w:sz w:val="28"/>
              </w:rPr>
              <w:t>39</w:t>
            </w:r>
          </w:p>
        </w:tc>
        <w:tc>
          <w:tcPr>
            <w:tcW w:w="90" w:type="dxa"/>
          </w:tcPr>
          <w:p w14:paraId="7321CEEA" w14:textId="77777777" w:rsidR="00142BAC" w:rsidRPr="00292893" w:rsidRDefault="00142BAC" w:rsidP="009D151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16693" w14:textId="4A431EA2" w:rsidR="00142BAC" w:rsidRPr="00292893" w:rsidRDefault="00142BAC" w:rsidP="009D151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92893">
              <w:rPr>
                <w:rFonts w:ascii="Angsana New" w:hAnsi="Angsana New"/>
                <w:b/>
                <w:bCs/>
                <w:sz w:val="28"/>
              </w:rPr>
              <w:t>559,828</w:t>
            </w:r>
          </w:p>
        </w:tc>
        <w:tc>
          <w:tcPr>
            <w:tcW w:w="180" w:type="dxa"/>
          </w:tcPr>
          <w:p w14:paraId="6A563D35" w14:textId="77777777" w:rsidR="00142BAC" w:rsidRPr="00292893" w:rsidRDefault="00142BAC" w:rsidP="009D151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B639B" w14:textId="6BDD9AE8" w:rsidR="00142BAC" w:rsidRPr="00292893" w:rsidRDefault="00593BE5" w:rsidP="009D151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9289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133,739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2C6E70" w14:textId="77777777" w:rsidR="00142BAC" w:rsidRPr="00B118B0" w:rsidRDefault="00142BAC" w:rsidP="009D151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B0611E" w14:textId="381A0786" w:rsidR="00142BAC" w:rsidRPr="00B118B0" w:rsidRDefault="00142BAC" w:rsidP="009D151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125,187</w:t>
            </w:r>
          </w:p>
        </w:tc>
      </w:tr>
    </w:tbl>
    <w:p w14:paraId="0CAD6C1C" w14:textId="779D1EEA" w:rsidR="00F53166" w:rsidRPr="00B118B0" w:rsidRDefault="009E4C64" w:rsidP="00081754">
      <w:pPr>
        <w:pStyle w:val="ListParagraph"/>
        <w:numPr>
          <w:ilvl w:val="1"/>
          <w:numId w:val="1"/>
        </w:numPr>
        <w:spacing w:before="240" w:line="240" w:lineRule="atLeast"/>
        <w:ind w:left="360" w:hanging="360"/>
        <w:rPr>
          <w:rFonts w:asciiTheme="majorBidi" w:hAnsiTheme="majorBidi" w:cstheme="majorBidi"/>
          <w:spacing w:val="-6"/>
          <w:sz w:val="28"/>
        </w:rPr>
      </w:pP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การวิเคราะห์อายุของลูกหนี้การค้า ณ วันที่ </w:t>
      </w:r>
      <w:r w:rsidR="00EF063E">
        <w:rPr>
          <w:rFonts w:asciiTheme="majorBidi" w:hAnsiTheme="majorBidi" w:cstheme="majorBidi"/>
          <w:sz w:val="28"/>
        </w:rPr>
        <w:t xml:space="preserve">31 </w:t>
      </w:r>
      <w:r w:rsidR="00EF063E">
        <w:rPr>
          <w:rFonts w:asciiTheme="majorBidi" w:hAnsiTheme="majorBidi" w:cstheme="majorBidi" w:hint="cs"/>
          <w:sz w:val="28"/>
          <w:cs/>
        </w:rPr>
        <w:t>มีนาคม</w:t>
      </w:r>
      <w:r w:rsidR="00DF1D0E">
        <w:rPr>
          <w:rFonts w:asciiTheme="majorBidi" w:hAnsiTheme="majorBidi" w:cstheme="majorBidi" w:hint="cs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9D1510">
        <w:rPr>
          <w:rFonts w:asciiTheme="majorBidi" w:hAnsiTheme="majorBidi" w:cstheme="majorBidi"/>
          <w:spacing w:val="-6"/>
          <w:sz w:val="28"/>
        </w:rPr>
        <w:t>5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spacing w:val="-6"/>
          <w:sz w:val="28"/>
        </w:rPr>
        <w:t xml:space="preserve">31 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9D1510">
        <w:rPr>
          <w:rFonts w:asciiTheme="majorBidi" w:hAnsiTheme="majorBidi" w:cstheme="majorBidi"/>
          <w:spacing w:val="-6"/>
          <w:sz w:val="28"/>
        </w:rPr>
        <w:t>4</w:t>
      </w:r>
      <w:r w:rsidRPr="00B118B0">
        <w:rPr>
          <w:rFonts w:asciiTheme="majorBidi" w:hAnsiTheme="majorBidi" w:cstheme="majorBidi"/>
          <w:spacing w:val="-6"/>
          <w:sz w:val="28"/>
        </w:rPr>
        <w:t xml:space="preserve"> </w:t>
      </w:r>
      <w:r w:rsidRPr="00B118B0">
        <w:rPr>
          <w:rFonts w:asciiTheme="majorBidi" w:hAnsiTheme="majorBidi" w:cstheme="majorBidi"/>
          <w:spacing w:val="-6"/>
          <w:sz w:val="28"/>
          <w:cs/>
        </w:rPr>
        <w:t>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1080"/>
        <w:gridCol w:w="90"/>
        <w:gridCol w:w="1080"/>
      </w:tblGrid>
      <w:tr w:rsidR="002541A7" w:rsidRPr="00B118B0" w14:paraId="6ECB3850" w14:textId="77777777" w:rsidTr="00547D61">
        <w:trPr>
          <w:trHeight w:val="20"/>
        </w:trPr>
        <w:tc>
          <w:tcPr>
            <w:tcW w:w="4320" w:type="dxa"/>
          </w:tcPr>
          <w:p w14:paraId="7A2A6543" w14:textId="4B9E527A" w:rsidR="002541A7" w:rsidRPr="00B118B0" w:rsidRDefault="002541A7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77BAA29" w14:textId="77777777" w:rsidR="002541A7" w:rsidRPr="00B118B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6E3BB33E" w14:textId="77777777" w:rsidR="002541A7" w:rsidRPr="00B118B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3585540" w14:textId="4D250179" w:rsidR="002541A7" w:rsidRPr="00B118B0" w:rsidRDefault="002541A7" w:rsidP="002C0580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B118B0" w14:paraId="67B9F530" w14:textId="77777777" w:rsidTr="00547D61">
        <w:trPr>
          <w:trHeight w:val="20"/>
        </w:trPr>
        <w:tc>
          <w:tcPr>
            <w:tcW w:w="4320" w:type="dxa"/>
          </w:tcPr>
          <w:p w14:paraId="76545399" w14:textId="77777777" w:rsidR="00F53166" w:rsidRPr="00B118B0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2BC9EC4F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777EF2" w14:textId="77777777" w:rsidR="00F53166" w:rsidRPr="00B118B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F97C7DF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56EB1" w:rsidRPr="00B118B0" w14:paraId="5A880E83" w14:textId="77777777" w:rsidTr="00547D61">
        <w:trPr>
          <w:trHeight w:val="20"/>
        </w:trPr>
        <w:tc>
          <w:tcPr>
            <w:tcW w:w="4320" w:type="dxa"/>
          </w:tcPr>
          <w:p w14:paraId="06FBE73B" w14:textId="77777777" w:rsidR="00C56EB1" w:rsidRPr="00B118B0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58C77D" w14:textId="3BE72871" w:rsidR="00C56EB1" w:rsidRPr="00B118B0" w:rsidRDefault="00EF063E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5F024A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8630C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5A3B19A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9F17DC" w14:textId="6A9D0227" w:rsidR="00C56EB1" w:rsidRPr="00B118B0" w:rsidRDefault="00EF063E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C3D97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29F7ED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C56EB1" w:rsidRPr="00B118B0" w14:paraId="3D4D6727" w14:textId="77777777" w:rsidTr="00547D61">
        <w:trPr>
          <w:trHeight w:val="20"/>
        </w:trPr>
        <w:tc>
          <w:tcPr>
            <w:tcW w:w="4320" w:type="dxa"/>
          </w:tcPr>
          <w:p w14:paraId="370DDD72" w14:textId="77777777" w:rsidR="00C56EB1" w:rsidRPr="00B118B0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31911B" w14:textId="6E6365BF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9D151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66D32839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E7FFF8" w14:textId="0C0DA9EC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9D151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</w:tcPr>
          <w:p w14:paraId="7789EB60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619C9F" w14:textId="4092D2AC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9D151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4D0ECF97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070C44" w14:textId="2D2309D1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9D151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B16624" w:rsidRPr="00B118B0" w14:paraId="075C3280" w14:textId="77777777" w:rsidTr="00547D61">
        <w:trPr>
          <w:trHeight w:val="20"/>
        </w:trPr>
        <w:tc>
          <w:tcPr>
            <w:tcW w:w="4320" w:type="dxa"/>
          </w:tcPr>
          <w:p w14:paraId="7EE37BB5" w14:textId="77777777" w:rsidR="00B16624" w:rsidRPr="00B118B0" w:rsidRDefault="00B16624" w:rsidP="00B16624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99FEC1" w14:textId="279467B5" w:rsidR="00B16624" w:rsidRPr="00B118B0" w:rsidRDefault="00FA7FD6" w:rsidP="00B1662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16,420</w:t>
            </w:r>
          </w:p>
        </w:tc>
        <w:tc>
          <w:tcPr>
            <w:tcW w:w="90" w:type="dxa"/>
          </w:tcPr>
          <w:p w14:paraId="37F6B4BC" w14:textId="77777777" w:rsidR="00B16624" w:rsidRPr="00B118B0" w:rsidRDefault="00B16624" w:rsidP="00B1662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DA0CEA" w14:textId="01ECF247" w:rsidR="00B16624" w:rsidRPr="00B118B0" w:rsidRDefault="00B16624" w:rsidP="00B1662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19,552</w:t>
            </w:r>
          </w:p>
        </w:tc>
        <w:tc>
          <w:tcPr>
            <w:tcW w:w="180" w:type="dxa"/>
          </w:tcPr>
          <w:p w14:paraId="6A35F5B5" w14:textId="77777777" w:rsidR="00B16624" w:rsidRPr="00B118B0" w:rsidRDefault="00B16624" w:rsidP="00B1662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7B18D" w14:textId="1698BA18" w:rsidR="00B16624" w:rsidRPr="00B118B0" w:rsidRDefault="00FA7FD6" w:rsidP="00B1662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20988B" w14:textId="77777777" w:rsidR="00B16624" w:rsidRPr="00B118B0" w:rsidRDefault="00B16624" w:rsidP="00B1662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18EB36" w14:textId="33C8C8FF" w:rsidR="00B16624" w:rsidRPr="00B118B0" w:rsidRDefault="00B16624" w:rsidP="00B1662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B16624" w:rsidRPr="00B118B0" w14:paraId="5B7413E9" w14:textId="77777777" w:rsidTr="00547D61">
        <w:trPr>
          <w:trHeight w:val="20"/>
        </w:trPr>
        <w:tc>
          <w:tcPr>
            <w:tcW w:w="4320" w:type="dxa"/>
          </w:tcPr>
          <w:p w14:paraId="70C70548" w14:textId="77777777" w:rsidR="00B16624" w:rsidRPr="00B118B0" w:rsidRDefault="00B16624" w:rsidP="00B16624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210B152C" w14:textId="062BC4FC" w:rsidR="00B16624" w:rsidRPr="00B118B0" w:rsidRDefault="00B16624" w:rsidP="00B1662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052A718" w14:textId="77777777" w:rsidR="00B16624" w:rsidRPr="00B118B0" w:rsidRDefault="00B16624" w:rsidP="00B1662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BD8B24" w14:textId="3A811C69" w:rsidR="00B16624" w:rsidRPr="00B118B0" w:rsidRDefault="00B16624" w:rsidP="00B1662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78261BF" w14:textId="77777777" w:rsidR="00B16624" w:rsidRPr="00B118B0" w:rsidRDefault="00B16624" w:rsidP="00B1662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B3335" w14:textId="4776FAD2" w:rsidR="00B16624" w:rsidRPr="00B118B0" w:rsidRDefault="00B16624" w:rsidP="00B1662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FA7E82" w14:textId="77777777" w:rsidR="00B16624" w:rsidRPr="00B118B0" w:rsidRDefault="00B16624" w:rsidP="00B1662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568BE5" w14:textId="50A0E4D1" w:rsidR="00B16624" w:rsidRPr="00B118B0" w:rsidRDefault="00B16624" w:rsidP="00B1662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16624" w:rsidRPr="00B118B0" w14:paraId="1361C087" w14:textId="77777777" w:rsidTr="00547D61">
        <w:trPr>
          <w:trHeight w:val="20"/>
        </w:trPr>
        <w:tc>
          <w:tcPr>
            <w:tcW w:w="4320" w:type="dxa"/>
          </w:tcPr>
          <w:p w14:paraId="443E1552" w14:textId="77777777" w:rsidR="00B16624" w:rsidRPr="00B118B0" w:rsidRDefault="00B16624" w:rsidP="00B16624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2E97E3E" w14:textId="324D24FC" w:rsidR="00B16624" w:rsidRPr="00B118B0" w:rsidRDefault="00FA7FD6" w:rsidP="00B1662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14,840</w:t>
            </w:r>
          </w:p>
        </w:tc>
        <w:tc>
          <w:tcPr>
            <w:tcW w:w="90" w:type="dxa"/>
          </w:tcPr>
          <w:p w14:paraId="646FF8F6" w14:textId="77777777" w:rsidR="00B16624" w:rsidRPr="00B118B0" w:rsidRDefault="00B16624" w:rsidP="00B1662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E66125" w14:textId="7A1748C2" w:rsidR="00B16624" w:rsidRPr="00B118B0" w:rsidRDefault="00B16624" w:rsidP="00B1662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12,729</w:t>
            </w:r>
          </w:p>
        </w:tc>
        <w:tc>
          <w:tcPr>
            <w:tcW w:w="180" w:type="dxa"/>
          </w:tcPr>
          <w:p w14:paraId="2F46D11F" w14:textId="77777777" w:rsidR="00B16624" w:rsidRPr="00B118B0" w:rsidRDefault="00B16624" w:rsidP="00B1662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FD028A" w14:textId="7C27E54F" w:rsidR="00B16624" w:rsidRPr="00B118B0" w:rsidRDefault="00FA7FD6" w:rsidP="00B1662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7639F9" w14:textId="77777777" w:rsidR="00B16624" w:rsidRPr="00B118B0" w:rsidRDefault="00B16624" w:rsidP="00B1662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6BB2C3" w14:textId="38D3B22F" w:rsidR="00B16624" w:rsidRPr="00B118B0" w:rsidRDefault="00B16624" w:rsidP="00B1662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B16624" w:rsidRPr="00B118B0" w14:paraId="04F9CCE1" w14:textId="77777777" w:rsidTr="00547D61">
        <w:trPr>
          <w:trHeight w:val="20"/>
        </w:trPr>
        <w:tc>
          <w:tcPr>
            <w:tcW w:w="4320" w:type="dxa"/>
          </w:tcPr>
          <w:p w14:paraId="4E8A4057" w14:textId="77777777" w:rsidR="00B16624" w:rsidRPr="00B118B0" w:rsidRDefault="00B16624" w:rsidP="00B16624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  <w:t xml:space="preserve">3 - 6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0F62E2FE" w14:textId="5642EA9A" w:rsidR="00B16624" w:rsidRPr="00B118B0" w:rsidRDefault="00FA7FD6" w:rsidP="00B1662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553</w:t>
            </w:r>
          </w:p>
        </w:tc>
        <w:tc>
          <w:tcPr>
            <w:tcW w:w="90" w:type="dxa"/>
          </w:tcPr>
          <w:p w14:paraId="33A812B9" w14:textId="77777777" w:rsidR="00B16624" w:rsidRPr="00B118B0" w:rsidRDefault="00B16624" w:rsidP="00B1662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216396" w14:textId="6A4F38CE" w:rsidR="00B16624" w:rsidRPr="00B118B0" w:rsidRDefault="00B16624" w:rsidP="00B1662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747</w:t>
            </w:r>
          </w:p>
        </w:tc>
        <w:tc>
          <w:tcPr>
            <w:tcW w:w="180" w:type="dxa"/>
          </w:tcPr>
          <w:p w14:paraId="56138402" w14:textId="77777777" w:rsidR="00B16624" w:rsidRPr="00B118B0" w:rsidRDefault="00B16624" w:rsidP="00B1662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1E767A" w14:textId="2195098D" w:rsidR="00B16624" w:rsidRPr="00B118B0" w:rsidRDefault="00FA7FD6" w:rsidP="00B1662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89D129" w14:textId="77777777" w:rsidR="00B16624" w:rsidRPr="00B118B0" w:rsidRDefault="00B16624" w:rsidP="00B1662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8987E4" w14:textId="2C6793DC" w:rsidR="00B16624" w:rsidRPr="00B118B0" w:rsidRDefault="00B16624" w:rsidP="00B1662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B16624" w:rsidRPr="00B118B0" w14:paraId="108E8D22" w14:textId="77777777" w:rsidTr="00547D61">
        <w:trPr>
          <w:trHeight w:val="243"/>
        </w:trPr>
        <w:tc>
          <w:tcPr>
            <w:tcW w:w="4320" w:type="dxa"/>
          </w:tcPr>
          <w:p w14:paraId="7C395087" w14:textId="77777777" w:rsidR="00B16624" w:rsidRPr="00B118B0" w:rsidRDefault="00B16624" w:rsidP="00B16624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ab/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6 - 12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B59E038" w14:textId="1DDEE1A9" w:rsidR="00B16624" w:rsidRPr="00B118B0" w:rsidRDefault="00FA7FD6" w:rsidP="00B1662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604</w:t>
            </w:r>
          </w:p>
        </w:tc>
        <w:tc>
          <w:tcPr>
            <w:tcW w:w="90" w:type="dxa"/>
          </w:tcPr>
          <w:p w14:paraId="71324CF8" w14:textId="77777777" w:rsidR="00B16624" w:rsidRPr="00B118B0" w:rsidRDefault="00B16624" w:rsidP="00B1662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407255" w14:textId="7C433131" w:rsidR="00B16624" w:rsidRPr="00B118B0" w:rsidRDefault="00B16624" w:rsidP="00B1662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617571CF" w14:textId="77777777" w:rsidR="00B16624" w:rsidRPr="00B118B0" w:rsidRDefault="00B16624" w:rsidP="00B1662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E9068" w14:textId="6D9C37D1" w:rsidR="00B16624" w:rsidRPr="00B118B0" w:rsidRDefault="00FA7FD6" w:rsidP="00B1662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2ADF61" w14:textId="77777777" w:rsidR="00B16624" w:rsidRPr="00B118B0" w:rsidRDefault="00B16624" w:rsidP="00B1662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8440F64" w14:textId="1CA03026" w:rsidR="00B16624" w:rsidRPr="00B118B0" w:rsidRDefault="00B16624" w:rsidP="00B1662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E74349" w:rsidRPr="00B118B0" w14:paraId="520DB590" w14:textId="77777777" w:rsidTr="00547D61">
        <w:trPr>
          <w:trHeight w:val="243"/>
        </w:trPr>
        <w:tc>
          <w:tcPr>
            <w:tcW w:w="4320" w:type="dxa"/>
          </w:tcPr>
          <w:p w14:paraId="566A2966" w14:textId="21E86154" w:rsidR="00E74349" w:rsidRPr="00B118B0" w:rsidRDefault="00E74349" w:rsidP="00B16624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>12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41C31395" w14:textId="5B20DBAF" w:rsidR="00E74349" w:rsidRPr="00B118B0" w:rsidRDefault="00FA7FD6" w:rsidP="00B1662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130</w:t>
            </w:r>
          </w:p>
        </w:tc>
        <w:tc>
          <w:tcPr>
            <w:tcW w:w="90" w:type="dxa"/>
          </w:tcPr>
          <w:p w14:paraId="73D319B0" w14:textId="77777777" w:rsidR="00E74349" w:rsidRPr="00B118B0" w:rsidRDefault="00E74349" w:rsidP="00B1662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8D579F" w14:textId="6DAAC540" w:rsidR="00E74349" w:rsidRPr="004517A7" w:rsidRDefault="0070753E" w:rsidP="00B1662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3D672AC8" w14:textId="77777777" w:rsidR="00E74349" w:rsidRPr="00B118B0" w:rsidRDefault="00E74349" w:rsidP="00B1662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10117" w14:textId="1D1645B6" w:rsidR="00E74349" w:rsidRPr="00B118B0" w:rsidRDefault="00FA7FD6" w:rsidP="00B1662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F39F4F" w14:textId="77777777" w:rsidR="00E74349" w:rsidRPr="00B118B0" w:rsidRDefault="00E74349" w:rsidP="00B1662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83345E9" w14:textId="4B5E2155" w:rsidR="00E74349" w:rsidRPr="004517A7" w:rsidRDefault="0070753E" w:rsidP="00B1662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B16624" w:rsidRPr="00B118B0" w14:paraId="5AEFB673" w14:textId="77777777" w:rsidTr="00547D61">
        <w:trPr>
          <w:trHeight w:val="20"/>
        </w:trPr>
        <w:tc>
          <w:tcPr>
            <w:tcW w:w="4320" w:type="dxa"/>
          </w:tcPr>
          <w:p w14:paraId="212A2598" w14:textId="77777777" w:rsidR="00B16624" w:rsidRPr="00B118B0" w:rsidRDefault="00B16624" w:rsidP="00B16624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87F37" w14:textId="233AFE99" w:rsidR="00B16624" w:rsidRPr="00B118B0" w:rsidRDefault="00AC5D7E" w:rsidP="00B1662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32,547</w:t>
            </w:r>
          </w:p>
        </w:tc>
        <w:tc>
          <w:tcPr>
            <w:tcW w:w="90" w:type="dxa"/>
          </w:tcPr>
          <w:p w14:paraId="3EB5B443" w14:textId="77777777" w:rsidR="00B16624" w:rsidRPr="00B118B0" w:rsidRDefault="00B16624" w:rsidP="00B1662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9EE6E" w14:textId="38C31665" w:rsidR="00B16624" w:rsidRPr="00B118B0" w:rsidRDefault="00B16624" w:rsidP="00B1662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33,028</w:t>
            </w:r>
          </w:p>
        </w:tc>
        <w:tc>
          <w:tcPr>
            <w:tcW w:w="180" w:type="dxa"/>
          </w:tcPr>
          <w:p w14:paraId="3849B6AC" w14:textId="77777777" w:rsidR="00B16624" w:rsidRPr="00B118B0" w:rsidRDefault="00B16624" w:rsidP="00B1662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6964E" w14:textId="7A7D2976" w:rsidR="00B16624" w:rsidRPr="00B118B0" w:rsidRDefault="00FA7FD6" w:rsidP="00B1662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7E1A08" w14:textId="77777777" w:rsidR="00B16624" w:rsidRPr="00B118B0" w:rsidRDefault="00B16624" w:rsidP="00B16624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B2D735" w14:textId="4863D162" w:rsidR="00B16624" w:rsidRPr="00B118B0" w:rsidRDefault="00B16624" w:rsidP="00B1662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39AD0B8D" w14:textId="38F8EB4F" w:rsidR="002906F4" w:rsidRDefault="002906F4" w:rsidP="002906F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40680F50" w14:textId="77777777" w:rsidR="002906F4" w:rsidRDefault="002906F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90BC927" w14:textId="623F83B8" w:rsidR="00530E9E" w:rsidRPr="00B118B0" w:rsidRDefault="00530E9E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เงินให้กู้ยืมระยะสั้น</w:t>
      </w:r>
      <w:r w:rsidR="00C0165A" w:rsidRPr="00B118B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และเงินให้กู้ยืมระยะยาว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430D234" w14:textId="587DBC77" w:rsidR="00530E9E" w:rsidRPr="00B118B0" w:rsidRDefault="00530E9E" w:rsidP="00530E9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เงินให้กู้ยืมระยะสั้นและเงินให้กู้ยืมระยะยาว ณ วันที่ </w:t>
      </w:r>
      <w:r w:rsidR="008C7382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8C7382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F36FE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F36FE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1080"/>
        <w:gridCol w:w="90"/>
        <w:gridCol w:w="1080"/>
      </w:tblGrid>
      <w:tr w:rsidR="00530E9E" w:rsidRPr="00B118B0" w14:paraId="0D063B6B" w14:textId="77777777" w:rsidTr="00BB3C2D">
        <w:trPr>
          <w:cantSplit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FFD0A9A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C9D7F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2EC2E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B486C" w14:textId="77777777" w:rsidR="00530E9E" w:rsidRPr="00B118B0" w:rsidRDefault="00530E9E" w:rsidP="00A11E99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530E9E" w:rsidRPr="00B118B0" w14:paraId="200DAEF8" w14:textId="77777777" w:rsidTr="00BB3C2D">
        <w:trPr>
          <w:cantSplit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223CBB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0A901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4163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94B61" w14:textId="77777777" w:rsidR="00530E9E" w:rsidRPr="00B118B0" w:rsidRDefault="00530E9E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30E9E" w:rsidRPr="00B118B0" w14:paraId="6CD2241A" w14:textId="77777777" w:rsidTr="00BB3C2D">
        <w:trPr>
          <w:cantSplit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7FE14B1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CB7C5" w14:textId="2A2550E8" w:rsidR="00530E9E" w:rsidRPr="00B118B0" w:rsidRDefault="008C7382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2E8DE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3C607E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F4EA56D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2D36C4" w14:textId="4A3AD66E" w:rsidR="00530E9E" w:rsidRPr="00B118B0" w:rsidRDefault="008C7382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AD3E5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BFD81A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530E9E" w:rsidRPr="00B118B0" w14:paraId="73D24B46" w14:textId="77777777" w:rsidTr="00BB3C2D">
        <w:trPr>
          <w:cantSplit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BFDE4C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FF654" w14:textId="65C5732C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F36F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59E3DB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7459E" w14:textId="50FBF0C9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F36F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8677F2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44592" w14:textId="031D34A1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F36F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DDD6E4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89D58C" w14:textId="3BCED510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F36FE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4E771E" w:rsidRPr="006029D7" w14:paraId="68FB37D7" w14:textId="77777777" w:rsidTr="005C5E34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69E71D3" w14:textId="77777777" w:rsidR="005C5E34" w:rsidRDefault="004E771E" w:rsidP="004E771E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 w:rsidR="005C5E3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  <w:p w14:paraId="659EC074" w14:textId="26DEA64C" w:rsidR="004E771E" w:rsidRPr="00B118B0" w:rsidRDefault="005C5E34" w:rsidP="005C5E34">
            <w:pPr>
              <w:pStyle w:val="Heading5"/>
              <w:keepNext w:val="0"/>
              <w:spacing w:line="240" w:lineRule="auto"/>
              <w:ind w:left="173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(ดูหมายเหตุข้อ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9FE15" w14:textId="3FDFA46B" w:rsidR="004E771E" w:rsidRPr="005A12F1" w:rsidRDefault="004E771E" w:rsidP="005C5E34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5A12F1">
              <w:rPr>
                <w:rFonts w:ascii="Angsana New" w:hAnsi="Angsana New"/>
                <w:sz w:val="28"/>
              </w:rPr>
              <w:t xml:space="preserve">    41,100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51A3C" w14:textId="77777777" w:rsidR="004E771E" w:rsidRPr="006029D7" w:rsidRDefault="004E771E" w:rsidP="005C5E34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C48E2" w14:textId="70E86F78" w:rsidR="004E771E" w:rsidRPr="006029D7" w:rsidRDefault="004E771E" w:rsidP="005C5E34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  <w:cs/>
              </w:rPr>
              <w:t>33</w:t>
            </w:r>
            <w:r w:rsidRPr="004517A7">
              <w:rPr>
                <w:rFonts w:ascii="Angsana New" w:hAnsi="Angsana New" w:hint="eastAsia"/>
                <w:sz w:val="28"/>
              </w:rPr>
              <w:t>,</w:t>
            </w:r>
            <w:r w:rsidRPr="004517A7">
              <w:rPr>
                <w:rFonts w:ascii="Angsana New" w:hAnsi="Angsana New" w:hint="eastAsia"/>
                <w:sz w:val="28"/>
                <w:cs/>
              </w:rPr>
              <w:t>400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5052E" w14:textId="77777777" w:rsidR="004E771E" w:rsidRPr="006029D7" w:rsidRDefault="004E771E" w:rsidP="005C5E34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491F2" w14:textId="4DAF59D6" w:rsidR="004E771E" w:rsidRPr="006029D7" w:rsidRDefault="005A12F1" w:rsidP="005C5E34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A12F1">
              <w:rPr>
                <w:rFonts w:asciiTheme="majorBidi" w:hAnsiTheme="majorBidi" w:cstheme="majorBidi" w:hint="eastAsia"/>
                <w:sz w:val="28"/>
              </w:rPr>
              <w:t>566,036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FE1C2" w14:textId="77777777" w:rsidR="004E771E" w:rsidRPr="006029D7" w:rsidRDefault="004E771E" w:rsidP="005C5E34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49815" w14:textId="08A0C478" w:rsidR="004E771E" w:rsidRPr="006029D7" w:rsidRDefault="004E771E" w:rsidP="005C5E34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851,137</w:t>
            </w:r>
          </w:p>
        </w:tc>
      </w:tr>
      <w:tr w:rsidR="005A12F1" w:rsidRPr="006029D7" w14:paraId="690B5460" w14:textId="77777777" w:rsidTr="005C5E34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6F82378" w14:textId="77777777" w:rsidR="005A12F1" w:rsidRDefault="005A12F1" w:rsidP="005A12F1">
            <w:pPr>
              <w:pStyle w:val="Heading5"/>
              <w:keepNext w:val="0"/>
              <w:spacing w:line="240" w:lineRule="auto"/>
              <w:ind w:right="58" w:firstLine="0"/>
              <w:rPr>
                <w:b w:val="0"/>
                <w:bCs w:val="0"/>
                <w:sz w:val="28"/>
                <w:szCs w:val="28"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เงินให้กู้ยืมระยะสั้นแก่บุคคลที่เกี่ยวข้องกัน</w:t>
            </w:r>
          </w:p>
          <w:p w14:paraId="1EB7970D" w14:textId="4D9D1506" w:rsidR="005C5E34" w:rsidRPr="005C5E34" w:rsidRDefault="00104B2B" w:rsidP="005C5E34">
            <w:pPr>
              <w:ind w:left="173"/>
              <w:rPr>
                <w:rFonts w:hint="eastAsia"/>
                <w:cs/>
              </w:rPr>
            </w:pPr>
            <w:r w:rsidRPr="005C5E34">
              <w:rPr>
                <w:rFonts w:asciiTheme="majorBidi" w:hAnsiTheme="majorBidi" w:cstheme="majorBidi" w:hint="cs"/>
                <w:sz w:val="28"/>
                <w:cs/>
              </w:rPr>
              <w:t xml:space="preserve">(ดูหมายเหตุข้อ </w:t>
            </w:r>
            <w:r w:rsidRPr="005C5E34">
              <w:rPr>
                <w:rFonts w:asciiTheme="majorBidi" w:hAnsiTheme="majorBidi" w:cstheme="majorBidi"/>
                <w:sz w:val="28"/>
              </w:rPr>
              <w:t>4</w:t>
            </w:r>
            <w:r w:rsidRPr="005C5E34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A882C" w14:textId="7B731D0A" w:rsidR="005A12F1" w:rsidRPr="005A12F1" w:rsidRDefault="005A12F1" w:rsidP="005C5E34">
            <w:pPr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5A12F1">
              <w:rPr>
                <w:rFonts w:ascii="Angsana New" w:hAnsi="Angsana New"/>
                <w:sz w:val="28"/>
              </w:rPr>
              <w:t xml:space="preserve">    15,995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6A72B" w14:textId="77777777" w:rsidR="005A12F1" w:rsidRPr="006029D7" w:rsidRDefault="005A12F1" w:rsidP="005C5E34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81CBF" w14:textId="20093BC4" w:rsidR="005A12F1" w:rsidRPr="006029D7" w:rsidRDefault="005A12F1" w:rsidP="005C5E34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15,995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BC9B" w14:textId="77777777" w:rsidR="005A12F1" w:rsidRPr="006029D7" w:rsidRDefault="005A12F1" w:rsidP="005C5E34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74B78" w14:textId="4DCFD60C" w:rsidR="005A12F1" w:rsidRPr="00D03218" w:rsidRDefault="005A12F1" w:rsidP="005C5E34">
            <w:pPr>
              <w:ind w:right="90"/>
              <w:jc w:val="right"/>
              <w:rPr>
                <w:rFonts w:asciiTheme="majorBidi" w:hAnsiTheme="majorBidi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072B" w14:textId="77777777" w:rsidR="005A12F1" w:rsidRPr="006029D7" w:rsidRDefault="005A12F1" w:rsidP="005C5E34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AEEE4" w14:textId="36425988" w:rsidR="005A12F1" w:rsidRPr="006029D7" w:rsidRDefault="005A12F1" w:rsidP="005C5E34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5A12F1" w:rsidRPr="006029D7" w14:paraId="0476F8DA" w14:textId="77777777" w:rsidTr="00BF29C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89A279F" w14:textId="55FF4407" w:rsidR="005A12F1" w:rsidRPr="005C5E34" w:rsidRDefault="005A12F1" w:rsidP="005A12F1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  <w:r w:rsidR="005C5E34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(ดูหมายเหตุข้อ </w:t>
            </w:r>
            <w:r w:rsidR="005C5E3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="005C5E34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EEC38C" w14:textId="66325962" w:rsidR="005A12F1" w:rsidRPr="005A12F1" w:rsidRDefault="005A12F1" w:rsidP="005A12F1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5A12F1">
              <w:rPr>
                <w:rFonts w:ascii="Angsana New" w:hAnsi="Angsana New"/>
                <w:sz w:val="28"/>
              </w:rPr>
              <w:t xml:space="preserve">   (15,995)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A1F6" w14:textId="77777777" w:rsidR="005A12F1" w:rsidRPr="006029D7" w:rsidRDefault="005A12F1" w:rsidP="005A12F1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21482" w14:textId="1D469AB5" w:rsidR="005A12F1" w:rsidRPr="006029D7" w:rsidRDefault="005A12F1" w:rsidP="005A12F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eastAsia"/>
                <w:sz w:val="28"/>
              </w:rPr>
              <w:t>15,995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BDA2" w14:textId="77777777" w:rsidR="005A12F1" w:rsidRPr="006029D7" w:rsidRDefault="005A12F1" w:rsidP="005A12F1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CB3CF" w14:textId="395378F4" w:rsidR="005A12F1" w:rsidRPr="006029D7" w:rsidRDefault="005A12F1" w:rsidP="005A12F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B02BC" w14:textId="77777777" w:rsidR="005A12F1" w:rsidRPr="006029D7" w:rsidRDefault="005A12F1" w:rsidP="005A12F1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4CDC6" w14:textId="5F5ECD96" w:rsidR="005A12F1" w:rsidRPr="006029D7" w:rsidRDefault="005A12F1" w:rsidP="005A12F1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5A12F1" w:rsidRPr="006029D7" w14:paraId="55E0994F" w14:textId="77777777" w:rsidTr="00BF29C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3358774" w14:textId="77777777" w:rsidR="005A12F1" w:rsidRPr="00B118B0" w:rsidRDefault="005A12F1" w:rsidP="005A12F1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79A5931" w14:textId="2C2D44B1" w:rsidR="005A12F1" w:rsidRPr="005A12F1" w:rsidRDefault="005A12F1" w:rsidP="005A12F1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A12F1">
              <w:rPr>
                <w:rFonts w:ascii="Angsana New" w:hAnsi="Angsana New"/>
                <w:b/>
                <w:bCs/>
                <w:sz w:val="28"/>
              </w:rPr>
              <w:t xml:space="preserve">    41,100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5C5D6F" w14:textId="77777777" w:rsidR="005A12F1" w:rsidRPr="005A12F1" w:rsidRDefault="005A12F1" w:rsidP="005A12F1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791A61" w14:textId="38A9D6B0" w:rsidR="005A12F1" w:rsidRPr="005A12F1" w:rsidRDefault="005A12F1" w:rsidP="005A12F1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A12F1">
              <w:rPr>
                <w:rFonts w:ascii="Angsana New" w:hAnsi="Angsana New"/>
                <w:b/>
                <w:bCs/>
                <w:sz w:val="28"/>
              </w:rPr>
              <w:t>33,400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F5D7C7" w14:textId="77777777" w:rsidR="005A12F1" w:rsidRPr="006029D7" w:rsidRDefault="005A12F1" w:rsidP="005A12F1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63AD49" w14:textId="650F8E49" w:rsidR="005A12F1" w:rsidRPr="005A12F1" w:rsidRDefault="005A12F1" w:rsidP="005A12F1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A12F1">
              <w:rPr>
                <w:rFonts w:asciiTheme="majorBidi" w:hAnsiTheme="majorBidi" w:cstheme="majorBidi" w:hint="eastAsia"/>
                <w:b/>
                <w:bCs/>
                <w:sz w:val="28"/>
              </w:rPr>
              <w:t>566,036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FB81A4" w14:textId="77777777" w:rsidR="005A12F1" w:rsidRPr="006029D7" w:rsidRDefault="005A12F1" w:rsidP="005A12F1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94C4B" w14:textId="09B5CA75" w:rsidR="005A12F1" w:rsidRPr="006029D7" w:rsidRDefault="005A12F1" w:rsidP="005A12F1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851,137</w:t>
            </w:r>
          </w:p>
        </w:tc>
      </w:tr>
      <w:tr w:rsidR="005A12F1" w:rsidRPr="006029D7" w14:paraId="404212F4" w14:textId="77777777" w:rsidTr="00BF29C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665127" w14:textId="4844C6D3" w:rsidR="001D43BC" w:rsidRPr="002E18FB" w:rsidRDefault="001D43BC" w:rsidP="005A12F1">
            <w:pPr>
              <w:rPr>
                <w:rFonts w:hint="eastAsia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41CC3" w14:textId="77777777" w:rsidR="005A12F1" w:rsidRPr="006029D7" w:rsidRDefault="005A12F1" w:rsidP="005A12F1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102547" w14:textId="77777777" w:rsidR="005A12F1" w:rsidRPr="006029D7" w:rsidRDefault="005A12F1" w:rsidP="005A12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72F6BA" w14:textId="77777777" w:rsidR="005A12F1" w:rsidRPr="006029D7" w:rsidRDefault="005A12F1" w:rsidP="005A12F1">
            <w:pPr>
              <w:tabs>
                <w:tab w:val="decimal" w:pos="902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70008E" w14:textId="77777777" w:rsidR="005A12F1" w:rsidRPr="006029D7" w:rsidRDefault="005A12F1" w:rsidP="005A12F1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23043" w14:textId="77777777" w:rsidR="005A12F1" w:rsidRPr="006029D7" w:rsidRDefault="005A12F1" w:rsidP="005A12F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924AA9" w14:textId="77777777" w:rsidR="005A12F1" w:rsidRPr="006029D7" w:rsidRDefault="005A12F1" w:rsidP="005A12F1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472ACF" w14:textId="77777777" w:rsidR="005A12F1" w:rsidRPr="006029D7" w:rsidRDefault="005A12F1" w:rsidP="005A12F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00F7E" w:rsidRPr="006029D7" w14:paraId="698A3D2E" w14:textId="77777777" w:rsidTr="00613A3D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1DDE69E" w14:textId="05D07DD9" w:rsidR="00300F7E" w:rsidRPr="00B118B0" w:rsidRDefault="00300F7E" w:rsidP="00300F7E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51C47" w14:textId="15685511" w:rsidR="00300F7E" w:rsidRPr="006029D7" w:rsidRDefault="00300F7E" w:rsidP="00300F7E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9,000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ACAAE" w14:textId="77777777" w:rsidR="00300F7E" w:rsidRPr="006029D7" w:rsidRDefault="00300F7E" w:rsidP="00300F7E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247D" w14:textId="291DD4BB" w:rsidR="00300F7E" w:rsidRPr="006029D7" w:rsidRDefault="00300F7E" w:rsidP="00300F7E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AC0DA" w14:textId="77777777" w:rsidR="00300F7E" w:rsidRPr="006029D7" w:rsidRDefault="00300F7E" w:rsidP="00300F7E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5452F" w14:textId="79181E66" w:rsidR="00300F7E" w:rsidRPr="006029D7" w:rsidRDefault="00300F7E" w:rsidP="00300F7E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BFBB0" w14:textId="77777777" w:rsidR="00300F7E" w:rsidRPr="006029D7" w:rsidRDefault="00300F7E" w:rsidP="00300F7E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39B8" w14:textId="7DA4EF91" w:rsidR="00300F7E" w:rsidRPr="006029D7" w:rsidRDefault="00300F7E" w:rsidP="00300F7E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9,000</w:t>
            </w:r>
          </w:p>
        </w:tc>
      </w:tr>
      <w:tr w:rsidR="00300F7E" w:rsidRPr="006029D7" w14:paraId="76531D81" w14:textId="77777777" w:rsidTr="00613A3D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759F8EE" w14:textId="77777777" w:rsidR="00300F7E" w:rsidRPr="00B118B0" w:rsidRDefault="00300F7E" w:rsidP="00300F7E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FBFE4" w14:textId="5ABDC823" w:rsidR="00300F7E" w:rsidRPr="006029D7" w:rsidRDefault="00300F7E" w:rsidP="00300F7E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75,476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16A5D" w14:textId="77777777" w:rsidR="00300F7E" w:rsidRPr="006029D7" w:rsidRDefault="00300F7E" w:rsidP="00300F7E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3A5823" w14:textId="7876C426" w:rsidR="00300F7E" w:rsidRPr="006029D7" w:rsidRDefault="00300F7E" w:rsidP="00300F7E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75,476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41534" w14:textId="77777777" w:rsidR="00300F7E" w:rsidRPr="006029D7" w:rsidRDefault="00300F7E" w:rsidP="00300F7E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213E" w14:textId="2D531855" w:rsidR="00300F7E" w:rsidRPr="006029D7" w:rsidRDefault="00300F7E" w:rsidP="00300F7E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75,000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0797" w14:textId="77777777" w:rsidR="00300F7E" w:rsidRPr="006029D7" w:rsidRDefault="00300F7E" w:rsidP="00300F7E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5EAF2" w14:textId="3B8792C0" w:rsidR="00300F7E" w:rsidRPr="006029D7" w:rsidRDefault="00300F7E" w:rsidP="00300F7E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75,000</w:t>
            </w:r>
          </w:p>
        </w:tc>
      </w:tr>
      <w:tr w:rsidR="00300F7E" w:rsidRPr="006029D7" w14:paraId="62F265E1" w14:textId="77777777" w:rsidTr="00613A3D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1A4AD13" w14:textId="12DF17AC" w:rsidR="00300F7E" w:rsidRPr="00B118B0" w:rsidRDefault="00300F7E" w:rsidP="00300F7E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9062E7" w14:textId="2E952BF1" w:rsidR="00300F7E" w:rsidRPr="006029D7" w:rsidRDefault="00300F7E" w:rsidP="00300F7E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(2,750)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2F302E" w14:textId="77777777" w:rsidR="00300F7E" w:rsidRPr="006029D7" w:rsidRDefault="00300F7E" w:rsidP="00300F7E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81CB8" w14:textId="7F4FEB2C" w:rsidR="00300F7E" w:rsidRPr="006029D7" w:rsidRDefault="00300F7E" w:rsidP="00D770A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(2,750)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5287AD" w14:textId="77777777" w:rsidR="00300F7E" w:rsidRPr="006029D7" w:rsidRDefault="00300F7E" w:rsidP="00300F7E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BC09B" w14:textId="67D9304C" w:rsidR="00300F7E" w:rsidRPr="006029D7" w:rsidRDefault="00300F7E" w:rsidP="00300F7E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(2,750)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88BC18" w14:textId="77777777" w:rsidR="00300F7E" w:rsidRPr="006029D7" w:rsidRDefault="00300F7E" w:rsidP="00300F7E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4D0FE" w14:textId="5B159A01" w:rsidR="00300F7E" w:rsidRPr="006029D7" w:rsidRDefault="00300F7E" w:rsidP="00D770A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(2,750)</w:t>
            </w:r>
          </w:p>
        </w:tc>
      </w:tr>
      <w:tr w:rsidR="00300F7E" w:rsidRPr="006029D7" w14:paraId="27BBBA54" w14:textId="77777777" w:rsidTr="00D70368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D9FC4AA" w14:textId="727E935E" w:rsidR="00300F7E" w:rsidRPr="00B118B0" w:rsidRDefault="00300F7E" w:rsidP="00300F7E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เงินให้กู้ยืมระยะสั้นแก่บุคคลและกิจการที่ไม่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เกี่ยวข้องกัน 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88FB1" w14:textId="07E65D98" w:rsidR="00300F7E" w:rsidRPr="006029D7" w:rsidRDefault="00300F7E" w:rsidP="00300F7E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81,726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D3C5C" w14:textId="77777777" w:rsidR="00300F7E" w:rsidRPr="006029D7" w:rsidRDefault="00300F7E" w:rsidP="00300F7E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18510" w14:textId="37FE037A" w:rsidR="00300F7E" w:rsidRPr="006029D7" w:rsidRDefault="00300F7E" w:rsidP="00300F7E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81,726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A986" w14:textId="77777777" w:rsidR="00300F7E" w:rsidRPr="006029D7" w:rsidRDefault="00300F7E" w:rsidP="00300F7E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67D68" w14:textId="121EAF06" w:rsidR="00300F7E" w:rsidRPr="006029D7" w:rsidRDefault="00300F7E" w:rsidP="00300F7E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81,250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5BED9" w14:textId="77777777" w:rsidR="00300F7E" w:rsidRPr="006029D7" w:rsidRDefault="00300F7E" w:rsidP="00300F7E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749EC" w14:textId="66C1F26D" w:rsidR="00300F7E" w:rsidRPr="006029D7" w:rsidRDefault="00300F7E" w:rsidP="00300F7E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81,250</w:t>
            </w:r>
          </w:p>
        </w:tc>
      </w:tr>
      <w:tr w:rsidR="00300F7E" w:rsidRPr="00B118B0" w14:paraId="1C8FBA31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7E7E8F4" w14:textId="170EE1C2" w:rsidR="00300F7E" w:rsidRPr="00924839" w:rsidRDefault="00300F7E" w:rsidP="00300F7E">
            <w:pPr>
              <w:rPr>
                <w:rFonts w:hint="eastAsia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E0BA92" w14:textId="719084B3" w:rsidR="00300F7E" w:rsidRPr="00CD6FC9" w:rsidRDefault="00300F7E" w:rsidP="00300F7E">
            <w:pPr>
              <w:rPr>
                <w:rFonts w:hint="eastAsi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625C64" w14:textId="77777777" w:rsidR="00300F7E" w:rsidRPr="00B118B0" w:rsidRDefault="00300F7E" w:rsidP="00300F7E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7F2AA3" w14:textId="77777777" w:rsidR="00300F7E" w:rsidRPr="00B118B0" w:rsidRDefault="00300F7E" w:rsidP="00300F7E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93A5E8" w14:textId="77777777" w:rsidR="00300F7E" w:rsidRPr="00B118B0" w:rsidRDefault="00300F7E" w:rsidP="00300F7E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505DF8" w14:textId="77777777" w:rsidR="00300F7E" w:rsidRPr="00B118B0" w:rsidRDefault="00300F7E" w:rsidP="00300F7E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31BEC6" w14:textId="77777777" w:rsidR="00300F7E" w:rsidRPr="00B118B0" w:rsidRDefault="00300F7E" w:rsidP="00300F7E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7076F0" w14:textId="77777777" w:rsidR="00300F7E" w:rsidRPr="00B118B0" w:rsidRDefault="00300F7E" w:rsidP="00300F7E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8740C4" w:rsidRPr="00B118B0" w14:paraId="16708C27" w14:textId="77777777" w:rsidTr="00104B2B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AC0DAC1" w14:textId="77777777" w:rsidR="008740C4" w:rsidRDefault="008740C4" w:rsidP="008740C4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52077790" w14:textId="1E3C619F" w:rsidR="00104B2B" w:rsidRPr="00104B2B" w:rsidRDefault="00104B2B" w:rsidP="00104B2B">
            <w:pPr>
              <w:ind w:left="173"/>
              <w:rPr>
                <w:rFonts w:hint="eastAsia"/>
                <w:cs/>
              </w:rPr>
            </w:pPr>
            <w:r w:rsidRPr="005C5E34">
              <w:rPr>
                <w:rFonts w:asciiTheme="majorBidi" w:hAnsiTheme="majorBidi" w:cstheme="majorBidi" w:hint="cs"/>
                <w:sz w:val="28"/>
                <w:cs/>
              </w:rPr>
              <w:t xml:space="preserve">(ดูหมายเหตุข้อ </w:t>
            </w:r>
            <w:r w:rsidRPr="005C5E34">
              <w:rPr>
                <w:rFonts w:asciiTheme="majorBidi" w:hAnsiTheme="majorBidi" w:cstheme="majorBidi"/>
                <w:sz w:val="28"/>
              </w:rPr>
              <w:t>4</w:t>
            </w:r>
            <w:r w:rsidRPr="005C5E34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2BE0F" w14:textId="4FDD5EFC" w:rsidR="008740C4" w:rsidRPr="008740C4" w:rsidRDefault="008740C4" w:rsidP="00104B2B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0C4">
              <w:rPr>
                <w:rFonts w:asciiTheme="majorBidi" w:hAnsiTheme="majorBidi" w:cstheme="majorBidi"/>
                <w:b w:val="0"/>
                <w:bCs w:val="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20AC2" w14:textId="77777777" w:rsidR="008740C4" w:rsidRPr="00B118B0" w:rsidRDefault="008740C4" w:rsidP="00104B2B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38EFE" w14:textId="33B01021" w:rsidR="008740C4" w:rsidRPr="00B118B0" w:rsidRDefault="008740C4" w:rsidP="00104B2B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169EF" w14:textId="77777777" w:rsidR="008740C4" w:rsidRPr="00B118B0" w:rsidRDefault="008740C4" w:rsidP="00104B2B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9D07D" w14:textId="488394A9" w:rsidR="008740C4" w:rsidRPr="00B118B0" w:rsidRDefault="008740C4" w:rsidP="00104B2B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517A7">
              <w:rPr>
                <w:rFonts w:asciiTheme="majorBidi" w:hAnsiTheme="majorBidi" w:cstheme="majorBidi" w:hint="eastAsia"/>
                <w:b w:val="0"/>
                <w:bCs w:val="0"/>
                <w:sz w:val="28"/>
                <w:szCs w:val="28"/>
              </w:rPr>
              <w:t>7,396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1D02" w14:textId="77777777" w:rsidR="008740C4" w:rsidRPr="00B118B0" w:rsidRDefault="008740C4" w:rsidP="00104B2B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A826" w14:textId="7FDA28B9" w:rsidR="008740C4" w:rsidRPr="00B118B0" w:rsidRDefault="008740C4" w:rsidP="00104B2B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517A7">
              <w:rPr>
                <w:rFonts w:asciiTheme="majorBidi" w:hAnsiTheme="majorBidi" w:cstheme="majorBidi" w:hint="eastAsia"/>
                <w:b w:val="0"/>
                <w:bCs w:val="0"/>
                <w:sz w:val="28"/>
                <w:szCs w:val="28"/>
              </w:rPr>
              <w:t>7,396</w:t>
            </w:r>
          </w:p>
        </w:tc>
      </w:tr>
      <w:tr w:rsidR="008740C4" w:rsidRPr="00B118B0" w14:paraId="7EC51A5E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8BCEA1F" w14:textId="78D36931" w:rsidR="008740C4" w:rsidRPr="00B118B0" w:rsidRDefault="008740C4" w:rsidP="008740C4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เงินให้กู้ยืมระยะยาวแก่กิจการที่เกี่ยวข้องกัน 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6EA200" w14:textId="7A91C482" w:rsidR="008740C4" w:rsidRPr="00B118B0" w:rsidRDefault="008740C4" w:rsidP="008740C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497B7E" w14:textId="77777777" w:rsidR="008740C4" w:rsidRPr="00B118B0" w:rsidRDefault="008740C4" w:rsidP="008740C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137208" w14:textId="70C85076" w:rsidR="008740C4" w:rsidRPr="00B118B0" w:rsidRDefault="008740C4" w:rsidP="008740C4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0A84E8" w14:textId="77777777" w:rsidR="008740C4" w:rsidRPr="00B118B0" w:rsidRDefault="008740C4" w:rsidP="008740C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99969E" w14:textId="7AEAEF95" w:rsidR="008740C4" w:rsidRPr="00B118B0" w:rsidRDefault="008740C4" w:rsidP="008740C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  <w:szCs w:val="28"/>
              </w:rPr>
              <w:t>7,396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33F92D" w14:textId="77777777" w:rsidR="008740C4" w:rsidRPr="00B118B0" w:rsidRDefault="008740C4" w:rsidP="008740C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EAFBA8" w14:textId="6F592C34" w:rsidR="008740C4" w:rsidRPr="00B118B0" w:rsidRDefault="008740C4" w:rsidP="008740C4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  <w:szCs w:val="28"/>
              </w:rPr>
              <w:t>7,396</w:t>
            </w:r>
          </w:p>
        </w:tc>
      </w:tr>
    </w:tbl>
    <w:p w14:paraId="37CDBE2E" w14:textId="7286F2E8" w:rsidR="00517A37" w:rsidRDefault="00517A37" w:rsidP="00517A37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3E21AE69" w14:textId="77777777" w:rsidR="00517A37" w:rsidRDefault="00517A3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4E7D42D6" w14:textId="62B794A1" w:rsidR="003964B0" w:rsidRPr="006263A6" w:rsidRDefault="003964B0" w:rsidP="006263A6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r w:rsidRPr="006263A6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3679E85B" w14:textId="3DE448C8" w:rsidR="003964B0" w:rsidRPr="00B118B0" w:rsidRDefault="003964B0" w:rsidP="003964B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สินทรัพย์ทางการเงินไม่หมุนเวียนอื่น ณ 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F7B08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8F7B08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208C2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208C2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  <w:r w:rsidR="003F605E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F605E">
        <w:rPr>
          <w:rFonts w:asciiTheme="majorBidi" w:hAnsiTheme="majorBidi" w:cstheme="majorBidi" w:hint="cs"/>
          <w:color w:val="000000"/>
          <w:spacing w:val="-2"/>
          <w:sz w:val="28"/>
          <w:cs/>
        </w:rPr>
        <w:t>(งบการเงินเฉพาะกิจการ</w:t>
      </w:r>
      <w:r w:rsidR="003F605E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="003F605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ไม่มี)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8"/>
        <w:gridCol w:w="90"/>
        <w:gridCol w:w="990"/>
        <w:gridCol w:w="90"/>
        <w:gridCol w:w="902"/>
        <w:gridCol w:w="90"/>
        <w:gridCol w:w="988"/>
        <w:gridCol w:w="54"/>
        <w:gridCol w:w="866"/>
        <w:gridCol w:w="54"/>
        <w:gridCol w:w="918"/>
        <w:gridCol w:w="54"/>
        <w:gridCol w:w="936"/>
      </w:tblGrid>
      <w:tr w:rsidR="003964B0" w:rsidRPr="00B118B0" w14:paraId="7C709B76" w14:textId="77777777" w:rsidTr="00177EDB">
        <w:trPr>
          <w:trHeight w:val="270"/>
        </w:trPr>
        <w:tc>
          <w:tcPr>
            <w:tcW w:w="3058" w:type="dxa"/>
            <w:vAlign w:val="bottom"/>
          </w:tcPr>
          <w:p w14:paraId="7DD3B203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D611DD1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51C1B729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F9C90BD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04696B45" w14:textId="77777777" w:rsidR="003964B0" w:rsidRPr="00B118B0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5B44E9EA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7DCEAA85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3964B0" w:rsidRPr="00B118B0" w14:paraId="08CC920B" w14:textId="77777777" w:rsidTr="00177EDB">
        <w:trPr>
          <w:trHeight w:val="270"/>
        </w:trPr>
        <w:tc>
          <w:tcPr>
            <w:tcW w:w="3058" w:type="dxa"/>
            <w:vAlign w:val="bottom"/>
          </w:tcPr>
          <w:p w14:paraId="0708F47C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D97DAD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42" w:type="dxa"/>
            <w:gridSpan w:val="11"/>
            <w:tcBorders>
              <w:bottom w:val="single" w:sz="4" w:space="0" w:color="auto"/>
            </w:tcBorders>
            <w:vAlign w:val="bottom"/>
          </w:tcPr>
          <w:p w14:paraId="45B340D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964B0" w:rsidRPr="00B118B0" w14:paraId="5C6A3DF1" w14:textId="77777777" w:rsidTr="00177EDB">
        <w:trPr>
          <w:trHeight w:val="207"/>
        </w:trPr>
        <w:tc>
          <w:tcPr>
            <w:tcW w:w="3058" w:type="dxa"/>
            <w:vAlign w:val="bottom"/>
          </w:tcPr>
          <w:p w14:paraId="2B0B5A1B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D8C9ACB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B478B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1F948B9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719BF" w14:textId="77777777" w:rsidR="0060104B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  <w:p w14:paraId="20BD0A5C" w14:textId="3236D506" w:rsidR="003964B0" w:rsidRPr="00B118B0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0F433CB9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D3BC2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3964B0" w:rsidRPr="00B118B0" w14:paraId="20FBE46A" w14:textId="77777777" w:rsidTr="00177EDB">
        <w:tc>
          <w:tcPr>
            <w:tcW w:w="3058" w:type="dxa"/>
            <w:vAlign w:val="bottom"/>
          </w:tcPr>
          <w:p w14:paraId="72D736CA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55DE755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807CC6" w14:textId="753CCDA3" w:rsidR="003964B0" w:rsidRPr="00B118B0" w:rsidRDefault="00CC2C16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23F8A0D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3A9FF18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2502D6D0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78F7B78F" w14:textId="66AC2334" w:rsidR="003964B0" w:rsidRPr="00B118B0" w:rsidRDefault="00CC2C16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5249EC8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7903A904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54" w:type="dxa"/>
          </w:tcPr>
          <w:p w14:paraId="1C780494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3545AA3" w14:textId="5423EDE7" w:rsidR="003964B0" w:rsidRPr="00B118B0" w:rsidRDefault="00CC2C16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1625F3E3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490A08AE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3964B0" w:rsidRPr="00B118B0" w14:paraId="42FDC5AE" w14:textId="77777777" w:rsidTr="00177EDB">
        <w:tc>
          <w:tcPr>
            <w:tcW w:w="3058" w:type="dxa"/>
            <w:tcBorders>
              <w:bottom w:val="single" w:sz="4" w:space="0" w:color="auto"/>
            </w:tcBorders>
            <w:vAlign w:val="bottom"/>
          </w:tcPr>
          <w:p w14:paraId="7A766AE1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2BEF38AB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5DC693" w14:textId="1695551F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C26D8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0F97AFB3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93C25A4" w14:textId="6A2D91D4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C26D8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90" w:type="dxa"/>
          </w:tcPr>
          <w:p w14:paraId="237CE69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09A6D273" w14:textId="4F06300D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C26D8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54" w:type="dxa"/>
          </w:tcPr>
          <w:p w14:paraId="5FE443F7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531051CA" w14:textId="10E21D4C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C26D8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54" w:type="dxa"/>
          </w:tcPr>
          <w:p w14:paraId="341EA44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1690EEDE" w14:textId="59070ADB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C26D8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54" w:type="dxa"/>
          </w:tcPr>
          <w:p w14:paraId="51288188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9FE11CE" w14:textId="50AD9759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C26D8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0930D0" w:rsidRPr="00B118B0" w14:paraId="0D8EE8B2" w14:textId="77777777" w:rsidTr="00613A3D">
        <w:tc>
          <w:tcPr>
            <w:tcW w:w="3058" w:type="dxa"/>
          </w:tcPr>
          <w:p w14:paraId="1C9586BE" w14:textId="77777777" w:rsidR="000930D0" w:rsidRPr="00B118B0" w:rsidRDefault="000930D0" w:rsidP="000930D0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กลุ่มสมอทอง จำกัด</w:t>
            </w:r>
          </w:p>
        </w:tc>
        <w:tc>
          <w:tcPr>
            <w:tcW w:w="90" w:type="dxa"/>
          </w:tcPr>
          <w:p w14:paraId="2F5EFB65" w14:textId="77777777" w:rsidR="000930D0" w:rsidRPr="00B118B0" w:rsidRDefault="000930D0" w:rsidP="000930D0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DF1965" w14:textId="4FD46E95" w:rsidR="000930D0" w:rsidRPr="00B118B0" w:rsidRDefault="00267B42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688,400</w:t>
            </w:r>
          </w:p>
        </w:tc>
        <w:tc>
          <w:tcPr>
            <w:tcW w:w="90" w:type="dxa"/>
            <w:shd w:val="clear" w:color="auto" w:fill="auto"/>
          </w:tcPr>
          <w:p w14:paraId="2EDE3160" w14:textId="77777777" w:rsidR="000930D0" w:rsidRPr="00B118B0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D19091E" w14:textId="554891D2" w:rsidR="000930D0" w:rsidRPr="00B118B0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688,400</w:t>
            </w:r>
          </w:p>
        </w:tc>
        <w:tc>
          <w:tcPr>
            <w:tcW w:w="90" w:type="dxa"/>
          </w:tcPr>
          <w:p w14:paraId="647F842F" w14:textId="77777777" w:rsidR="000930D0" w:rsidRPr="00B118B0" w:rsidRDefault="000930D0" w:rsidP="000930D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0AFEF970" w14:textId="6806C965" w:rsidR="000930D0" w:rsidRPr="00B118B0" w:rsidRDefault="00267B42" w:rsidP="000930D0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1.22</w:t>
            </w:r>
          </w:p>
        </w:tc>
        <w:tc>
          <w:tcPr>
            <w:tcW w:w="54" w:type="dxa"/>
          </w:tcPr>
          <w:p w14:paraId="72B3E28D" w14:textId="77777777" w:rsidR="000930D0" w:rsidRPr="00B118B0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A072325" w14:textId="170C24BF" w:rsidR="000930D0" w:rsidRPr="00B118B0" w:rsidRDefault="000930D0" w:rsidP="000930D0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1.22</w:t>
            </w:r>
          </w:p>
        </w:tc>
        <w:tc>
          <w:tcPr>
            <w:tcW w:w="54" w:type="dxa"/>
          </w:tcPr>
          <w:p w14:paraId="7EDC403E" w14:textId="77777777" w:rsidR="000930D0" w:rsidRPr="00B118B0" w:rsidRDefault="000930D0" w:rsidP="000930D0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629989D3" w14:textId="1DB061A0" w:rsidR="000930D0" w:rsidRPr="00B118B0" w:rsidRDefault="00267B42" w:rsidP="000930D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56,539</w:t>
            </w:r>
          </w:p>
        </w:tc>
        <w:tc>
          <w:tcPr>
            <w:tcW w:w="54" w:type="dxa"/>
          </w:tcPr>
          <w:p w14:paraId="374954DF" w14:textId="77777777" w:rsidR="000930D0" w:rsidRPr="00B118B0" w:rsidRDefault="000930D0" w:rsidP="000930D0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1349B419" w14:textId="606D681D" w:rsidR="000930D0" w:rsidRPr="00B118B0" w:rsidRDefault="000930D0" w:rsidP="000930D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56,539</w:t>
            </w:r>
          </w:p>
        </w:tc>
      </w:tr>
      <w:tr w:rsidR="000930D0" w:rsidRPr="00B118B0" w14:paraId="7208F396" w14:textId="77777777" w:rsidTr="00177EDB">
        <w:tc>
          <w:tcPr>
            <w:tcW w:w="3058" w:type="dxa"/>
          </w:tcPr>
          <w:p w14:paraId="3B4E2AC7" w14:textId="77777777" w:rsidR="000930D0" w:rsidRPr="00B118B0" w:rsidRDefault="000930D0" w:rsidP="000930D0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วม</w:t>
            </w:r>
          </w:p>
        </w:tc>
        <w:tc>
          <w:tcPr>
            <w:tcW w:w="90" w:type="dxa"/>
          </w:tcPr>
          <w:p w14:paraId="40CBD9AD" w14:textId="77777777" w:rsidR="000930D0" w:rsidRPr="00B118B0" w:rsidRDefault="000930D0" w:rsidP="000930D0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6AA354" w14:textId="77777777" w:rsidR="000930D0" w:rsidRPr="00B118B0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108B36C" w14:textId="77777777" w:rsidR="000930D0" w:rsidRPr="00B118B0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45D7EAE9" w14:textId="77777777" w:rsidR="000930D0" w:rsidRPr="00B118B0" w:rsidRDefault="000930D0" w:rsidP="000930D0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75BBABA" w14:textId="77777777" w:rsidR="000930D0" w:rsidRPr="00B118B0" w:rsidRDefault="000930D0" w:rsidP="000930D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517147C" w14:textId="77777777" w:rsidR="000930D0" w:rsidRPr="00B118B0" w:rsidRDefault="000930D0" w:rsidP="000930D0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4179CB9D" w14:textId="77777777" w:rsidR="000930D0" w:rsidRPr="00B118B0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78851575" w14:textId="77777777" w:rsidR="000930D0" w:rsidRPr="00B118B0" w:rsidRDefault="000930D0" w:rsidP="000930D0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24951806" w14:textId="77777777" w:rsidR="000930D0" w:rsidRPr="00B118B0" w:rsidRDefault="000930D0" w:rsidP="000930D0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77507" w14:textId="64713769" w:rsidR="000930D0" w:rsidRPr="00B118B0" w:rsidRDefault="00267B42" w:rsidP="000930D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56,539</w:t>
            </w:r>
          </w:p>
        </w:tc>
        <w:tc>
          <w:tcPr>
            <w:tcW w:w="54" w:type="dxa"/>
          </w:tcPr>
          <w:p w14:paraId="2CE12EAA" w14:textId="77777777" w:rsidR="000930D0" w:rsidRPr="00B118B0" w:rsidRDefault="000930D0" w:rsidP="000930D0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5C7EE2C" w14:textId="134C7157" w:rsidR="000930D0" w:rsidRPr="00B118B0" w:rsidRDefault="000930D0" w:rsidP="000930D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56,539</w:t>
            </w:r>
          </w:p>
        </w:tc>
      </w:tr>
    </w:tbl>
    <w:p w14:paraId="1ED1C3B1" w14:textId="77777777" w:rsidR="007C19C3" w:rsidRPr="007C19C3" w:rsidRDefault="007C19C3" w:rsidP="007C19C3">
      <w:pPr>
        <w:spacing w:line="240" w:lineRule="atLeast"/>
        <w:rPr>
          <w:rFonts w:ascii="Angsana New" w:hAnsi="Angsana New"/>
          <w:b/>
          <w:bCs/>
          <w:sz w:val="28"/>
        </w:rPr>
      </w:pPr>
    </w:p>
    <w:p w14:paraId="46D54AC5" w14:textId="193EF1DF" w:rsidR="00372506" w:rsidRPr="007C19C3" w:rsidRDefault="007C19C3" w:rsidP="007C19C3">
      <w:pPr>
        <w:pStyle w:val="ListParagraph"/>
        <w:numPr>
          <w:ilvl w:val="0"/>
          <w:numId w:val="1"/>
        </w:numPr>
        <w:spacing w:line="240" w:lineRule="atLeast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เงินฝากธนาคารที่มีภาระค้ำประกัน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1E5C2867" w14:textId="08FA036C" w:rsidR="003B3578" w:rsidRDefault="00D742B1" w:rsidP="004975E8">
      <w:pPr>
        <w:pStyle w:val="ListParagraph"/>
        <w:tabs>
          <w:tab w:val="left" w:pos="360"/>
        </w:tabs>
        <w:spacing w:before="120" w:line="24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020B82" w:rsidRPr="00372506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4975E8" w:rsidRPr="00372506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020B82" w:rsidRPr="0037250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4975E8" w:rsidRPr="00372506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37250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975E8" w:rsidRPr="00372506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Pr="00372506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37250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975E8" w:rsidRPr="00372506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กลุ่มบริษัทมีเงินฝากธนาคาร</w:t>
      </w:r>
      <w:r w:rsidR="00BB15BF" w:rsidRPr="00372506">
        <w:rPr>
          <w:rFonts w:asciiTheme="majorBidi" w:hAnsiTheme="majorBidi" w:cstheme="majorBidi"/>
          <w:color w:val="000000"/>
          <w:spacing w:val="-2"/>
          <w:sz w:val="28"/>
          <w:cs/>
        </w:rPr>
        <w:t>มี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>ภาระค้ำประกันในงบการเงินรวมจำนวน</w:t>
      </w:r>
      <w:r w:rsidR="00A07BF1" w:rsidRPr="0037250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CC27F3">
        <w:rPr>
          <w:rFonts w:asciiTheme="majorBidi" w:hAnsiTheme="majorBidi" w:cstheme="majorBidi"/>
          <w:color w:val="000000"/>
          <w:spacing w:val="-2"/>
          <w:sz w:val="28"/>
        </w:rPr>
        <w:t>31.88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และ </w:t>
      </w:r>
      <w:r w:rsidR="00DF60E4" w:rsidRPr="004517A7">
        <w:rPr>
          <w:rFonts w:ascii="Angsana New" w:hAnsi="Angsana New"/>
          <w:color w:val="000000"/>
          <w:spacing w:val="-2"/>
          <w:sz w:val="28"/>
        </w:rPr>
        <w:t xml:space="preserve">32.13 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ล้านบาท ตามลำดับ ในอัตราดอกเบี้ยร้อยละ </w:t>
      </w:r>
      <w:r w:rsidR="00A07BF1" w:rsidRPr="00CC27F3">
        <w:rPr>
          <w:rFonts w:asciiTheme="majorBidi" w:hAnsiTheme="majorBidi" w:cstheme="majorBidi"/>
          <w:color w:val="000000"/>
          <w:spacing w:val="-2"/>
          <w:sz w:val="28"/>
        </w:rPr>
        <w:t>0.05 - 0.38</w:t>
      </w:r>
      <w:r w:rsidR="00A07BF1" w:rsidRPr="0037250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="00E05785" w:rsidRPr="00372506">
        <w:rPr>
          <w:rFonts w:asciiTheme="majorBidi" w:hAnsiTheme="majorBidi" w:cstheme="majorBidi"/>
          <w:color w:val="000000"/>
          <w:spacing w:val="-2"/>
          <w:sz w:val="28"/>
        </w:rPr>
        <w:t>0.05 - 0.38</w:t>
      </w:r>
      <w:r w:rsidRPr="0037250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>ต่อปี เป็นเงินฝากประจำธนาคารของบริษัทย่อยได้นำไปเป็นหลักทรัพย์ค้ำประกันวงเงินสินเชื่อและหนังสือค้ำประกันธนาคารที่จะครบกำหนดภายใน</w:t>
      </w:r>
      <w:r w:rsidR="002131F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BB15BF" w:rsidRPr="00372506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ปี (งบการเงินเฉพาะกิจการ: ไม่มี)</w:t>
      </w:r>
    </w:p>
    <w:p w14:paraId="24381EA8" w14:textId="3F5348D6" w:rsidR="001210C6" w:rsidRPr="006263A6" w:rsidRDefault="001210C6" w:rsidP="006263A6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6263A6">
        <w:rPr>
          <w:rFonts w:asciiTheme="majorBidi" w:hAnsiTheme="majorBidi" w:cstheme="majorBidi"/>
          <w:b/>
          <w:bCs/>
          <w:sz w:val="28"/>
          <w:cs/>
        </w:rPr>
        <w:t>เงินมัดจำเพื่อตรวจสอบธุรกิจก่อนซื้อกิจการ</w:t>
      </w:r>
      <w:r w:rsidRPr="006263A6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17FCD6FE" w14:textId="638F77BB" w:rsidR="001210C6" w:rsidRPr="00A16218" w:rsidRDefault="001210C6" w:rsidP="001210C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เงินมัดจำเพื่อตรวจสอบข้อมูลธุรกิจก่อนซื้อกิจการ ณ วันที่ </w:t>
      </w:r>
      <w:r w:rsidR="000E4352" w:rsidRPr="00A16218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020B82"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0E4352" w:rsidRPr="00A16218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020B82" w:rsidRPr="00A16218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349AB" w:rsidRPr="00A16218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349AB" w:rsidRPr="00A1621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t>ประกอบด้วยรายการต่อไปนี้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90"/>
        <w:gridCol w:w="1800"/>
        <w:gridCol w:w="90"/>
        <w:gridCol w:w="1530"/>
        <w:gridCol w:w="90"/>
        <w:gridCol w:w="900"/>
        <w:gridCol w:w="90"/>
        <w:gridCol w:w="900"/>
        <w:gridCol w:w="90"/>
        <w:gridCol w:w="990"/>
        <w:gridCol w:w="90"/>
        <w:gridCol w:w="990"/>
      </w:tblGrid>
      <w:tr w:rsidR="001210C6" w:rsidRPr="00A16218" w14:paraId="1F0E99A9" w14:textId="77777777" w:rsidTr="002A69CA">
        <w:trPr>
          <w:trHeight w:val="243"/>
        </w:trPr>
        <w:tc>
          <w:tcPr>
            <w:tcW w:w="1440" w:type="dxa"/>
            <w:vAlign w:val="bottom"/>
          </w:tcPr>
          <w:p w14:paraId="59D09E72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35B62E4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53ED98BF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D09C202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A64B2C6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42B2CEB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7672F27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C88C7B3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6622ABF" w14:textId="77777777" w:rsidR="001210C6" w:rsidRPr="00A16218" w:rsidRDefault="001210C6" w:rsidP="00A11E99">
            <w:pPr>
              <w:ind w:right="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A16218">
              <w:rPr>
                <w:rFonts w:asciiTheme="majorBidi" w:hAnsiTheme="majorBidi" w:cstheme="majorBidi"/>
                <w:szCs w:val="24"/>
              </w:rPr>
              <w:t>: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 xml:space="preserve"> พันบาท)</w:t>
            </w:r>
          </w:p>
        </w:tc>
      </w:tr>
      <w:tr w:rsidR="001210C6" w:rsidRPr="00A16218" w14:paraId="1BFD40BF" w14:textId="77777777" w:rsidTr="002A69CA">
        <w:trPr>
          <w:trHeight w:val="243"/>
        </w:trPr>
        <w:tc>
          <w:tcPr>
            <w:tcW w:w="1440" w:type="dxa"/>
            <w:vAlign w:val="bottom"/>
          </w:tcPr>
          <w:p w14:paraId="0E29ABAF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FAC1065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36FDD8E5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437699BD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7F4CB9E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5342BB6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14:paraId="7D7DD19C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DF4E79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37D25B17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1210C6" w:rsidRPr="00A16218" w14:paraId="1172744F" w14:textId="77777777" w:rsidTr="002A69CA">
        <w:trPr>
          <w:trHeight w:val="70"/>
        </w:trPr>
        <w:tc>
          <w:tcPr>
            <w:tcW w:w="1440" w:type="dxa"/>
            <w:vAlign w:val="bottom"/>
          </w:tcPr>
          <w:p w14:paraId="5DA9AC7D" w14:textId="77777777" w:rsidR="001210C6" w:rsidRPr="00A16218" w:rsidRDefault="001210C6" w:rsidP="00A11E99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14B0DBA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75A7C00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0" w:type="dxa"/>
          </w:tcPr>
          <w:p w14:paraId="7553E742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EDBD852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30699AE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428485" w14:textId="41D308F7" w:rsidR="001210C6" w:rsidRPr="00A16218" w:rsidRDefault="00020B82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="0066539F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Pr="00A16218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="0066539F">
              <w:rPr>
                <w:rFonts w:asciiTheme="majorBidi" w:hAnsiTheme="majorBidi" w:cstheme="majorBidi" w:hint="cs"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90" w:type="dxa"/>
          </w:tcPr>
          <w:p w14:paraId="65E2DA20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D6E88C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31A4246B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15E362" w14:textId="32771708" w:rsidR="001210C6" w:rsidRPr="00A16218" w:rsidRDefault="00C56EB1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="00EF5387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Pr="00A16218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="00EF5387">
              <w:rPr>
                <w:rFonts w:asciiTheme="majorBidi" w:hAnsiTheme="majorBidi" w:cstheme="majorBidi" w:hint="cs"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90" w:type="dxa"/>
          </w:tcPr>
          <w:p w14:paraId="3FC0D728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0AE7FB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1210C6" w:rsidRPr="00A16218" w14:paraId="7614E027" w14:textId="77777777" w:rsidTr="002A69CA">
        <w:trPr>
          <w:trHeight w:val="70"/>
        </w:trPr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E4B24B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ผู้จ่าย</w:t>
            </w:r>
          </w:p>
        </w:tc>
        <w:tc>
          <w:tcPr>
            <w:tcW w:w="90" w:type="dxa"/>
          </w:tcPr>
          <w:p w14:paraId="5698DEE8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1AC4744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ผู้รับ</w:t>
            </w:r>
          </w:p>
        </w:tc>
        <w:tc>
          <w:tcPr>
            <w:tcW w:w="90" w:type="dxa"/>
          </w:tcPr>
          <w:p w14:paraId="0936E581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A0F4BA0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ลักษณะความสัมพันธ์</w:t>
            </w:r>
          </w:p>
        </w:tc>
        <w:tc>
          <w:tcPr>
            <w:tcW w:w="90" w:type="dxa"/>
            <w:tcBorders>
              <w:left w:val="nil"/>
            </w:tcBorders>
          </w:tcPr>
          <w:p w14:paraId="57D4F0B8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23BA82" w14:textId="0FD918D5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256</w:t>
            </w:r>
            <w:r w:rsidR="002349AB" w:rsidRPr="00A16218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0" w:type="dxa"/>
          </w:tcPr>
          <w:p w14:paraId="38B6C3C6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8165C2" w14:textId="570F8662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256</w:t>
            </w:r>
            <w:r w:rsidR="00C311EB" w:rsidRPr="00A16218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</w:tcPr>
          <w:p w14:paraId="3D29B3B8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E0776F" w14:textId="580B1F45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256</w:t>
            </w:r>
            <w:r w:rsidR="00C311EB" w:rsidRPr="00A16218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0" w:type="dxa"/>
          </w:tcPr>
          <w:p w14:paraId="55528BC7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C942CF" w14:textId="5D65856A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256</w:t>
            </w:r>
            <w:r w:rsidR="00C311EB" w:rsidRPr="00A16218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D8275B" w:rsidRPr="00A16218" w14:paraId="1425C820" w14:textId="77777777" w:rsidTr="002A69CA">
        <w:tc>
          <w:tcPr>
            <w:tcW w:w="1440" w:type="dxa"/>
            <w:vAlign w:val="bottom"/>
          </w:tcPr>
          <w:p w14:paraId="184153B2" w14:textId="77777777" w:rsidR="00D8275B" w:rsidRPr="00A16218" w:rsidRDefault="00D8275B" w:rsidP="00D8275B">
            <w:pPr>
              <w:ind w:left="273" w:right="-108" w:hanging="273"/>
              <w:rPr>
                <w:rFonts w:asciiTheme="majorBidi" w:hAnsiTheme="majorBidi" w:cs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บริษัท เฟอร์รั่ม</w:t>
            </w:r>
            <w:r w:rsidRPr="00A1621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>เอ็นเนอร์ยี่ จำกัด</w:t>
            </w:r>
          </w:p>
        </w:tc>
        <w:tc>
          <w:tcPr>
            <w:tcW w:w="90" w:type="dxa"/>
          </w:tcPr>
          <w:p w14:paraId="1D3497A0" w14:textId="77777777" w:rsidR="00D8275B" w:rsidRPr="00A16218" w:rsidRDefault="00D8275B" w:rsidP="00D8275B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5A9A54D" w14:textId="77777777" w:rsidR="00D8275B" w:rsidRPr="00A16218" w:rsidRDefault="00D8275B" w:rsidP="00D8275B">
            <w:pPr>
              <w:ind w:left="275" w:right="-180" w:hanging="186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บริษัท เอ็กซ์เซลเลนท์</w:t>
            </w:r>
            <w:r w:rsidRPr="00A1621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>เทค จำกัด</w:t>
            </w:r>
          </w:p>
        </w:tc>
        <w:tc>
          <w:tcPr>
            <w:tcW w:w="90" w:type="dxa"/>
          </w:tcPr>
          <w:p w14:paraId="58373C16" w14:textId="77777777" w:rsidR="00D8275B" w:rsidRPr="00A16218" w:rsidRDefault="00D8275B" w:rsidP="00D8275B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A08EBE9" w14:textId="77777777" w:rsidR="00D8275B" w:rsidRPr="00A16218" w:rsidRDefault="00D8275B" w:rsidP="00D8275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234F3445" w14:textId="77777777" w:rsidR="00D8275B" w:rsidRPr="00A16218" w:rsidRDefault="00D8275B" w:rsidP="00D8275B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9500C0" w14:textId="441ED74B" w:rsidR="00D8275B" w:rsidRPr="00A16218" w:rsidRDefault="00267B42" w:rsidP="00D8275B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90" w:type="dxa"/>
            <w:vAlign w:val="bottom"/>
          </w:tcPr>
          <w:p w14:paraId="5F4A9CBD" w14:textId="77777777" w:rsidR="00D8275B" w:rsidRPr="00A16218" w:rsidRDefault="00D8275B" w:rsidP="00D8275B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6BFA71" w14:textId="3B010430" w:rsidR="00D8275B" w:rsidRPr="00A16218" w:rsidRDefault="00D8275B" w:rsidP="00D8275B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90" w:type="dxa"/>
            <w:vAlign w:val="bottom"/>
          </w:tcPr>
          <w:p w14:paraId="65739D96" w14:textId="77777777" w:rsidR="00D8275B" w:rsidRPr="00A16218" w:rsidRDefault="00D8275B" w:rsidP="00D8275B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7169D9" w14:textId="7D83A3F5" w:rsidR="00D8275B" w:rsidRPr="00A16218" w:rsidRDefault="00267B42" w:rsidP="00D8275B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CF661F4" w14:textId="77777777" w:rsidR="00D8275B" w:rsidRPr="00A16218" w:rsidRDefault="00D8275B" w:rsidP="00D8275B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18A95A" w14:textId="6541BAA4" w:rsidR="00D8275B" w:rsidRPr="00A16218" w:rsidRDefault="00A16218" w:rsidP="00D8275B">
            <w:pPr>
              <w:tabs>
                <w:tab w:val="decimal" w:pos="83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8275B" w:rsidRPr="00A16218" w14:paraId="1723B416" w14:textId="77777777" w:rsidTr="002A69CA">
        <w:tc>
          <w:tcPr>
            <w:tcW w:w="1440" w:type="dxa"/>
          </w:tcPr>
          <w:p w14:paraId="7A73FB78" w14:textId="4FB1D5B0" w:rsidR="00D8275B" w:rsidRPr="00A16218" w:rsidRDefault="00D8275B" w:rsidP="00D8275B">
            <w:pPr>
              <w:ind w:left="273" w:right="-108" w:hanging="273"/>
              <w:rPr>
                <w:rFonts w:asciiTheme="majorBidi" w:hAnsi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 xml:space="preserve">บริษัท </w:t>
            </w:r>
            <w:r w:rsidRPr="00A16218">
              <w:rPr>
                <w:rFonts w:asciiTheme="majorBidi" w:hAnsiTheme="majorBidi" w:cstheme="majorBidi" w:hint="cs"/>
                <w:szCs w:val="24"/>
                <w:cs/>
              </w:rPr>
              <w:t xml:space="preserve">สตาร์ แก๊ส 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4E8332F6" w14:textId="77777777" w:rsidR="00D8275B" w:rsidRPr="00A16218" w:rsidRDefault="00D8275B" w:rsidP="00D8275B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45F9754" w14:textId="77777777" w:rsidR="00D8275B" w:rsidRPr="00A16218" w:rsidRDefault="00D8275B" w:rsidP="00D8275B">
            <w:pPr>
              <w:ind w:left="179" w:right="-180" w:hanging="90"/>
              <w:rPr>
                <w:rFonts w:asciiTheme="majorBidi" w:hAnsiTheme="majorBidi"/>
                <w:szCs w:val="24"/>
              </w:rPr>
            </w:pPr>
            <w:r w:rsidRPr="00A16218">
              <w:rPr>
                <w:rFonts w:asciiTheme="majorBidi" w:hAnsiTheme="majorBidi" w:hint="cs"/>
                <w:szCs w:val="24"/>
                <w:cs/>
              </w:rPr>
              <w:t>ผู้ถือหุ้นของบริษัท</w:t>
            </w:r>
            <w:r w:rsidRPr="00A16218">
              <w:rPr>
                <w:rFonts w:asciiTheme="majorBidi" w:hAnsiTheme="majorBidi"/>
                <w:szCs w:val="24"/>
              </w:rPr>
              <w:t xml:space="preserve"> </w:t>
            </w:r>
          </w:p>
          <w:p w14:paraId="1A46F7B0" w14:textId="123D5BEB" w:rsidR="00D8275B" w:rsidRPr="00A16218" w:rsidRDefault="00D8275B" w:rsidP="002A69CA">
            <w:pPr>
              <w:ind w:left="269" w:right="-180"/>
              <w:rPr>
                <w:rFonts w:asciiTheme="majorBidi" w:hAnsiTheme="majorBidi"/>
                <w:szCs w:val="24"/>
                <w:cs/>
              </w:rPr>
            </w:pPr>
            <w:r w:rsidRPr="00A16218">
              <w:rPr>
                <w:rFonts w:asciiTheme="majorBidi" w:hAnsiTheme="majorBidi" w:hint="cs"/>
                <w:szCs w:val="24"/>
                <w:cs/>
              </w:rPr>
              <w:t>บิลเลี่ยน</w:t>
            </w:r>
            <w:r w:rsidRPr="00A16218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A16218">
              <w:rPr>
                <w:rFonts w:asciiTheme="majorBidi" w:hAnsiTheme="majorBidi" w:hint="cs"/>
                <w:szCs w:val="24"/>
                <w:cs/>
              </w:rPr>
              <w:t>เวลเนส</w:t>
            </w:r>
            <w:r w:rsidRPr="00A16218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A16218">
              <w:rPr>
                <w:rFonts w:asciiTheme="majorBidi" w:hAnsiTheme="majorBidi" w:hint="cs"/>
                <w:szCs w:val="24"/>
                <w:cs/>
              </w:rPr>
              <w:t>จำกัด</w:t>
            </w:r>
          </w:p>
        </w:tc>
        <w:tc>
          <w:tcPr>
            <w:tcW w:w="90" w:type="dxa"/>
          </w:tcPr>
          <w:p w14:paraId="2F98D921" w14:textId="77777777" w:rsidR="00D8275B" w:rsidRPr="00A16218" w:rsidRDefault="00D8275B" w:rsidP="00D8275B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5CE97B0" w14:textId="56FBF726" w:rsidR="00D8275B" w:rsidRPr="00A16218" w:rsidRDefault="00D8275B" w:rsidP="00D8275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 w:hint="cs"/>
                <w:szCs w:val="24"/>
                <w:cs/>
              </w:rPr>
              <w:t>บุคคล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90" w:type="dxa"/>
          </w:tcPr>
          <w:p w14:paraId="319E0677" w14:textId="77777777" w:rsidR="00D8275B" w:rsidRPr="00A16218" w:rsidRDefault="00D8275B" w:rsidP="00D8275B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6AE0AB" w14:textId="2A6559BF" w:rsidR="00D8275B" w:rsidRPr="00A16218" w:rsidRDefault="00267B42" w:rsidP="00D8275B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1,300</w:t>
            </w:r>
          </w:p>
        </w:tc>
        <w:tc>
          <w:tcPr>
            <w:tcW w:w="90" w:type="dxa"/>
            <w:vAlign w:val="bottom"/>
          </w:tcPr>
          <w:p w14:paraId="1D39C701" w14:textId="77777777" w:rsidR="00D8275B" w:rsidRPr="00A16218" w:rsidRDefault="00D8275B" w:rsidP="00D8275B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9444C2" w14:textId="7B629138" w:rsidR="00D8275B" w:rsidRPr="00A16218" w:rsidRDefault="00D8275B" w:rsidP="00D8275B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1,300</w:t>
            </w:r>
          </w:p>
        </w:tc>
        <w:tc>
          <w:tcPr>
            <w:tcW w:w="90" w:type="dxa"/>
            <w:vAlign w:val="bottom"/>
          </w:tcPr>
          <w:p w14:paraId="6F1EA6AF" w14:textId="77777777" w:rsidR="00D8275B" w:rsidRPr="00A16218" w:rsidRDefault="00D8275B" w:rsidP="00D8275B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ED6A1C" w14:textId="3E35EECE" w:rsidR="00D8275B" w:rsidRPr="00A16218" w:rsidRDefault="00267B42" w:rsidP="00D8275B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00C6242" w14:textId="77777777" w:rsidR="00D8275B" w:rsidRPr="00A16218" w:rsidRDefault="00D8275B" w:rsidP="00D8275B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6222649" w14:textId="6C8AF0B1" w:rsidR="00D8275B" w:rsidRPr="00A16218" w:rsidRDefault="00267B42" w:rsidP="00D8275B">
            <w:pPr>
              <w:tabs>
                <w:tab w:val="decimal" w:pos="83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A69CA" w:rsidRPr="00A16218" w14:paraId="66323B66" w14:textId="48435789" w:rsidTr="002A69CA">
        <w:tc>
          <w:tcPr>
            <w:tcW w:w="3330" w:type="dxa"/>
            <w:gridSpan w:val="3"/>
          </w:tcPr>
          <w:p w14:paraId="087B32CB" w14:textId="77777777" w:rsidR="002A69CA" w:rsidRPr="00A16218" w:rsidRDefault="002A69CA" w:rsidP="00D8275B">
            <w:pPr>
              <w:ind w:left="-108" w:right="-180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79584DF0" w14:textId="77777777" w:rsidR="002A69CA" w:rsidRPr="00A16218" w:rsidRDefault="002A69CA" w:rsidP="00D8275B">
            <w:pPr>
              <w:ind w:left="-108"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BB2F93B" w14:textId="77777777" w:rsidR="002A69CA" w:rsidRPr="00A16218" w:rsidRDefault="002A69CA" w:rsidP="00D8275B">
            <w:pPr>
              <w:ind w:left="-108"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C102ED1" w14:textId="77777777" w:rsidR="002A69CA" w:rsidRPr="00A16218" w:rsidRDefault="002A69CA" w:rsidP="00D8275B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3E0CE5D" w14:textId="0BD65DE0" w:rsidR="002A69CA" w:rsidRPr="00A16218" w:rsidRDefault="002A69CA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3,800</w:t>
            </w:r>
          </w:p>
        </w:tc>
        <w:tc>
          <w:tcPr>
            <w:tcW w:w="90" w:type="dxa"/>
          </w:tcPr>
          <w:p w14:paraId="62596F5E" w14:textId="77777777" w:rsidR="002A69CA" w:rsidRPr="00A16218" w:rsidRDefault="002A69CA" w:rsidP="00D8275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C126216" w14:textId="486DC70E" w:rsidR="002A69CA" w:rsidRPr="00A16218" w:rsidRDefault="002A69CA" w:rsidP="00D51677">
            <w:pPr>
              <w:tabs>
                <w:tab w:val="decimal" w:pos="807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3,800</w:t>
            </w:r>
          </w:p>
        </w:tc>
        <w:tc>
          <w:tcPr>
            <w:tcW w:w="90" w:type="dxa"/>
          </w:tcPr>
          <w:p w14:paraId="08499FEA" w14:textId="77777777" w:rsidR="002A69CA" w:rsidRPr="00A16218" w:rsidRDefault="002A69CA" w:rsidP="00D8275B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889726" w14:textId="361737F8" w:rsidR="002A69CA" w:rsidRPr="00A16218" w:rsidRDefault="002A69CA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121B36B1" w14:textId="77777777" w:rsidR="002A69CA" w:rsidRPr="00A16218" w:rsidRDefault="002A69CA" w:rsidP="00D8275B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0DEC62" w14:textId="260566AF" w:rsidR="002A69CA" w:rsidRPr="00A16218" w:rsidRDefault="002A69CA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A69CA" w:rsidRPr="00A16218" w14:paraId="728CF2AB" w14:textId="4E406495" w:rsidTr="002A69CA">
        <w:tc>
          <w:tcPr>
            <w:tcW w:w="4950" w:type="dxa"/>
            <w:gridSpan w:val="5"/>
          </w:tcPr>
          <w:p w14:paraId="301DA30E" w14:textId="12DB2849" w:rsidR="002A69CA" w:rsidRPr="00A16218" w:rsidRDefault="002A69CA" w:rsidP="00D8275B">
            <w:pPr>
              <w:ind w:left="-108" w:right="-180"/>
              <w:rPr>
                <w:rFonts w:asciiTheme="majorBidi" w:hAnsiTheme="majorBidi" w:cs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16218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A1621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</w:t>
            </w:r>
          </w:p>
        </w:tc>
        <w:tc>
          <w:tcPr>
            <w:tcW w:w="90" w:type="dxa"/>
          </w:tcPr>
          <w:p w14:paraId="7C05123F" w14:textId="77777777" w:rsidR="002A69CA" w:rsidRPr="00A16218" w:rsidRDefault="002A69CA" w:rsidP="00D8275B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999E3A2" w14:textId="3F1DED03" w:rsidR="002A69CA" w:rsidRPr="00A16218" w:rsidRDefault="002A69CA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(2,500)</w:t>
            </w:r>
          </w:p>
        </w:tc>
        <w:tc>
          <w:tcPr>
            <w:tcW w:w="90" w:type="dxa"/>
          </w:tcPr>
          <w:p w14:paraId="4FBEBBA8" w14:textId="77777777" w:rsidR="002A69CA" w:rsidRPr="00A16218" w:rsidRDefault="002A69CA" w:rsidP="00D8275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331F4E5" w14:textId="47D427F8" w:rsidR="002A69CA" w:rsidRPr="00A16218" w:rsidRDefault="002A69CA" w:rsidP="00D51677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16218">
              <w:rPr>
                <w:rFonts w:asciiTheme="majorBidi" w:hAnsiTheme="majorBidi" w:cstheme="majorBidi"/>
                <w:szCs w:val="24"/>
              </w:rPr>
              <w:t>(2,500)</w:t>
            </w:r>
          </w:p>
        </w:tc>
        <w:tc>
          <w:tcPr>
            <w:tcW w:w="90" w:type="dxa"/>
          </w:tcPr>
          <w:p w14:paraId="0E8CDF5E" w14:textId="77777777" w:rsidR="002A69CA" w:rsidRPr="00A16218" w:rsidRDefault="002A69CA" w:rsidP="00D8275B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61DB62" w14:textId="33CAE47C" w:rsidR="002A69CA" w:rsidRPr="00A16218" w:rsidRDefault="002A69CA" w:rsidP="00D8275B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3E2A2E52" w14:textId="77777777" w:rsidR="002A69CA" w:rsidRPr="00A16218" w:rsidRDefault="002A69CA" w:rsidP="00D8275B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3FD2F5" w14:textId="44887763" w:rsidR="002A69CA" w:rsidRPr="00A16218" w:rsidRDefault="002A69CA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A69CA" w:rsidRPr="00B118B0" w14:paraId="526557A8" w14:textId="3EBFB30D" w:rsidTr="002A69CA">
        <w:tc>
          <w:tcPr>
            <w:tcW w:w="4950" w:type="dxa"/>
            <w:gridSpan w:val="5"/>
          </w:tcPr>
          <w:p w14:paraId="24467918" w14:textId="77777777" w:rsidR="002A69CA" w:rsidRPr="00A16218" w:rsidRDefault="002A69CA" w:rsidP="00D8275B">
            <w:pPr>
              <w:ind w:left="-108" w:right="-1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 xml:space="preserve">   </w:t>
            </w:r>
            <w:r w:rsidRPr="00A16218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รวมเงินมัดจำเพื่อตรวจสอบธุรกิจก่อนซื้อกิจการ </w:t>
            </w:r>
            <w:r w:rsidRPr="00A16218">
              <w:rPr>
                <w:rFonts w:asciiTheme="majorBidi" w:hAnsiTheme="majorBidi" w:cstheme="majorBidi"/>
                <w:b/>
                <w:bCs/>
                <w:szCs w:val="24"/>
              </w:rPr>
              <w:t xml:space="preserve">- </w:t>
            </w:r>
            <w:r w:rsidRPr="00A16218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สุทธิ</w:t>
            </w:r>
          </w:p>
        </w:tc>
        <w:tc>
          <w:tcPr>
            <w:tcW w:w="90" w:type="dxa"/>
          </w:tcPr>
          <w:p w14:paraId="3EA041A5" w14:textId="77777777" w:rsidR="002A69CA" w:rsidRPr="00A16218" w:rsidRDefault="002A69CA" w:rsidP="00D8275B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32C10" w14:textId="0C964FE4" w:rsidR="002A69CA" w:rsidRPr="00A16218" w:rsidRDefault="002A69CA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1,300</w:t>
            </w:r>
          </w:p>
        </w:tc>
        <w:tc>
          <w:tcPr>
            <w:tcW w:w="90" w:type="dxa"/>
          </w:tcPr>
          <w:p w14:paraId="05BE227B" w14:textId="77777777" w:rsidR="002A69CA" w:rsidRPr="00A16218" w:rsidRDefault="002A69CA" w:rsidP="00D8275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D72CB" w14:textId="0822B8E3" w:rsidR="002A69CA" w:rsidRPr="00A16218" w:rsidRDefault="002A69CA" w:rsidP="00D51677">
            <w:pPr>
              <w:ind w:right="-18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 xml:space="preserve">  </w:t>
            </w:r>
            <w:r w:rsidRPr="00A16218">
              <w:rPr>
                <w:rFonts w:asciiTheme="majorBidi" w:hAnsiTheme="majorBidi" w:cstheme="majorBidi"/>
                <w:b/>
                <w:bCs/>
                <w:szCs w:val="24"/>
              </w:rPr>
              <w:t>1,300</w:t>
            </w:r>
          </w:p>
        </w:tc>
        <w:tc>
          <w:tcPr>
            <w:tcW w:w="90" w:type="dxa"/>
          </w:tcPr>
          <w:p w14:paraId="5269B2BB" w14:textId="77777777" w:rsidR="002A69CA" w:rsidRPr="00A16218" w:rsidRDefault="002A69CA" w:rsidP="00D8275B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FA99BC" w14:textId="09AC3627" w:rsidR="002A69CA" w:rsidRPr="00822FB2" w:rsidRDefault="002A69CA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22FB2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</w:tcPr>
          <w:p w14:paraId="17E8870F" w14:textId="77777777" w:rsidR="002A69CA" w:rsidRPr="00A16218" w:rsidRDefault="002A69CA" w:rsidP="00D8275B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92020C" w14:textId="0F97570F" w:rsidR="002A69CA" w:rsidRPr="00A16218" w:rsidRDefault="002A69CA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16218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</w:tr>
    </w:tbl>
    <w:p w14:paraId="3C4D721B" w14:textId="77777777" w:rsidR="00CB6004" w:rsidRDefault="00CB6004" w:rsidP="0047776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9249463" w14:textId="1DA0C90B" w:rsidR="001210C6" w:rsidRPr="00A16218" w:rsidRDefault="001210C6" w:rsidP="0047776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รายการเปลี่ยนแปลงของบัญชีเงินมัดจำเพื่อตรวจสอบธุรกิจก่อนการซื้อกิจการ ณ วันที่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020B82" w:rsidRPr="00A162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A16218" w:rsidRPr="00A16218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020B82"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A16218" w:rsidRPr="00A1621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มีนาคม</w:t>
      </w:r>
      <w:r w:rsidR="00020B82" w:rsidRPr="00A16218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25965" w:rsidRPr="00A16218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47776F" w:rsidRPr="00A162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t>และวันที่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25965" w:rsidRPr="00A1621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080"/>
        <w:gridCol w:w="90"/>
        <w:gridCol w:w="990"/>
        <w:gridCol w:w="90"/>
        <w:gridCol w:w="990"/>
      </w:tblGrid>
      <w:tr w:rsidR="001210C6" w:rsidRPr="00A16218" w14:paraId="3C75CD5B" w14:textId="77777777" w:rsidTr="00A11E99">
        <w:tc>
          <w:tcPr>
            <w:tcW w:w="4680" w:type="dxa"/>
          </w:tcPr>
          <w:p w14:paraId="5B5D3D7B" w14:textId="77777777" w:rsidR="001210C6" w:rsidRPr="00A16218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30C7545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90" w:type="dxa"/>
          </w:tcPr>
          <w:p w14:paraId="2FFBACE3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5244B9E" w14:textId="77777777" w:rsidR="001210C6" w:rsidRPr="00A16218" w:rsidRDefault="001210C6" w:rsidP="00A11E99">
            <w:pPr>
              <w:ind w:right="-4"/>
              <w:jc w:val="right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A16218">
              <w:rPr>
                <w:rFonts w:asciiTheme="majorBidi" w:hAnsiTheme="majorBidi" w:cstheme="majorBidi"/>
                <w:sz w:val="28"/>
              </w:rPr>
              <w:t>:</w:t>
            </w:r>
            <w:r w:rsidRPr="00A16218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1210C6" w:rsidRPr="00A16218" w14:paraId="6C621B97" w14:textId="77777777" w:rsidTr="00A11E99">
        <w:tc>
          <w:tcPr>
            <w:tcW w:w="4680" w:type="dxa"/>
          </w:tcPr>
          <w:p w14:paraId="0E53F78D" w14:textId="77777777" w:rsidR="001210C6" w:rsidRPr="00A16218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464C8762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  <w:r w:rsidRPr="00A16218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0F2860F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730D9D8D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งบการเงินเฉพาะกิจการ</w:t>
            </w:r>
          </w:p>
        </w:tc>
      </w:tr>
      <w:tr w:rsidR="001210C6" w:rsidRPr="00A16218" w14:paraId="229C44BA" w14:textId="77777777" w:rsidTr="00A11E99">
        <w:tc>
          <w:tcPr>
            <w:tcW w:w="4680" w:type="dxa"/>
          </w:tcPr>
          <w:p w14:paraId="0AC94E7E" w14:textId="77777777" w:rsidR="001210C6" w:rsidRPr="00A16218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D4FB22" w14:textId="74BF8D3C" w:rsidR="001210C6" w:rsidRPr="00A16218" w:rsidRDefault="00020B82" w:rsidP="00A11E9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A16218" w:rsidRPr="00A16218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A16218" w:rsidRPr="00A1621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70B32C81" w14:textId="77777777" w:rsidR="001210C6" w:rsidRPr="00A16218" w:rsidRDefault="001210C6" w:rsidP="00A11E99">
            <w:pPr>
              <w:tabs>
                <w:tab w:val="decimal" w:pos="5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BF32F2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621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56123EE9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504580C" w14:textId="199026EC" w:rsidR="001210C6" w:rsidRPr="00A16218" w:rsidRDefault="00C56EB1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A16218" w:rsidRPr="00A16218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A1621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A16218" w:rsidRPr="00A16218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มีนาคม</w:t>
            </w:r>
          </w:p>
        </w:tc>
        <w:tc>
          <w:tcPr>
            <w:tcW w:w="90" w:type="dxa"/>
          </w:tcPr>
          <w:p w14:paraId="62B2914F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77D7271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621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1210C6" w:rsidRPr="00A16218" w14:paraId="601B8CF3" w14:textId="77777777" w:rsidTr="00A11E99">
        <w:tc>
          <w:tcPr>
            <w:tcW w:w="4680" w:type="dxa"/>
          </w:tcPr>
          <w:p w14:paraId="600547CB" w14:textId="77777777" w:rsidR="001210C6" w:rsidRPr="00A16218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027BD" w14:textId="52ACF524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256</w:t>
            </w:r>
            <w:r w:rsidR="005F35DC" w:rsidRPr="00A1621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2C215434" w14:textId="77777777" w:rsidR="001210C6" w:rsidRPr="00A16218" w:rsidRDefault="001210C6" w:rsidP="00A11E99">
            <w:pPr>
              <w:tabs>
                <w:tab w:val="decimal" w:pos="5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820DD" w14:textId="0F104540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256</w:t>
            </w:r>
            <w:r w:rsidR="005F35DC" w:rsidRPr="00A1621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6E018D2F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92282E" w14:textId="11961006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256</w:t>
            </w:r>
            <w:r w:rsidR="005F35DC" w:rsidRPr="00A1621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1E1C39F7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E8769F" w14:textId="7CF91D7E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256</w:t>
            </w:r>
            <w:r w:rsidR="005F35DC" w:rsidRPr="00A16218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B4519" w:rsidRPr="00A16218" w14:paraId="79074F80" w14:textId="77777777" w:rsidTr="00A11E99">
        <w:tc>
          <w:tcPr>
            <w:tcW w:w="4680" w:type="dxa"/>
          </w:tcPr>
          <w:p w14:paraId="1BFB224B" w14:textId="4181C570" w:rsidR="00FB4519" w:rsidRPr="00A16218" w:rsidRDefault="00FB4519" w:rsidP="00FB451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  <w:r w:rsidRPr="00A16218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A16218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5F4CD3" w14:textId="2803EBD5" w:rsidR="00FB4519" w:rsidRPr="00A16218" w:rsidRDefault="00267B42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1,300</w:t>
            </w:r>
          </w:p>
        </w:tc>
        <w:tc>
          <w:tcPr>
            <w:tcW w:w="90" w:type="dxa"/>
          </w:tcPr>
          <w:p w14:paraId="3F12E942" w14:textId="77777777" w:rsidR="00FB4519" w:rsidRPr="00A16218" w:rsidRDefault="00FB4519" w:rsidP="00FB4519">
            <w:pPr>
              <w:tabs>
                <w:tab w:val="decimal" w:pos="546"/>
                <w:tab w:val="decimal" w:pos="882"/>
              </w:tabs>
              <w:ind w:right="9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8B6211" w14:textId="39273CAE" w:rsidR="00FB4519" w:rsidRPr="00A16218" w:rsidRDefault="00FB4519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593,293</w:t>
            </w:r>
          </w:p>
        </w:tc>
        <w:tc>
          <w:tcPr>
            <w:tcW w:w="90" w:type="dxa"/>
          </w:tcPr>
          <w:p w14:paraId="253DFEE5" w14:textId="77777777" w:rsidR="00FB4519" w:rsidRPr="00A16218" w:rsidRDefault="00FB4519" w:rsidP="00FB4519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684D10" w14:textId="2EA62620" w:rsidR="00FB4519" w:rsidRPr="00A16218" w:rsidRDefault="00267B42" w:rsidP="00FB4519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7A614FA7" w14:textId="77777777" w:rsidR="00FB4519" w:rsidRPr="00A16218" w:rsidRDefault="00FB4519" w:rsidP="00FB4519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39A8A4" w14:textId="2D6A7AF0" w:rsidR="00FB4519" w:rsidRPr="00A16218" w:rsidRDefault="00FB4519" w:rsidP="00FB4519">
            <w:pPr>
              <w:tabs>
                <w:tab w:val="decimal" w:pos="81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243,293</w:t>
            </w:r>
          </w:p>
        </w:tc>
      </w:tr>
      <w:tr w:rsidR="00FB4519" w:rsidRPr="00A16218" w14:paraId="11BD15AF" w14:textId="77777777" w:rsidTr="00A11E99">
        <w:tc>
          <w:tcPr>
            <w:tcW w:w="4680" w:type="dxa"/>
          </w:tcPr>
          <w:p w14:paraId="2881DCFC" w14:textId="6AA66213" w:rsidR="00FB4519" w:rsidRPr="00A16218" w:rsidRDefault="00FB4519" w:rsidP="00FB451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080" w:type="dxa"/>
            <w:shd w:val="clear" w:color="auto" w:fill="auto"/>
          </w:tcPr>
          <w:p w14:paraId="1907874A" w14:textId="397B0772" w:rsidR="00FB4519" w:rsidRPr="00A16218" w:rsidRDefault="00267B42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0DDF042" w14:textId="77777777" w:rsidR="00FB4519" w:rsidRPr="00A16218" w:rsidRDefault="00FB4519" w:rsidP="00FB4519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56EDAA" w14:textId="314FA4BF" w:rsidR="00FB4519" w:rsidRPr="00A16218" w:rsidRDefault="00FB4519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691,300</w:t>
            </w:r>
          </w:p>
        </w:tc>
        <w:tc>
          <w:tcPr>
            <w:tcW w:w="90" w:type="dxa"/>
          </w:tcPr>
          <w:p w14:paraId="3AE87CDB" w14:textId="77777777" w:rsidR="00FB4519" w:rsidRPr="00A16218" w:rsidRDefault="00FB4519" w:rsidP="00FB4519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40ABF32" w14:textId="371156B1" w:rsidR="00FB4519" w:rsidRPr="00A16218" w:rsidRDefault="00267B42" w:rsidP="00FB4519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B558847" w14:textId="77777777" w:rsidR="00FB4519" w:rsidRPr="00A16218" w:rsidRDefault="00FB4519" w:rsidP="00FB4519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B59DE98" w14:textId="68FB1D54" w:rsidR="00FB4519" w:rsidRPr="00A16218" w:rsidRDefault="00FB4519" w:rsidP="00FB4519">
            <w:pPr>
              <w:tabs>
                <w:tab w:val="decimal" w:pos="81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690,000</w:t>
            </w:r>
          </w:p>
        </w:tc>
      </w:tr>
      <w:tr w:rsidR="00FB4519" w:rsidRPr="00A16218" w14:paraId="6336D4AF" w14:textId="77777777" w:rsidTr="00613A3D">
        <w:tc>
          <w:tcPr>
            <w:tcW w:w="4680" w:type="dxa"/>
          </w:tcPr>
          <w:p w14:paraId="1DF59159" w14:textId="3BD519CD" w:rsidR="00FB4519" w:rsidRPr="00A16218" w:rsidRDefault="00FB4519" w:rsidP="00FB451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sz w:val="28"/>
                <w:cs/>
              </w:rPr>
              <w:t>ลดลงระหว่างงวด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D5D4B4" w14:textId="3FD97BAD" w:rsidR="00FB4519" w:rsidRPr="00A16218" w:rsidRDefault="00267B42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64DE145" w14:textId="77777777" w:rsidR="00FB4519" w:rsidRPr="00A16218" w:rsidRDefault="00FB4519" w:rsidP="00FB4519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C7F2DB" w14:textId="576FFC71" w:rsidR="00FB4519" w:rsidRPr="00A16218" w:rsidRDefault="00FB4519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(1,283,293)</w:t>
            </w:r>
          </w:p>
        </w:tc>
        <w:tc>
          <w:tcPr>
            <w:tcW w:w="90" w:type="dxa"/>
          </w:tcPr>
          <w:p w14:paraId="05BC666C" w14:textId="77777777" w:rsidR="00FB4519" w:rsidRPr="00A16218" w:rsidRDefault="00FB4519" w:rsidP="00FB4519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B1ECD1" w14:textId="2F379F91" w:rsidR="00FB4519" w:rsidRPr="00A16218" w:rsidRDefault="00267B42" w:rsidP="00FB4519">
            <w:pPr>
              <w:tabs>
                <w:tab w:val="decimal" w:pos="894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FD6CE83" w14:textId="77777777" w:rsidR="00FB4519" w:rsidRPr="00A16218" w:rsidRDefault="00FB4519" w:rsidP="00FB4519">
            <w:pPr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EBD6776" w14:textId="04A11F0C" w:rsidR="00FB4519" w:rsidRPr="00A16218" w:rsidRDefault="00FB4519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(933,293)</w:t>
            </w:r>
          </w:p>
        </w:tc>
      </w:tr>
      <w:tr w:rsidR="00FB4519" w:rsidRPr="00B118B0" w14:paraId="0BF449A7" w14:textId="77777777" w:rsidTr="00A11E99">
        <w:tc>
          <w:tcPr>
            <w:tcW w:w="4680" w:type="dxa"/>
          </w:tcPr>
          <w:p w14:paraId="3F22FF6C" w14:textId="7F2E5A0F" w:rsidR="00FB4519" w:rsidRPr="00A16218" w:rsidRDefault="00FB4519" w:rsidP="00FB451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ยอดคงเหลือปลายงวด</w:t>
            </w:r>
            <w:r w:rsidRPr="00A1621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Pr="00A1621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A1621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DAC1D" w14:textId="0DB40B88" w:rsidR="00FB4519" w:rsidRPr="00A16218" w:rsidRDefault="00267B42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1,300</w:t>
            </w:r>
          </w:p>
        </w:tc>
        <w:tc>
          <w:tcPr>
            <w:tcW w:w="90" w:type="dxa"/>
          </w:tcPr>
          <w:p w14:paraId="6DB09678" w14:textId="77777777" w:rsidR="00FB4519" w:rsidRPr="00A16218" w:rsidRDefault="00FB4519" w:rsidP="00FB4519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973CE" w14:textId="393C19E8" w:rsidR="00FB4519" w:rsidRPr="00A16218" w:rsidRDefault="00FB4519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6218">
              <w:rPr>
                <w:rFonts w:asciiTheme="majorBidi" w:hAnsiTheme="majorBidi" w:cstheme="majorBidi"/>
                <w:b/>
                <w:bCs/>
                <w:sz w:val="28"/>
              </w:rPr>
              <w:t>1,300</w:t>
            </w:r>
          </w:p>
        </w:tc>
        <w:tc>
          <w:tcPr>
            <w:tcW w:w="90" w:type="dxa"/>
          </w:tcPr>
          <w:p w14:paraId="762C6333" w14:textId="77777777" w:rsidR="00FB4519" w:rsidRPr="00A16218" w:rsidRDefault="00FB4519" w:rsidP="00FB4519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692AA" w14:textId="58562710" w:rsidR="00FB4519" w:rsidRPr="00A16218" w:rsidRDefault="00267B42" w:rsidP="00FB4519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6B955667" w14:textId="77777777" w:rsidR="00FB4519" w:rsidRPr="00A16218" w:rsidRDefault="00FB4519" w:rsidP="00FB4519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2094AB" w14:textId="4E8F9353" w:rsidR="00FB4519" w:rsidRPr="00B118B0" w:rsidRDefault="00FB4519" w:rsidP="00FB4519">
            <w:pPr>
              <w:tabs>
                <w:tab w:val="decimal" w:pos="81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621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1A468BFE" w14:textId="1F754B5E" w:rsidR="002B0A44" w:rsidRPr="002B0A44" w:rsidRDefault="00C96992" w:rsidP="002B0A4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B0A44">
        <w:rPr>
          <w:rFonts w:asciiTheme="majorBidi" w:hAnsiTheme="majorBidi" w:cstheme="majorBidi"/>
          <w:b/>
          <w:bCs/>
          <w:sz w:val="28"/>
          <w:cs/>
        </w:rPr>
        <w:t>เงินลงทุนในบริษัทย่อย</w:t>
      </w:r>
      <w:r w:rsidRPr="002B0A44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092B0BFC" w14:textId="3B1B1D79" w:rsidR="00C96992" w:rsidRPr="002B0A44" w:rsidRDefault="00C96992" w:rsidP="002B0A44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เงินลงทุนในบริษัทย่อย ณ วันที่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C56EB1" w:rsidRPr="002B0A44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82214A" w:rsidRPr="002B0A44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C56EB1"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4D3B61" w:rsidRPr="002B0A44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020B82" w:rsidRPr="002B0A44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D3B61" w:rsidRPr="002B0A4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D3B61" w:rsidRPr="002B0A44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C96992" w:rsidRPr="00B118B0" w14:paraId="287BFB6A" w14:textId="77777777" w:rsidTr="002B0A44">
        <w:trPr>
          <w:trHeight w:val="77"/>
        </w:trPr>
        <w:tc>
          <w:tcPr>
            <w:tcW w:w="9180" w:type="dxa"/>
            <w:gridSpan w:val="13"/>
            <w:vAlign w:val="bottom"/>
          </w:tcPr>
          <w:p w14:paraId="537772CD" w14:textId="77777777" w:rsidR="00C96992" w:rsidRPr="00B118B0" w:rsidRDefault="00C96992" w:rsidP="00A11E99">
            <w:pPr>
              <w:spacing w:before="120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C96992" w:rsidRPr="00B118B0" w14:paraId="72876394" w14:textId="77777777" w:rsidTr="002B0A44">
        <w:tc>
          <w:tcPr>
            <w:tcW w:w="2610" w:type="dxa"/>
            <w:vAlign w:val="bottom"/>
          </w:tcPr>
          <w:p w14:paraId="3768DC49" w14:textId="77777777" w:rsidR="00C96992" w:rsidRPr="00B118B0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CD7C0FF" w14:textId="77777777" w:rsidR="00C96992" w:rsidRPr="00B118B0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80" w:type="dxa"/>
            <w:gridSpan w:val="11"/>
            <w:vAlign w:val="bottom"/>
          </w:tcPr>
          <w:p w14:paraId="0C13E6BC" w14:textId="77777777" w:rsidR="00C96992" w:rsidRPr="00B118B0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96992" w:rsidRPr="00B118B0" w14:paraId="6FBCF87D" w14:textId="77777777" w:rsidTr="003E2F43">
        <w:tc>
          <w:tcPr>
            <w:tcW w:w="2610" w:type="dxa"/>
            <w:vAlign w:val="bottom"/>
          </w:tcPr>
          <w:p w14:paraId="4F042830" w14:textId="77777777" w:rsidR="00C96992" w:rsidRPr="00B118B0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D86AA5A" w14:textId="77777777" w:rsidR="00C96992" w:rsidRPr="00B118B0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234A1" w14:textId="77777777" w:rsidR="00C96992" w:rsidRPr="00B118B0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EA0119" w14:textId="77777777" w:rsidR="00C96992" w:rsidRPr="00B118B0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73EC4" w14:textId="77777777" w:rsidR="002C1131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C38D22E" w14:textId="51CBE544" w:rsidR="00C96992" w:rsidRPr="00B118B0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3AE40E18" w14:textId="77777777" w:rsidR="00C96992" w:rsidRPr="00B118B0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D9153" w14:textId="77777777" w:rsidR="00C96992" w:rsidRPr="00B118B0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</w:tr>
      <w:tr w:rsidR="000E777D" w:rsidRPr="00B118B0" w14:paraId="6228D120" w14:textId="77777777" w:rsidTr="002B0A44">
        <w:trPr>
          <w:trHeight w:val="368"/>
        </w:trPr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3AE46010" w14:textId="1B2BE43E" w:rsidR="000E777D" w:rsidRPr="00B118B0" w:rsidRDefault="00F41573" w:rsidP="00BA651A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F41573">
              <w:rPr>
                <w:rFonts w:asciiTheme="majorBidi" w:hAnsiTheme="majorBidi" w:hint="cs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664626D8" w14:textId="77777777" w:rsidR="000E777D" w:rsidRPr="00B118B0" w:rsidRDefault="000E777D" w:rsidP="00BA651A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809A9D" w14:textId="13D63D20" w:rsidR="000E777D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4D3B61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="004D3B6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  <w:p w14:paraId="2C4D0EED" w14:textId="6B1926D0" w:rsidR="00F41573" w:rsidRPr="00F41573" w:rsidRDefault="00F41573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F1F6B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23426780" w14:textId="77777777" w:rsidR="000E777D" w:rsidRPr="00B118B0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E59826" w14:textId="77777777" w:rsidR="007454A9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45896554" w14:textId="0A6A65B2" w:rsidR="000E777D" w:rsidRPr="00B118B0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F1F6B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90" w:type="dxa"/>
          </w:tcPr>
          <w:p w14:paraId="43011A76" w14:textId="77777777" w:rsidR="000E777D" w:rsidRPr="00B118B0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25B4DF" w14:textId="36093BC7" w:rsidR="00C56EB1" w:rsidRDefault="004D3B61" w:rsidP="00C56EB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  <w:p w14:paraId="1C60FDA2" w14:textId="657846B9" w:rsidR="00FF2C41" w:rsidRPr="00FF2C41" w:rsidRDefault="00FF2C41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F1F6B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4FEEDE62" w14:textId="77777777" w:rsidR="000E777D" w:rsidRPr="00B118B0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2A88CC" w14:textId="77777777" w:rsidR="000E777D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19D627BA" w14:textId="325E7CA4" w:rsidR="007454A9" w:rsidRPr="00B118B0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F1F6B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90" w:type="dxa"/>
          </w:tcPr>
          <w:p w14:paraId="47BEC10B" w14:textId="77777777" w:rsidR="000E777D" w:rsidRPr="00B118B0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998AA0D" w14:textId="0910B7D6" w:rsidR="00C56EB1" w:rsidRDefault="00C56EB1" w:rsidP="00C56EB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FC2D11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FC2D11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มีนาคม</w:t>
            </w:r>
          </w:p>
          <w:p w14:paraId="7C009EDB" w14:textId="5626407C" w:rsidR="00FF2C41" w:rsidRPr="00B118B0" w:rsidRDefault="00FF2C41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256</w:t>
            </w:r>
            <w:r w:rsidR="00BF1F6B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5</w:t>
            </w:r>
          </w:p>
        </w:tc>
        <w:tc>
          <w:tcPr>
            <w:tcW w:w="90" w:type="dxa"/>
          </w:tcPr>
          <w:p w14:paraId="3EDB2BEC" w14:textId="77777777" w:rsidR="000E777D" w:rsidRPr="00B118B0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0C69E9" w14:textId="77777777" w:rsidR="000E777D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7930DA04" w14:textId="41920800" w:rsidR="007454A9" w:rsidRPr="00B118B0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F1F6B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BB6D43" w:rsidRPr="00B118B0" w14:paraId="41D9C016" w14:textId="77777777" w:rsidTr="003E2F43">
        <w:tc>
          <w:tcPr>
            <w:tcW w:w="2610" w:type="dxa"/>
            <w:tcBorders>
              <w:top w:val="single" w:sz="4" w:space="0" w:color="auto"/>
            </w:tcBorders>
          </w:tcPr>
          <w:p w14:paraId="6179FF21" w14:textId="77777777" w:rsidR="00BB6D43" w:rsidRPr="00B118B0" w:rsidRDefault="00BB6D43" w:rsidP="00BB6D43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203D792B" w14:textId="77777777" w:rsidR="00BB6D43" w:rsidRPr="00B118B0" w:rsidRDefault="00BB6D43" w:rsidP="00BB6D43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5E3AD6" w14:textId="2B47DC33" w:rsidR="00BB6D43" w:rsidRPr="00B118B0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47042A3D" w14:textId="77777777" w:rsidR="00BB6D43" w:rsidRPr="00B118B0" w:rsidRDefault="00BB6D43" w:rsidP="00BB6D43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5D541CD" w14:textId="544BF7FB" w:rsidR="00BB6D43" w:rsidRPr="00B118B0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614A0E91" w14:textId="77777777" w:rsidR="00BB6D43" w:rsidRPr="00B118B0" w:rsidRDefault="00BB6D43" w:rsidP="00BB6D43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1DBA3F" w14:textId="6E412B77" w:rsidR="00BB6D43" w:rsidRPr="00BB6D43" w:rsidRDefault="00BB6D43" w:rsidP="00BB6D43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C7F0078" w14:textId="77777777" w:rsidR="00BB6D43" w:rsidRPr="00B118B0" w:rsidRDefault="00BB6D43" w:rsidP="00BB6D43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F41BF8E" w14:textId="334CC824" w:rsidR="00BB6D43" w:rsidRPr="00BB6D43" w:rsidRDefault="00BB6D43" w:rsidP="00BB6D43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85E7AC3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B984BF4" w14:textId="219774CB" w:rsidR="00BB6D43" w:rsidRPr="00B118B0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550,000</w:t>
            </w:r>
          </w:p>
        </w:tc>
        <w:tc>
          <w:tcPr>
            <w:tcW w:w="90" w:type="dxa"/>
          </w:tcPr>
          <w:p w14:paraId="2CA6A390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FDD8F93" w14:textId="77BEE27D" w:rsidR="00BB6D43" w:rsidRPr="00B118B0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550,000</w:t>
            </w:r>
          </w:p>
        </w:tc>
      </w:tr>
      <w:tr w:rsidR="00BB6D43" w:rsidRPr="00B118B0" w14:paraId="79AE5106" w14:textId="77777777" w:rsidTr="002B0A44">
        <w:trPr>
          <w:trHeight w:val="234"/>
        </w:trPr>
        <w:tc>
          <w:tcPr>
            <w:tcW w:w="2610" w:type="dxa"/>
          </w:tcPr>
          <w:p w14:paraId="59AAE2FC" w14:textId="77F94C6D" w:rsidR="00BB6D43" w:rsidRPr="00620B3F" w:rsidRDefault="00BB6D43" w:rsidP="00BB6D43">
            <w:pPr>
              <w:ind w:left="267" w:right="-108" w:hanging="267"/>
              <w:rPr>
                <w:rFonts w:asciiTheme="majorBidi" w:hAnsiTheme="majorBidi" w:cstheme="majorBidi"/>
                <w:spacing w:val="-6"/>
                <w:sz w:val="28"/>
              </w:rPr>
            </w:pPr>
            <w:r w:rsidRPr="00620B3F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ฟอร์ โซไซตี้</w:t>
            </w:r>
            <w:r w:rsidR="009E29C1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620B3F">
              <w:rPr>
                <w:rFonts w:asciiTheme="majorBidi" w:hAnsiTheme="majorBidi" w:cstheme="majorBidi"/>
                <w:spacing w:val="-6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0BD2B2F8" w14:textId="77777777" w:rsidR="00BB6D43" w:rsidRPr="00B118B0" w:rsidRDefault="00BB6D43" w:rsidP="00BB6D43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88A45" w14:textId="7ED75CA7" w:rsidR="00BB6D43" w:rsidRPr="00B118B0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4D390F" w14:textId="77777777" w:rsidR="00BB6D43" w:rsidRPr="00B118B0" w:rsidRDefault="00BB6D43" w:rsidP="00BB6D43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92AC92" w14:textId="01753E64" w:rsidR="00BB6D43" w:rsidRPr="00B118B0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F338C0" w14:textId="77777777" w:rsidR="00BB6D43" w:rsidRPr="00B118B0" w:rsidRDefault="00BB6D43" w:rsidP="00BB6D43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D5042E" w14:textId="473E0D18" w:rsidR="00BB6D43" w:rsidRPr="00BB6D43" w:rsidRDefault="00BB6D43" w:rsidP="00BB6D43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0E17E0" w14:textId="77777777" w:rsidR="00BB6D43" w:rsidRPr="00B118B0" w:rsidRDefault="00BB6D43" w:rsidP="00BB6D43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B6CAF0" w14:textId="23A6CB7F" w:rsidR="00BB6D43" w:rsidRPr="00BB6D43" w:rsidRDefault="00BB6D43" w:rsidP="00BB6D43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941581" w14:textId="77777777" w:rsidR="00BB6D43" w:rsidRPr="00B118B0" w:rsidRDefault="00BB6D43" w:rsidP="00BB6D43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09D82B" w14:textId="4A685BDF" w:rsidR="00BB6D43" w:rsidRPr="00B118B0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249,999</w:t>
            </w:r>
          </w:p>
        </w:tc>
        <w:tc>
          <w:tcPr>
            <w:tcW w:w="90" w:type="dxa"/>
            <w:vAlign w:val="bottom"/>
          </w:tcPr>
          <w:p w14:paraId="5FB6CF72" w14:textId="77777777" w:rsidR="00BB6D43" w:rsidRPr="00B118B0" w:rsidRDefault="00BB6D43" w:rsidP="00BB6D43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4142DA" w14:textId="7103C1C1" w:rsidR="00BB6D43" w:rsidRPr="00B118B0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249,999</w:t>
            </w:r>
          </w:p>
        </w:tc>
      </w:tr>
      <w:tr w:rsidR="00BB6D43" w:rsidRPr="00B118B0" w14:paraId="278AE329" w14:textId="77777777" w:rsidTr="002B0A44">
        <w:trPr>
          <w:trHeight w:val="234"/>
        </w:trPr>
        <w:tc>
          <w:tcPr>
            <w:tcW w:w="2610" w:type="dxa"/>
          </w:tcPr>
          <w:p w14:paraId="2F675D5A" w14:textId="77777777" w:rsidR="00BB6D43" w:rsidRPr="00620B3F" w:rsidRDefault="00BB6D43" w:rsidP="00BB6D43">
            <w:pPr>
              <w:ind w:left="267" w:right="-108" w:hanging="252"/>
              <w:rPr>
                <w:rFonts w:asciiTheme="majorBidi" w:hAnsiTheme="majorBidi" w:cstheme="majorBidi"/>
                <w:spacing w:val="-6"/>
                <w:sz w:val="28"/>
              </w:rPr>
            </w:pPr>
            <w:r w:rsidRPr="00620B3F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B750E27" w14:textId="77777777" w:rsidR="00BB6D43" w:rsidRPr="00B118B0" w:rsidRDefault="00BB6D43" w:rsidP="00BB6D43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ACBA72" w14:textId="270A617D" w:rsidR="00BB6D43" w:rsidRPr="00B118B0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4517A7">
              <w:rPr>
                <w:rFonts w:ascii="Angsana New" w:hAnsi="Angsana New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797DCF" w14:textId="77777777" w:rsidR="00BB6D43" w:rsidRPr="00B118B0" w:rsidRDefault="00BB6D43" w:rsidP="00BB6D43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DC323D" w14:textId="09E72C84" w:rsidR="00BB6D43" w:rsidRPr="00B118B0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7FFEF0" w14:textId="77777777" w:rsidR="00BB6D43" w:rsidRPr="00B118B0" w:rsidRDefault="00BB6D43" w:rsidP="00BB6D43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4208B" w14:textId="54923086" w:rsidR="00BB6D43" w:rsidRPr="00BB6D43" w:rsidRDefault="00BB6D43" w:rsidP="00BB6D43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4148CB" w14:textId="77777777" w:rsidR="00BB6D43" w:rsidRPr="00B118B0" w:rsidRDefault="00BB6D43" w:rsidP="00BB6D43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92547C" w14:textId="50D991E1" w:rsidR="00BB6D43" w:rsidRPr="00BB6D43" w:rsidRDefault="00BB6D43" w:rsidP="00BB6D43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BFF07E" w14:textId="77777777" w:rsidR="00BB6D43" w:rsidRPr="00B118B0" w:rsidRDefault="00BB6D43" w:rsidP="00BB6D43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79C446" w14:textId="209968D5" w:rsidR="00BB6D43" w:rsidRPr="00B118B0" w:rsidRDefault="00BB6D43" w:rsidP="00BB6D43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81,744</w:t>
            </w:r>
          </w:p>
        </w:tc>
        <w:tc>
          <w:tcPr>
            <w:tcW w:w="90" w:type="dxa"/>
            <w:vAlign w:val="bottom"/>
          </w:tcPr>
          <w:p w14:paraId="7E6B9B99" w14:textId="77777777" w:rsidR="00BB6D43" w:rsidRPr="00B118B0" w:rsidRDefault="00BB6D43" w:rsidP="00BB6D43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13D4BA0" w14:textId="382CFC21" w:rsidR="00BB6D43" w:rsidRPr="00B118B0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81,744</w:t>
            </w:r>
          </w:p>
        </w:tc>
      </w:tr>
      <w:tr w:rsidR="00BB6D43" w:rsidRPr="00B118B0" w14:paraId="5AC6AA09" w14:textId="77777777" w:rsidTr="00613A3D">
        <w:trPr>
          <w:trHeight w:val="234"/>
        </w:trPr>
        <w:tc>
          <w:tcPr>
            <w:tcW w:w="2610" w:type="dxa"/>
          </w:tcPr>
          <w:p w14:paraId="163971EB" w14:textId="77777777" w:rsidR="00BB6D43" w:rsidRPr="00B118B0" w:rsidRDefault="00BB6D43" w:rsidP="00BB6D43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34D3F111" w14:textId="77777777" w:rsidR="00BB6D43" w:rsidRPr="00B118B0" w:rsidRDefault="00BB6D43" w:rsidP="00BB6D43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D3ED35" w14:textId="544AC4C3" w:rsidR="00BB6D43" w:rsidRPr="00B118B0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A3FEC25" w14:textId="77777777" w:rsidR="00BB6D43" w:rsidRPr="00B118B0" w:rsidRDefault="00BB6D43" w:rsidP="00BB6D43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534088" w14:textId="04A3818D" w:rsidR="00BB6D43" w:rsidRPr="00B118B0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1DF42E6" w14:textId="77777777" w:rsidR="00BB6D43" w:rsidRPr="00B118B0" w:rsidRDefault="00BB6D43" w:rsidP="00BB6D43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1652D1" w14:textId="7F3DF37E" w:rsidR="00BB6D43" w:rsidRPr="00BB6D43" w:rsidRDefault="00BB6D43" w:rsidP="00BB6D43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C73D218" w14:textId="77777777" w:rsidR="00BB6D43" w:rsidRPr="00B118B0" w:rsidRDefault="00BB6D43" w:rsidP="00BB6D43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4FEF70" w14:textId="45BE328D" w:rsidR="00BB6D43" w:rsidRPr="00BB6D43" w:rsidRDefault="00BB6D43" w:rsidP="00BB6D43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FA153F5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1EC7A7" w14:textId="38577FA8" w:rsidR="00BB6D43" w:rsidRPr="00B118B0" w:rsidRDefault="00BB6D43" w:rsidP="00BB6D43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</w:tcPr>
          <w:p w14:paraId="66DE46DB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8511CB1" w14:textId="30D150EF" w:rsidR="00BB6D43" w:rsidRPr="00B118B0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50,000</w:t>
            </w:r>
          </w:p>
        </w:tc>
      </w:tr>
      <w:tr w:rsidR="00BB6D43" w:rsidRPr="00B118B0" w14:paraId="520B7CA5" w14:textId="77777777" w:rsidTr="00613A3D">
        <w:trPr>
          <w:trHeight w:val="234"/>
        </w:trPr>
        <w:tc>
          <w:tcPr>
            <w:tcW w:w="2610" w:type="dxa"/>
          </w:tcPr>
          <w:p w14:paraId="31B06C11" w14:textId="0B9106D2" w:rsidR="00BB6D43" w:rsidRPr="0032205E" w:rsidRDefault="00BB6D43" w:rsidP="00BB6D43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90" w:type="dxa"/>
          </w:tcPr>
          <w:p w14:paraId="582EA6CF" w14:textId="77777777" w:rsidR="00BB6D43" w:rsidRPr="00B118B0" w:rsidRDefault="00BB6D43" w:rsidP="00BB6D43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C23CDA" w14:textId="536B4A33" w:rsidR="00BB6D43" w:rsidRPr="00B118B0" w:rsidRDefault="00BB6D43" w:rsidP="00BB6D43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753,993</w:t>
            </w:r>
          </w:p>
        </w:tc>
        <w:tc>
          <w:tcPr>
            <w:tcW w:w="90" w:type="dxa"/>
          </w:tcPr>
          <w:p w14:paraId="06A52F05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0992A9" w14:textId="13469BA2" w:rsidR="00BB6D43" w:rsidRPr="00B118B0" w:rsidRDefault="00BB6D43" w:rsidP="00BB6D43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753,993</w:t>
            </w:r>
          </w:p>
        </w:tc>
        <w:tc>
          <w:tcPr>
            <w:tcW w:w="90" w:type="dxa"/>
          </w:tcPr>
          <w:p w14:paraId="2C4C0795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CB9CB7" w14:textId="2012C932" w:rsidR="00BB6D43" w:rsidRPr="00BB6D43" w:rsidRDefault="00BB6D43" w:rsidP="00BB6D43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A0532C">
              <w:rPr>
                <w:rFonts w:ascii="Angsana New" w:hAnsi="Angsana New"/>
                <w:sz w:val="28"/>
              </w:rPr>
              <w:t>68.54</w:t>
            </w:r>
          </w:p>
        </w:tc>
        <w:tc>
          <w:tcPr>
            <w:tcW w:w="90" w:type="dxa"/>
          </w:tcPr>
          <w:p w14:paraId="4D482485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ADEEE3" w14:textId="15B2FF91" w:rsidR="00BB6D43" w:rsidRPr="00A0532C" w:rsidRDefault="00BB6D43" w:rsidP="00BB6D43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A0532C">
              <w:rPr>
                <w:rFonts w:ascii="Angsana New" w:hAnsi="Angsana New"/>
                <w:sz w:val="28"/>
              </w:rPr>
              <w:t>68.54</w:t>
            </w:r>
          </w:p>
        </w:tc>
        <w:tc>
          <w:tcPr>
            <w:tcW w:w="90" w:type="dxa"/>
          </w:tcPr>
          <w:p w14:paraId="22B25BE0" w14:textId="77777777" w:rsidR="00BB6D43" w:rsidRPr="00A0532C" w:rsidRDefault="00BB6D43" w:rsidP="00BB6D43">
            <w:pPr>
              <w:tabs>
                <w:tab w:val="decimal" w:pos="882"/>
              </w:tabs>
              <w:ind w:left="-719" w:right="183" w:hanging="36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7B58F2" w14:textId="0FC9266D" w:rsidR="00BB6D43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1,124,146</w:t>
            </w:r>
          </w:p>
        </w:tc>
        <w:tc>
          <w:tcPr>
            <w:tcW w:w="90" w:type="dxa"/>
          </w:tcPr>
          <w:p w14:paraId="2A101B13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EB759A" w14:textId="41E7F863" w:rsidR="00BB6D43" w:rsidRPr="00B118B0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1,124,146</w:t>
            </w:r>
          </w:p>
        </w:tc>
      </w:tr>
      <w:tr w:rsidR="00BB6D43" w:rsidRPr="00B118B0" w14:paraId="70A2EF44" w14:textId="77777777" w:rsidTr="00613A3D">
        <w:trPr>
          <w:trHeight w:val="234"/>
        </w:trPr>
        <w:tc>
          <w:tcPr>
            <w:tcW w:w="2610" w:type="dxa"/>
          </w:tcPr>
          <w:p w14:paraId="5624EDB3" w14:textId="581FBC2B" w:rsidR="00BB6D43" w:rsidRPr="00B118B0" w:rsidRDefault="00BB6D43" w:rsidP="00BB6D43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1BFD90C" w14:textId="77777777" w:rsidR="00BB6D43" w:rsidRPr="00B118B0" w:rsidRDefault="00BB6D43" w:rsidP="00BB6D43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F68637" w14:textId="77777777" w:rsidR="00BB6D43" w:rsidRPr="00B118B0" w:rsidRDefault="00BB6D43" w:rsidP="00BB6D43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787B230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BCBBCD8" w14:textId="77777777" w:rsidR="00BB6D43" w:rsidRPr="00B118B0" w:rsidRDefault="00BB6D43" w:rsidP="00BB6D43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2188967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5C1393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167E277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67D702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B03128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55AA5AB" w14:textId="32D3E7A2" w:rsidR="00BB6D43" w:rsidRPr="00B118B0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2,055,889</w:t>
            </w:r>
          </w:p>
        </w:tc>
        <w:tc>
          <w:tcPr>
            <w:tcW w:w="90" w:type="dxa"/>
          </w:tcPr>
          <w:p w14:paraId="61927EAA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122F07" w14:textId="7B30C015" w:rsidR="00BB6D43" w:rsidRPr="00B118B0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2,055,889</w:t>
            </w:r>
          </w:p>
        </w:tc>
      </w:tr>
      <w:tr w:rsidR="00BB6D43" w:rsidRPr="00B118B0" w14:paraId="3833D885" w14:textId="77777777" w:rsidTr="00613A3D">
        <w:tc>
          <w:tcPr>
            <w:tcW w:w="2610" w:type="dxa"/>
          </w:tcPr>
          <w:p w14:paraId="35C1E7BC" w14:textId="3CDF493B" w:rsidR="00BB6D43" w:rsidRPr="00B118B0" w:rsidRDefault="00BB6D43" w:rsidP="00BB6D43">
            <w:pPr>
              <w:ind w:left="342" w:right="-36" w:hanging="34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6AE3DDA7" w14:textId="77777777" w:rsidR="00BB6D43" w:rsidRPr="00B118B0" w:rsidRDefault="00BB6D43" w:rsidP="00BB6D43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BB3F03" w14:textId="77777777" w:rsidR="00BB6D43" w:rsidRPr="00B118B0" w:rsidRDefault="00BB6D43" w:rsidP="00BB6D43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46D2CEF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1944F" w14:textId="77777777" w:rsidR="00BB6D43" w:rsidRPr="00B118B0" w:rsidRDefault="00BB6D43" w:rsidP="00BB6D43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983591D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FE9322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75F8B3F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DA828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4D8F02E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82F30B" w14:textId="066A08FF" w:rsidR="00BB6D43" w:rsidRPr="00B118B0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(198,583)</w:t>
            </w:r>
          </w:p>
        </w:tc>
        <w:tc>
          <w:tcPr>
            <w:tcW w:w="90" w:type="dxa"/>
          </w:tcPr>
          <w:p w14:paraId="27B2E123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3C406" w14:textId="1845E8D5" w:rsidR="00BB6D43" w:rsidRPr="00B118B0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(198,583)</w:t>
            </w:r>
          </w:p>
        </w:tc>
      </w:tr>
      <w:tr w:rsidR="00BB6D43" w:rsidRPr="00B118B0" w14:paraId="6CECA454" w14:textId="77777777" w:rsidTr="00613A3D">
        <w:trPr>
          <w:trHeight w:val="234"/>
        </w:trPr>
        <w:tc>
          <w:tcPr>
            <w:tcW w:w="2610" w:type="dxa"/>
          </w:tcPr>
          <w:p w14:paraId="380644F4" w14:textId="77777777" w:rsidR="00BB6D43" w:rsidRPr="00B118B0" w:rsidRDefault="00BB6D43" w:rsidP="00BB6D43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90" w:type="dxa"/>
          </w:tcPr>
          <w:p w14:paraId="639007ED" w14:textId="77777777" w:rsidR="00BB6D43" w:rsidRPr="00B118B0" w:rsidRDefault="00BB6D43" w:rsidP="00BB6D43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8CED49" w14:textId="77777777" w:rsidR="00BB6D43" w:rsidRPr="00B118B0" w:rsidRDefault="00BB6D43" w:rsidP="00BB6D43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477C95B" w14:textId="77777777" w:rsidR="00BB6D43" w:rsidRPr="00B118B0" w:rsidRDefault="00BB6D43" w:rsidP="00BB6D43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749EF8" w14:textId="77777777" w:rsidR="00BB6D43" w:rsidRPr="00B118B0" w:rsidRDefault="00BB6D43" w:rsidP="00BB6D43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F03740D" w14:textId="77777777" w:rsidR="00BB6D43" w:rsidRPr="00B118B0" w:rsidRDefault="00BB6D43" w:rsidP="00BB6D43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87D60A" w14:textId="77777777" w:rsidR="00BB6D43" w:rsidRPr="00B118B0" w:rsidRDefault="00BB6D43" w:rsidP="00BB6D43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02B03C5" w14:textId="77777777" w:rsidR="00BB6D43" w:rsidRPr="00B118B0" w:rsidRDefault="00BB6D43" w:rsidP="00BB6D43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3C50A5" w14:textId="77777777" w:rsidR="00BB6D43" w:rsidRPr="00B118B0" w:rsidRDefault="00BB6D43" w:rsidP="00BB6D43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DEE86A1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FD3A3" w14:textId="2CE7DBA1" w:rsidR="00BB6D43" w:rsidRPr="00B118B0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1,857,306</w:t>
            </w:r>
          </w:p>
        </w:tc>
        <w:tc>
          <w:tcPr>
            <w:tcW w:w="90" w:type="dxa"/>
          </w:tcPr>
          <w:p w14:paraId="6E56E582" w14:textId="77777777" w:rsidR="00BB6D43" w:rsidRPr="00B118B0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AFAF81" w14:textId="4D01E8F4" w:rsidR="00BB6D43" w:rsidRPr="00B118B0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1,857,306</w:t>
            </w:r>
          </w:p>
        </w:tc>
      </w:tr>
    </w:tbl>
    <w:p w14:paraId="6F01ED51" w14:textId="77777777" w:rsidR="00DE6042" w:rsidRDefault="00DE6042" w:rsidP="00540F04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</w:rPr>
        <w:sectPr w:rsidR="00DE6042" w:rsidSect="00355466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36" w:bottom="850" w:left="1440" w:header="864" w:footer="576" w:gutter="0"/>
          <w:pgNumType w:start="11"/>
          <w:cols w:space="720"/>
          <w:docGrid w:linePitch="326"/>
        </w:sectPr>
      </w:pPr>
    </w:p>
    <w:p w14:paraId="38A96B3C" w14:textId="79C0C106" w:rsidR="00D07FE2" w:rsidRPr="008A684B" w:rsidRDefault="00D07FE2" w:rsidP="00457E9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A684B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เงินลงทุนในบริษัทร่วม</w:t>
      </w:r>
    </w:p>
    <w:p w14:paraId="5683B104" w14:textId="70235EFF" w:rsidR="00D07FE2" w:rsidRPr="00B118B0" w:rsidRDefault="00D07FE2" w:rsidP="005B4635">
      <w:pPr>
        <w:tabs>
          <w:tab w:val="left" w:pos="0"/>
          <w:tab w:val="left" w:pos="360"/>
          <w:tab w:val="left" w:pos="450"/>
        </w:tabs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bookmarkStart w:id="5" w:name="_Hlk70878118"/>
      <w:r w:rsidRPr="00B118B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D04A82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.1</w:t>
      </w:r>
      <w:r w:rsidR="005B4635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เงินลงทุนในบริษัทร่วม ณ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="00455108"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455108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65A19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65A19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มีดังนี้</w:t>
      </w:r>
    </w:p>
    <w:bookmarkEnd w:id="5"/>
    <w:tbl>
      <w:tblPr>
        <w:tblW w:w="4951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1"/>
        <w:gridCol w:w="2992"/>
        <w:gridCol w:w="921"/>
        <w:gridCol w:w="91"/>
        <w:gridCol w:w="882"/>
        <w:gridCol w:w="179"/>
        <w:gridCol w:w="885"/>
        <w:gridCol w:w="179"/>
        <w:gridCol w:w="882"/>
        <w:gridCol w:w="179"/>
        <w:gridCol w:w="876"/>
        <w:gridCol w:w="179"/>
        <w:gridCol w:w="885"/>
        <w:gridCol w:w="179"/>
        <w:gridCol w:w="465"/>
        <w:gridCol w:w="35"/>
        <w:gridCol w:w="468"/>
        <w:gridCol w:w="179"/>
        <w:gridCol w:w="115"/>
        <w:gridCol w:w="21"/>
        <w:gridCol w:w="747"/>
        <w:gridCol w:w="179"/>
        <w:gridCol w:w="865"/>
      </w:tblGrid>
      <w:tr w:rsidR="005B4635" w:rsidRPr="00B118B0" w14:paraId="4C78DCBD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152AC697" w14:textId="77777777" w:rsidR="00D07FE2" w:rsidRPr="003C4734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2511440E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226CA594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3D18E619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7F4023EC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5AAF0294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00" w:type="pct"/>
          </w:tcPr>
          <w:p w14:paraId="0702CCB3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40" w:type="pct"/>
            <w:gridSpan w:val="6"/>
          </w:tcPr>
          <w:p w14:paraId="117395D8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2" w:type="pct"/>
          </w:tcPr>
          <w:p w14:paraId="1A483665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59" w:type="pct"/>
          </w:tcPr>
          <w:p w14:paraId="5F5B79A3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0" w:type="pct"/>
            <w:gridSpan w:val="2"/>
          </w:tcPr>
          <w:p w14:paraId="53563DDA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7" w:type="pct"/>
          </w:tcPr>
          <w:p w14:paraId="2E8FB3A8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09" w:type="pct"/>
            <w:gridSpan w:val="3"/>
            <w:vAlign w:val="bottom"/>
          </w:tcPr>
          <w:p w14:paraId="59EBF73E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พันบาท)</w:t>
            </w:r>
          </w:p>
        </w:tc>
      </w:tr>
      <w:tr w:rsidR="005B4635" w:rsidRPr="00B118B0" w14:paraId="1ADBC9CC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53B928FC" w14:textId="77777777" w:rsidR="00310407" w:rsidRPr="003C4734" w:rsidRDefault="00310407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01661BB9" w14:textId="77777777" w:rsidR="00310407" w:rsidRPr="003C4734" w:rsidRDefault="00310407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Merge w:val="restart"/>
          </w:tcPr>
          <w:p w14:paraId="45424952" w14:textId="77777777" w:rsidR="00310407" w:rsidRPr="003C4734" w:rsidRDefault="00310407" w:rsidP="00A11E99">
            <w:pPr>
              <w:ind w:right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B03A2B6" w14:textId="77777777" w:rsidR="00310407" w:rsidRPr="003C4734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7585EFD7" w14:textId="77777777" w:rsidR="00310407" w:rsidRPr="003C4734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สัดส่วนความ</w:t>
            </w:r>
          </w:p>
        </w:tc>
        <w:tc>
          <w:tcPr>
            <w:tcW w:w="61" w:type="pct"/>
          </w:tcPr>
          <w:p w14:paraId="2E4EEF23" w14:textId="77777777" w:rsidR="00310407" w:rsidRPr="003C4734" w:rsidRDefault="00310407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127" w:type="pct"/>
            <w:gridSpan w:val="15"/>
          </w:tcPr>
          <w:p w14:paraId="10C619E3" w14:textId="77777777" w:rsidR="00310407" w:rsidRPr="003C4734" w:rsidRDefault="00310407" w:rsidP="00A11E99">
            <w:pPr>
              <w:pBdr>
                <w:bottom w:val="single" w:sz="4" w:space="1" w:color="auto"/>
              </w:pBd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B4635" w:rsidRPr="00B118B0" w14:paraId="2B4B8E19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7CD950A7" w14:textId="77777777" w:rsidR="00D07FE2" w:rsidRPr="003C4734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37F803B1" w14:textId="77777777" w:rsidR="00D07FE2" w:rsidRPr="003C4734" w:rsidRDefault="00D07FE2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Merge/>
          </w:tcPr>
          <w:p w14:paraId="40B25BDE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57B20D4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2FA71BF0" w14:textId="77777777" w:rsidR="00D07FE2" w:rsidRPr="003C4734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เป็นเจ้าของ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61" w:type="pct"/>
          </w:tcPr>
          <w:p w14:paraId="38E7A57F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29C4D4C7" w14:textId="77777777" w:rsidR="00D07FE2" w:rsidRPr="003C4734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ทุนชำระแล้ว</w:t>
            </w:r>
          </w:p>
        </w:tc>
        <w:tc>
          <w:tcPr>
            <w:tcW w:w="61" w:type="pct"/>
          </w:tcPr>
          <w:p w14:paraId="7F238F63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91" w:type="pct"/>
            <w:gridSpan w:val="5"/>
            <w:vAlign w:val="bottom"/>
          </w:tcPr>
          <w:p w14:paraId="1240B28B" w14:textId="77777777" w:rsidR="00D07FE2" w:rsidRPr="003C4734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วิธีราคาทุน</w:t>
            </w:r>
          </w:p>
        </w:tc>
        <w:tc>
          <w:tcPr>
            <w:tcW w:w="61" w:type="pct"/>
          </w:tcPr>
          <w:p w14:paraId="570E2F6C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55" w:type="pct"/>
            <w:gridSpan w:val="5"/>
          </w:tcPr>
          <w:p w14:paraId="563E3386" w14:textId="77777777" w:rsidR="00D07FE2" w:rsidRPr="003C4734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วิธีส่วนได้เสีย</w:t>
            </w:r>
          </w:p>
        </w:tc>
      </w:tr>
      <w:tr w:rsidR="005B4635" w:rsidRPr="00B118B0" w14:paraId="7462D9A8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0C971693" w14:textId="77777777" w:rsidR="00D07FE2" w:rsidRPr="003C4734" w:rsidRDefault="00D07FE2" w:rsidP="00A11E9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1B49AF71" w14:textId="77777777" w:rsidR="00D07FE2" w:rsidRPr="003C4734" w:rsidRDefault="00D07FE2" w:rsidP="00A11E99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</w:tcPr>
          <w:p w14:paraId="74DC31B4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ประเทศที่</w:t>
            </w:r>
          </w:p>
        </w:tc>
        <w:tc>
          <w:tcPr>
            <w:tcW w:w="31" w:type="pct"/>
          </w:tcPr>
          <w:p w14:paraId="3E6BB450" w14:textId="77777777" w:rsidR="00D07FE2" w:rsidRPr="003C4734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4F12685" w14:textId="52D960E5" w:rsidR="00D07FE2" w:rsidRPr="00216945" w:rsidRDefault="00455108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16945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31</w:t>
            </w:r>
            <w:r w:rsidRPr="00216945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มีนาคม</w:t>
            </w:r>
          </w:p>
        </w:tc>
        <w:tc>
          <w:tcPr>
            <w:tcW w:w="61" w:type="pct"/>
          </w:tcPr>
          <w:p w14:paraId="725FA4C4" w14:textId="77777777" w:rsidR="00D07FE2" w:rsidRPr="00216945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A40D4FC" w14:textId="77777777" w:rsidR="00D07FE2" w:rsidRPr="00216945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1694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16945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0437A30A" w14:textId="77777777" w:rsidR="00D07FE2" w:rsidRPr="00216945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57661CA" w14:textId="786EDA28" w:rsidR="00D07FE2" w:rsidRPr="00216945" w:rsidRDefault="00455108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16945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31</w:t>
            </w:r>
            <w:r w:rsidRPr="00216945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มีนาคม</w:t>
            </w:r>
          </w:p>
        </w:tc>
        <w:tc>
          <w:tcPr>
            <w:tcW w:w="61" w:type="pct"/>
          </w:tcPr>
          <w:p w14:paraId="09927434" w14:textId="77777777" w:rsidR="00D07FE2" w:rsidRPr="00216945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98" w:type="pct"/>
            <w:vAlign w:val="bottom"/>
          </w:tcPr>
          <w:p w14:paraId="52809EFE" w14:textId="77777777" w:rsidR="00D07FE2" w:rsidRPr="00216945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1694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16945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2B6067A4" w14:textId="77777777" w:rsidR="00D07FE2" w:rsidRPr="00216945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C74D19A" w14:textId="5C5EBA3D" w:rsidR="00D07FE2" w:rsidRPr="00216945" w:rsidRDefault="00455108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16945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31</w:t>
            </w:r>
            <w:r w:rsidRPr="00216945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มีนาคม</w:t>
            </w:r>
          </w:p>
        </w:tc>
        <w:tc>
          <w:tcPr>
            <w:tcW w:w="61" w:type="pct"/>
          </w:tcPr>
          <w:p w14:paraId="1899BE50" w14:textId="77777777" w:rsidR="00D07FE2" w:rsidRPr="00216945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35998B3D" w14:textId="0F7E5C4C" w:rsidR="00D07FE2" w:rsidRPr="00216945" w:rsidRDefault="00D07FE2" w:rsidP="007D66D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16945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="007D66DB" w:rsidRPr="00216945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216945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5E7F7C79" w14:textId="77777777" w:rsidR="00D07FE2" w:rsidRPr="00216945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6649CCA3" w14:textId="77E707BF" w:rsidR="00D07FE2" w:rsidRPr="00216945" w:rsidRDefault="00455108" w:rsidP="007D66D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16945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31</w:t>
            </w:r>
            <w:r w:rsidRPr="00216945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มีนาคม</w:t>
            </w:r>
          </w:p>
        </w:tc>
        <w:tc>
          <w:tcPr>
            <w:tcW w:w="61" w:type="pct"/>
          </w:tcPr>
          <w:p w14:paraId="383C7B2E" w14:textId="77777777" w:rsidR="00D07FE2" w:rsidRPr="00216945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034E781E" w14:textId="77777777" w:rsidR="00D07FE2" w:rsidRPr="00216945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1694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16945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8E5D23" w:rsidRPr="00B118B0" w14:paraId="3D73C24F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0F44FC2C" w14:textId="77777777" w:rsidR="008E5D23" w:rsidRPr="003C4734" w:rsidRDefault="008E5D23" w:rsidP="00A11E99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17" w:type="pct"/>
          </w:tcPr>
          <w:p w14:paraId="648ACB05" w14:textId="77777777" w:rsidR="008E5D23" w:rsidRPr="003C4734" w:rsidRDefault="008E5D23" w:rsidP="00363E7B">
            <w:pPr>
              <w:pBdr>
                <w:bottom w:val="single" w:sz="4" w:space="1" w:color="auto"/>
              </w:pBdr>
              <w:ind w:left="114" w:right="18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313" w:type="pct"/>
          </w:tcPr>
          <w:p w14:paraId="3B9B7102" w14:textId="77777777" w:rsidR="008E5D23" w:rsidRPr="003C4734" w:rsidRDefault="008E5D23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กิจการจัดตั้ง</w:t>
            </w:r>
          </w:p>
        </w:tc>
        <w:tc>
          <w:tcPr>
            <w:tcW w:w="31" w:type="pct"/>
          </w:tcPr>
          <w:p w14:paraId="554B2CAC" w14:textId="77777777" w:rsidR="008E5D23" w:rsidRPr="003C4734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FFD9F3F" w14:textId="2C35FC8E" w:rsidR="008E5D23" w:rsidRPr="00216945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16945">
              <w:rPr>
                <w:rFonts w:asciiTheme="majorBidi" w:hAnsiTheme="majorBidi" w:cstheme="majorBidi"/>
                <w:color w:val="000000"/>
                <w:szCs w:val="24"/>
              </w:rPr>
              <w:t>2565</w:t>
            </w:r>
          </w:p>
        </w:tc>
        <w:tc>
          <w:tcPr>
            <w:tcW w:w="61" w:type="pct"/>
          </w:tcPr>
          <w:p w14:paraId="7FD308C7" w14:textId="77777777" w:rsidR="008E5D23" w:rsidRPr="00216945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E04B2C7" w14:textId="184EB485" w:rsidR="008E5D23" w:rsidRPr="00216945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16945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1" w:type="pct"/>
          </w:tcPr>
          <w:p w14:paraId="754B5920" w14:textId="77777777" w:rsidR="008E5D23" w:rsidRPr="00216945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6A722D9" w14:textId="4CD434D0" w:rsidR="008E5D23" w:rsidRPr="00216945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16945">
              <w:rPr>
                <w:rFonts w:asciiTheme="majorBidi" w:hAnsiTheme="majorBidi" w:cstheme="majorBidi"/>
                <w:color w:val="000000"/>
                <w:szCs w:val="24"/>
              </w:rPr>
              <w:t>2565</w:t>
            </w:r>
          </w:p>
        </w:tc>
        <w:tc>
          <w:tcPr>
            <w:tcW w:w="61" w:type="pct"/>
          </w:tcPr>
          <w:p w14:paraId="34F0D359" w14:textId="77777777" w:rsidR="008E5D23" w:rsidRPr="00216945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15E8C21E" w14:textId="4A3AF8B6" w:rsidR="008E5D23" w:rsidRPr="00216945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16945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1" w:type="pct"/>
          </w:tcPr>
          <w:p w14:paraId="1D6BC900" w14:textId="77777777" w:rsidR="008E5D23" w:rsidRPr="00216945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B0ABF25" w14:textId="618A0AD5" w:rsidR="008E5D23" w:rsidRPr="00216945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16945">
              <w:rPr>
                <w:rFonts w:asciiTheme="majorBidi" w:hAnsiTheme="majorBidi" w:cstheme="majorBidi"/>
                <w:color w:val="000000"/>
                <w:szCs w:val="24"/>
              </w:rPr>
              <w:t>2565</w:t>
            </w:r>
          </w:p>
        </w:tc>
        <w:tc>
          <w:tcPr>
            <w:tcW w:w="61" w:type="pct"/>
          </w:tcPr>
          <w:p w14:paraId="7653C67B" w14:textId="77777777" w:rsidR="008E5D23" w:rsidRPr="00216945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06F246F0" w14:textId="4964256A" w:rsidR="008E5D23" w:rsidRPr="00216945" w:rsidRDefault="008E5D23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16945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1" w:type="pct"/>
          </w:tcPr>
          <w:p w14:paraId="1798082F" w14:textId="77777777" w:rsidR="008E5D23" w:rsidRPr="00216945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3E7E9FE2" w14:textId="153AD6EE" w:rsidR="008E5D23" w:rsidRPr="00216945" w:rsidRDefault="008E5D23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16945">
              <w:rPr>
                <w:rFonts w:asciiTheme="majorBidi" w:hAnsiTheme="majorBidi" w:cstheme="majorBidi"/>
                <w:color w:val="000000"/>
                <w:szCs w:val="24"/>
              </w:rPr>
              <w:t>2565</w:t>
            </w:r>
          </w:p>
        </w:tc>
        <w:tc>
          <w:tcPr>
            <w:tcW w:w="61" w:type="pct"/>
          </w:tcPr>
          <w:p w14:paraId="1AC86C68" w14:textId="77777777" w:rsidR="008E5D23" w:rsidRPr="00216945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15F39A51" w14:textId="72416F82" w:rsidR="008E5D23" w:rsidRPr="00216945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16945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</w:tr>
      <w:tr w:rsidR="00BB3C2D" w:rsidRPr="00B118B0" w14:paraId="55B23A21" w14:textId="77777777" w:rsidTr="0023237F">
        <w:trPr>
          <w:trHeight w:val="342"/>
        </w:trPr>
        <w:tc>
          <w:tcPr>
            <w:tcW w:w="789" w:type="pct"/>
          </w:tcPr>
          <w:p w14:paraId="19ECC5F3" w14:textId="77777777" w:rsidR="00BB3C2D" w:rsidRPr="003C4734" w:rsidRDefault="00BB3C2D" w:rsidP="00BB3C2D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ค้าไม้ วังวิเศษ จำกัด</w:t>
            </w:r>
          </w:p>
        </w:tc>
        <w:tc>
          <w:tcPr>
            <w:tcW w:w="1017" w:type="pct"/>
          </w:tcPr>
          <w:p w14:paraId="2B72CB87" w14:textId="65A1DCF0" w:rsidR="00BB3C2D" w:rsidRPr="003C4734" w:rsidRDefault="00BB3C2D" w:rsidP="00363E7B">
            <w:pPr>
              <w:ind w:left="114"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ประกอบกิจการโรงสีและโรงเลื่อย</w:t>
            </w:r>
          </w:p>
        </w:tc>
        <w:tc>
          <w:tcPr>
            <w:tcW w:w="313" w:type="pct"/>
            <w:vAlign w:val="bottom"/>
          </w:tcPr>
          <w:p w14:paraId="6DF6C21F" w14:textId="77777777" w:rsidR="00BB3C2D" w:rsidRPr="003C4734" w:rsidRDefault="00BB3C2D" w:rsidP="00BB3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2E82156D" w14:textId="77777777" w:rsidR="00BB3C2D" w:rsidRPr="003C4734" w:rsidRDefault="00BB3C2D" w:rsidP="00BB3C2D">
            <w:pPr>
              <w:tabs>
                <w:tab w:val="decimal" w:pos="584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F7CBB4E" w14:textId="5C3271C1" w:rsidR="00BB3C2D" w:rsidRPr="003C4734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1" w:type="pct"/>
            <w:vAlign w:val="bottom"/>
          </w:tcPr>
          <w:p w14:paraId="7F2A8ED3" w14:textId="77777777" w:rsidR="00BB3C2D" w:rsidRPr="003C4734" w:rsidRDefault="00BB3C2D" w:rsidP="00BB3C2D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1EB63FA6" w14:textId="347CF7F9" w:rsidR="00BB3C2D" w:rsidRPr="003C4734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1" w:type="pct"/>
            <w:vAlign w:val="bottom"/>
          </w:tcPr>
          <w:p w14:paraId="50B474AF" w14:textId="77777777" w:rsidR="00BB3C2D" w:rsidRPr="003C4734" w:rsidRDefault="00BB3C2D" w:rsidP="00BB3C2D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5ED2BF3" w14:textId="4A5A491D" w:rsidR="00BB3C2D" w:rsidRPr="003C4734" w:rsidRDefault="00BB3C2D" w:rsidP="00BB3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66BBE2F7" w14:textId="77777777" w:rsidR="00BB3C2D" w:rsidRPr="003C4734" w:rsidRDefault="00BB3C2D" w:rsidP="00BB3C2D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50FF07D4" w14:textId="2669CA2F" w:rsidR="00BB3C2D" w:rsidRPr="003C4734" w:rsidRDefault="00BB3C2D" w:rsidP="00BB3C2D">
            <w:pPr>
              <w:ind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62DC31A5" w14:textId="77777777" w:rsidR="00BB3C2D" w:rsidRPr="003C4734" w:rsidRDefault="00BB3C2D" w:rsidP="00BB3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34697AC8" w14:textId="51BB2C82" w:rsidR="00BB3C2D" w:rsidRPr="003C4734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4D981D74" w14:textId="77777777" w:rsidR="00BB3C2D" w:rsidRPr="003C4734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5FAEB9F7" w14:textId="0E389892" w:rsidR="00BB3C2D" w:rsidRPr="003C4734" w:rsidRDefault="00BB3C2D" w:rsidP="00BB3C2D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4D2115DE" w14:textId="77777777" w:rsidR="00BB3C2D" w:rsidRPr="003C4734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0950B706" w14:textId="0670602F" w:rsidR="00BB3C2D" w:rsidRPr="003C4734" w:rsidRDefault="00B87A9D" w:rsidP="00BB3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87A9D">
              <w:rPr>
                <w:rFonts w:asciiTheme="majorBidi" w:hAnsiTheme="majorBidi" w:cstheme="majorBidi" w:hint="eastAsia"/>
                <w:color w:val="000000"/>
                <w:szCs w:val="24"/>
              </w:rPr>
              <w:t>20,528</w:t>
            </w:r>
          </w:p>
        </w:tc>
        <w:tc>
          <w:tcPr>
            <w:tcW w:w="61" w:type="pct"/>
            <w:vAlign w:val="bottom"/>
          </w:tcPr>
          <w:p w14:paraId="788A1EB1" w14:textId="77777777" w:rsidR="00BB3C2D" w:rsidRPr="003C4734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5C8715F" w14:textId="37C8D67D" w:rsidR="00BB3C2D" w:rsidRPr="003C4734" w:rsidRDefault="00BB3C2D" w:rsidP="00BB3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20,562</w:t>
            </w:r>
          </w:p>
        </w:tc>
      </w:tr>
      <w:tr w:rsidR="00BB3C2D" w:rsidRPr="00B118B0" w14:paraId="45681D6B" w14:textId="77777777" w:rsidTr="0023237F">
        <w:trPr>
          <w:trHeight w:val="414"/>
        </w:trPr>
        <w:tc>
          <w:tcPr>
            <w:tcW w:w="789" w:type="pct"/>
          </w:tcPr>
          <w:p w14:paraId="316CDE0E" w14:textId="77777777" w:rsidR="00BB3C2D" w:rsidRPr="003C4734" w:rsidRDefault="00BB3C2D" w:rsidP="00BB3C2D">
            <w:pPr>
              <w:ind w:left="177" w:right="-486" w:hanging="177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ซิสเต็ม แอนด์</w:t>
            </w:r>
          </w:p>
          <w:p w14:paraId="388F7F4D" w14:textId="77777777" w:rsidR="00BB3C2D" w:rsidRPr="003C4734" w:rsidRDefault="00BB3C2D" w:rsidP="00BB3C2D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ซอฟท์แวร์ เซอร์วิสเซส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017" w:type="pct"/>
          </w:tcPr>
          <w:p w14:paraId="7D79380C" w14:textId="77777777" w:rsidR="00363E7B" w:rsidRDefault="00BB3C2D" w:rsidP="00363E7B">
            <w:pPr>
              <w:ind w:left="384" w:right="-68" w:hanging="270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ให้บริการและจำหน่ายอุปกรณ์ต่างๆ</w:t>
            </w:r>
          </w:p>
          <w:p w14:paraId="741379FF" w14:textId="3B6DC707" w:rsidR="00BB3C2D" w:rsidRPr="003C4734" w:rsidRDefault="00BB3C2D" w:rsidP="00363E7B">
            <w:pPr>
              <w:ind w:left="384"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ที่เกี่ยวข้องกับเกมส์วีอาร์</w:t>
            </w:r>
          </w:p>
        </w:tc>
        <w:tc>
          <w:tcPr>
            <w:tcW w:w="313" w:type="pct"/>
            <w:vAlign w:val="bottom"/>
          </w:tcPr>
          <w:p w14:paraId="2A3C215A" w14:textId="77777777" w:rsidR="00BB3C2D" w:rsidRPr="003C4734" w:rsidRDefault="00BB3C2D" w:rsidP="00BB3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5FD83AF5" w14:textId="77777777" w:rsidR="00BB3C2D" w:rsidRPr="003C4734" w:rsidRDefault="00BB3C2D" w:rsidP="00BB3C2D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055AAADD" w14:textId="1642D7E7" w:rsidR="00BB3C2D" w:rsidRPr="003C4734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35.00</w:t>
            </w:r>
          </w:p>
        </w:tc>
        <w:tc>
          <w:tcPr>
            <w:tcW w:w="61" w:type="pct"/>
            <w:vAlign w:val="bottom"/>
          </w:tcPr>
          <w:p w14:paraId="02599C4F" w14:textId="77777777" w:rsidR="00BB3C2D" w:rsidRPr="003C4734" w:rsidRDefault="00BB3C2D" w:rsidP="00BB3C2D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2CE22C5" w14:textId="3941EC57" w:rsidR="00BB3C2D" w:rsidRPr="003C4734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35.00</w:t>
            </w:r>
          </w:p>
        </w:tc>
        <w:tc>
          <w:tcPr>
            <w:tcW w:w="61" w:type="pct"/>
          </w:tcPr>
          <w:p w14:paraId="7918AF84" w14:textId="77777777" w:rsidR="00BB3C2D" w:rsidRPr="003C4734" w:rsidRDefault="00BB3C2D" w:rsidP="00BB3C2D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3124487" w14:textId="04B3B55B" w:rsidR="00BB3C2D" w:rsidRPr="003C4734" w:rsidRDefault="00BB3C2D" w:rsidP="00BB3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2EDBC656" w14:textId="77777777" w:rsidR="00BB3C2D" w:rsidRPr="003C4734" w:rsidRDefault="00BB3C2D" w:rsidP="00BB3C2D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40549C2C" w14:textId="437E341B" w:rsidR="00BB3C2D" w:rsidRPr="003C4734" w:rsidRDefault="00BB3C2D" w:rsidP="00BB3C2D">
            <w:pPr>
              <w:ind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08F8100A" w14:textId="77777777" w:rsidR="00BB3C2D" w:rsidRPr="003C4734" w:rsidRDefault="00BB3C2D" w:rsidP="00BB3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F8C111F" w14:textId="14A759AF" w:rsidR="00BB3C2D" w:rsidRPr="003C4734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2B79A2A9" w14:textId="77777777" w:rsidR="00BB3C2D" w:rsidRPr="003C4734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74620369" w14:textId="2C41D4AF" w:rsidR="00BB3C2D" w:rsidRPr="003C4734" w:rsidRDefault="00BB3C2D" w:rsidP="00BB3C2D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6F29C110" w14:textId="77777777" w:rsidR="00BB3C2D" w:rsidRPr="003C4734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2FE06EA3" w14:textId="20269423" w:rsidR="00BB3C2D" w:rsidRPr="003C4734" w:rsidRDefault="00B87A9D" w:rsidP="00BB3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50012560" w14:textId="77777777" w:rsidR="00BB3C2D" w:rsidRPr="003C4734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5703BCA0" w14:textId="2ED95114" w:rsidR="00BB3C2D" w:rsidRPr="003C4734" w:rsidRDefault="00BB3C2D" w:rsidP="00BB3C2D">
            <w:pPr>
              <w:tabs>
                <w:tab w:val="decimal" w:pos="803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BB3C2D" w:rsidRPr="00B118B0" w14:paraId="48E79FCA" w14:textId="77777777" w:rsidTr="0023237F">
        <w:trPr>
          <w:trHeight w:val="414"/>
        </w:trPr>
        <w:tc>
          <w:tcPr>
            <w:tcW w:w="789" w:type="pct"/>
          </w:tcPr>
          <w:p w14:paraId="78A0618B" w14:textId="77777777" w:rsidR="00BB3C2D" w:rsidRPr="003C4734" w:rsidRDefault="00BB3C2D" w:rsidP="00BB3C2D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บริษัท</w:t>
            </w: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กรุงไทย แลนด์</w:t>
            </w:r>
          </w:p>
          <w:p w14:paraId="54B54F3F" w14:textId="3CD7BCD0" w:rsidR="00BB3C2D" w:rsidRPr="003C4734" w:rsidRDefault="00BB3C2D" w:rsidP="00BB3C2D">
            <w:pPr>
              <w:ind w:left="177" w:right="-486" w:hanging="2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ดีวีลอปเม้นท์</w:t>
            </w: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3C4734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1017" w:type="pct"/>
          </w:tcPr>
          <w:p w14:paraId="4AAE0D76" w14:textId="3682028A" w:rsidR="00BB3C2D" w:rsidRDefault="00BB3C2D" w:rsidP="00363E7B">
            <w:pPr>
              <w:ind w:left="204" w:right="-68" w:hanging="66"/>
              <w:rPr>
                <w:rFonts w:asciiTheme="majorBidi" w:hAnsiTheme="majorBidi" w:cstheme="majorBidi" w:hint="cs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3C4734">
              <w:rPr>
                <w:rFonts w:asciiTheme="majorBidi" w:hAnsiTheme="majorBidi" w:cstheme="majorBidi"/>
                <w:szCs w:val="24"/>
                <w:cs/>
              </w:rPr>
              <w:t>ประกอบกิจการ</w:t>
            </w:r>
            <w:r w:rsidR="00E2288A">
              <w:rPr>
                <w:rFonts w:asciiTheme="majorBidi" w:hAnsiTheme="majorBidi" w:cstheme="majorBidi" w:hint="cs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313" w:type="pct"/>
            <w:vAlign w:val="bottom"/>
          </w:tcPr>
          <w:p w14:paraId="12473F16" w14:textId="3B336238" w:rsidR="00BB3C2D" w:rsidRPr="003C4734" w:rsidRDefault="00BB3C2D" w:rsidP="00BB3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524BF2F4" w14:textId="77777777" w:rsidR="00BB3C2D" w:rsidRPr="003C4734" w:rsidRDefault="00BB3C2D" w:rsidP="00BB3C2D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6B44AD0" w14:textId="1D6163C8" w:rsidR="00BB3C2D" w:rsidRPr="003C4734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27.84</w:t>
            </w:r>
          </w:p>
        </w:tc>
        <w:tc>
          <w:tcPr>
            <w:tcW w:w="61" w:type="pct"/>
            <w:vAlign w:val="bottom"/>
          </w:tcPr>
          <w:p w14:paraId="0DA6F50B" w14:textId="77777777" w:rsidR="00BB3C2D" w:rsidRPr="003C4734" w:rsidRDefault="00BB3C2D" w:rsidP="00BB3C2D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913548D" w14:textId="7A7E9377" w:rsidR="00BB3C2D" w:rsidRPr="004517A7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27.84</w:t>
            </w:r>
          </w:p>
        </w:tc>
        <w:tc>
          <w:tcPr>
            <w:tcW w:w="61" w:type="pct"/>
          </w:tcPr>
          <w:p w14:paraId="559F8FD8" w14:textId="77777777" w:rsidR="00BB3C2D" w:rsidRPr="003C4734" w:rsidRDefault="00BB3C2D" w:rsidP="00BB3C2D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55E3D83" w14:textId="63D193ED" w:rsidR="00BB3C2D" w:rsidRPr="004517A7" w:rsidRDefault="00BB3C2D" w:rsidP="00BB3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6B6AC7F1" w14:textId="77777777" w:rsidR="00BB3C2D" w:rsidRPr="003C4734" w:rsidRDefault="00BB3C2D" w:rsidP="00BB3C2D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A856454" w14:textId="076A93F9" w:rsidR="00BB3C2D" w:rsidRPr="004517A7" w:rsidRDefault="00BB3C2D" w:rsidP="00BB3C2D">
            <w:pPr>
              <w:ind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6A66ED6A" w14:textId="77777777" w:rsidR="00BB3C2D" w:rsidRPr="003C4734" w:rsidRDefault="00BB3C2D" w:rsidP="00BB3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09AEE1F0" w14:textId="43863EFB" w:rsidR="00BB3C2D" w:rsidRPr="004517A7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1" w:type="pct"/>
            <w:vAlign w:val="bottom"/>
          </w:tcPr>
          <w:p w14:paraId="151E7348" w14:textId="77777777" w:rsidR="00BB3C2D" w:rsidRPr="003C4734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4C394262" w14:textId="4EFE9CE1" w:rsidR="00BB3C2D" w:rsidRPr="004517A7" w:rsidRDefault="00BB3C2D" w:rsidP="00BB3C2D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1" w:type="pct"/>
            <w:vAlign w:val="bottom"/>
          </w:tcPr>
          <w:p w14:paraId="4BB49067" w14:textId="77777777" w:rsidR="00BB3C2D" w:rsidRPr="003C4734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6914A159" w14:textId="4836ADCB" w:rsidR="00BB3C2D" w:rsidRPr="00BB76AA" w:rsidRDefault="00B87A9D" w:rsidP="00BB3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B76AA">
              <w:rPr>
                <w:rFonts w:asciiTheme="majorBidi" w:hAnsiTheme="majorBidi" w:cstheme="majorBidi" w:hint="eastAsia"/>
                <w:color w:val="000000"/>
                <w:szCs w:val="24"/>
              </w:rPr>
              <w:t>345,594</w:t>
            </w:r>
          </w:p>
        </w:tc>
        <w:tc>
          <w:tcPr>
            <w:tcW w:w="61" w:type="pct"/>
            <w:vAlign w:val="bottom"/>
          </w:tcPr>
          <w:p w14:paraId="577EBCAE" w14:textId="77777777" w:rsidR="00BB3C2D" w:rsidRPr="00BB76AA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341947E3" w14:textId="3DFA8901" w:rsidR="00BB3C2D" w:rsidRPr="004517A7" w:rsidRDefault="00BB3C2D" w:rsidP="00BB3C2D">
            <w:pPr>
              <w:tabs>
                <w:tab w:val="decimal" w:pos="803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 w:hint="eastAsia"/>
                <w:color w:val="000000"/>
                <w:szCs w:val="24"/>
              </w:rPr>
              <w:t>344,268</w:t>
            </w:r>
          </w:p>
        </w:tc>
      </w:tr>
      <w:tr w:rsidR="00BB3C2D" w:rsidRPr="00B118B0" w14:paraId="55CF7A59" w14:textId="77777777" w:rsidTr="0023237F">
        <w:trPr>
          <w:trHeight w:val="144"/>
        </w:trPr>
        <w:tc>
          <w:tcPr>
            <w:tcW w:w="789" w:type="pct"/>
          </w:tcPr>
          <w:p w14:paraId="56C5EEB2" w14:textId="77777777" w:rsidR="00BB3C2D" w:rsidRPr="003C4734" w:rsidRDefault="00BB3C2D" w:rsidP="00BB3C2D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017" w:type="pct"/>
            <w:vAlign w:val="bottom"/>
          </w:tcPr>
          <w:p w14:paraId="02630BCB" w14:textId="77777777" w:rsidR="00BB3C2D" w:rsidRPr="003C4734" w:rsidRDefault="00BB3C2D" w:rsidP="00BB3C2D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2CC81827" w14:textId="77777777" w:rsidR="00BB3C2D" w:rsidRPr="003C4734" w:rsidRDefault="00BB3C2D" w:rsidP="00BB3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3536CDC" w14:textId="77777777" w:rsidR="00BB3C2D" w:rsidRPr="003C4734" w:rsidRDefault="00BB3C2D" w:rsidP="00BB3C2D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</w:tcPr>
          <w:p w14:paraId="0283F27E" w14:textId="77777777" w:rsidR="00BB3C2D" w:rsidRPr="003C4734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1AFA7297" w14:textId="77777777" w:rsidR="00BB3C2D" w:rsidRPr="003C4734" w:rsidRDefault="00BB3C2D" w:rsidP="00BB3C2D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</w:tcPr>
          <w:p w14:paraId="150AC1C8" w14:textId="77777777" w:rsidR="00BB3C2D" w:rsidRPr="003C4734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58B8E59B" w14:textId="77777777" w:rsidR="00BB3C2D" w:rsidRPr="003C4734" w:rsidRDefault="00BB3C2D" w:rsidP="00BB3C2D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84D3DE1" w14:textId="77777777" w:rsidR="00BB3C2D" w:rsidRPr="003C4734" w:rsidRDefault="00BB3C2D" w:rsidP="00BB3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64BC105" w14:textId="77777777" w:rsidR="00BB3C2D" w:rsidRPr="003C4734" w:rsidRDefault="00BB3C2D" w:rsidP="00BB3C2D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3338C651" w14:textId="77777777" w:rsidR="00BB3C2D" w:rsidRPr="003C4734" w:rsidRDefault="00BB3C2D" w:rsidP="00BB3C2D">
            <w:pPr>
              <w:ind w:left="-200"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41CE1AD" w14:textId="77777777" w:rsidR="00BB3C2D" w:rsidRPr="003C4734" w:rsidRDefault="00BB3C2D" w:rsidP="00BB3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vAlign w:val="bottom"/>
          </w:tcPr>
          <w:p w14:paraId="030A71EF" w14:textId="2431460A" w:rsidR="00BB3C2D" w:rsidRPr="003C4734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373,500</w:t>
            </w:r>
          </w:p>
        </w:tc>
        <w:tc>
          <w:tcPr>
            <w:tcW w:w="61" w:type="pct"/>
            <w:vAlign w:val="bottom"/>
          </w:tcPr>
          <w:p w14:paraId="42C18742" w14:textId="77777777" w:rsidR="00BB3C2D" w:rsidRPr="003C4734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</w:tcBorders>
            <w:vAlign w:val="bottom"/>
          </w:tcPr>
          <w:p w14:paraId="156ED9FB" w14:textId="4056D56D" w:rsidR="00BB3C2D" w:rsidRPr="003C4734" w:rsidRDefault="00BB3C2D" w:rsidP="00BB3C2D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373,500</w:t>
            </w:r>
          </w:p>
        </w:tc>
        <w:tc>
          <w:tcPr>
            <w:tcW w:w="61" w:type="pct"/>
            <w:vAlign w:val="bottom"/>
          </w:tcPr>
          <w:p w14:paraId="58AD24FC" w14:textId="77777777" w:rsidR="00BB3C2D" w:rsidRPr="003C4734" w:rsidRDefault="00BB3C2D" w:rsidP="00BB3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</w:tcBorders>
            <w:vAlign w:val="bottom"/>
          </w:tcPr>
          <w:p w14:paraId="0570B73C" w14:textId="28304736" w:rsidR="00BB3C2D" w:rsidRPr="003C4734" w:rsidRDefault="00842140" w:rsidP="00BB3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42140">
              <w:rPr>
                <w:rFonts w:asciiTheme="majorBidi" w:hAnsiTheme="majorBidi" w:cstheme="majorBidi" w:hint="eastAsia"/>
                <w:color w:val="000000"/>
                <w:szCs w:val="24"/>
              </w:rPr>
              <w:t>366,122</w:t>
            </w:r>
          </w:p>
        </w:tc>
        <w:tc>
          <w:tcPr>
            <w:tcW w:w="61" w:type="pct"/>
            <w:vAlign w:val="bottom"/>
          </w:tcPr>
          <w:p w14:paraId="50322A8C" w14:textId="77777777" w:rsidR="00BB3C2D" w:rsidRPr="003C4734" w:rsidRDefault="00BB3C2D" w:rsidP="00BB3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72E14" w14:textId="1807A053" w:rsidR="00BB3C2D" w:rsidRPr="003C4734" w:rsidRDefault="00BB3C2D" w:rsidP="00BB3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 w:hint="eastAsia"/>
                <w:color w:val="000000"/>
                <w:szCs w:val="24"/>
              </w:rPr>
              <w:t>364,830</w:t>
            </w:r>
          </w:p>
        </w:tc>
      </w:tr>
      <w:tr w:rsidR="00BB3C2D" w:rsidRPr="00B118B0" w14:paraId="23CDA4FB" w14:textId="77777777" w:rsidTr="0023237F">
        <w:trPr>
          <w:trHeight w:val="144"/>
        </w:trPr>
        <w:tc>
          <w:tcPr>
            <w:tcW w:w="789" w:type="pct"/>
          </w:tcPr>
          <w:p w14:paraId="1395944F" w14:textId="60F09984" w:rsidR="00BB3C2D" w:rsidRPr="003C4734" w:rsidRDefault="00BB3C2D" w:rsidP="00BB3C2D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color w:val="000000"/>
                <w:szCs w:val="24"/>
                <w:u w:val="single"/>
                <w:cs/>
              </w:rPr>
              <w:t>หัก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3C4734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ค่าเผื่อการด้อยค่า</w:t>
            </w: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1017" w:type="pct"/>
            <w:vAlign w:val="bottom"/>
          </w:tcPr>
          <w:p w14:paraId="6C67445B" w14:textId="77777777" w:rsidR="00BB3C2D" w:rsidRPr="003C4734" w:rsidRDefault="00BB3C2D" w:rsidP="00BB3C2D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50B656F6" w14:textId="77777777" w:rsidR="00BB3C2D" w:rsidRPr="003C4734" w:rsidRDefault="00BB3C2D" w:rsidP="00BB3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7E32F79A" w14:textId="77777777" w:rsidR="00BB3C2D" w:rsidRPr="003C4734" w:rsidRDefault="00BB3C2D" w:rsidP="00BB3C2D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00" w:type="pct"/>
          </w:tcPr>
          <w:p w14:paraId="0451BFCB" w14:textId="77777777" w:rsidR="00BB3C2D" w:rsidRPr="003C4734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4F377123" w14:textId="77777777" w:rsidR="00BB3C2D" w:rsidRPr="003C4734" w:rsidRDefault="00BB3C2D" w:rsidP="00BB3C2D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</w:tcPr>
          <w:p w14:paraId="1CFC33DE" w14:textId="77777777" w:rsidR="00BB3C2D" w:rsidRPr="003C4734" w:rsidRDefault="00BB3C2D" w:rsidP="00BB3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125E918F" w14:textId="77777777" w:rsidR="00BB3C2D" w:rsidRPr="003C4734" w:rsidRDefault="00BB3C2D" w:rsidP="00BB3C2D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5102E07B" w14:textId="77777777" w:rsidR="00BB3C2D" w:rsidRPr="003C4734" w:rsidRDefault="00BB3C2D" w:rsidP="00BB3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766ABE19" w14:textId="77777777" w:rsidR="00BB3C2D" w:rsidRPr="003C4734" w:rsidRDefault="00BB3C2D" w:rsidP="00BB3C2D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80BC91A" w14:textId="77777777" w:rsidR="00BB3C2D" w:rsidRPr="003C4734" w:rsidRDefault="00BB3C2D" w:rsidP="00BB3C2D">
            <w:pPr>
              <w:ind w:left="-200" w:right="82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1" w:type="pct"/>
            <w:vAlign w:val="bottom"/>
          </w:tcPr>
          <w:p w14:paraId="772EECBE" w14:textId="77777777" w:rsidR="00BB3C2D" w:rsidRPr="003C4734" w:rsidRDefault="00BB3C2D" w:rsidP="00BB3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01" w:type="pct"/>
            <w:vAlign w:val="bottom"/>
          </w:tcPr>
          <w:p w14:paraId="5E3D306E" w14:textId="1158B305" w:rsidR="00BB3C2D" w:rsidRPr="003C4734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1" w:type="pct"/>
            <w:vAlign w:val="bottom"/>
          </w:tcPr>
          <w:p w14:paraId="6C77CC17" w14:textId="77777777" w:rsidR="00BB3C2D" w:rsidRPr="003C4734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4ADD9048" w14:textId="5E468BCA" w:rsidR="00BB3C2D" w:rsidRPr="003C4734" w:rsidRDefault="00BB3C2D" w:rsidP="00BB3C2D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1" w:type="pct"/>
            <w:vAlign w:val="bottom"/>
          </w:tcPr>
          <w:p w14:paraId="30F4F2CC" w14:textId="77777777" w:rsidR="00BB3C2D" w:rsidRPr="003C4734" w:rsidRDefault="00BB3C2D" w:rsidP="00BB3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40135161" w14:textId="5F28A8D3" w:rsidR="00BB3C2D" w:rsidRPr="003C4734" w:rsidRDefault="00842140" w:rsidP="00BB3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4025C4D7" w14:textId="77777777" w:rsidR="00BB3C2D" w:rsidRPr="003C4734" w:rsidRDefault="00BB3C2D" w:rsidP="00BB3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3FD3457" w14:textId="779E52D6" w:rsidR="00BB3C2D" w:rsidRPr="003C4734" w:rsidRDefault="00BB3C2D" w:rsidP="00BB3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BB3C2D" w:rsidRPr="00B118B0" w14:paraId="2F0DFF7E" w14:textId="77777777" w:rsidTr="0023237F">
        <w:trPr>
          <w:trHeight w:val="144"/>
        </w:trPr>
        <w:tc>
          <w:tcPr>
            <w:tcW w:w="789" w:type="pct"/>
          </w:tcPr>
          <w:p w14:paraId="233EED94" w14:textId="77777777" w:rsidR="00BB3C2D" w:rsidRPr="003C4734" w:rsidRDefault="00BB3C2D" w:rsidP="00BB3C2D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เงินลงทุนในบริษัทร่วม </w:t>
            </w: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- </w:t>
            </w:r>
            <w:r w:rsidRPr="003C4734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017" w:type="pct"/>
          </w:tcPr>
          <w:p w14:paraId="402D09AD" w14:textId="77777777" w:rsidR="00BB3C2D" w:rsidRPr="003C4734" w:rsidRDefault="00BB3C2D" w:rsidP="00BB3C2D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Align w:val="bottom"/>
          </w:tcPr>
          <w:p w14:paraId="1AD9138F" w14:textId="77777777" w:rsidR="00BB3C2D" w:rsidRPr="003C4734" w:rsidRDefault="00BB3C2D" w:rsidP="00BB3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4D00308" w14:textId="77777777" w:rsidR="00BB3C2D" w:rsidRPr="003C4734" w:rsidRDefault="00BB3C2D" w:rsidP="00BB3C2D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0B111896" w14:textId="77777777" w:rsidR="00BB3C2D" w:rsidRPr="003C4734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9E8DB54" w14:textId="77777777" w:rsidR="00BB3C2D" w:rsidRPr="003C4734" w:rsidRDefault="00BB3C2D" w:rsidP="00BB3C2D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6532FF21" w14:textId="77777777" w:rsidR="00BB3C2D" w:rsidRPr="003C4734" w:rsidRDefault="00BB3C2D" w:rsidP="00BB3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7072781E" w14:textId="77777777" w:rsidR="00BB3C2D" w:rsidRPr="003C4734" w:rsidRDefault="00BB3C2D" w:rsidP="00BB3C2D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7276FCA6" w14:textId="77777777" w:rsidR="00BB3C2D" w:rsidRPr="003C4734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9C75FEB" w14:textId="77777777" w:rsidR="00BB3C2D" w:rsidRPr="003C4734" w:rsidRDefault="00BB3C2D" w:rsidP="00BB3C2D">
            <w:pPr>
              <w:tabs>
                <w:tab w:val="decimal" w:pos="720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50B79EB3" w14:textId="77777777" w:rsidR="00BB3C2D" w:rsidRPr="003C4734" w:rsidRDefault="00BB3C2D" w:rsidP="00BB3C2D">
            <w:pPr>
              <w:ind w:left="-200" w:right="8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F501B2F" w14:textId="77777777" w:rsidR="00BB3C2D" w:rsidRPr="003C4734" w:rsidRDefault="00BB3C2D" w:rsidP="00BB3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2F2FB1F7" w14:textId="12D881F0" w:rsidR="00BB3C2D" w:rsidRPr="003C4734" w:rsidRDefault="00BB3C2D" w:rsidP="00BB3C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370,000</w:t>
            </w:r>
          </w:p>
        </w:tc>
        <w:tc>
          <w:tcPr>
            <w:tcW w:w="61" w:type="pct"/>
            <w:vAlign w:val="bottom"/>
          </w:tcPr>
          <w:p w14:paraId="53CB2D0B" w14:textId="77777777" w:rsidR="00BB3C2D" w:rsidRPr="003C4734" w:rsidRDefault="00BB3C2D" w:rsidP="00BB3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348BD072" w14:textId="536DB260" w:rsidR="00BB3C2D" w:rsidRPr="003C4734" w:rsidRDefault="00BB3C2D" w:rsidP="00BB3C2D">
            <w:pPr>
              <w:pBdr>
                <w:top w:val="single" w:sz="4" w:space="1" w:color="auto"/>
                <w:bottom w:val="double" w:sz="4" w:space="1" w:color="auto"/>
              </w:pBdr>
              <w:ind w:left="37"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370,000</w:t>
            </w:r>
          </w:p>
        </w:tc>
        <w:tc>
          <w:tcPr>
            <w:tcW w:w="61" w:type="pct"/>
            <w:vAlign w:val="bottom"/>
          </w:tcPr>
          <w:p w14:paraId="72C869E5" w14:textId="77777777" w:rsidR="00BB3C2D" w:rsidRPr="003C4734" w:rsidRDefault="00BB3C2D" w:rsidP="00BB3C2D">
            <w:pPr>
              <w:ind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0D937725" w14:textId="265C649E" w:rsidR="00BB3C2D" w:rsidRPr="003C4734" w:rsidRDefault="00842140" w:rsidP="00BB3C2D">
            <w:pPr>
              <w:pBdr>
                <w:top w:val="single" w:sz="4" w:space="1" w:color="auto"/>
                <w:bottom w:val="double" w:sz="4" w:space="1" w:color="auto"/>
              </w:pBdr>
              <w:ind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842140">
              <w:rPr>
                <w:rFonts w:asciiTheme="majorBidi" w:hAnsiTheme="majorBidi" w:cstheme="majorBidi" w:hint="eastAsia"/>
                <w:b/>
                <w:bCs/>
                <w:color w:val="000000"/>
                <w:szCs w:val="24"/>
              </w:rPr>
              <w:t>366,122</w:t>
            </w:r>
          </w:p>
        </w:tc>
        <w:tc>
          <w:tcPr>
            <w:tcW w:w="61" w:type="pct"/>
            <w:vAlign w:val="bottom"/>
          </w:tcPr>
          <w:p w14:paraId="6D4E9124" w14:textId="77777777" w:rsidR="00BB3C2D" w:rsidRPr="003C4734" w:rsidRDefault="00BB3C2D" w:rsidP="00BB3C2D">
            <w:pPr>
              <w:ind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A2315F3" w14:textId="0FDCCEE9" w:rsidR="00BB3C2D" w:rsidRPr="003C4734" w:rsidRDefault="00BB3C2D" w:rsidP="00BB3C2D">
            <w:pPr>
              <w:pBdr>
                <w:top w:val="single" w:sz="4" w:space="1" w:color="auto"/>
                <w:bottom w:val="double" w:sz="4" w:space="1" w:color="auto"/>
              </w:pBdr>
              <w:ind w:left="-200"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517A7">
              <w:rPr>
                <w:rFonts w:asciiTheme="majorBidi" w:hAnsiTheme="majorBidi" w:cstheme="majorBidi" w:hint="eastAsia"/>
                <w:b/>
                <w:bCs/>
                <w:color w:val="000000"/>
                <w:szCs w:val="24"/>
              </w:rPr>
              <w:t>364,830</w:t>
            </w:r>
          </w:p>
        </w:tc>
      </w:tr>
    </w:tbl>
    <w:p w14:paraId="47E9023C" w14:textId="0D3C143A" w:rsidR="00FE25AA" w:rsidRPr="00E36FC8" w:rsidRDefault="00FE25AA" w:rsidP="00FE25AA">
      <w:pPr>
        <w:pStyle w:val="ListParagraph"/>
        <w:tabs>
          <w:tab w:val="left" w:pos="360"/>
        </w:tabs>
        <w:spacing w:line="240" w:lineRule="atLeast"/>
        <w:ind w:left="450"/>
        <w:rPr>
          <w:rFonts w:asciiTheme="majorBidi" w:hAnsiTheme="majorBidi" w:cstheme="majorBidi"/>
          <w:sz w:val="28"/>
        </w:rPr>
        <w:sectPr w:rsidR="00FE25AA" w:rsidRPr="00E36FC8" w:rsidSect="00355466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64" w:bottom="1022" w:left="720" w:header="864" w:footer="432" w:gutter="0"/>
          <w:pgNumType w:start="27"/>
          <w:cols w:space="720"/>
          <w:docGrid w:linePitch="326"/>
        </w:sectPr>
      </w:pPr>
    </w:p>
    <w:tbl>
      <w:tblPr>
        <w:tblW w:w="5000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9"/>
        <w:gridCol w:w="3011"/>
        <w:gridCol w:w="1332"/>
        <w:gridCol w:w="126"/>
        <w:gridCol w:w="1335"/>
        <w:gridCol w:w="138"/>
        <w:gridCol w:w="1209"/>
        <w:gridCol w:w="138"/>
        <w:gridCol w:w="1206"/>
        <w:gridCol w:w="138"/>
        <w:gridCol w:w="1209"/>
        <w:gridCol w:w="138"/>
        <w:gridCol w:w="1206"/>
        <w:gridCol w:w="141"/>
        <w:gridCol w:w="1218"/>
      </w:tblGrid>
      <w:tr w:rsidR="007E5154" w:rsidRPr="005B37CB" w14:paraId="5AAF62C8" w14:textId="77777777" w:rsidTr="00424EF1">
        <w:trPr>
          <w:trHeight w:val="144"/>
        </w:trPr>
        <w:tc>
          <w:tcPr>
            <w:tcW w:w="725" w:type="pct"/>
            <w:vAlign w:val="bottom"/>
          </w:tcPr>
          <w:p w14:paraId="4BCA97B4" w14:textId="77777777" w:rsidR="007E5154" w:rsidRPr="005B37CB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6" w:type="pct"/>
          </w:tcPr>
          <w:p w14:paraId="362AABC2" w14:textId="77777777" w:rsidR="007E5154" w:rsidRPr="005B37CB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54" w:type="pct"/>
          </w:tcPr>
          <w:p w14:paraId="1E0C0360" w14:textId="77777777" w:rsidR="007E5154" w:rsidRPr="005B37CB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4DEA41CE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14" w:type="pct"/>
            <w:gridSpan w:val="3"/>
            <w:vAlign w:val="bottom"/>
          </w:tcPr>
          <w:p w14:paraId="2EEB6410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176A86B1" w14:textId="77777777" w:rsidR="007E5154" w:rsidRPr="005B37CB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411" w:type="pct"/>
          </w:tcPr>
          <w:p w14:paraId="6CBDF5B6" w14:textId="77777777" w:rsidR="007E5154" w:rsidRPr="005B37CB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380" w:type="pct"/>
            <w:gridSpan w:val="6"/>
          </w:tcPr>
          <w:p w14:paraId="4E8836E9" w14:textId="77777777" w:rsidR="007E5154" w:rsidRPr="005B37CB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พันบาท)</w:t>
            </w:r>
          </w:p>
        </w:tc>
      </w:tr>
      <w:tr w:rsidR="007E5154" w:rsidRPr="00B118B0" w14:paraId="177263FA" w14:textId="77777777" w:rsidTr="00424EF1">
        <w:trPr>
          <w:trHeight w:val="144"/>
        </w:trPr>
        <w:tc>
          <w:tcPr>
            <w:tcW w:w="725" w:type="pct"/>
            <w:vAlign w:val="bottom"/>
          </w:tcPr>
          <w:p w14:paraId="156D8034" w14:textId="77777777" w:rsidR="007E5154" w:rsidRPr="005B37CB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6" w:type="pct"/>
          </w:tcPr>
          <w:p w14:paraId="24DC13CC" w14:textId="77777777" w:rsidR="007E5154" w:rsidRPr="005B37CB" w:rsidRDefault="007E5154" w:rsidP="00613A3D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54" w:type="pct"/>
            <w:vMerge w:val="restart"/>
          </w:tcPr>
          <w:p w14:paraId="29F048D6" w14:textId="77777777" w:rsidR="007E5154" w:rsidRPr="005B37CB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0226F76A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14" w:type="pct"/>
            <w:gridSpan w:val="3"/>
            <w:vAlign w:val="bottom"/>
          </w:tcPr>
          <w:p w14:paraId="2BEE3D6E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สัดส่วนความ</w:t>
            </w:r>
          </w:p>
        </w:tc>
        <w:tc>
          <w:tcPr>
            <w:tcW w:w="47" w:type="pct"/>
          </w:tcPr>
          <w:p w14:paraId="6DB766F9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791" w:type="pct"/>
            <w:gridSpan w:val="7"/>
            <w:vAlign w:val="bottom"/>
          </w:tcPr>
          <w:p w14:paraId="2FF65046" w14:textId="77777777" w:rsidR="007E5154" w:rsidRPr="005B37CB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5154" w:rsidRPr="00B118B0" w14:paraId="42211BC6" w14:textId="77777777" w:rsidTr="00424EF1">
        <w:trPr>
          <w:trHeight w:val="144"/>
        </w:trPr>
        <w:tc>
          <w:tcPr>
            <w:tcW w:w="725" w:type="pct"/>
            <w:vAlign w:val="bottom"/>
          </w:tcPr>
          <w:p w14:paraId="1A72196E" w14:textId="77777777" w:rsidR="007E5154" w:rsidRPr="005B37CB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6" w:type="pct"/>
          </w:tcPr>
          <w:p w14:paraId="26465FDD" w14:textId="77777777" w:rsidR="007E5154" w:rsidRPr="005B37CB" w:rsidRDefault="007E5154" w:rsidP="00613A3D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54" w:type="pct"/>
            <w:vMerge/>
          </w:tcPr>
          <w:p w14:paraId="74D85F06" w14:textId="77777777" w:rsidR="007E5154" w:rsidRPr="005B37CB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2BC25CCC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14" w:type="pct"/>
            <w:gridSpan w:val="3"/>
            <w:vAlign w:val="bottom"/>
          </w:tcPr>
          <w:p w14:paraId="5A6EBC13" w14:textId="77777777" w:rsidR="007E5154" w:rsidRPr="005B37CB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เป็นเจ้าของ</w:t>
            </w:r>
            <w:r w:rsidRPr="005B37CB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5B37CB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47" w:type="pct"/>
          </w:tcPr>
          <w:p w14:paraId="6532070E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70" w:type="pct"/>
            <w:gridSpan w:val="3"/>
            <w:vAlign w:val="bottom"/>
          </w:tcPr>
          <w:p w14:paraId="4B45A257" w14:textId="77777777" w:rsidR="007E5154" w:rsidRPr="005B37CB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47" w:type="pct"/>
          </w:tcPr>
          <w:p w14:paraId="4971BFEB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74" w:type="pct"/>
            <w:gridSpan w:val="3"/>
            <w:vAlign w:val="bottom"/>
          </w:tcPr>
          <w:p w14:paraId="2BDC6BD2" w14:textId="77777777" w:rsidR="007E5154" w:rsidRPr="005B37CB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วิธีราคาทุน</w:t>
            </w:r>
          </w:p>
        </w:tc>
      </w:tr>
      <w:tr w:rsidR="007E5154" w:rsidRPr="00B118B0" w14:paraId="048013A2" w14:textId="77777777" w:rsidTr="00424EF1">
        <w:trPr>
          <w:trHeight w:val="144"/>
        </w:trPr>
        <w:tc>
          <w:tcPr>
            <w:tcW w:w="725" w:type="pct"/>
            <w:vAlign w:val="bottom"/>
          </w:tcPr>
          <w:p w14:paraId="0B335586" w14:textId="77777777" w:rsidR="007E5154" w:rsidRPr="005B37CB" w:rsidRDefault="007E5154" w:rsidP="00613A3D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6" w:type="pct"/>
          </w:tcPr>
          <w:p w14:paraId="4B6499F2" w14:textId="77777777" w:rsidR="007E5154" w:rsidRPr="005B37CB" w:rsidRDefault="007E5154" w:rsidP="00613A3D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4" w:type="pct"/>
          </w:tcPr>
          <w:p w14:paraId="6D72AF74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43" w:type="pct"/>
          </w:tcPr>
          <w:p w14:paraId="63C1ED79" w14:textId="77777777" w:rsidR="007E5154" w:rsidRPr="005B37CB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5" w:type="pct"/>
            <w:vAlign w:val="bottom"/>
          </w:tcPr>
          <w:p w14:paraId="21C0305F" w14:textId="77777777" w:rsidR="007E5154" w:rsidRPr="005B37CB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B37CB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5B37CB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47" w:type="pct"/>
          </w:tcPr>
          <w:p w14:paraId="650C7830" w14:textId="77777777" w:rsidR="007E5154" w:rsidRPr="005B37CB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2A6BB4D0" w14:textId="77777777" w:rsidR="007E5154" w:rsidRPr="005B37CB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7" w:type="pct"/>
          </w:tcPr>
          <w:p w14:paraId="01044E35" w14:textId="77777777" w:rsidR="007E5154" w:rsidRPr="005B37CB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1D38F50A" w14:textId="77777777" w:rsidR="007E5154" w:rsidRPr="005B37CB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B37CB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5B37CB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47" w:type="pct"/>
          </w:tcPr>
          <w:p w14:paraId="2D1D3370" w14:textId="77777777" w:rsidR="007E5154" w:rsidRPr="005B37CB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2" w:type="pct"/>
            <w:vAlign w:val="bottom"/>
          </w:tcPr>
          <w:p w14:paraId="544B1482" w14:textId="77777777" w:rsidR="007E5154" w:rsidRPr="005B37CB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7" w:type="pct"/>
          </w:tcPr>
          <w:p w14:paraId="5F5EA5FD" w14:textId="77777777" w:rsidR="007E5154" w:rsidRPr="005B37CB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4D12CC80" w14:textId="77777777" w:rsidR="007E5154" w:rsidRPr="005B37CB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B37CB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5B37CB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48" w:type="pct"/>
          </w:tcPr>
          <w:p w14:paraId="653C326C" w14:textId="77777777" w:rsidR="007E5154" w:rsidRPr="003C4734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5" w:type="pct"/>
            <w:vAlign w:val="bottom"/>
          </w:tcPr>
          <w:p w14:paraId="516756F7" w14:textId="77777777" w:rsidR="007E5154" w:rsidRPr="005B37CB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7E5154" w:rsidRPr="00B118B0" w14:paraId="35E709C7" w14:textId="77777777" w:rsidTr="00424EF1">
        <w:trPr>
          <w:trHeight w:val="144"/>
        </w:trPr>
        <w:tc>
          <w:tcPr>
            <w:tcW w:w="725" w:type="pct"/>
            <w:vAlign w:val="bottom"/>
          </w:tcPr>
          <w:p w14:paraId="407DCF6B" w14:textId="77777777" w:rsidR="007E5154" w:rsidRPr="005B37CB" w:rsidRDefault="007E5154" w:rsidP="00613A3D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1026" w:type="pct"/>
          </w:tcPr>
          <w:p w14:paraId="358B2419" w14:textId="77777777" w:rsidR="007E5154" w:rsidRPr="005B37CB" w:rsidRDefault="007E5154" w:rsidP="006071E7">
            <w:pPr>
              <w:pBdr>
                <w:bottom w:val="single" w:sz="4" w:space="1" w:color="auto"/>
              </w:pBdr>
              <w:ind w:left="124" w:right="10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454" w:type="pct"/>
          </w:tcPr>
          <w:p w14:paraId="35F49FF6" w14:textId="77777777" w:rsidR="007E5154" w:rsidRPr="005B37CB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43" w:type="pct"/>
          </w:tcPr>
          <w:p w14:paraId="04A961C9" w14:textId="77777777" w:rsidR="007E5154" w:rsidRPr="005B37CB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5" w:type="pct"/>
            <w:vAlign w:val="bottom"/>
          </w:tcPr>
          <w:p w14:paraId="7118FF15" w14:textId="77777777" w:rsidR="007E5154" w:rsidRPr="005B37CB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47" w:type="pct"/>
          </w:tcPr>
          <w:p w14:paraId="66FEC921" w14:textId="77777777" w:rsidR="007E5154" w:rsidRPr="005B37CB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5776E49B" w14:textId="77777777" w:rsidR="007E5154" w:rsidRPr="005B37CB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47" w:type="pct"/>
          </w:tcPr>
          <w:p w14:paraId="072D048D" w14:textId="77777777" w:rsidR="007E5154" w:rsidRPr="005B37CB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65143A76" w14:textId="77777777" w:rsidR="007E5154" w:rsidRPr="005B37CB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47" w:type="pct"/>
          </w:tcPr>
          <w:p w14:paraId="5413A545" w14:textId="77777777" w:rsidR="007E5154" w:rsidRPr="005B37CB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10B83132" w14:textId="77777777" w:rsidR="007E5154" w:rsidRPr="005B37CB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47" w:type="pct"/>
          </w:tcPr>
          <w:p w14:paraId="0543F893" w14:textId="77777777" w:rsidR="007E5154" w:rsidRPr="005B37CB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1BA3D5BA" w14:textId="77777777" w:rsidR="007E5154" w:rsidRPr="005B37CB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48" w:type="pct"/>
          </w:tcPr>
          <w:p w14:paraId="774B0E7E" w14:textId="77777777" w:rsidR="007E5154" w:rsidRPr="003C4734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5" w:type="pct"/>
            <w:vAlign w:val="bottom"/>
          </w:tcPr>
          <w:p w14:paraId="1577F462" w14:textId="77777777" w:rsidR="007E5154" w:rsidRPr="005B37CB" w:rsidRDefault="007E5154" w:rsidP="00613A3D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</w:tr>
      <w:tr w:rsidR="00424EF1" w:rsidRPr="00B118B0" w14:paraId="6F7E855C" w14:textId="77777777" w:rsidTr="00424EF1">
        <w:trPr>
          <w:trHeight w:val="234"/>
        </w:trPr>
        <w:tc>
          <w:tcPr>
            <w:tcW w:w="725" w:type="pct"/>
          </w:tcPr>
          <w:p w14:paraId="7B6ED747" w14:textId="77777777" w:rsidR="00424EF1" w:rsidRPr="005B37CB" w:rsidRDefault="00424EF1" w:rsidP="00424EF1">
            <w:pPr>
              <w:ind w:right="-486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บริษัท ค้าไม้ </w:t>
            </w:r>
          </w:p>
          <w:p w14:paraId="6645C3A4" w14:textId="77777777" w:rsidR="00424EF1" w:rsidRPr="005B37CB" w:rsidRDefault="00424EF1" w:rsidP="00424EF1">
            <w:pPr>
              <w:ind w:left="180"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วังวิเศษ จำกัด</w:t>
            </w:r>
          </w:p>
        </w:tc>
        <w:tc>
          <w:tcPr>
            <w:tcW w:w="1026" w:type="pct"/>
          </w:tcPr>
          <w:p w14:paraId="1D6F465E" w14:textId="77777777" w:rsidR="00424EF1" w:rsidRPr="005B37CB" w:rsidRDefault="00424EF1" w:rsidP="006071E7">
            <w:pPr>
              <w:ind w:left="304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B37C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ประกอบกิจการ</w:t>
            </w:r>
            <w:r w:rsidRPr="005B37CB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โรงสีและโรงเลื่อย</w:t>
            </w:r>
          </w:p>
        </w:tc>
        <w:tc>
          <w:tcPr>
            <w:tcW w:w="454" w:type="pct"/>
            <w:vAlign w:val="bottom"/>
          </w:tcPr>
          <w:p w14:paraId="50EB4B2E" w14:textId="77777777" w:rsidR="00424EF1" w:rsidRPr="005B37CB" w:rsidRDefault="00424EF1" w:rsidP="00424E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43" w:type="pct"/>
            <w:vAlign w:val="bottom"/>
          </w:tcPr>
          <w:p w14:paraId="6DB0050A" w14:textId="77777777" w:rsidR="00424EF1" w:rsidRPr="005B37CB" w:rsidRDefault="00424EF1" w:rsidP="00424EF1">
            <w:pPr>
              <w:tabs>
                <w:tab w:val="decimal" w:pos="584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5" w:type="pct"/>
            <w:vAlign w:val="bottom"/>
          </w:tcPr>
          <w:p w14:paraId="14BE4EF7" w14:textId="77777777" w:rsidR="00424EF1" w:rsidRPr="005B37CB" w:rsidRDefault="00424EF1" w:rsidP="00424EF1">
            <w:pPr>
              <w:tabs>
                <w:tab w:val="decimal" w:pos="626"/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="Angsana New" w:hAnsi="Angsana New"/>
                <w:color w:val="000000"/>
                <w:sz w:val="28"/>
              </w:rPr>
              <w:t>49.99</w:t>
            </w:r>
          </w:p>
        </w:tc>
        <w:tc>
          <w:tcPr>
            <w:tcW w:w="47" w:type="pct"/>
            <w:vAlign w:val="bottom"/>
          </w:tcPr>
          <w:p w14:paraId="63E816CC" w14:textId="77777777" w:rsidR="00424EF1" w:rsidRPr="005B37CB" w:rsidRDefault="00424EF1" w:rsidP="00424EF1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59BF6B5F" w14:textId="77777777" w:rsidR="00424EF1" w:rsidRPr="005B37CB" w:rsidRDefault="00424EF1" w:rsidP="00424EF1">
            <w:pPr>
              <w:ind w:right="-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="Angsana New" w:hAnsi="Angsana New"/>
                <w:color w:val="000000"/>
                <w:sz w:val="28"/>
              </w:rPr>
              <w:t>49.99</w:t>
            </w:r>
          </w:p>
        </w:tc>
        <w:tc>
          <w:tcPr>
            <w:tcW w:w="47" w:type="pct"/>
            <w:vAlign w:val="bottom"/>
          </w:tcPr>
          <w:p w14:paraId="1F86FE7F" w14:textId="77777777" w:rsidR="00424EF1" w:rsidRPr="005B37CB" w:rsidRDefault="00424EF1" w:rsidP="00424EF1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18DDFF98" w14:textId="3E665FFD" w:rsidR="00424EF1" w:rsidRPr="005B37CB" w:rsidRDefault="00424EF1" w:rsidP="00424EF1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  <w:tc>
          <w:tcPr>
            <w:tcW w:w="47" w:type="pct"/>
            <w:vAlign w:val="bottom"/>
          </w:tcPr>
          <w:p w14:paraId="17A31934" w14:textId="77777777" w:rsidR="00424EF1" w:rsidRPr="005B37CB" w:rsidRDefault="00424EF1" w:rsidP="00424EF1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670A8F18" w14:textId="77777777" w:rsidR="00424EF1" w:rsidRPr="005B37CB" w:rsidRDefault="00424EF1" w:rsidP="00424EF1">
            <w:pPr>
              <w:ind w:right="7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  <w:tc>
          <w:tcPr>
            <w:tcW w:w="47" w:type="pct"/>
            <w:vAlign w:val="bottom"/>
          </w:tcPr>
          <w:p w14:paraId="1B207632" w14:textId="77777777" w:rsidR="00424EF1" w:rsidRPr="005B37CB" w:rsidRDefault="00424EF1" w:rsidP="00424EF1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476313E9" w14:textId="2046010A" w:rsidR="00424EF1" w:rsidRPr="005B37CB" w:rsidRDefault="00424EF1" w:rsidP="00424EF1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  <w:tc>
          <w:tcPr>
            <w:tcW w:w="48" w:type="pct"/>
            <w:vAlign w:val="bottom"/>
          </w:tcPr>
          <w:p w14:paraId="3EFFB0E1" w14:textId="77777777" w:rsidR="00424EF1" w:rsidRPr="003C4734" w:rsidRDefault="00424EF1" w:rsidP="00424EF1">
            <w:pPr>
              <w:tabs>
                <w:tab w:val="decimal" w:pos="71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5" w:type="pct"/>
            <w:vAlign w:val="bottom"/>
          </w:tcPr>
          <w:p w14:paraId="72317C68" w14:textId="77777777" w:rsidR="00424EF1" w:rsidRPr="005B37CB" w:rsidRDefault="00424EF1" w:rsidP="00424EF1">
            <w:pPr>
              <w:ind w:right="-58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</w:tr>
      <w:tr w:rsidR="00424EF1" w:rsidRPr="00B118B0" w14:paraId="0D57A1A7" w14:textId="77777777" w:rsidTr="00424EF1">
        <w:trPr>
          <w:trHeight w:val="144"/>
        </w:trPr>
        <w:tc>
          <w:tcPr>
            <w:tcW w:w="725" w:type="pct"/>
          </w:tcPr>
          <w:p w14:paraId="63CF03B2" w14:textId="77777777" w:rsidR="00424EF1" w:rsidRPr="005B37CB" w:rsidRDefault="00424EF1" w:rsidP="00424EF1">
            <w:pPr>
              <w:ind w:right="-486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บริษัท ซิสเต็ม แอนด์ </w:t>
            </w:r>
          </w:p>
          <w:p w14:paraId="17CDA573" w14:textId="77777777" w:rsidR="00424EF1" w:rsidRPr="005B37CB" w:rsidRDefault="00424EF1" w:rsidP="00424EF1">
            <w:pPr>
              <w:ind w:left="180" w:right="-486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ซอฟท์แวร์ </w:t>
            </w:r>
          </w:p>
          <w:p w14:paraId="4750E1D4" w14:textId="77777777" w:rsidR="00424EF1" w:rsidRPr="005B37CB" w:rsidRDefault="00424EF1" w:rsidP="00424EF1">
            <w:pPr>
              <w:ind w:left="180" w:right="-486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เซอร์วิสเซส</w:t>
            </w:r>
          </w:p>
          <w:p w14:paraId="04F44C93" w14:textId="77777777" w:rsidR="00424EF1" w:rsidRPr="005B37CB" w:rsidRDefault="00424EF1" w:rsidP="00424EF1">
            <w:pPr>
              <w:ind w:left="180" w:right="-486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จำกัด</w:t>
            </w:r>
          </w:p>
        </w:tc>
        <w:tc>
          <w:tcPr>
            <w:tcW w:w="1026" w:type="pct"/>
          </w:tcPr>
          <w:p w14:paraId="3FBC3B6C" w14:textId="77777777" w:rsidR="006071E7" w:rsidRDefault="00424EF1" w:rsidP="006071E7">
            <w:pPr>
              <w:ind w:left="304" w:hanging="200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ให้บริการและจำหน่ายอุปกรณ์ต่างๆ</w:t>
            </w:r>
          </w:p>
          <w:p w14:paraId="10C9F922" w14:textId="6210F60D" w:rsidR="00424EF1" w:rsidRPr="005B37CB" w:rsidRDefault="00424EF1" w:rsidP="006071E7">
            <w:pPr>
              <w:ind w:left="3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ที่เกี่ยวข้องกับเกมส์วีอาร์</w:t>
            </w:r>
          </w:p>
        </w:tc>
        <w:tc>
          <w:tcPr>
            <w:tcW w:w="454" w:type="pct"/>
            <w:vAlign w:val="bottom"/>
          </w:tcPr>
          <w:p w14:paraId="2F673584" w14:textId="77777777" w:rsidR="00424EF1" w:rsidRPr="005B37CB" w:rsidRDefault="00424EF1" w:rsidP="00424E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43" w:type="pct"/>
            <w:vAlign w:val="bottom"/>
          </w:tcPr>
          <w:p w14:paraId="257CCA38" w14:textId="77777777" w:rsidR="00424EF1" w:rsidRPr="005B37CB" w:rsidRDefault="00424EF1" w:rsidP="00424EF1">
            <w:pPr>
              <w:tabs>
                <w:tab w:val="decimal" w:pos="626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5" w:type="pct"/>
            <w:vAlign w:val="bottom"/>
          </w:tcPr>
          <w:p w14:paraId="3F6681D6" w14:textId="3F0819E5" w:rsidR="00424EF1" w:rsidRPr="005B37CB" w:rsidRDefault="00424EF1" w:rsidP="00424EF1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="Angsana New" w:hAnsi="Angsana New"/>
                <w:color w:val="000000"/>
                <w:sz w:val="28"/>
              </w:rPr>
              <w:t>35</w:t>
            </w:r>
            <w:r w:rsidR="00921483">
              <w:rPr>
                <w:rFonts w:ascii="Angsana New" w:hAnsi="Angsana New"/>
                <w:color w:val="000000"/>
                <w:sz w:val="28"/>
              </w:rPr>
              <w:t>.00</w:t>
            </w:r>
          </w:p>
        </w:tc>
        <w:tc>
          <w:tcPr>
            <w:tcW w:w="47" w:type="pct"/>
            <w:vAlign w:val="bottom"/>
          </w:tcPr>
          <w:p w14:paraId="5A8FD11F" w14:textId="77777777" w:rsidR="00424EF1" w:rsidRPr="005B37CB" w:rsidRDefault="00424EF1" w:rsidP="00424EF1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5A567F0E" w14:textId="1691B0AD" w:rsidR="00424EF1" w:rsidRPr="005B37CB" w:rsidRDefault="00424EF1" w:rsidP="00424EF1">
            <w:pPr>
              <w:ind w:right="-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="Angsana New" w:hAnsi="Angsana New"/>
                <w:color w:val="000000"/>
                <w:sz w:val="28"/>
              </w:rPr>
              <w:t>35</w:t>
            </w:r>
            <w:r w:rsidR="00921483">
              <w:rPr>
                <w:rFonts w:ascii="Angsana New" w:hAnsi="Angsana New"/>
                <w:color w:val="000000"/>
                <w:sz w:val="28"/>
              </w:rPr>
              <w:t>.00</w:t>
            </w:r>
          </w:p>
        </w:tc>
        <w:tc>
          <w:tcPr>
            <w:tcW w:w="47" w:type="pct"/>
          </w:tcPr>
          <w:p w14:paraId="43553266" w14:textId="77777777" w:rsidR="00424EF1" w:rsidRPr="005B37CB" w:rsidRDefault="00424EF1" w:rsidP="00424EF1">
            <w:pPr>
              <w:tabs>
                <w:tab w:val="decimal" w:pos="853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367B45A0" w14:textId="787D4E50" w:rsidR="00424EF1" w:rsidRPr="005B37CB" w:rsidRDefault="00424EF1" w:rsidP="00424EF1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="Angsana New" w:hAnsi="Angsana New"/>
                <w:color w:val="000000"/>
                <w:sz w:val="28"/>
              </w:rPr>
              <w:t>3,500</w:t>
            </w:r>
          </w:p>
        </w:tc>
        <w:tc>
          <w:tcPr>
            <w:tcW w:w="47" w:type="pct"/>
            <w:vAlign w:val="bottom"/>
          </w:tcPr>
          <w:p w14:paraId="322AEB69" w14:textId="77777777" w:rsidR="00424EF1" w:rsidRPr="005B37CB" w:rsidRDefault="00424EF1" w:rsidP="00424EF1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3395DE48" w14:textId="77777777" w:rsidR="00424EF1" w:rsidRPr="005B37CB" w:rsidRDefault="00424EF1" w:rsidP="00424EF1">
            <w:pPr>
              <w:ind w:right="7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="Angsana New" w:hAnsi="Angsana New"/>
                <w:color w:val="000000"/>
                <w:sz w:val="28"/>
              </w:rPr>
              <w:t>3,500</w:t>
            </w:r>
          </w:p>
        </w:tc>
        <w:tc>
          <w:tcPr>
            <w:tcW w:w="47" w:type="pct"/>
            <w:vAlign w:val="bottom"/>
          </w:tcPr>
          <w:p w14:paraId="177D4068" w14:textId="77777777" w:rsidR="00424EF1" w:rsidRPr="005B37CB" w:rsidRDefault="00424EF1" w:rsidP="00424EF1">
            <w:pPr>
              <w:ind w:left="-200" w:right="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3B1C9DDD" w14:textId="38A2A730" w:rsidR="00424EF1" w:rsidRPr="005B37CB" w:rsidRDefault="00424EF1" w:rsidP="009048CB">
            <w:pPr>
              <w:ind w:left="39" w:right="-58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="Angsana New" w:hAnsi="Angsana New"/>
                <w:color w:val="000000"/>
                <w:sz w:val="28"/>
              </w:rPr>
              <w:t>3,500</w:t>
            </w:r>
          </w:p>
        </w:tc>
        <w:tc>
          <w:tcPr>
            <w:tcW w:w="48" w:type="pct"/>
            <w:vAlign w:val="bottom"/>
          </w:tcPr>
          <w:p w14:paraId="53E0F715" w14:textId="77777777" w:rsidR="00424EF1" w:rsidRPr="00D42926" w:rsidRDefault="00424EF1" w:rsidP="00424EF1">
            <w:pPr>
              <w:ind w:left="39"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vAlign w:val="bottom"/>
          </w:tcPr>
          <w:p w14:paraId="7873CBA0" w14:textId="77777777" w:rsidR="00424EF1" w:rsidRPr="005B37CB" w:rsidRDefault="00424EF1" w:rsidP="00424EF1">
            <w:pPr>
              <w:ind w:left="39" w:right="-58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="Angsana New" w:hAnsi="Angsana New"/>
                <w:color w:val="000000"/>
                <w:sz w:val="28"/>
              </w:rPr>
              <w:t>3,500</w:t>
            </w:r>
          </w:p>
        </w:tc>
      </w:tr>
      <w:tr w:rsidR="00424EF1" w:rsidRPr="00B118B0" w14:paraId="058BB88A" w14:textId="77777777" w:rsidTr="00424EF1">
        <w:trPr>
          <w:trHeight w:val="144"/>
        </w:trPr>
        <w:tc>
          <w:tcPr>
            <w:tcW w:w="725" w:type="pct"/>
          </w:tcPr>
          <w:p w14:paraId="75E14620" w14:textId="77777777" w:rsidR="00424EF1" w:rsidRPr="005B37CB" w:rsidRDefault="00424EF1" w:rsidP="00424EF1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026" w:type="pct"/>
            <w:vAlign w:val="bottom"/>
          </w:tcPr>
          <w:p w14:paraId="5E4C3E3F" w14:textId="77777777" w:rsidR="00424EF1" w:rsidRPr="005B37CB" w:rsidRDefault="00424EF1" w:rsidP="00424EF1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54" w:type="pct"/>
          </w:tcPr>
          <w:p w14:paraId="2DFCE435" w14:textId="77777777" w:rsidR="00424EF1" w:rsidRPr="005B37CB" w:rsidRDefault="00424EF1" w:rsidP="00424E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59CB9F9E" w14:textId="77777777" w:rsidR="00424EF1" w:rsidRPr="005B37CB" w:rsidRDefault="00424EF1" w:rsidP="00424EF1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5" w:type="pct"/>
          </w:tcPr>
          <w:p w14:paraId="73B74C7C" w14:textId="77777777" w:rsidR="00424EF1" w:rsidRPr="005B37CB" w:rsidRDefault="00424EF1" w:rsidP="00424EF1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59FE13F3" w14:textId="77777777" w:rsidR="00424EF1" w:rsidRPr="005B37CB" w:rsidRDefault="00424EF1" w:rsidP="00424EF1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0350487E" w14:textId="77777777" w:rsidR="00424EF1" w:rsidRPr="005B37CB" w:rsidRDefault="00424EF1" w:rsidP="00424EF1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39F9BCE0" w14:textId="77777777" w:rsidR="00424EF1" w:rsidRPr="005B37CB" w:rsidRDefault="00424EF1" w:rsidP="00424EF1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</w:tcPr>
          <w:p w14:paraId="3CCFB292" w14:textId="77777777" w:rsidR="00424EF1" w:rsidRPr="005B37CB" w:rsidRDefault="00424EF1" w:rsidP="00424EF1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070269AD" w14:textId="77777777" w:rsidR="00424EF1" w:rsidRPr="005B37CB" w:rsidRDefault="00424EF1" w:rsidP="00424EF1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029CD523" w14:textId="77777777" w:rsidR="00424EF1" w:rsidRPr="005B37CB" w:rsidRDefault="00424EF1" w:rsidP="00424EF1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  <w:vAlign w:val="bottom"/>
          </w:tcPr>
          <w:p w14:paraId="55A95789" w14:textId="77777777" w:rsidR="00424EF1" w:rsidRPr="005B37CB" w:rsidRDefault="00424EF1" w:rsidP="00424EF1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5C9008F9" w14:textId="31F6565C" w:rsidR="00424EF1" w:rsidRPr="005B37CB" w:rsidRDefault="00424EF1" w:rsidP="00424EF1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</w:rPr>
              <w:t>23,500</w:t>
            </w:r>
          </w:p>
        </w:tc>
        <w:tc>
          <w:tcPr>
            <w:tcW w:w="48" w:type="pct"/>
            <w:vMerge w:val="restart"/>
            <w:vAlign w:val="bottom"/>
          </w:tcPr>
          <w:p w14:paraId="1CB52003" w14:textId="77777777" w:rsidR="00424EF1" w:rsidRPr="003C4734" w:rsidRDefault="00424EF1" w:rsidP="00424EF1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14:paraId="6B99C79D" w14:textId="77777777" w:rsidR="00424EF1" w:rsidRPr="005B37CB" w:rsidRDefault="00424EF1" w:rsidP="00424EF1">
            <w:pPr>
              <w:tabs>
                <w:tab w:val="decimal" w:pos="792"/>
              </w:tabs>
              <w:ind w:left="39" w:right="-224" w:firstLine="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</w:rPr>
              <w:t>23,500</w:t>
            </w:r>
          </w:p>
        </w:tc>
      </w:tr>
      <w:tr w:rsidR="00424EF1" w:rsidRPr="00B118B0" w14:paraId="763E454B" w14:textId="77777777" w:rsidTr="00424EF1">
        <w:trPr>
          <w:trHeight w:val="144"/>
        </w:trPr>
        <w:tc>
          <w:tcPr>
            <w:tcW w:w="1751" w:type="pct"/>
            <w:gridSpan w:val="2"/>
          </w:tcPr>
          <w:p w14:paraId="5C334C30" w14:textId="77777777" w:rsidR="00424EF1" w:rsidRPr="005B37CB" w:rsidRDefault="00424EF1" w:rsidP="00424EF1">
            <w:pPr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5B37CB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5B37CB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</w:t>
            </w:r>
            <w:r w:rsidRPr="005B37C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เงินลงทุน</w:t>
            </w:r>
          </w:p>
        </w:tc>
        <w:tc>
          <w:tcPr>
            <w:tcW w:w="454" w:type="pct"/>
          </w:tcPr>
          <w:p w14:paraId="36FEC746" w14:textId="77777777" w:rsidR="00424EF1" w:rsidRPr="005B37CB" w:rsidRDefault="00424EF1" w:rsidP="00424E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672F893E" w14:textId="77777777" w:rsidR="00424EF1" w:rsidRPr="005B37CB" w:rsidRDefault="00424EF1" w:rsidP="00424EF1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5" w:type="pct"/>
          </w:tcPr>
          <w:p w14:paraId="25B0EDEF" w14:textId="77777777" w:rsidR="00424EF1" w:rsidRPr="005B37CB" w:rsidRDefault="00424EF1" w:rsidP="00424EF1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0FA4BE92" w14:textId="77777777" w:rsidR="00424EF1" w:rsidRPr="005B37CB" w:rsidRDefault="00424EF1" w:rsidP="00424EF1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3E2FAB39" w14:textId="77777777" w:rsidR="00424EF1" w:rsidRPr="005B37CB" w:rsidRDefault="00424EF1" w:rsidP="00424EF1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45C88EC9" w14:textId="77777777" w:rsidR="00424EF1" w:rsidRPr="005B37CB" w:rsidRDefault="00424EF1" w:rsidP="00424EF1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</w:tcPr>
          <w:p w14:paraId="3A1A9022" w14:textId="77777777" w:rsidR="00424EF1" w:rsidRPr="005B37CB" w:rsidRDefault="00424EF1" w:rsidP="00424EF1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28183D66" w14:textId="77777777" w:rsidR="00424EF1" w:rsidRPr="005B37CB" w:rsidRDefault="00424EF1" w:rsidP="00424EF1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44F82BC0" w14:textId="77777777" w:rsidR="00424EF1" w:rsidRPr="005B37CB" w:rsidRDefault="00424EF1" w:rsidP="00424EF1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  <w:vAlign w:val="bottom"/>
          </w:tcPr>
          <w:p w14:paraId="7FB33957" w14:textId="77777777" w:rsidR="00424EF1" w:rsidRPr="005B37CB" w:rsidRDefault="00424EF1" w:rsidP="00424EF1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19ABC195" w14:textId="1F8F5FB9" w:rsidR="00424EF1" w:rsidRPr="005B37CB" w:rsidRDefault="00424EF1" w:rsidP="00424EF1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  <w:tc>
          <w:tcPr>
            <w:tcW w:w="48" w:type="pct"/>
            <w:vMerge/>
            <w:vAlign w:val="bottom"/>
          </w:tcPr>
          <w:p w14:paraId="6D2E3815" w14:textId="77777777" w:rsidR="00424EF1" w:rsidRPr="003C4734" w:rsidRDefault="00424EF1" w:rsidP="00424EF1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vAlign w:val="bottom"/>
          </w:tcPr>
          <w:p w14:paraId="212A7E5C" w14:textId="77777777" w:rsidR="00424EF1" w:rsidRPr="005B37CB" w:rsidRDefault="00424EF1" w:rsidP="00424EF1">
            <w:pPr>
              <w:tabs>
                <w:tab w:val="decimal" w:pos="792"/>
              </w:tabs>
              <w:ind w:left="39" w:right="-224" w:firstLine="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</w:tr>
      <w:tr w:rsidR="00424EF1" w:rsidRPr="005B37CB" w14:paraId="207A29AF" w14:textId="77777777" w:rsidTr="00424EF1">
        <w:trPr>
          <w:trHeight w:val="144"/>
        </w:trPr>
        <w:tc>
          <w:tcPr>
            <w:tcW w:w="1751" w:type="pct"/>
            <w:gridSpan w:val="2"/>
          </w:tcPr>
          <w:p w14:paraId="4DF53F16" w14:textId="77777777" w:rsidR="00424EF1" w:rsidRPr="005B37CB" w:rsidRDefault="00424EF1" w:rsidP="00424EF1">
            <w:pPr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5B37CB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เงินลงทุนในบริษัทร่วม </w:t>
            </w:r>
            <w:r w:rsidRPr="005B37C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- </w:t>
            </w:r>
            <w:r w:rsidRPr="005B37CB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454" w:type="pct"/>
          </w:tcPr>
          <w:p w14:paraId="54821E1C" w14:textId="77777777" w:rsidR="00424EF1" w:rsidRPr="005B37CB" w:rsidRDefault="00424EF1" w:rsidP="00424E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1ECA0053" w14:textId="77777777" w:rsidR="00424EF1" w:rsidRPr="005B37CB" w:rsidRDefault="00424EF1" w:rsidP="00424EF1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5" w:type="pct"/>
          </w:tcPr>
          <w:p w14:paraId="467B360F" w14:textId="77777777" w:rsidR="00424EF1" w:rsidRPr="005B37CB" w:rsidRDefault="00424EF1" w:rsidP="00424EF1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7FD5C958" w14:textId="77777777" w:rsidR="00424EF1" w:rsidRPr="005B37CB" w:rsidRDefault="00424EF1" w:rsidP="00424EF1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479A2463" w14:textId="77777777" w:rsidR="00424EF1" w:rsidRPr="005B37CB" w:rsidRDefault="00424EF1" w:rsidP="00424EF1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7F72C7B2" w14:textId="77777777" w:rsidR="00424EF1" w:rsidRPr="005B37CB" w:rsidRDefault="00424EF1" w:rsidP="00424EF1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</w:tcPr>
          <w:p w14:paraId="716400C8" w14:textId="77777777" w:rsidR="00424EF1" w:rsidRPr="005B37CB" w:rsidRDefault="00424EF1" w:rsidP="00424EF1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247EE215" w14:textId="77777777" w:rsidR="00424EF1" w:rsidRPr="005B37CB" w:rsidRDefault="00424EF1" w:rsidP="00424EF1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32B408FC" w14:textId="77777777" w:rsidR="00424EF1" w:rsidRPr="005B37CB" w:rsidRDefault="00424EF1" w:rsidP="00424EF1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  <w:vAlign w:val="bottom"/>
          </w:tcPr>
          <w:p w14:paraId="3FC97EB8" w14:textId="77777777" w:rsidR="00424EF1" w:rsidRPr="005B37CB" w:rsidRDefault="00424EF1" w:rsidP="00424EF1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F2426" w14:textId="1B764226" w:rsidR="00424EF1" w:rsidRPr="005B37CB" w:rsidRDefault="00424EF1" w:rsidP="00424EF1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7C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20,000</w:t>
            </w:r>
          </w:p>
        </w:tc>
        <w:tc>
          <w:tcPr>
            <w:tcW w:w="48" w:type="pct"/>
            <w:vMerge/>
            <w:vAlign w:val="bottom"/>
          </w:tcPr>
          <w:p w14:paraId="4FEA8E56" w14:textId="77777777" w:rsidR="00424EF1" w:rsidRPr="005B37CB" w:rsidRDefault="00424EF1" w:rsidP="00424EF1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34C7C" w14:textId="77777777" w:rsidR="00424EF1" w:rsidRPr="005B37CB" w:rsidRDefault="00424EF1" w:rsidP="00424EF1">
            <w:pPr>
              <w:tabs>
                <w:tab w:val="decimal" w:pos="792"/>
              </w:tabs>
              <w:ind w:left="39" w:right="-224"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B37C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20,000</w:t>
            </w:r>
          </w:p>
        </w:tc>
      </w:tr>
    </w:tbl>
    <w:p w14:paraId="7F9B6C99" w14:textId="77777777" w:rsidR="002F02EB" w:rsidRDefault="002F02EB" w:rsidP="008A684B">
      <w:pPr>
        <w:tabs>
          <w:tab w:val="left" w:pos="90"/>
          <w:tab w:val="left" w:pos="630"/>
        </w:tabs>
        <w:spacing w:before="240" w:line="240" w:lineRule="atLeast"/>
        <w:rPr>
          <w:rFonts w:asciiTheme="majorBidi" w:hAnsiTheme="majorBidi" w:cstheme="majorBidi"/>
          <w:b/>
          <w:bCs/>
          <w:sz w:val="28"/>
          <w:lang w:val="en-GB"/>
        </w:rPr>
        <w:sectPr w:rsidR="002F02EB" w:rsidSect="00355466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929" w:left="720" w:header="864" w:footer="432" w:gutter="0"/>
          <w:pgNumType w:start="28"/>
          <w:cols w:space="720"/>
          <w:docGrid w:linePitch="326"/>
        </w:sectPr>
      </w:pPr>
    </w:p>
    <w:p w14:paraId="6EE62B93" w14:textId="62DC1CE9" w:rsidR="00641F25" w:rsidRPr="008A684B" w:rsidRDefault="00F21B43" w:rsidP="000A722C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35736C"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</w:t>
      </w:r>
      <w:r w:rsidR="00641F25" w:rsidRPr="0035736C">
        <w:rPr>
          <w:rFonts w:asciiTheme="majorBidi" w:hAnsiTheme="majorBidi" w:cstheme="majorBidi"/>
          <w:b/>
          <w:bCs/>
          <w:sz w:val="28"/>
          <w:cs/>
        </w:rPr>
        <w:t>ลงทุนในการร่วมค้า</w:t>
      </w:r>
    </w:p>
    <w:p w14:paraId="0F22A8DB" w14:textId="4E65A3D9" w:rsidR="00641F25" w:rsidRPr="008A684B" w:rsidRDefault="00641F25" w:rsidP="000A722C">
      <w:pPr>
        <w:spacing w:before="240" w:line="240" w:lineRule="atLeast"/>
        <w:ind w:left="360"/>
        <w:rPr>
          <w:rFonts w:asciiTheme="majorBidi" w:hAnsiTheme="majorBidi" w:cstheme="majorBidi"/>
          <w:spacing w:val="-6"/>
          <w:sz w:val="28"/>
        </w:rPr>
      </w:pPr>
      <w:r w:rsidRPr="008A684B">
        <w:rPr>
          <w:rFonts w:asciiTheme="majorBidi" w:hAnsiTheme="majorBidi" w:cstheme="majorBidi"/>
          <w:spacing w:val="-6"/>
          <w:sz w:val="28"/>
          <w:cs/>
        </w:rPr>
        <w:t>เงินลงทุนในการร่วมค้าซึ่งเป็นเงินลงทุนในกิจการที่บริษัทและบริษัทอื่นควบคุมร่วมกัน</w:t>
      </w:r>
      <w:r w:rsidRPr="008A684B">
        <w:rPr>
          <w:rFonts w:asciiTheme="majorBidi" w:hAnsiTheme="majorBidi" w:cstheme="majorBidi"/>
          <w:spacing w:val="-6"/>
          <w:sz w:val="28"/>
        </w:rPr>
        <w:t xml:space="preserve"> </w:t>
      </w:r>
      <w:r w:rsidRPr="008A684B">
        <w:rPr>
          <w:rFonts w:asciiTheme="majorBidi" w:hAnsiTheme="majorBidi" w:cstheme="majorBidi"/>
          <w:spacing w:val="-6"/>
          <w:sz w:val="28"/>
          <w:cs/>
        </w:rPr>
        <w:t>มีรายละเอียดดังต่อไปนี้</w:t>
      </w:r>
    </w:p>
    <w:tbl>
      <w:tblPr>
        <w:tblW w:w="918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93"/>
        <w:gridCol w:w="987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90"/>
      </w:tblGrid>
      <w:tr w:rsidR="00641F25" w:rsidRPr="00B118B0" w14:paraId="3A13916F" w14:textId="77777777" w:rsidTr="00854D2C">
        <w:tc>
          <w:tcPr>
            <w:tcW w:w="1980" w:type="dxa"/>
          </w:tcPr>
          <w:p w14:paraId="3FB4962D" w14:textId="77777777" w:rsidR="00641F25" w:rsidRPr="00F24629" w:rsidRDefault="00641F25" w:rsidP="00A11E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</w:tcPr>
          <w:p w14:paraId="0DF2142B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</w:tcPr>
          <w:p w14:paraId="1AFC649B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5FAC3D83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C0B50F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" w:type="dxa"/>
          </w:tcPr>
          <w:p w14:paraId="14EF04ED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9CB0F8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63DEEC4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90" w:type="dxa"/>
            <w:gridSpan w:val="3"/>
            <w:tcBorders>
              <w:bottom w:val="nil"/>
            </w:tcBorders>
            <w:vAlign w:val="bottom"/>
          </w:tcPr>
          <w:p w14:paraId="10FD926C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AE6FC11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nil"/>
            </w:tcBorders>
            <w:vAlign w:val="bottom"/>
          </w:tcPr>
          <w:p w14:paraId="3A611947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24629">
              <w:rPr>
                <w:rFonts w:asciiTheme="majorBidi" w:hAnsiTheme="majorBidi" w:cstheme="majorBidi"/>
                <w:szCs w:val="24"/>
              </w:rPr>
              <w:t>(</w:t>
            </w: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 w:rsidRPr="00F24629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พันบาท)</w:t>
            </w:r>
          </w:p>
        </w:tc>
      </w:tr>
      <w:tr w:rsidR="00641F25" w:rsidRPr="00B118B0" w14:paraId="13E2137D" w14:textId="77777777" w:rsidTr="00854D2C">
        <w:tc>
          <w:tcPr>
            <w:tcW w:w="1980" w:type="dxa"/>
            <w:tcBorders>
              <w:bottom w:val="nil"/>
            </w:tcBorders>
          </w:tcPr>
          <w:p w14:paraId="1BBF2498" w14:textId="77777777" w:rsidR="00641F25" w:rsidRPr="00F24629" w:rsidRDefault="00641F25" w:rsidP="00A11E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</w:tcPr>
          <w:p w14:paraId="0EEBA9D2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01DEA586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5580BD0D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6E17E7B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3BE0E99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D42DC39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9074BFA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14:paraId="37FA846C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20B6EB78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247411F8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41F25" w:rsidRPr="00B118B0" w14:paraId="6C43D597" w14:textId="77777777" w:rsidTr="00854D2C">
        <w:tc>
          <w:tcPr>
            <w:tcW w:w="1980" w:type="dxa"/>
            <w:tcBorders>
              <w:bottom w:val="nil"/>
            </w:tcBorders>
            <w:vAlign w:val="bottom"/>
          </w:tcPr>
          <w:p w14:paraId="63126552" w14:textId="77777777" w:rsidR="00641F25" w:rsidRPr="00F24629" w:rsidRDefault="00641F25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14:paraId="53C5DC7F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68A8C894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0" w:type="dxa"/>
            <w:vAlign w:val="bottom"/>
          </w:tcPr>
          <w:p w14:paraId="2E23CACE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2E281009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สัดส่วนเงินลงทุน</w:t>
            </w:r>
            <w:r w:rsidRPr="00F24629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51FC02E2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</w:rPr>
              <w:t>(</w:t>
            </w: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ร้อยละ</w:t>
            </w:r>
            <w:r w:rsidRPr="00F2462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C077B3B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F6C2F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มูลค่าตามบัญชี</w:t>
            </w:r>
          </w:p>
          <w:p w14:paraId="28B63A8A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90" w:type="dxa"/>
            <w:vAlign w:val="bottom"/>
          </w:tcPr>
          <w:p w14:paraId="71F09673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89D35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ราคาทุน</w:t>
            </w:r>
          </w:p>
        </w:tc>
      </w:tr>
      <w:tr w:rsidR="00641F25" w:rsidRPr="00B118B0" w14:paraId="71160C62" w14:textId="77777777" w:rsidTr="00854D2C">
        <w:trPr>
          <w:trHeight w:val="188"/>
        </w:trPr>
        <w:tc>
          <w:tcPr>
            <w:tcW w:w="1980" w:type="dxa"/>
            <w:tcBorders>
              <w:top w:val="nil"/>
              <w:bottom w:val="nil"/>
            </w:tcBorders>
          </w:tcPr>
          <w:p w14:paraId="0165EBCF" w14:textId="77777777" w:rsidR="00641F25" w:rsidRPr="00F24629" w:rsidRDefault="00641F25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</w:tcBorders>
          </w:tcPr>
          <w:p w14:paraId="3E1411AE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22F723DE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7E27D0EA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588695F8" w14:textId="0BD1B69B" w:rsidR="00641F25" w:rsidRPr="00F24629" w:rsidRDefault="00455108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31</w:t>
            </w: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E3439C3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7498D28A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 xml:space="preserve">31 </w:t>
            </w: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25D1FD22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3E8C4B7" w14:textId="71FFC42A" w:rsidR="00641F25" w:rsidRPr="00F24629" w:rsidRDefault="00455108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31</w:t>
            </w: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13CF5F46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586BC27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 xml:space="preserve">31 </w:t>
            </w: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6CECCEBA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3C39601" w14:textId="368AA5A7" w:rsidR="00641F25" w:rsidRPr="00F24629" w:rsidRDefault="00455108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31</w:t>
            </w: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115E7584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FCEF190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 xml:space="preserve">31 </w:t>
            </w: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>ธันวาคม</w:t>
            </w:r>
          </w:p>
        </w:tc>
      </w:tr>
      <w:tr w:rsidR="00641F25" w:rsidRPr="00B118B0" w14:paraId="56869566" w14:textId="77777777" w:rsidTr="00854D2C">
        <w:trPr>
          <w:trHeight w:val="188"/>
        </w:trPr>
        <w:tc>
          <w:tcPr>
            <w:tcW w:w="1980" w:type="dxa"/>
            <w:tcBorders>
              <w:bottom w:val="single" w:sz="4" w:space="0" w:color="auto"/>
            </w:tcBorders>
          </w:tcPr>
          <w:p w14:paraId="75E5FB2B" w14:textId="4342DE27" w:rsidR="00641F25" w:rsidRPr="00F24629" w:rsidRDefault="00A36191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24629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93" w:type="dxa"/>
          </w:tcPr>
          <w:p w14:paraId="12E18C4C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1CFF3D5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ลักษณะ</w:t>
            </w: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>ธุรกิจ</w:t>
            </w:r>
          </w:p>
        </w:tc>
        <w:tc>
          <w:tcPr>
            <w:tcW w:w="90" w:type="dxa"/>
          </w:tcPr>
          <w:p w14:paraId="51CA235F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BBCA0E" w14:textId="6A77BBD9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11703B" w:rsidRPr="00F24629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</w:p>
        </w:tc>
        <w:tc>
          <w:tcPr>
            <w:tcW w:w="90" w:type="dxa"/>
          </w:tcPr>
          <w:p w14:paraId="09434D10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F00759" w14:textId="3D5DDAD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256</w:t>
            </w:r>
            <w:r w:rsidR="0011703B"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4</w:t>
            </w:r>
          </w:p>
        </w:tc>
        <w:tc>
          <w:tcPr>
            <w:tcW w:w="90" w:type="dxa"/>
          </w:tcPr>
          <w:p w14:paraId="1456C570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FE126F0" w14:textId="48FAB51F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256</w:t>
            </w:r>
            <w:r w:rsidR="0011703B"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5</w:t>
            </w:r>
          </w:p>
        </w:tc>
        <w:tc>
          <w:tcPr>
            <w:tcW w:w="90" w:type="dxa"/>
          </w:tcPr>
          <w:p w14:paraId="5B9FA971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342F3E" w14:textId="7931F1F1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256</w:t>
            </w:r>
            <w:r w:rsidR="0011703B"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4</w:t>
            </w:r>
          </w:p>
        </w:tc>
        <w:tc>
          <w:tcPr>
            <w:tcW w:w="90" w:type="dxa"/>
          </w:tcPr>
          <w:p w14:paraId="4805132C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BD5AED" w14:textId="1AAC544C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256</w:t>
            </w:r>
            <w:r w:rsidR="0011703B"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5</w:t>
            </w:r>
          </w:p>
        </w:tc>
        <w:tc>
          <w:tcPr>
            <w:tcW w:w="90" w:type="dxa"/>
          </w:tcPr>
          <w:p w14:paraId="4C55E4B4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33A67C" w14:textId="5E5E4339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256</w:t>
            </w:r>
            <w:r w:rsidR="0011703B"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4</w:t>
            </w:r>
          </w:p>
        </w:tc>
      </w:tr>
      <w:tr w:rsidR="001C40CF" w:rsidRPr="00B118B0" w14:paraId="7C807C49" w14:textId="77777777" w:rsidTr="00854D2C">
        <w:tc>
          <w:tcPr>
            <w:tcW w:w="1980" w:type="dxa"/>
          </w:tcPr>
          <w:p w14:paraId="041E464C" w14:textId="77777777" w:rsidR="001C40CF" w:rsidRPr="00F24629" w:rsidRDefault="001C40CF" w:rsidP="001C40CF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เอ็มลิ้งค์</w:t>
            </w:r>
            <w:r w:rsidRPr="00F2462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คิวไออาร์ จำกัด</w:t>
            </w:r>
          </w:p>
        </w:tc>
        <w:tc>
          <w:tcPr>
            <w:tcW w:w="93" w:type="dxa"/>
          </w:tcPr>
          <w:p w14:paraId="187B75BA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7" w:type="dxa"/>
          </w:tcPr>
          <w:p w14:paraId="2B187D90" w14:textId="73CE5F71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left="160" w:right="1" w:hanging="160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อยู่ระหว่างการชำระบัญชี</w:t>
            </w:r>
          </w:p>
        </w:tc>
        <w:tc>
          <w:tcPr>
            <w:tcW w:w="90" w:type="dxa"/>
          </w:tcPr>
          <w:p w14:paraId="6595CB76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AB5904" w14:textId="7106F206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E82BE8D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D507BC" w14:textId="0F0E702A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24629">
              <w:rPr>
                <w:rFonts w:asciiTheme="majorBidi" w:hAnsiTheme="majorBidi" w:cstheme="majorBidi"/>
                <w:szCs w:val="24"/>
              </w:rPr>
              <w:t>60.00</w:t>
            </w:r>
          </w:p>
        </w:tc>
        <w:tc>
          <w:tcPr>
            <w:tcW w:w="90" w:type="dxa"/>
            <w:vAlign w:val="bottom"/>
          </w:tcPr>
          <w:p w14:paraId="6F9668F9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84602B4" w14:textId="6CB7ADEE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0E2A31C" w14:textId="2184BA14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1983C6C" w14:textId="7DC9579C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</w:rPr>
              <w:t>(6,451)</w:t>
            </w:r>
          </w:p>
        </w:tc>
        <w:tc>
          <w:tcPr>
            <w:tcW w:w="90" w:type="dxa"/>
            <w:vAlign w:val="bottom"/>
          </w:tcPr>
          <w:p w14:paraId="4852A724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25E2FADB" w14:textId="4A1A2F52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FBE5C48" w14:textId="7B904358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4E6FCE4" w14:textId="2CFBA8E2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</w:rPr>
              <w:t>9,000</w:t>
            </w:r>
          </w:p>
        </w:tc>
      </w:tr>
      <w:tr w:rsidR="001C40CF" w:rsidRPr="00B118B0" w14:paraId="57F0CB77" w14:textId="77777777" w:rsidTr="00854D2C">
        <w:trPr>
          <w:trHeight w:val="306"/>
        </w:trPr>
        <w:tc>
          <w:tcPr>
            <w:tcW w:w="1980" w:type="dxa"/>
            <w:tcBorders>
              <w:bottom w:val="nil"/>
            </w:tcBorders>
          </w:tcPr>
          <w:p w14:paraId="682CE4F8" w14:textId="743EA583" w:rsidR="001C40CF" w:rsidRPr="00F24629" w:rsidRDefault="001C40CF" w:rsidP="001C40CF">
            <w:pPr>
              <w:ind w:left="-90" w:firstLine="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24629"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  <w:t>หัก</w:t>
            </w:r>
            <w:r w:rsidRPr="00F2462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ค่าเผื่อการด้อยค่าเงินลงทุน</w:t>
            </w:r>
          </w:p>
        </w:tc>
        <w:tc>
          <w:tcPr>
            <w:tcW w:w="93" w:type="dxa"/>
            <w:tcBorders>
              <w:bottom w:val="nil"/>
            </w:tcBorders>
          </w:tcPr>
          <w:p w14:paraId="1D58E007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75972F87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40736B8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3CB013D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DFB7D8A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40C050E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C2AAF8B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C9D4FF3" w14:textId="5EACA183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A10D8B2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560013" w14:textId="5F626D2D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254DC9D2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4444CDD" w14:textId="40C0A6EC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3B459061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C0A7C3" w14:textId="401A7B3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</w:rPr>
              <w:t>(9,000)</w:t>
            </w:r>
          </w:p>
        </w:tc>
      </w:tr>
      <w:tr w:rsidR="001C40CF" w:rsidRPr="00B118B0" w14:paraId="062F0415" w14:textId="77777777" w:rsidTr="00854D2C">
        <w:tc>
          <w:tcPr>
            <w:tcW w:w="1980" w:type="dxa"/>
            <w:tcBorders>
              <w:bottom w:val="nil"/>
            </w:tcBorders>
          </w:tcPr>
          <w:p w14:paraId="4BBA7629" w14:textId="77777777" w:rsidR="001C40CF" w:rsidRPr="00F24629" w:rsidRDefault="001C40CF" w:rsidP="001C40CF">
            <w:pPr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F24629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สุทธิ</w:t>
            </w:r>
          </w:p>
        </w:tc>
        <w:tc>
          <w:tcPr>
            <w:tcW w:w="93" w:type="dxa"/>
            <w:tcBorders>
              <w:bottom w:val="nil"/>
            </w:tcBorders>
          </w:tcPr>
          <w:p w14:paraId="4B53EC3E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6D9AEF32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BD747D9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CEC453F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F294DA3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E94588D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C162079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87031" w14:textId="3BD826EC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84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4B24BE0C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9BBFAE" w14:textId="3A26D478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4629">
              <w:rPr>
                <w:rFonts w:asciiTheme="majorBidi" w:hAnsiTheme="majorBidi" w:cstheme="majorBidi"/>
                <w:b/>
                <w:bCs/>
                <w:szCs w:val="24"/>
              </w:rPr>
              <w:t>(6,451)</w:t>
            </w:r>
          </w:p>
        </w:tc>
        <w:tc>
          <w:tcPr>
            <w:tcW w:w="90" w:type="dxa"/>
            <w:tcBorders>
              <w:bottom w:val="nil"/>
            </w:tcBorders>
          </w:tcPr>
          <w:p w14:paraId="01155094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0F37E" w14:textId="0F05F110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A49E550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EF30C7" w14:textId="0870A32E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4629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</w:tr>
    </w:tbl>
    <w:p w14:paraId="75F66460" w14:textId="54AA9D9D" w:rsidR="001B7F0D" w:rsidRDefault="00641F25" w:rsidP="001B7F0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บริษัท เอ็มลิงค์ คิวไออาร์ จำกัด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ได้จดทะเบียนเลิกกิจการกับกระทรวงพาณิชย์เมื่อวันที่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19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กุมภาพันธ์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และปัจจุบันอยู่ระหว่างการชำระบัญชี</w:t>
      </w:r>
      <w:r w:rsidR="001C40CF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กับ</w:t>
      </w:r>
      <w:r w:rsidR="00727B43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กรม</w:t>
      </w:r>
      <w:r w:rsidR="001C40CF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สรรพากร</w:t>
      </w:r>
    </w:p>
    <w:p w14:paraId="68EEF66A" w14:textId="3F3323B2" w:rsidR="00087405" w:rsidRPr="00694FAD" w:rsidRDefault="00087405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694FAD">
        <w:rPr>
          <w:rFonts w:asciiTheme="majorBidi" w:hAnsiTheme="majorBidi" w:cstheme="majorBidi"/>
          <w:b/>
          <w:bCs/>
          <w:sz w:val="28"/>
          <w:cs/>
        </w:rPr>
        <w:t>อสังหาริมทรัพย์เพื่อการลงทุน</w:t>
      </w:r>
      <w:r w:rsidRPr="00694FAD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2703519" w14:textId="76EC2814" w:rsidR="00087405" w:rsidRPr="00B118B0" w:rsidRDefault="00087405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455108"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455108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D1BEA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D1BEA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รายการเปลี่ยนแปลงของอสังหาริมทรัพย์เพื่อการลงทุนสรุปได้ดังนี้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80"/>
        <w:gridCol w:w="1260"/>
        <w:gridCol w:w="180"/>
        <w:gridCol w:w="1260"/>
        <w:gridCol w:w="180"/>
        <w:gridCol w:w="1260"/>
      </w:tblGrid>
      <w:tr w:rsidR="00087405" w:rsidRPr="00B118B0" w14:paraId="2FA2D320" w14:textId="77777777" w:rsidTr="0053641F">
        <w:trPr>
          <w:trHeight w:val="20"/>
        </w:trPr>
        <w:tc>
          <w:tcPr>
            <w:tcW w:w="3510" w:type="dxa"/>
            <w:vAlign w:val="bottom"/>
          </w:tcPr>
          <w:p w14:paraId="15B1CBD6" w14:textId="77777777" w:rsidR="00087405" w:rsidRPr="00B118B0" w:rsidRDefault="00087405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60E59CB8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63BA1FB9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765FF716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5A9702FF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E5AE227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087405" w:rsidRPr="00B118B0" w14:paraId="1B74CDB5" w14:textId="77777777" w:rsidTr="0053641F">
        <w:trPr>
          <w:trHeight w:val="20"/>
        </w:trPr>
        <w:tc>
          <w:tcPr>
            <w:tcW w:w="3510" w:type="dxa"/>
            <w:vAlign w:val="bottom"/>
          </w:tcPr>
          <w:p w14:paraId="148A4E44" w14:textId="77777777" w:rsidR="00087405" w:rsidRPr="00B118B0" w:rsidRDefault="00087405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3"/>
          </w:tcPr>
          <w:p w14:paraId="18E93FCD" w14:textId="77777777" w:rsidR="00087405" w:rsidRPr="00B118B0" w:rsidRDefault="00087405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7415EAF" w14:textId="77777777" w:rsidR="00087405" w:rsidRPr="00B118B0" w:rsidRDefault="00087405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31DA36CB" w14:textId="77777777" w:rsidR="00087405" w:rsidRPr="00B118B0" w:rsidRDefault="00087405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87405" w:rsidRPr="00B118B0" w14:paraId="4F79B290" w14:textId="77777777" w:rsidTr="0053641F">
        <w:trPr>
          <w:trHeight w:val="20"/>
        </w:trPr>
        <w:tc>
          <w:tcPr>
            <w:tcW w:w="3510" w:type="dxa"/>
          </w:tcPr>
          <w:p w14:paraId="6B0468ED" w14:textId="77777777" w:rsidR="00087405" w:rsidRPr="00B118B0" w:rsidRDefault="00087405" w:rsidP="00A11E99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96267" w14:textId="00682FAC" w:rsidR="00087405" w:rsidRPr="00B118B0" w:rsidRDefault="00455108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   </w:t>
            </w:r>
            <w:r w:rsidR="00087405" w:rsidRPr="00B118B0">
              <w:rPr>
                <w:rFonts w:asciiTheme="majorBidi" w:hAnsiTheme="majorBidi" w:cstheme="majorBidi"/>
                <w:sz w:val="28"/>
              </w:rPr>
              <w:t>256</w:t>
            </w:r>
            <w:r w:rsidR="004D1BE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0A0AE48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AE815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  <w:p w14:paraId="37B644FF" w14:textId="008DE9CC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4D1BE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</w:tcPr>
          <w:p w14:paraId="6681BC88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40A40" w14:textId="0DE3D28C" w:rsidR="00087405" w:rsidRPr="00B118B0" w:rsidRDefault="00455108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  </w:t>
            </w:r>
            <w:r w:rsidR="00087405" w:rsidRPr="00B118B0">
              <w:rPr>
                <w:rFonts w:asciiTheme="majorBidi" w:hAnsiTheme="majorBidi" w:cstheme="majorBidi"/>
                <w:sz w:val="28"/>
              </w:rPr>
              <w:t>256</w:t>
            </w:r>
            <w:r w:rsidR="004D1BE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</w:tcPr>
          <w:p w14:paraId="032A2C7E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99F57" w14:textId="77777777" w:rsidR="00087405" w:rsidRPr="00B118B0" w:rsidRDefault="00087405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  <w:p w14:paraId="1A627D9D" w14:textId="0D855650" w:rsidR="00087405" w:rsidRPr="00B118B0" w:rsidRDefault="00087405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4D1BEA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63AA0" w:rsidRPr="00B118B0" w14:paraId="7A15CBE6" w14:textId="77777777" w:rsidTr="0053641F">
        <w:trPr>
          <w:trHeight w:val="20"/>
        </w:trPr>
        <w:tc>
          <w:tcPr>
            <w:tcW w:w="3510" w:type="dxa"/>
          </w:tcPr>
          <w:p w14:paraId="0AC4144C" w14:textId="25D2E594" w:rsidR="00E63AA0" w:rsidRPr="00B118B0" w:rsidRDefault="00E63AA0" w:rsidP="00E63AA0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4B5877" w14:textId="08DDB810" w:rsidR="00E63AA0" w:rsidRPr="00B118B0" w:rsidRDefault="00FB0D36" w:rsidP="003C7ACD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2,113</w:t>
            </w:r>
          </w:p>
        </w:tc>
        <w:tc>
          <w:tcPr>
            <w:tcW w:w="180" w:type="dxa"/>
          </w:tcPr>
          <w:p w14:paraId="288D9131" w14:textId="77777777" w:rsidR="00E63AA0" w:rsidRPr="00B118B0" w:rsidRDefault="00E63AA0" w:rsidP="00E63AA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07D4F9" w14:textId="38223B49" w:rsidR="00E63AA0" w:rsidRPr="00B118B0" w:rsidRDefault="00E63AA0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113,965</w:t>
            </w:r>
          </w:p>
        </w:tc>
        <w:tc>
          <w:tcPr>
            <w:tcW w:w="180" w:type="dxa"/>
          </w:tcPr>
          <w:p w14:paraId="79823BEE" w14:textId="77777777" w:rsidR="00E63AA0" w:rsidRPr="00B118B0" w:rsidRDefault="00E63AA0" w:rsidP="00E63AA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44213BF" w14:textId="527BADC5" w:rsidR="00E63AA0" w:rsidRPr="00B118B0" w:rsidRDefault="00FB0D36" w:rsidP="00E63AA0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3,300</w:t>
            </w:r>
          </w:p>
        </w:tc>
        <w:tc>
          <w:tcPr>
            <w:tcW w:w="180" w:type="dxa"/>
          </w:tcPr>
          <w:p w14:paraId="45FC4AA5" w14:textId="77777777" w:rsidR="00E63AA0" w:rsidRPr="00B118B0" w:rsidRDefault="00E63AA0" w:rsidP="00E63AA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C887FC" w14:textId="28845E94" w:rsidR="00E63AA0" w:rsidRPr="00B118B0" w:rsidRDefault="00E63AA0" w:rsidP="00E63AA0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209,800</w:t>
            </w:r>
          </w:p>
        </w:tc>
      </w:tr>
      <w:tr w:rsidR="00E63AA0" w:rsidRPr="00B118B0" w14:paraId="1823B00A" w14:textId="77777777" w:rsidTr="0053641F">
        <w:tc>
          <w:tcPr>
            <w:tcW w:w="3510" w:type="dxa"/>
            <w:vAlign w:val="bottom"/>
          </w:tcPr>
          <w:p w14:paraId="395C4BB6" w14:textId="7C673179" w:rsidR="00E63AA0" w:rsidRPr="00B118B0" w:rsidRDefault="00E63AA0" w:rsidP="00E63AA0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7A7">
              <w:rPr>
                <w:rFonts w:asciiTheme="majorBidi" w:hAnsiTheme="majorBidi" w:hint="cs"/>
                <w:sz w:val="28"/>
                <w:szCs w:val="28"/>
                <w:cs/>
              </w:rPr>
              <w:t>ลดลงจากการวัดมูลค่า</w:t>
            </w:r>
          </w:p>
        </w:tc>
        <w:tc>
          <w:tcPr>
            <w:tcW w:w="1260" w:type="dxa"/>
          </w:tcPr>
          <w:p w14:paraId="24D151C5" w14:textId="1BB05BA3" w:rsidR="00E63AA0" w:rsidRPr="00B118B0" w:rsidRDefault="00FB0D36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D3AC571" w14:textId="77777777" w:rsidR="00E63AA0" w:rsidRPr="00B118B0" w:rsidRDefault="00E63AA0" w:rsidP="00E63AA0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B52F7C" w14:textId="57CE543B" w:rsidR="00E63AA0" w:rsidRPr="00B118B0" w:rsidRDefault="00E63AA0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(111,852)</w:t>
            </w:r>
          </w:p>
        </w:tc>
        <w:tc>
          <w:tcPr>
            <w:tcW w:w="180" w:type="dxa"/>
          </w:tcPr>
          <w:p w14:paraId="1BEB5AB3" w14:textId="77777777" w:rsidR="00E63AA0" w:rsidRPr="00B118B0" w:rsidRDefault="00E63AA0" w:rsidP="00E63AA0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0356C7" w14:textId="186F987F" w:rsidR="00E63AA0" w:rsidRPr="00B118B0" w:rsidRDefault="00FB0D36" w:rsidP="00E63AA0">
            <w:pPr>
              <w:pStyle w:val="BodyText2"/>
              <w:tabs>
                <w:tab w:val="decimal" w:pos="1081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E24CA4A" w14:textId="77777777" w:rsidR="00E63AA0" w:rsidRPr="00B118B0" w:rsidRDefault="00E63AA0" w:rsidP="00E63AA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7142FC" w14:textId="513EF2E4" w:rsidR="00E63AA0" w:rsidRPr="00B118B0" w:rsidRDefault="00E63AA0" w:rsidP="00E63AA0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(206,500)</w:t>
            </w:r>
          </w:p>
        </w:tc>
      </w:tr>
      <w:tr w:rsidR="00E63AA0" w:rsidRPr="00B118B0" w14:paraId="7AA9947A" w14:textId="77777777" w:rsidTr="0053641F">
        <w:tc>
          <w:tcPr>
            <w:tcW w:w="3510" w:type="dxa"/>
            <w:vAlign w:val="bottom"/>
          </w:tcPr>
          <w:p w14:paraId="5EC89FA8" w14:textId="62467296" w:rsidR="00E63AA0" w:rsidRPr="00B118B0" w:rsidRDefault="00E63AA0" w:rsidP="00E63AA0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A1E944" w14:textId="10CB0F18" w:rsidR="00E63AA0" w:rsidRPr="00B118B0" w:rsidRDefault="00FB0D36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2,113</w:t>
            </w:r>
          </w:p>
        </w:tc>
        <w:tc>
          <w:tcPr>
            <w:tcW w:w="180" w:type="dxa"/>
          </w:tcPr>
          <w:p w14:paraId="4B7EAB7F" w14:textId="77777777" w:rsidR="00E63AA0" w:rsidRPr="00B118B0" w:rsidRDefault="00E63AA0" w:rsidP="00E63AA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860027" w14:textId="1DB533E9" w:rsidR="00E63AA0" w:rsidRPr="00B118B0" w:rsidRDefault="00E63AA0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2,113</w:t>
            </w:r>
          </w:p>
        </w:tc>
        <w:tc>
          <w:tcPr>
            <w:tcW w:w="180" w:type="dxa"/>
          </w:tcPr>
          <w:p w14:paraId="10C0A9EB" w14:textId="77777777" w:rsidR="00E63AA0" w:rsidRPr="00B118B0" w:rsidRDefault="00E63AA0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43565E" w14:textId="6E42FFF0" w:rsidR="00E63AA0" w:rsidRPr="00B118B0" w:rsidRDefault="00FB0D36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3,300</w:t>
            </w:r>
          </w:p>
        </w:tc>
        <w:tc>
          <w:tcPr>
            <w:tcW w:w="180" w:type="dxa"/>
          </w:tcPr>
          <w:p w14:paraId="14551E41" w14:textId="77777777" w:rsidR="00E63AA0" w:rsidRPr="00B118B0" w:rsidRDefault="00E63AA0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66FBE" w14:textId="47A0DF84" w:rsidR="00E63AA0" w:rsidRPr="00B118B0" w:rsidRDefault="00E63AA0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3,300</w:t>
            </w:r>
          </w:p>
        </w:tc>
      </w:tr>
    </w:tbl>
    <w:p w14:paraId="058EF9EA" w14:textId="1F918357" w:rsidR="00087405" w:rsidRPr="00B118B0" w:rsidRDefault="00087405" w:rsidP="00A923FD">
      <w:pPr>
        <w:spacing w:before="36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บริษัทมีพื้นที่อาคารสำนักงานให้เช่า จึงจัดประเภทรายการพื้นที่อาคารให้เช่าเป็นอสังหาริมทรัพย์เพื่อการลงทุนในงบการเงินเฉพาะกิจการ</w:t>
      </w:r>
    </w:p>
    <w:p w14:paraId="5916319D" w14:textId="34AB62F0" w:rsidR="00087405" w:rsidRDefault="00087405" w:rsidP="001B5073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มูลค่ายุติธรรมประเมินโดยผู้ประเมินราคาอิสระโดยใช้เกณฑ์วิธีวิเคราะห์จากรายได้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(Income Approach)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สำหรับอาคารสำนักงานให้เช่า ข้อสมมติฐานหลักที่ใช้ในการประเมินมูลค่ายุติธรรมของอาคารดังกล่าว ประกอบด้วย อัตราผลตอบแทน</w:t>
      </w:r>
      <w:r w:rsidR="000D1925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อัตราเงินเฟ้อ อัตราการเช่าพื้นที่ และอัตราการเติบโตระยะยาวของค่าเช่า</w:t>
      </w:r>
    </w:p>
    <w:p w14:paraId="5D93A45B" w14:textId="529038FB" w:rsidR="00CC011D" w:rsidRDefault="00CC01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470C9CFB" w14:textId="0DA7B760" w:rsidR="0038576C" w:rsidRPr="00694FAD" w:rsidRDefault="0038576C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694FAD">
        <w:rPr>
          <w:rFonts w:asciiTheme="majorBidi" w:hAnsiTheme="majorBidi" w:cstheme="majorBidi"/>
          <w:b/>
          <w:bCs/>
          <w:sz w:val="28"/>
          <w:cs/>
        </w:rPr>
        <w:lastRenderedPageBreak/>
        <w:t>ที่ดิน อาคารและอุปกรณ์</w:t>
      </w:r>
      <w:r w:rsidRPr="00694FAD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49EF3621" w14:textId="67DE0D38" w:rsidR="0038576C" w:rsidRPr="004E4C42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รายการเปลี่ยนแปลงของบัญชีที่ดิน อาคารและอุปกรณ์สำหรับงวด</w:t>
      </w:r>
      <w:r w:rsidR="00694FAD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สามเดือ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นสิ้นสุดวันที่ </w:t>
      </w:r>
      <w:r w:rsidR="000D0472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C149B7"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F646A0" w:rsidRPr="004E4C42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646A0" w:rsidRPr="004E4C42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646A0" w:rsidRPr="004E4C42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90"/>
        <w:gridCol w:w="1170"/>
        <w:gridCol w:w="90"/>
        <w:gridCol w:w="1170"/>
      </w:tblGrid>
      <w:tr w:rsidR="0038576C" w:rsidRPr="004E4C42" w14:paraId="5F686EB3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78FC6DDF" w14:textId="77777777" w:rsidR="0038576C" w:rsidRPr="004E4C42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0FF4B5" w14:textId="77777777" w:rsidR="0038576C" w:rsidRPr="004E4C4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A2B7E6D" w14:textId="77777777" w:rsidR="0038576C" w:rsidRPr="004E4C4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19DD7B1" w14:textId="77777777" w:rsidR="0038576C" w:rsidRPr="004E4C42" w:rsidRDefault="0038576C" w:rsidP="00A11E99">
            <w:pPr>
              <w:ind w:right="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E4C42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E4C42">
              <w:rPr>
                <w:rFonts w:asciiTheme="majorBidi" w:hAnsiTheme="majorBidi" w:cstheme="majorBidi"/>
                <w:sz w:val="28"/>
              </w:rPr>
              <w:t>:</w:t>
            </w:r>
            <w:r w:rsidRPr="004E4C42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4E4C42" w14:paraId="4FB2C29B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446BBB38" w14:textId="77777777" w:rsidR="0038576C" w:rsidRPr="004E4C42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73FA2649" w14:textId="77777777" w:rsidR="0038576C" w:rsidRPr="004E4C4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E4C4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9BC1A4" w14:textId="77777777" w:rsidR="0038576C" w:rsidRPr="004E4C4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860ABFD" w14:textId="77777777" w:rsidR="0038576C" w:rsidRPr="004E4C4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E4C4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A406F" w:rsidRPr="004E4C42" w14:paraId="3A8792CD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17E088E8" w14:textId="77777777" w:rsidR="004A406F" w:rsidRPr="004E4C42" w:rsidRDefault="004A406F" w:rsidP="004A406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F0E288" w14:textId="29E1BCB4" w:rsidR="004A406F" w:rsidRPr="004E4C42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E4C42">
              <w:rPr>
                <w:rFonts w:asciiTheme="majorBidi" w:hAnsiTheme="majorBidi" w:cstheme="majorBidi"/>
                <w:sz w:val="28"/>
              </w:rPr>
              <w:t>31</w:t>
            </w:r>
            <w:r w:rsidRPr="004E4C42">
              <w:rPr>
                <w:rFonts w:asciiTheme="majorBidi" w:hAnsiTheme="majorBidi" w:cstheme="majorBidi" w:hint="cs"/>
                <w:sz w:val="28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2F425E" w14:textId="77777777" w:rsidR="004A406F" w:rsidRPr="004E4C42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11C426" w14:textId="77777777" w:rsidR="004A406F" w:rsidRPr="004E4C42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E4C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E4C4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F9EC1E6" w14:textId="77777777" w:rsidR="004A406F" w:rsidRPr="004E4C42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8141BC" w14:textId="7ED74930" w:rsidR="004A406F" w:rsidRPr="004E4C42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E4C42">
              <w:rPr>
                <w:rFonts w:asciiTheme="majorBidi" w:hAnsiTheme="majorBidi" w:cstheme="majorBidi"/>
                <w:sz w:val="28"/>
              </w:rPr>
              <w:t>31</w:t>
            </w:r>
            <w:r w:rsidRPr="004E4C42">
              <w:rPr>
                <w:rFonts w:asciiTheme="majorBidi" w:hAnsiTheme="majorBidi" w:cstheme="majorBidi" w:hint="cs"/>
                <w:sz w:val="28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C3B770" w14:textId="77777777" w:rsidR="004A406F" w:rsidRPr="004E4C42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614456" w14:textId="77777777" w:rsidR="004A406F" w:rsidRPr="004E4C42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4E4C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E4C4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4A406F" w:rsidRPr="004E4C42" w14:paraId="26C657AA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7E178A2D" w14:textId="77777777" w:rsidR="004A406F" w:rsidRPr="004E4C42" w:rsidRDefault="004A406F" w:rsidP="004A406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1CDA07" w14:textId="41EDCC1D" w:rsidR="004A406F" w:rsidRPr="004E4C42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4E4C42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0" w:type="dxa"/>
          </w:tcPr>
          <w:p w14:paraId="35E53E26" w14:textId="77777777" w:rsidR="004A406F" w:rsidRPr="004E4C42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8DF818" w14:textId="2240B34B" w:rsidR="004A406F" w:rsidRPr="004E4C42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4E4C42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7F7384B6" w14:textId="77777777" w:rsidR="004A406F" w:rsidRPr="004E4C42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B72BB6" w14:textId="71E1E9F9" w:rsidR="004A406F" w:rsidRPr="004E4C42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4E4C42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0" w:type="dxa"/>
          </w:tcPr>
          <w:p w14:paraId="4714A6AE" w14:textId="77777777" w:rsidR="004A406F" w:rsidRPr="004E4C42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4B3893" w14:textId="350101E4" w:rsidR="004A406F" w:rsidRPr="004E4C42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4E4C42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38576C" w:rsidRPr="004E4C42" w14:paraId="3BE282EE" w14:textId="77777777" w:rsidTr="00A11E99">
        <w:trPr>
          <w:trHeight w:val="20"/>
        </w:trPr>
        <w:tc>
          <w:tcPr>
            <w:tcW w:w="4230" w:type="dxa"/>
          </w:tcPr>
          <w:p w14:paraId="0576548B" w14:textId="14F10C99" w:rsidR="0038576C" w:rsidRPr="004E4C42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C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960FCC" w14:textId="6A0D8BA4" w:rsidR="0038576C" w:rsidRPr="004E4C42" w:rsidRDefault="00577D1E" w:rsidP="00577D1E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7D1E">
              <w:rPr>
                <w:rFonts w:asciiTheme="majorBidi" w:hAnsiTheme="majorBidi" w:hint="eastAsia"/>
                <w:sz w:val="28"/>
                <w:szCs w:val="28"/>
                <w:cs/>
              </w:rPr>
              <w:t>1</w:t>
            </w:r>
            <w:r w:rsidRPr="00577D1E">
              <w:rPr>
                <w:rFonts w:asciiTheme="majorBidi" w:hAnsiTheme="majorBidi" w:cstheme="majorBidi" w:hint="eastAsia"/>
                <w:sz w:val="28"/>
                <w:szCs w:val="28"/>
              </w:rPr>
              <w:t>,</w:t>
            </w:r>
            <w:r w:rsidRPr="00577D1E">
              <w:rPr>
                <w:rFonts w:asciiTheme="majorBidi" w:hAnsiTheme="majorBidi" w:hint="eastAsia"/>
                <w:sz w:val="28"/>
                <w:szCs w:val="28"/>
                <w:cs/>
              </w:rPr>
              <w:t>789</w:t>
            </w:r>
            <w:r w:rsidRPr="00577D1E">
              <w:rPr>
                <w:rFonts w:asciiTheme="majorBidi" w:hAnsiTheme="majorBidi" w:cstheme="majorBidi" w:hint="eastAsia"/>
                <w:sz w:val="28"/>
                <w:szCs w:val="28"/>
              </w:rPr>
              <w:t>,</w:t>
            </w:r>
            <w:r w:rsidRPr="00577D1E">
              <w:rPr>
                <w:rFonts w:asciiTheme="majorBidi" w:hAnsiTheme="majorBidi" w:hint="eastAsia"/>
                <w:sz w:val="28"/>
                <w:szCs w:val="28"/>
                <w:cs/>
              </w:rPr>
              <w:t>491</w:t>
            </w:r>
          </w:p>
        </w:tc>
        <w:tc>
          <w:tcPr>
            <w:tcW w:w="90" w:type="dxa"/>
          </w:tcPr>
          <w:p w14:paraId="42E8BA89" w14:textId="77777777" w:rsidR="0038576C" w:rsidRPr="004E4C4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8E0CC" w14:textId="7CD3B398" w:rsidR="0038576C" w:rsidRPr="000D0472" w:rsidRDefault="00ED5815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0472">
              <w:rPr>
                <w:rFonts w:ascii="Angsana New" w:hAnsi="Angsana New"/>
                <w:sz w:val="28"/>
              </w:rPr>
              <w:t>748,088</w:t>
            </w:r>
          </w:p>
        </w:tc>
        <w:tc>
          <w:tcPr>
            <w:tcW w:w="90" w:type="dxa"/>
            <w:shd w:val="clear" w:color="auto" w:fill="auto"/>
          </w:tcPr>
          <w:p w14:paraId="07E4F9CF" w14:textId="77777777" w:rsidR="0038576C" w:rsidRPr="000D047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502BE0" w14:textId="38CCD8BF" w:rsidR="0038576C" w:rsidRPr="000D0472" w:rsidRDefault="00577D1E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7D1E">
              <w:rPr>
                <w:rFonts w:asciiTheme="majorBidi" w:hAnsiTheme="majorBidi" w:hint="eastAsia"/>
                <w:sz w:val="28"/>
                <w:szCs w:val="28"/>
                <w:cs/>
              </w:rPr>
              <w:t>171</w:t>
            </w:r>
            <w:r w:rsidRPr="00577D1E">
              <w:rPr>
                <w:rFonts w:asciiTheme="majorBidi" w:hAnsiTheme="majorBidi" w:cstheme="majorBidi" w:hint="eastAsia"/>
                <w:sz w:val="28"/>
                <w:szCs w:val="28"/>
              </w:rPr>
              <w:t>,</w:t>
            </w:r>
            <w:r w:rsidRPr="00577D1E">
              <w:rPr>
                <w:rFonts w:asciiTheme="majorBidi" w:hAnsiTheme="majorBidi" w:hint="eastAsia"/>
                <w:sz w:val="28"/>
                <w:szCs w:val="28"/>
                <w:cs/>
              </w:rPr>
              <w:t>209</w:t>
            </w:r>
          </w:p>
        </w:tc>
        <w:tc>
          <w:tcPr>
            <w:tcW w:w="90" w:type="dxa"/>
            <w:shd w:val="clear" w:color="auto" w:fill="auto"/>
          </w:tcPr>
          <w:p w14:paraId="7CB01A9F" w14:textId="77777777" w:rsidR="0038576C" w:rsidRPr="000D047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FA357C" w14:textId="2ED26405" w:rsidR="0038576C" w:rsidRPr="000D0472" w:rsidRDefault="00CF1F49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0472">
              <w:rPr>
                <w:rFonts w:ascii="Angsana New" w:hAnsi="Angsana New" w:hint="cs"/>
                <w:sz w:val="26"/>
                <w:szCs w:val="26"/>
              </w:rPr>
              <w:t>175,74</w:t>
            </w:r>
            <w:r w:rsidRPr="000D047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8576C" w:rsidRPr="004E4C42" w14:paraId="5415A13D" w14:textId="77777777" w:rsidTr="00A11E99">
        <w:trPr>
          <w:trHeight w:val="20"/>
        </w:trPr>
        <w:tc>
          <w:tcPr>
            <w:tcW w:w="4230" w:type="dxa"/>
          </w:tcPr>
          <w:p w14:paraId="69D26621" w14:textId="7910207A" w:rsidR="0038576C" w:rsidRPr="004E4C42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C42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A4F4E0" w14:textId="17E2FAAC" w:rsidR="0038576C" w:rsidRPr="004E4C42" w:rsidRDefault="001F6942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24AA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1E531D01" w14:textId="77777777" w:rsidR="0038576C" w:rsidRPr="004E4C4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8C6ADA" w14:textId="74F818E4" w:rsidR="0038576C" w:rsidRPr="004E4C42" w:rsidRDefault="00981501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C42">
              <w:rPr>
                <w:rFonts w:ascii="Angsana New" w:hAnsi="Angsana New"/>
                <w:sz w:val="28"/>
              </w:rPr>
              <w:t>2,886</w:t>
            </w:r>
          </w:p>
        </w:tc>
        <w:tc>
          <w:tcPr>
            <w:tcW w:w="90" w:type="dxa"/>
            <w:shd w:val="clear" w:color="auto" w:fill="auto"/>
          </w:tcPr>
          <w:p w14:paraId="26EC35F1" w14:textId="77777777" w:rsidR="0038576C" w:rsidRPr="004E4C4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DE250F" w14:textId="6DADCA61" w:rsidR="0038576C" w:rsidRPr="004E4C42" w:rsidRDefault="00073B3A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40875E" w14:textId="77777777" w:rsidR="0038576C" w:rsidRPr="004E4C4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95EF99" w14:textId="3BF992C6" w:rsidR="0038576C" w:rsidRPr="004E4C42" w:rsidRDefault="00285792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C42">
              <w:rPr>
                <w:rFonts w:ascii="Angsana New" w:hAnsi="Angsana New"/>
                <w:sz w:val="26"/>
                <w:szCs w:val="26"/>
              </w:rPr>
              <w:t>195</w:t>
            </w:r>
          </w:p>
        </w:tc>
      </w:tr>
      <w:tr w:rsidR="008748FD" w:rsidRPr="004E4C42" w14:paraId="7C350833" w14:textId="77777777" w:rsidTr="00A11E99">
        <w:trPr>
          <w:trHeight w:val="20"/>
        </w:trPr>
        <w:tc>
          <w:tcPr>
            <w:tcW w:w="4230" w:type="dxa"/>
          </w:tcPr>
          <w:p w14:paraId="3515A010" w14:textId="77777777" w:rsidR="008748FD" w:rsidRPr="004E4C42" w:rsidRDefault="008748FD" w:rsidP="008748FD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C42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AA53BE" w14:textId="0A1878D6" w:rsidR="008748FD" w:rsidRPr="004E4C42" w:rsidRDefault="00DE06D8" w:rsidP="008748FD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90" w:type="dxa"/>
          </w:tcPr>
          <w:p w14:paraId="365B4FE7" w14:textId="77777777" w:rsidR="008748FD" w:rsidRPr="004E4C42" w:rsidRDefault="008748FD" w:rsidP="008748F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152D61" w14:textId="61444873" w:rsidR="008748FD" w:rsidRPr="004E4C42" w:rsidRDefault="00ED4D70" w:rsidP="008748F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C42">
              <w:rPr>
                <w:rFonts w:asciiTheme="majorBidi" w:hAnsiTheme="majorBidi" w:cstheme="majorBidi"/>
                <w:sz w:val="28"/>
                <w:szCs w:val="28"/>
              </w:rPr>
              <w:t>84,033</w:t>
            </w:r>
          </w:p>
        </w:tc>
        <w:tc>
          <w:tcPr>
            <w:tcW w:w="90" w:type="dxa"/>
            <w:shd w:val="clear" w:color="auto" w:fill="auto"/>
          </w:tcPr>
          <w:p w14:paraId="0F7AC1A0" w14:textId="77777777" w:rsidR="008748FD" w:rsidRPr="004E4C42" w:rsidRDefault="008748FD" w:rsidP="008748F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62D35D" w14:textId="3F39EAC4" w:rsidR="008748FD" w:rsidRPr="004E4C42" w:rsidRDefault="00073B3A" w:rsidP="008748FD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53987D" w14:textId="77777777" w:rsidR="008748FD" w:rsidRPr="004E4C42" w:rsidRDefault="008748FD" w:rsidP="008748F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0DB711" w14:textId="7119FBB2" w:rsidR="008748FD" w:rsidRPr="004E4C42" w:rsidRDefault="008748FD" w:rsidP="008748F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C4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7625" w:rsidRPr="004E4C42" w14:paraId="6B81154D" w14:textId="77777777" w:rsidTr="00A11E99">
        <w:trPr>
          <w:trHeight w:val="20"/>
        </w:trPr>
        <w:tc>
          <w:tcPr>
            <w:tcW w:w="4230" w:type="dxa"/>
          </w:tcPr>
          <w:p w14:paraId="223FCAEC" w14:textId="74FFF694" w:rsidR="003C7625" w:rsidRPr="004E4C42" w:rsidRDefault="00962D8E" w:rsidP="00962D8E">
            <w:pPr>
              <w:rPr>
                <w:rFonts w:ascii="Angsana New" w:hAnsi="Angsana New"/>
                <w:sz w:val="28"/>
                <w:cs/>
              </w:rPr>
            </w:pPr>
            <w:r w:rsidRPr="004E4C42">
              <w:rPr>
                <w:rFonts w:ascii="Angsana New" w:hAnsi="Angsana New" w:hint="cs"/>
                <w:sz w:val="28"/>
                <w:cs/>
              </w:rPr>
              <w:t>เพิ่มขึ้นจากการซื้อธุรกิจ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588546" w14:textId="6AFB7FDE" w:rsidR="003C7625" w:rsidRPr="004E4C42" w:rsidRDefault="00DE06D8" w:rsidP="008748FD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2FD711F" w14:textId="77777777" w:rsidR="003C7625" w:rsidRPr="004E4C42" w:rsidRDefault="003C7625" w:rsidP="008748F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E98FEC" w14:textId="7A865B22" w:rsidR="003C7625" w:rsidRPr="004E4C42" w:rsidRDefault="00D17D98" w:rsidP="008748F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C42">
              <w:rPr>
                <w:rFonts w:asciiTheme="majorBidi" w:hAnsiTheme="majorBidi" w:cstheme="majorBidi"/>
                <w:sz w:val="28"/>
                <w:szCs w:val="28"/>
              </w:rPr>
              <w:t>1,047,274</w:t>
            </w:r>
          </w:p>
        </w:tc>
        <w:tc>
          <w:tcPr>
            <w:tcW w:w="90" w:type="dxa"/>
            <w:shd w:val="clear" w:color="auto" w:fill="auto"/>
          </w:tcPr>
          <w:p w14:paraId="1E432C86" w14:textId="77777777" w:rsidR="003C7625" w:rsidRPr="004E4C42" w:rsidRDefault="003C7625" w:rsidP="008748F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0FD7B7" w14:textId="2BF0410A" w:rsidR="003C7625" w:rsidRPr="004E4C42" w:rsidRDefault="00073B3A" w:rsidP="008748FD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D34274" w14:textId="77777777" w:rsidR="003C7625" w:rsidRPr="004E4C42" w:rsidRDefault="003C7625" w:rsidP="008748F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A90DBE" w14:textId="5A6D5C45" w:rsidR="003C7625" w:rsidRPr="004E4C42" w:rsidRDefault="00CF5D0D" w:rsidP="008748F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5727" w:rsidRPr="004E4C42" w14:paraId="0459F9EE" w14:textId="77777777" w:rsidTr="00A11E99">
        <w:trPr>
          <w:trHeight w:val="20"/>
        </w:trPr>
        <w:tc>
          <w:tcPr>
            <w:tcW w:w="4230" w:type="dxa"/>
          </w:tcPr>
          <w:p w14:paraId="3F97712D" w14:textId="7C8D1B93" w:rsidR="00E85727" w:rsidRPr="004E4C42" w:rsidRDefault="00E85727" w:rsidP="00E85727">
            <w:pPr>
              <w:rPr>
                <w:rFonts w:ascii="Angsana New" w:hAnsi="Angsana New"/>
                <w:sz w:val="28"/>
                <w:cs/>
              </w:rPr>
            </w:pPr>
            <w:r w:rsidRPr="004E4C42">
              <w:rPr>
                <w:rFonts w:asciiTheme="majorBidi" w:hAnsiTheme="majorBidi" w:cstheme="majorBidi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DD953A" w14:textId="7EC173BD" w:rsidR="00E85727" w:rsidRDefault="00E85727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6,552</w:t>
            </w:r>
          </w:p>
        </w:tc>
        <w:tc>
          <w:tcPr>
            <w:tcW w:w="90" w:type="dxa"/>
          </w:tcPr>
          <w:p w14:paraId="62B2AFA7" w14:textId="77777777" w:rsidR="00E85727" w:rsidRPr="004E4C42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0994D9" w14:textId="4C67CDFD" w:rsidR="00E85727" w:rsidRPr="004E4C42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A03A5A" w14:textId="77777777" w:rsidR="00E85727" w:rsidRPr="004E4C42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EB495E" w14:textId="6BC90C12" w:rsidR="00E85727" w:rsidRDefault="00E85727" w:rsidP="00E85727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6A573E" w14:textId="77777777" w:rsidR="00E85727" w:rsidRPr="004E4C42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A1B2EE" w14:textId="1AE10348" w:rsidR="00E85727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5727" w:rsidRPr="004E4C42" w14:paraId="46B913E9" w14:textId="77777777" w:rsidTr="00A11E99">
        <w:trPr>
          <w:trHeight w:val="20"/>
        </w:trPr>
        <w:tc>
          <w:tcPr>
            <w:tcW w:w="4230" w:type="dxa"/>
          </w:tcPr>
          <w:p w14:paraId="6323988C" w14:textId="4A8B79A4" w:rsidR="00E85727" w:rsidRPr="001B5073" w:rsidRDefault="00E85727" w:rsidP="00E85727">
            <w:pPr>
              <w:rPr>
                <w:rFonts w:ascii="Angsana New" w:hAnsi="Angsana New"/>
                <w:sz w:val="28"/>
                <w:cs/>
              </w:rPr>
            </w:pPr>
            <w:r w:rsidRPr="001B5073">
              <w:rPr>
                <w:rFonts w:ascii="Angsana New" w:hAnsi="Angsana New" w:hint="cs"/>
                <w:sz w:val="28"/>
                <w:cs/>
              </w:rPr>
              <w:t>โอนกลับค่าเผื่อการลดลงของมูลค่า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A0251F" w14:textId="4D654FE0" w:rsidR="00E85727" w:rsidRPr="004E4C42" w:rsidRDefault="00E85727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5BD168B" w14:textId="77777777" w:rsidR="00E85727" w:rsidRPr="004E4C42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1684C6" w14:textId="7C680429" w:rsidR="00E85727" w:rsidRPr="004E4C42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C42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90" w:type="dxa"/>
            <w:shd w:val="clear" w:color="auto" w:fill="auto"/>
          </w:tcPr>
          <w:p w14:paraId="74F07532" w14:textId="77777777" w:rsidR="00E85727" w:rsidRPr="004E4C42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CCF421" w14:textId="3AFBDC53" w:rsidR="00E85727" w:rsidRPr="004E4C42" w:rsidRDefault="00E85727" w:rsidP="00E85727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BE5E4C" w14:textId="77777777" w:rsidR="00E85727" w:rsidRPr="004E4C42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3447F3" w14:textId="3079B569" w:rsidR="00E85727" w:rsidRPr="004E4C42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5727" w:rsidRPr="004E4C42" w14:paraId="165CE82D" w14:textId="77777777" w:rsidTr="00613A3D">
        <w:trPr>
          <w:trHeight w:val="20"/>
        </w:trPr>
        <w:tc>
          <w:tcPr>
            <w:tcW w:w="4230" w:type="dxa"/>
            <w:vAlign w:val="bottom"/>
          </w:tcPr>
          <w:p w14:paraId="22BA1282" w14:textId="4E3E038E" w:rsidR="00E85727" w:rsidRPr="004E4C42" w:rsidRDefault="00E85727" w:rsidP="000A3D4F">
            <w:pPr>
              <w:pStyle w:val="BodyText2"/>
              <w:spacing w:after="0" w:line="240" w:lineRule="auto"/>
              <w:ind w:left="87" w:right="-48" w:hanging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C4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0A3D4F" w:rsidRPr="000A3D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4E4C4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ตัดจำหน่ายและจำหน่ายระหว่างงวด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64C178" w14:textId="0CA8D88B" w:rsidR="00E85727" w:rsidRPr="004E4C42" w:rsidRDefault="00E85727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(70)</w:t>
            </w:r>
          </w:p>
        </w:tc>
        <w:tc>
          <w:tcPr>
            <w:tcW w:w="90" w:type="dxa"/>
          </w:tcPr>
          <w:p w14:paraId="4F5EF3EE" w14:textId="77777777" w:rsidR="00E85727" w:rsidRPr="004E4C42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C0DB6A" w14:textId="212316C4" w:rsidR="00E85727" w:rsidRPr="004E4C42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</w:rPr>
            </w:pPr>
            <w:r w:rsidRPr="004E4C42">
              <w:rPr>
                <w:rFonts w:ascii="Angsana New" w:hAnsi="Angsana New"/>
                <w:sz w:val="28"/>
              </w:rPr>
              <w:t>(20,921)</w:t>
            </w:r>
          </w:p>
        </w:tc>
        <w:tc>
          <w:tcPr>
            <w:tcW w:w="90" w:type="dxa"/>
            <w:shd w:val="clear" w:color="auto" w:fill="auto"/>
          </w:tcPr>
          <w:p w14:paraId="69AE1ED6" w14:textId="77777777" w:rsidR="00E85727" w:rsidRPr="004E4C42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E1F3D3" w14:textId="6B401EC3" w:rsidR="00E85727" w:rsidRPr="004E4C42" w:rsidRDefault="00E85727" w:rsidP="00E85727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53B7B4" w14:textId="77777777" w:rsidR="00E85727" w:rsidRPr="004E4C42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BB23E5" w14:textId="6F0BC8C4" w:rsidR="00E85727" w:rsidRPr="004E4C42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C42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</w:tr>
      <w:tr w:rsidR="00E85727" w:rsidRPr="004E4C42" w14:paraId="6C8A0BCF" w14:textId="77777777" w:rsidTr="00613A3D">
        <w:trPr>
          <w:trHeight w:val="20"/>
        </w:trPr>
        <w:tc>
          <w:tcPr>
            <w:tcW w:w="4230" w:type="dxa"/>
            <w:vAlign w:val="bottom"/>
          </w:tcPr>
          <w:p w14:paraId="02054A1F" w14:textId="48866421" w:rsidR="00E85727" w:rsidRPr="004E4C42" w:rsidRDefault="00E85727" w:rsidP="000A3D4F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E4C4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F9350C" w14:textId="66021DA9" w:rsidR="00E85727" w:rsidRPr="004E4C42" w:rsidRDefault="00070BEB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674C02A" w14:textId="77777777" w:rsidR="00E85727" w:rsidRPr="004E4C42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FCDB95" w14:textId="763C518F" w:rsidR="00E85727" w:rsidRPr="004E4C42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</w:rPr>
            </w:pPr>
            <w:r w:rsidRPr="004E4C42">
              <w:rPr>
                <w:rFonts w:asciiTheme="majorBidi" w:hAnsiTheme="majorBidi" w:cstheme="majorBidi"/>
                <w:sz w:val="28"/>
                <w:szCs w:val="28"/>
              </w:rPr>
              <w:t>(14,981)</w:t>
            </w:r>
          </w:p>
        </w:tc>
        <w:tc>
          <w:tcPr>
            <w:tcW w:w="90" w:type="dxa"/>
            <w:shd w:val="clear" w:color="auto" w:fill="auto"/>
          </w:tcPr>
          <w:p w14:paraId="7A80B22D" w14:textId="77777777" w:rsidR="00E85727" w:rsidRPr="004E4C42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405A64" w14:textId="15E90B0A" w:rsidR="00E85727" w:rsidRPr="004E4C42" w:rsidRDefault="00E85727" w:rsidP="00E85727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D8737C" w14:textId="77777777" w:rsidR="00E85727" w:rsidRPr="004E4C42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D34EFC" w14:textId="483137AA" w:rsidR="00E85727" w:rsidRPr="004E4C42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85727" w:rsidRPr="004E4C42" w14:paraId="47210312" w14:textId="77777777" w:rsidTr="00613A3D">
        <w:trPr>
          <w:trHeight w:val="20"/>
        </w:trPr>
        <w:tc>
          <w:tcPr>
            <w:tcW w:w="4230" w:type="dxa"/>
            <w:vAlign w:val="bottom"/>
          </w:tcPr>
          <w:p w14:paraId="621ABA3B" w14:textId="7D02664F" w:rsidR="00E85727" w:rsidRPr="004E4C42" w:rsidRDefault="00E85727" w:rsidP="000A3D4F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4E4C42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ลดลงจากการขายบริษัท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674958" w14:textId="7A38CAE9" w:rsidR="00E85727" w:rsidRPr="004E4C42" w:rsidRDefault="00070BEB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3757BA1" w14:textId="77777777" w:rsidR="00E85727" w:rsidRPr="004E4C42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148DFB" w14:textId="05CA6B6C" w:rsidR="00E85727" w:rsidRPr="004E4C42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C42">
              <w:rPr>
                <w:rFonts w:asciiTheme="majorBidi" w:hAnsiTheme="majorBidi" w:cstheme="majorBidi"/>
                <w:sz w:val="28"/>
                <w:szCs w:val="28"/>
              </w:rPr>
              <w:t>(3,08</w:t>
            </w:r>
            <w:r w:rsidR="00F5144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E4C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979C64" w14:textId="77777777" w:rsidR="00E85727" w:rsidRPr="004E4C42" w:rsidRDefault="00E85727" w:rsidP="00E85727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5789BC" w14:textId="28593D33" w:rsidR="00E85727" w:rsidRPr="004E4C42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4BD03A" w14:textId="77777777" w:rsidR="00E85727" w:rsidRPr="004E4C42" w:rsidRDefault="00E85727" w:rsidP="00E85727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804699" w14:textId="5615977E" w:rsidR="00E85727" w:rsidRPr="004E4C42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5727" w:rsidRPr="004E4C42" w14:paraId="68B8CAEF" w14:textId="77777777" w:rsidTr="00613A3D">
        <w:trPr>
          <w:trHeight w:val="20"/>
        </w:trPr>
        <w:tc>
          <w:tcPr>
            <w:tcW w:w="4230" w:type="dxa"/>
          </w:tcPr>
          <w:p w14:paraId="587F98D0" w14:textId="780E38ED" w:rsidR="00E85727" w:rsidRPr="004E4C42" w:rsidRDefault="00E85727" w:rsidP="000A3D4F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C4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164425" w14:textId="470B83A6" w:rsidR="00E85727" w:rsidRPr="004E4C42" w:rsidRDefault="00070BEB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(23,464)</w:t>
            </w:r>
          </w:p>
        </w:tc>
        <w:tc>
          <w:tcPr>
            <w:tcW w:w="90" w:type="dxa"/>
          </w:tcPr>
          <w:p w14:paraId="1B411E74" w14:textId="77777777" w:rsidR="00E85727" w:rsidRPr="004E4C42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3A07E8" w14:textId="4AB07D80" w:rsidR="00E85727" w:rsidRPr="004E4C42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C42">
              <w:rPr>
                <w:rFonts w:ascii="Angsana New" w:hAnsi="Angsana New"/>
                <w:sz w:val="28"/>
              </w:rPr>
              <w:t>(54,522)</w:t>
            </w:r>
          </w:p>
        </w:tc>
        <w:tc>
          <w:tcPr>
            <w:tcW w:w="90" w:type="dxa"/>
            <w:shd w:val="clear" w:color="auto" w:fill="auto"/>
          </w:tcPr>
          <w:p w14:paraId="494E18DC" w14:textId="77777777" w:rsidR="00E85727" w:rsidRPr="004E4C42" w:rsidRDefault="00E85727" w:rsidP="00E85727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1C97FF" w14:textId="66A0913D" w:rsidR="00E85727" w:rsidRPr="004E4C42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(1,021)</w:t>
            </w:r>
          </w:p>
        </w:tc>
        <w:tc>
          <w:tcPr>
            <w:tcW w:w="90" w:type="dxa"/>
            <w:shd w:val="clear" w:color="auto" w:fill="auto"/>
          </w:tcPr>
          <w:p w14:paraId="67FFF6F0" w14:textId="77777777" w:rsidR="00E85727" w:rsidRPr="004E4C42" w:rsidRDefault="00E85727" w:rsidP="00E85727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B14534" w14:textId="5BE1A961" w:rsidR="00E85727" w:rsidRPr="004E4C42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C42">
              <w:rPr>
                <w:rFonts w:ascii="Angsana New" w:hAnsi="Angsana New"/>
                <w:sz w:val="26"/>
                <w:szCs w:val="26"/>
              </w:rPr>
              <w:t>(4,715)</w:t>
            </w:r>
          </w:p>
        </w:tc>
      </w:tr>
      <w:tr w:rsidR="00E85727" w:rsidRPr="004E4C42" w14:paraId="49EF1304" w14:textId="77777777" w:rsidTr="00613A3D">
        <w:trPr>
          <w:trHeight w:val="20"/>
        </w:trPr>
        <w:tc>
          <w:tcPr>
            <w:tcW w:w="4230" w:type="dxa"/>
          </w:tcPr>
          <w:p w14:paraId="7CF82429" w14:textId="49E83442" w:rsidR="00E85727" w:rsidRPr="004E4C42" w:rsidRDefault="00E85727" w:rsidP="00BD399B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C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03D5E" w14:textId="62615C9A" w:rsidR="00E85727" w:rsidRPr="00070BEB" w:rsidRDefault="00070BEB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B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1,773,0</w:t>
            </w:r>
            <w:r w:rsidR="00624A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90" w:type="dxa"/>
          </w:tcPr>
          <w:p w14:paraId="768F1E61" w14:textId="77777777" w:rsidR="00E85727" w:rsidRPr="004E4C42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D6A45" w14:textId="6C29B3B9" w:rsidR="00E85727" w:rsidRPr="004E4C42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C42">
              <w:rPr>
                <w:rFonts w:ascii="Angsana New" w:hAnsi="Angsana New"/>
                <w:b/>
                <w:bCs/>
                <w:sz w:val="28"/>
              </w:rPr>
              <w:t>1,789,491</w:t>
            </w:r>
          </w:p>
        </w:tc>
        <w:tc>
          <w:tcPr>
            <w:tcW w:w="90" w:type="dxa"/>
            <w:shd w:val="clear" w:color="auto" w:fill="auto"/>
          </w:tcPr>
          <w:p w14:paraId="2B32BCCC" w14:textId="77777777" w:rsidR="00E85727" w:rsidRPr="004E4C42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1AEF5" w14:textId="35BB7524" w:rsidR="00E85727" w:rsidRPr="007C2E26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2E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170,188</w:t>
            </w:r>
          </w:p>
        </w:tc>
        <w:tc>
          <w:tcPr>
            <w:tcW w:w="90" w:type="dxa"/>
            <w:shd w:val="clear" w:color="auto" w:fill="auto"/>
          </w:tcPr>
          <w:p w14:paraId="0E21C679" w14:textId="77777777" w:rsidR="00E85727" w:rsidRPr="004E4C42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7BECA" w14:textId="42A7C2EA" w:rsidR="00E85727" w:rsidRPr="004E4C42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4C42">
              <w:rPr>
                <w:rFonts w:ascii="Angsana New" w:hAnsi="Angsana New"/>
                <w:b/>
                <w:bCs/>
                <w:sz w:val="26"/>
                <w:szCs w:val="26"/>
              </w:rPr>
              <w:t>171,209</w:t>
            </w:r>
          </w:p>
        </w:tc>
      </w:tr>
    </w:tbl>
    <w:p w14:paraId="6FF92990" w14:textId="648C41BB" w:rsidR="007C2E26" w:rsidRDefault="007C2E26" w:rsidP="007C2E26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3C29CB0" w14:textId="77777777" w:rsidR="007C2E26" w:rsidRDefault="007C2E2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14B32491" w14:textId="69A166FF" w:rsidR="0038576C" w:rsidRPr="00225716" w:rsidRDefault="0038576C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25716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สินทรัพย์สิทธิการใช้</w:t>
      </w:r>
    </w:p>
    <w:p w14:paraId="378E9A47" w14:textId="3D14E61E" w:rsidR="0038576C" w:rsidRPr="00225716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รายการเปลี่ยนแปลงของบัญชีสินทรัพย์สิทธิการใช้สำหรับงวด</w:t>
      </w:r>
      <w:r w:rsidR="00721350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สาม</w:t>
      </w: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เดือนสิ้นสุดวันที่ </w:t>
      </w:r>
      <w:r w:rsidR="00C149B7" w:rsidRPr="00225716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4668A" w:rsidRPr="00225716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C149B7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D4668A" w:rsidRPr="00225716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22571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D4668A" w:rsidRPr="00225716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D4668A" w:rsidRPr="00225716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2"/>
        <w:gridCol w:w="1085"/>
        <w:gridCol w:w="90"/>
        <w:gridCol w:w="1086"/>
        <w:gridCol w:w="90"/>
        <w:gridCol w:w="994"/>
        <w:gridCol w:w="90"/>
        <w:gridCol w:w="1043"/>
      </w:tblGrid>
      <w:tr w:rsidR="0038576C" w:rsidRPr="00225716" w14:paraId="2915B483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74C17A32" w14:textId="77777777" w:rsidR="0038576C" w:rsidRPr="00225716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3D79B94A" w14:textId="77777777" w:rsidR="0038576C" w:rsidRPr="00225716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1C61FBB" w14:textId="77777777" w:rsidR="0038576C" w:rsidRPr="00225716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</w:tcPr>
          <w:p w14:paraId="28BC063A" w14:textId="77777777" w:rsidR="0038576C" w:rsidRPr="00225716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047A8E0" w14:textId="77777777" w:rsidR="0038576C" w:rsidRPr="00225716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27" w:type="dxa"/>
            <w:gridSpan w:val="3"/>
            <w:vAlign w:val="bottom"/>
          </w:tcPr>
          <w:p w14:paraId="682686FE" w14:textId="77777777" w:rsidR="0038576C" w:rsidRPr="00225716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25716">
              <w:rPr>
                <w:rFonts w:asciiTheme="majorBidi" w:hAnsiTheme="majorBidi" w:cstheme="majorBidi"/>
                <w:sz w:val="28"/>
                <w:cs/>
              </w:rPr>
              <w:t xml:space="preserve">                (หน่วย</w:t>
            </w:r>
            <w:r w:rsidRPr="00225716">
              <w:rPr>
                <w:rFonts w:asciiTheme="majorBidi" w:hAnsiTheme="majorBidi" w:cstheme="majorBidi"/>
                <w:sz w:val="28"/>
              </w:rPr>
              <w:t>:</w:t>
            </w:r>
            <w:r w:rsidRPr="00225716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225716" w14:paraId="322A2165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40BAD131" w14:textId="77777777" w:rsidR="0038576C" w:rsidRPr="00225716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  <w:vAlign w:val="bottom"/>
          </w:tcPr>
          <w:p w14:paraId="59F82934" w14:textId="77777777" w:rsidR="0038576C" w:rsidRPr="00225716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2571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0519904" w14:textId="77777777" w:rsidR="0038576C" w:rsidRPr="00225716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14:paraId="75680238" w14:textId="77777777" w:rsidR="0038576C" w:rsidRPr="00225716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2571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225716" w14:paraId="335EAC98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154FEDB2" w14:textId="77777777" w:rsidR="0038576C" w:rsidRPr="00225716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365E7C83" w14:textId="6198972B" w:rsidR="0038576C" w:rsidRPr="00225716" w:rsidRDefault="00C149B7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25716">
              <w:rPr>
                <w:rFonts w:asciiTheme="majorBidi" w:hAnsiTheme="majorBidi" w:cstheme="majorBidi"/>
                <w:sz w:val="28"/>
              </w:rPr>
              <w:t>3</w:t>
            </w:r>
            <w:r w:rsidR="00776324" w:rsidRPr="00225716">
              <w:rPr>
                <w:rFonts w:asciiTheme="majorBidi" w:hAnsiTheme="majorBidi" w:cstheme="majorBidi"/>
                <w:sz w:val="28"/>
              </w:rPr>
              <w:t>1</w:t>
            </w:r>
            <w:r w:rsidRPr="0022571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76324" w:rsidRPr="00225716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vMerge w:val="restart"/>
          </w:tcPr>
          <w:p w14:paraId="61DB85EE" w14:textId="77777777" w:rsidR="0038576C" w:rsidRPr="00225716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3DADDB38" w14:textId="77777777" w:rsidR="0038576C" w:rsidRPr="00225716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51BFD26D" w14:textId="77777777" w:rsidR="0038576C" w:rsidRPr="00225716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2571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2571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46F88CB1" w14:textId="77777777" w:rsidR="0038576C" w:rsidRPr="00225716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vAlign w:val="bottom"/>
          </w:tcPr>
          <w:p w14:paraId="483A4E1F" w14:textId="08B06C2B" w:rsidR="0038576C" w:rsidRPr="00225716" w:rsidRDefault="00D37C00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25716">
              <w:rPr>
                <w:rFonts w:asciiTheme="majorBidi" w:hAnsiTheme="majorBidi" w:cstheme="majorBidi"/>
                <w:sz w:val="28"/>
              </w:rPr>
              <w:t>3</w:t>
            </w:r>
            <w:r w:rsidR="00776324" w:rsidRPr="00225716">
              <w:rPr>
                <w:rFonts w:asciiTheme="majorBidi" w:hAnsiTheme="majorBidi" w:cstheme="majorBidi"/>
                <w:sz w:val="28"/>
              </w:rPr>
              <w:t xml:space="preserve">1 </w:t>
            </w:r>
            <w:r w:rsidR="00776324" w:rsidRPr="00225716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vMerge w:val="restart"/>
          </w:tcPr>
          <w:p w14:paraId="7FD3E3B5" w14:textId="77777777" w:rsidR="0038576C" w:rsidRPr="00225716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7ED39EE5" w14:textId="77777777" w:rsidR="0038576C" w:rsidRPr="00225716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3" w:type="dxa"/>
          </w:tcPr>
          <w:p w14:paraId="1783B90C" w14:textId="77777777" w:rsidR="0038576C" w:rsidRPr="00225716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2571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2571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225716" w14:paraId="289CAC3E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521015A4" w14:textId="77777777" w:rsidR="0038576C" w:rsidRPr="00225716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E1B06EC" w14:textId="00CC6755" w:rsidR="0038576C" w:rsidRPr="00225716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25716">
              <w:rPr>
                <w:rFonts w:asciiTheme="majorBidi" w:hAnsiTheme="majorBidi" w:cstheme="majorBidi"/>
                <w:sz w:val="28"/>
              </w:rPr>
              <w:t>256</w:t>
            </w:r>
            <w:r w:rsidR="0095645E" w:rsidRPr="0022571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vMerge/>
          </w:tcPr>
          <w:p w14:paraId="7DE57D79" w14:textId="77777777" w:rsidR="0038576C" w:rsidRPr="00225716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80B80D1" w14:textId="187DA665" w:rsidR="0038576C" w:rsidRPr="00225716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25716">
              <w:rPr>
                <w:rFonts w:asciiTheme="majorBidi" w:hAnsiTheme="majorBidi" w:cstheme="majorBidi"/>
                <w:sz w:val="28"/>
              </w:rPr>
              <w:t>256</w:t>
            </w:r>
            <w:r w:rsidR="0095645E" w:rsidRPr="0022571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1C59C77E" w14:textId="77777777" w:rsidR="0038576C" w:rsidRPr="00225716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B46E006" w14:textId="6E99723F" w:rsidR="0038576C" w:rsidRPr="00225716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25716">
              <w:rPr>
                <w:rFonts w:asciiTheme="majorBidi" w:hAnsiTheme="majorBidi" w:cstheme="majorBidi"/>
                <w:sz w:val="28"/>
              </w:rPr>
              <w:t>256</w:t>
            </w:r>
            <w:r w:rsidR="0095645E" w:rsidRPr="0022571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vMerge/>
          </w:tcPr>
          <w:p w14:paraId="290D2950" w14:textId="77777777" w:rsidR="0038576C" w:rsidRPr="00225716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78F6A173" w14:textId="7379C058" w:rsidR="0038576C" w:rsidRPr="00225716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25716">
              <w:rPr>
                <w:rFonts w:asciiTheme="majorBidi" w:hAnsiTheme="majorBidi" w:cstheme="majorBidi"/>
                <w:sz w:val="28"/>
              </w:rPr>
              <w:t>256</w:t>
            </w:r>
            <w:r w:rsidR="0095645E" w:rsidRPr="00225716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38576C" w:rsidRPr="00225716" w14:paraId="6AE9CC36" w14:textId="77777777" w:rsidTr="0053641F">
        <w:trPr>
          <w:trHeight w:val="17"/>
        </w:trPr>
        <w:tc>
          <w:tcPr>
            <w:tcW w:w="4612" w:type="dxa"/>
          </w:tcPr>
          <w:p w14:paraId="1D889CEB" w14:textId="4E9B6B93" w:rsidR="0038576C" w:rsidRPr="00225716" w:rsidRDefault="005F5DDD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="00D25F1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38576C" w:rsidRPr="00225716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ตามบัญชีต้นงวด</w:t>
            </w:r>
            <w:r w:rsidR="0038576C" w:rsidRPr="002257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8A769" w14:textId="2EA9432C" w:rsidR="0038576C" w:rsidRPr="00211556" w:rsidRDefault="00577D1E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171,237</w:t>
            </w:r>
          </w:p>
        </w:tc>
        <w:tc>
          <w:tcPr>
            <w:tcW w:w="90" w:type="dxa"/>
            <w:vAlign w:val="center"/>
          </w:tcPr>
          <w:p w14:paraId="0A3B17ED" w14:textId="77777777" w:rsidR="0038576C" w:rsidRPr="00211556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18119C18" w14:textId="09809C75" w:rsidR="0038576C" w:rsidRPr="00211556" w:rsidRDefault="00995F4E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11556">
              <w:rPr>
                <w:rFonts w:asciiTheme="majorBidi" w:hAnsiTheme="majorBidi" w:cstheme="majorBidi" w:hint="cs"/>
                <w:sz w:val="28"/>
                <w:cs/>
              </w:rPr>
              <w:t>217</w:t>
            </w:r>
            <w:r w:rsidRPr="00211556">
              <w:rPr>
                <w:rFonts w:asciiTheme="majorBidi" w:hAnsiTheme="majorBidi" w:cstheme="majorBidi"/>
                <w:sz w:val="28"/>
              </w:rPr>
              <w:t>,</w:t>
            </w:r>
            <w:r w:rsidRPr="00211556">
              <w:rPr>
                <w:rFonts w:asciiTheme="majorBidi" w:hAnsiTheme="majorBidi" w:cstheme="majorBidi" w:hint="cs"/>
                <w:sz w:val="28"/>
                <w:cs/>
              </w:rPr>
              <w:t>885</w:t>
            </w:r>
          </w:p>
        </w:tc>
        <w:tc>
          <w:tcPr>
            <w:tcW w:w="90" w:type="dxa"/>
            <w:vAlign w:val="center"/>
          </w:tcPr>
          <w:p w14:paraId="769DF2A6" w14:textId="77777777" w:rsidR="0038576C" w:rsidRPr="00211556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2472B168" w14:textId="791E97A0" w:rsidR="0038576C" w:rsidRPr="00211556" w:rsidRDefault="00577D1E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77D1E">
              <w:rPr>
                <w:rFonts w:asciiTheme="majorBidi" w:hAnsiTheme="majorBidi" w:cstheme="majorBidi" w:hint="eastAsia"/>
                <w:sz w:val="28"/>
              </w:rPr>
              <w:t>2,476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0CBA39" w14:textId="77777777" w:rsidR="0038576C" w:rsidRPr="00211556" w:rsidRDefault="0038576C" w:rsidP="00A11E99">
            <w:pPr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0F593" w14:textId="3976A70C" w:rsidR="0038576C" w:rsidRPr="00211556" w:rsidRDefault="00577D1E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4,470</w:t>
            </w:r>
          </w:p>
        </w:tc>
      </w:tr>
      <w:tr w:rsidR="00023847" w:rsidRPr="00225716" w14:paraId="08DBB5D2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18E001D9" w14:textId="450217EA" w:rsidR="00023847" w:rsidRPr="00225716" w:rsidRDefault="00023847" w:rsidP="001351E9">
            <w:pPr>
              <w:pStyle w:val="BodyText2"/>
              <w:tabs>
                <w:tab w:val="left" w:pos="630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22571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เพิ่ม</w:t>
            </w:r>
            <w:r w:rsidR="007B4C4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="00721587" w:rsidRPr="0022571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B3A70E" w14:textId="0B16A8D5" w:rsidR="00023847" w:rsidRPr="00211556" w:rsidRDefault="007C2E26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1,69</w:t>
            </w:r>
            <w:r w:rsidR="001F498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5B1CAEBF" w14:textId="77777777" w:rsidR="00023847" w:rsidRPr="00211556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7668B1B2" w14:textId="6408D747" w:rsidR="00023847" w:rsidRPr="00211556" w:rsidRDefault="0013525D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11556">
              <w:rPr>
                <w:rFonts w:ascii="Angsana New" w:hAnsi="Angsana New"/>
                <w:sz w:val="28"/>
              </w:rPr>
              <w:t>2,808</w:t>
            </w:r>
          </w:p>
        </w:tc>
        <w:tc>
          <w:tcPr>
            <w:tcW w:w="90" w:type="dxa"/>
            <w:vAlign w:val="center"/>
          </w:tcPr>
          <w:p w14:paraId="2975F17A" w14:textId="77777777" w:rsidR="00023847" w:rsidRPr="00211556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2CBD99E2" w14:textId="53EDA4A3" w:rsidR="00023847" w:rsidRPr="00211556" w:rsidRDefault="001F6942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C52E4D" w14:textId="77777777" w:rsidR="00023847" w:rsidRPr="00211556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278DE01E" w14:textId="6ABBE49E" w:rsidR="00023847" w:rsidRPr="00211556" w:rsidRDefault="009D6FE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115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C2E26" w:rsidRPr="00225716" w14:paraId="7A2BCCA0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7C89AA23" w14:textId="3510912B" w:rsidR="007C2E26" w:rsidRPr="003027C1" w:rsidRDefault="007C2E26" w:rsidP="007B4C4D">
            <w:pPr>
              <w:pStyle w:val="BodyText2"/>
              <w:tabs>
                <w:tab w:val="left" w:pos="630"/>
              </w:tabs>
              <w:spacing w:after="0" w:line="240" w:lineRule="auto"/>
              <w:ind w:left="627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27C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</w:t>
            </w:r>
            <w:r w:rsidR="003027C1" w:rsidRPr="003027C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50F574" w14:textId="5A0B6BF5" w:rsidR="007C2E26" w:rsidRDefault="003027C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90" w:type="dxa"/>
            <w:vAlign w:val="center"/>
          </w:tcPr>
          <w:p w14:paraId="64E53CFA" w14:textId="77777777" w:rsidR="007C2E26" w:rsidRPr="00211556" w:rsidRDefault="007C2E26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49613ADB" w14:textId="561A90C1" w:rsidR="007C2E26" w:rsidRPr="00211556" w:rsidRDefault="003027C1" w:rsidP="00A11E99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21BBCF3" w14:textId="77777777" w:rsidR="007C2E26" w:rsidRPr="00211556" w:rsidRDefault="007C2E26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6D2C8480" w14:textId="54301188" w:rsidR="007C2E26" w:rsidRDefault="003027C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E4149D" w14:textId="77777777" w:rsidR="007C2E26" w:rsidRPr="00211556" w:rsidRDefault="007C2E26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4BF7BD73" w14:textId="531D6AF1" w:rsidR="007C2E26" w:rsidRPr="00211556" w:rsidRDefault="003027C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21587" w:rsidRPr="00225716" w14:paraId="0B68C69F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5E99EC02" w14:textId="1D63AB4D" w:rsidR="00721587" w:rsidRPr="00225716" w:rsidRDefault="00721587" w:rsidP="008463F7">
            <w:pPr>
              <w:pStyle w:val="BodyText2"/>
              <w:spacing w:after="0" w:line="240" w:lineRule="auto"/>
              <w:ind w:left="630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571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FFF8AB" w14:textId="6383CE72" w:rsidR="00721587" w:rsidRPr="00211556" w:rsidRDefault="003027C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323</w:t>
            </w:r>
          </w:p>
        </w:tc>
        <w:tc>
          <w:tcPr>
            <w:tcW w:w="90" w:type="dxa"/>
            <w:vAlign w:val="center"/>
          </w:tcPr>
          <w:p w14:paraId="63F3A032" w14:textId="77777777" w:rsidR="00721587" w:rsidRPr="00211556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14558378" w14:textId="22C7FE03" w:rsidR="00721587" w:rsidRPr="00211556" w:rsidRDefault="00B259B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11556">
              <w:rPr>
                <w:rFonts w:ascii="Angsana New" w:hAnsi="Angsana New"/>
                <w:sz w:val="28"/>
              </w:rPr>
              <w:t>1,105</w:t>
            </w:r>
          </w:p>
        </w:tc>
        <w:tc>
          <w:tcPr>
            <w:tcW w:w="90" w:type="dxa"/>
            <w:vAlign w:val="center"/>
          </w:tcPr>
          <w:p w14:paraId="2FA15C40" w14:textId="65256D90" w:rsidR="00721587" w:rsidRPr="00211556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5C5CCBEE" w14:textId="5ED1D92E" w:rsidR="00721587" w:rsidRPr="00211556" w:rsidRDefault="001F6942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084AA4" w14:textId="77777777" w:rsidR="00721587" w:rsidRPr="00211556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2C2465F9" w14:textId="453E79F5" w:rsidR="00721587" w:rsidRPr="00211556" w:rsidRDefault="009D6FE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115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E3F69" w:rsidRPr="00225716" w14:paraId="7C786C5F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7255DECD" w14:textId="258E479A" w:rsidR="00DE3F69" w:rsidRPr="00225716" w:rsidRDefault="00F304DF" w:rsidP="0086312E">
            <w:pPr>
              <w:pStyle w:val="BodyText2"/>
              <w:tabs>
                <w:tab w:val="left" w:pos="630"/>
              </w:tabs>
              <w:spacing w:after="0" w:line="240" w:lineRule="auto"/>
              <w:ind w:left="627"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470956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เพิ่มขึ้นจากการซื้อธุรกิจ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5141E7" w14:textId="644C7F00" w:rsidR="00DE3F69" w:rsidRPr="00211556" w:rsidRDefault="00DE2C44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F5A1642" w14:textId="77777777" w:rsidR="00DE3F69" w:rsidRPr="00211556" w:rsidRDefault="00DE3F69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7E14A58F" w14:textId="5DB5B219" w:rsidR="00DE3F69" w:rsidRPr="00211556" w:rsidRDefault="007266CD" w:rsidP="00A11E99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211556">
              <w:rPr>
                <w:rFonts w:ascii="Angsana New" w:hAnsi="Angsana New"/>
                <w:sz w:val="28"/>
              </w:rPr>
              <w:t>452</w:t>
            </w:r>
          </w:p>
        </w:tc>
        <w:tc>
          <w:tcPr>
            <w:tcW w:w="90" w:type="dxa"/>
            <w:vAlign w:val="center"/>
          </w:tcPr>
          <w:p w14:paraId="79205901" w14:textId="77777777" w:rsidR="00DE3F69" w:rsidRPr="00211556" w:rsidRDefault="00DE3F69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69037784" w14:textId="33859CFE" w:rsidR="00DE3F69" w:rsidRPr="00211556" w:rsidRDefault="001F6942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0D0268" w14:textId="77777777" w:rsidR="00DE3F69" w:rsidRPr="00211556" w:rsidRDefault="00DE3F69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1F222880" w14:textId="08D98FD0" w:rsidR="00DE3F69" w:rsidRPr="00211556" w:rsidRDefault="009D6FE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115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576C" w:rsidRPr="00225716" w14:paraId="4085EE76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65E9715A" w14:textId="279E1D3D" w:rsidR="0038576C" w:rsidRPr="00225716" w:rsidRDefault="0038576C" w:rsidP="00395153">
            <w:pPr>
              <w:pStyle w:val="BodyText2"/>
              <w:tabs>
                <w:tab w:val="left" w:pos="630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22571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</w:t>
            </w:r>
            <w:r w:rsidR="0036153F" w:rsidRPr="0022571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</w:t>
            </w:r>
            <w:r w:rsidR="00833C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Pr="0022571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ตัดจำหน่ายและจำหน่ายระหว่างงวด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AE79A3" w14:textId="7DA7FDE4" w:rsidR="0038576C" w:rsidRPr="00211556" w:rsidRDefault="00DE2C44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(19,186)</w:t>
            </w:r>
          </w:p>
        </w:tc>
        <w:tc>
          <w:tcPr>
            <w:tcW w:w="90" w:type="dxa"/>
            <w:vAlign w:val="center"/>
          </w:tcPr>
          <w:p w14:paraId="0B7D4A4B" w14:textId="77777777" w:rsidR="0038576C" w:rsidRPr="00211556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vAlign w:val="center"/>
          </w:tcPr>
          <w:p w14:paraId="6097DE2F" w14:textId="51874A81" w:rsidR="0038576C" w:rsidRPr="00211556" w:rsidRDefault="003776CA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11556">
              <w:rPr>
                <w:rFonts w:asciiTheme="majorBidi" w:hAnsiTheme="majorBidi" w:cstheme="majorBidi"/>
                <w:sz w:val="28"/>
              </w:rPr>
              <w:t>(26,200)</w:t>
            </w:r>
          </w:p>
        </w:tc>
        <w:tc>
          <w:tcPr>
            <w:tcW w:w="90" w:type="dxa"/>
            <w:vAlign w:val="center"/>
          </w:tcPr>
          <w:p w14:paraId="3D33A118" w14:textId="77777777" w:rsidR="0038576C" w:rsidRPr="00211556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00B7DE67" w14:textId="27E4899A" w:rsidR="0038576C" w:rsidRPr="00211556" w:rsidRDefault="001F6942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DBD03D" w14:textId="77777777" w:rsidR="0038576C" w:rsidRPr="00211556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13D07E32" w14:textId="1D6ECFF1" w:rsidR="0038576C" w:rsidRPr="00211556" w:rsidRDefault="009D6FE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115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304DF" w:rsidRPr="00225716" w14:paraId="48DE4191" w14:textId="77777777" w:rsidTr="00613A3D">
        <w:trPr>
          <w:trHeight w:val="17"/>
        </w:trPr>
        <w:tc>
          <w:tcPr>
            <w:tcW w:w="4612" w:type="dxa"/>
            <w:vAlign w:val="bottom"/>
          </w:tcPr>
          <w:p w14:paraId="6D1A0017" w14:textId="09AF3380" w:rsidR="00F304DF" w:rsidRPr="00225716" w:rsidRDefault="00F304DF" w:rsidP="001351E9">
            <w:pPr>
              <w:pStyle w:val="BodyText2"/>
              <w:spacing w:after="0" w:line="240" w:lineRule="auto"/>
              <w:ind w:left="627" w:right="-48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571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</w:t>
            </w:r>
            <w:r w:rsidRPr="00225716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826500" w14:textId="0027DE15" w:rsidR="00F304DF" w:rsidRPr="00211556" w:rsidRDefault="00DE2C44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(4,959)</w:t>
            </w:r>
          </w:p>
        </w:tc>
        <w:tc>
          <w:tcPr>
            <w:tcW w:w="90" w:type="dxa"/>
            <w:vAlign w:val="center"/>
          </w:tcPr>
          <w:p w14:paraId="3A69612E" w14:textId="77777777" w:rsidR="00F304DF" w:rsidRPr="00211556" w:rsidRDefault="00F304DF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77C1F3AE" w14:textId="5DF83AFE" w:rsidR="00F304DF" w:rsidRPr="00211556" w:rsidRDefault="00E411DB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11556">
              <w:rPr>
                <w:rFonts w:asciiTheme="majorBidi" w:hAnsiTheme="majorBidi" w:cstheme="majorBidi"/>
                <w:sz w:val="28"/>
              </w:rPr>
              <w:t>(24,813)</w:t>
            </w:r>
          </w:p>
        </w:tc>
        <w:tc>
          <w:tcPr>
            <w:tcW w:w="90" w:type="dxa"/>
            <w:vAlign w:val="center"/>
          </w:tcPr>
          <w:p w14:paraId="66AE4F79" w14:textId="77777777" w:rsidR="00F304DF" w:rsidRPr="00211556" w:rsidRDefault="00F304DF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482BB923" w14:textId="5438947A" w:rsidR="00F304DF" w:rsidRPr="00211556" w:rsidRDefault="001F6942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(492)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6A47EF" w14:textId="77777777" w:rsidR="00F304DF" w:rsidRPr="00211556" w:rsidRDefault="00F304DF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67BF6" w14:textId="463A6FDE" w:rsidR="00F304DF" w:rsidRPr="00211556" w:rsidRDefault="00991A8E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11556">
              <w:rPr>
                <w:rFonts w:ascii="Angsana New" w:hAnsi="Angsana New"/>
                <w:sz w:val="28"/>
              </w:rPr>
              <w:t>(1,994</w:t>
            </w:r>
            <w:r w:rsidR="00243B8E" w:rsidRPr="00211556">
              <w:rPr>
                <w:rFonts w:ascii="Angsana New" w:hAnsi="Angsana New"/>
                <w:sz w:val="28"/>
              </w:rPr>
              <w:t>)</w:t>
            </w:r>
          </w:p>
        </w:tc>
      </w:tr>
      <w:tr w:rsidR="009A5C9F" w:rsidRPr="00B118B0" w14:paraId="36D4CED1" w14:textId="77777777" w:rsidTr="00613A3D">
        <w:trPr>
          <w:trHeight w:val="17"/>
        </w:trPr>
        <w:tc>
          <w:tcPr>
            <w:tcW w:w="4612" w:type="dxa"/>
          </w:tcPr>
          <w:p w14:paraId="1186302B" w14:textId="1F4212E1" w:rsidR="009A5C9F" w:rsidRPr="00225716" w:rsidRDefault="00D25F10" w:rsidP="00D25F10">
            <w:pPr>
              <w:pStyle w:val="BodyText2"/>
              <w:spacing w:after="0" w:line="240" w:lineRule="auto"/>
              <w:ind w:left="-3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5F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มูลค่าสุทธิ</w:t>
            </w:r>
            <w:r w:rsidR="009A5C9F" w:rsidRPr="00225716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ตามบัญชีปลายงวด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2A8F3" w14:textId="4DFF520B" w:rsidR="009A5C9F" w:rsidRPr="00DE2C44" w:rsidRDefault="00DE2C44" w:rsidP="009A5C9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E2C44">
              <w:rPr>
                <w:rFonts w:asciiTheme="majorBidi" w:hAnsiTheme="majorBidi" w:cstheme="majorBidi"/>
                <w:b/>
                <w:bCs/>
                <w:sz w:val="28"/>
              </w:rPr>
              <w:t>149,211</w:t>
            </w:r>
          </w:p>
        </w:tc>
        <w:tc>
          <w:tcPr>
            <w:tcW w:w="90" w:type="dxa"/>
          </w:tcPr>
          <w:p w14:paraId="6F486F7B" w14:textId="77777777" w:rsidR="009A5C9F" w:rsidRPr="00211556" w:rsidRDefault="009A5C9F" w:rsidP="009A5C9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48E9AF87" w14:textId="01BB4E9E" w:rsidR="009A5C9F" w:rsidRPr="00211556" w:rsidRDefault="009A5C9F" w:rsidP="009A5C9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11556">
              <w:rPr>
                <w:rFonts w:ascii="Angsana New" w:hAnsi="Angsana New"/>
                <w:b/>
                <w:bCs/>
                <w:sz w:val="28"/>
              </w:rPr>
              <w:t>171,237</w:t>
            </w:r>
          </w:p>
        </w:tc>
        <w:tc>
          <w:tcPr>
            <w:tcW w:w="90" w:type="dxa"/>
          </w:tcPr>
          <w:p w14:paraId="47FFB2F9" w14:textId="77777777" w:rsidR="009A5C9F" w:rsidRPr="00211556" w:rsidRDefault="009A5C9F" w:rsidP="009A5C9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3781C7A2" w14:textId="7D9B53B4" w:rsidR="009A5C9F" w:rsidRPr="001F6942" w:rsidRDefault="001F6942" w:rsidP="009A5C9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F6942">
              <w:rPr>
                <w:rFonts w:asciiTheme="majorBidi" w:hAnsiTheme="majorBidi" w:cstheme="majorBidi"/>
                <w:b/>
                <w:bCs/>
                <w:sz w:val="28"/>
              </w:rPr>
              <w:t>1,984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D46F24" w14:textId="77777777" w:rsidR="009A5C9F" w:rsidRPr="00211556" w:rsidRDefault="009A5C9F" w:rsidP="009A5C9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87106" w14:textId="3BA50263" w:rsidR="009A5C9F" w:rsidRPr="00211556" w:rsidRDefault="009A5C9F" w:rsidP="009A5C9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11556">
              <w:rPr>
                <w:rFonts w:ascii="Angsana New" w:hAnsi="Angsana New"/>
                <w:b/>
                <w:bCs/>
                <w:sz w:val="28"/>
              </w:rPr>
              <w:t>2,476</w:t>
            </w:r>
          </w:p>
        </w:tc>
      </w:tr>
    </w:tbl>
    <w:p w14:paraId="534F7909" w14:textId="6E872939" w:rsidR="0038576C" w:rsidRPr="00B118B0" w:rsidRDefault="0038576C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สิทธิการเช่า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AE323B0" w14:textId="54D42F4B" w:rsidR="0038576C" w:rsidRPr="00B118B0" w:rsidRDefault="0038576C" w:rsidP="0059538E">
      <w:pPr>
        <w:spacing w:before="120" w:after="120"/>
        <w:ind w:left="360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รายการเปลี่ยนแปลงของสิทธิการเช่า ณ วันที่ </w:t>
      </w:r>
      <w:r w:rsidR="00455108"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455108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A0176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A0176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86"/>
        <w:gridCol w:w="1084"/>
        <w:gridCol w:w="86"/>
        <w:gridCol w:w="994"/>
        <w:gridCol w:w="90"/>
        <w:gridCol w:w="1080"/>
      </w:tblGrid>
      <w:tr w:rsidR="0038576C" w:rsidRPr="00B118B0" w14:paraId="12933B73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6DCF379" w14:textId="77777777" w:rsidR="0038576C" w:rsidRPr="00B118B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754F4F" w14:textId="77777777" w:rsidR="0038576C" w:rsidRPr="00B118B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070682F" w14:textId="77777777" w:rsidR="0038576C" w:rsidRPr="00B118B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9AECA" w14:textId="77777777" w:rsidR="0038576C" w:rsidRPr="00B118B0" w:rsidRDefault="0038576C" w:rsidP="00A11E99">
            <w:pPr>
              <w:tabs>
                <w:tab w:val="right" w:pos="7200"/>
                <w:tab w:val="right" w:pos="8540"/>
              </w:tabs>
              <w:spacing w:line="280" w:lineRule="exact"/>
              <w:ind w:left="547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B118B0" w14:paraId="5EABCEF5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55C69DE" w14:textId="77777777" w:rsidR="0038576C" w:rsidRPr="00B118B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6413E" w14:textId="77777777" w:rsidR="0038576C" w:rsidRPr="00B118B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911A7F6" w14:textId="77777777" w:rsidR="0038576C" w:rsidRPr="00B118B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656A4C" w14:textId="77777777" w:rsidR="0038576C" w:rsidRPr="00B118B0" w:rsidRDefault="0038576C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B118B0" w14:paraId="1BB714A6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02F75AF" w14:textId="77777777" w:rsidR="0038576C" w:rsidRPr="00B118B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C26489" w14:textId="5B3E005E" w:rsidR="0038576C" w:rsidRPr="00B118B0" w:rsidRDefault="00455108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7AAD2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81145A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2F6A747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BF575" w14:textId="752B1278" w:rsidR="0038576C" w:rsidRPr="00B118B0" w:rsidRDefault="00455108" w:rsidP="00F463C5">
            <w:pPr>
              <w:ind w:left="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458DA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1A1C1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B118B0" w14:paraId="613B4803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99FEC3C" w14:textId="77777777" w:rsidR="0038576C" w:rsidRPr="00B118B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36A205" w14:textId="4432D210" w:rsidR="0038576C" w:rsidRPr="00B118B0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A5F6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5F28D0F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A39DD" w14:textId="73A6EA11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A5F6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A2A9CB7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AF29E" w14:textId="5D41F205" w:rsidR="0038576C" w:rsidRPr="00B118B0" w:rsidRDefault="0038576C" w:rsidP="00F463C5">
            <w:pPr>
              <w:ind w:left="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A5F6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CA84F3" w14:textId="77777777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B00D1" w14:textId="6A68B3C3" w:rsidR="0038576C" w:rsidRPr="00B118B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A5F6E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A43FF6" w:rsidRPr="00B118B0" w14:paraId="4DAAE643" w14:textId="77777777" w:rsidTr="008B250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A467F1F" w14:textId="2AFB52C3" w:rsidR="00A43FF6" w:rsidRPr="00B118B0" w:rsidRDefault="00A43FF6" w:rsidP="00A43FF6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78E8C" w14:textId="77E32594" w:rsidR="00A43FF6" w:rsidRPr="00B118B0" w:rsidRDefault="00A33CE0" w:rsidP="00A43FF6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71,247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452E0" w14:textId="77777777" w:rsidR="00A43FF6" w:rsidRPr="00B118B0" w:rsidRDefault="00A43FF6" w:rsidP="00A43FF6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9C0FD3" w14:textId="45669581" w:rsidR="00A43FF6" w:rsidRPr="00B118B0" w:rsidRDefault="00A43FF6" w:rsidP="00A43FF6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68,304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17F12F" w14:textId="77777777" w:rsidR="00A43FF6" w:rsidRPr="00B118B0" w:rsidRDefault="00A43FF6" w:rsidP="00A43FF6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C889D" w14:textId="526ABF09" w:rsidR="00A43FF6" w:rsidRPr="00B118B0" w:rsidRDefault="00A33CE0" w:rsidP="00A43FF6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61E8A4" w14:textId="77777777" w:rsidR="00A43FF6" w:rsidRPr="00B118B0" w:rsidRDefault="00A43FF6" w:rsidP="00A43FF6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6D449" w14:textId="160BC12F" w:rsidR="00A43FF6" w:rsidRPr="00B118B0" w:rsidRDefault="00A43FF6" w:rsidP="00A43FF6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91213B" w:rsidRPr="00B118B0" w14:paraId="21D34CF9" w14:textId="77777777" w:rsidTr="008B250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2CBA080" w14:textId="7CAA2CF7" w:rsidR="0091213B" w:rsidRPr="00B118B0" w:rsidRDefault="0091213B" w:rsidP="0091213B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470956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เพิ่มขึ้น</w:t>
            </w:r>
            <w:r w:rsidRPr="004517A7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จากการซื้อบริษัท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D930F5" w14:textId="6025A8EF" w:rsidR="0091213B" w:rsidRPr="00B118B0" w:rsidRDefault="00A33CE0" w:rsidP="0091213B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7F467" w14:textId="77777777" w:rsidR="0091213B" w:rsidRPr="00B118B0" w:rsidRDefault="0091213B" w:rsidP="0091213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8059D" w14:textId="72AC5F69" w:rsidR="0091213B" w:rsidRDefault="0091213B" w:rsidP="0091213B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7,390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8EC049E" w14:textId="77777777" w:rsidR="0091213B" w:rsidRPr="00B118B0" w:rsidRDefault="0091213B" w:rsidP="0091213B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179FE2A" w14:textId="642FACE3" w:rsidR="0091213B" w:rsidRPr="00B118B0" w:rsidRDefault="00A33CE0" w:rsidP="0091213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184B40" w14:textId="77777777" w:rsidR="0091213B" w:rsidRPr="00B118B0" w:rsidRDefault="0091213B" w:rsidP="0091213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0BC6B8" w14:textId="62C74CBE" w:rsidR="0091213B" w:rsidRDefault="008B250F" w:rsidP="0091213B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4250D" w:rsidRPr="00B118B0" w14:paraId="1B493245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B75956B" w14:textId="22A8CE90" w:rsidR="0034250D" w:rsidRPr="00B118B0" w:rsidRDefault="0034250D" w:rsidP="00470956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21F10" w14:textId="229F0328" w:rsidR="0034250D" w:rsidRPr="00B118B0" w:rsidRDefault="00A33CE0" w:rsidP="0034250D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(732)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E5F96" w14:textId="77777777" w:rsidR="0034250D" w:rsidRPr="00B118B0" w:rsidRDefault="0034250D" w:rsidP="0034250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5CEDE" w14:textId="775BB531" w:rsidR="0034250D" w:rsidRPr="00B118B0" w:rsidRDefault="0034250D" w:rsidP="0034250D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(</w:t>
            </w:r>
            <w:r w:rsidRPr="004517A7">
              <w:rPr>
                <w:rFonts w:ascii="Angsana New" w:hAnsi="Angsana New"/>
                <w:sz w:val="28"/>
              </w:rPr>
              <w:t>4,447</w:t>
            </w:r>
            <w:r w:rsidRPr="004517A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09DD82A" w14:textId="77777777" w:rsidR="0034250D" w:rsidRPr="00B118B0" w:rsidRDefault="0034250D" w:rsidP="0034250D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AA1F8" w14:textId="14085A88" w:rsidR="0034250D" w:rsidRPr="00B118B0" w:rsidRDefault="00A33CE0" w:rsidP="0034250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A4715A" w14:textId="77777777" w:rsidR="0034250D" w:rsidRPr="00B118B0" w:rsidRDefault="0034250D" w:rsidP="0034250D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09D3D66" w14:textId="21F8BA55" w:rsidR="0034250D" w:rsidRPr="00B118B0" w:rsidRDefault="0034250D" w:rsidP="0034250D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34250D" w:rsidRPr="00B118B0" w14:paraId="38329ACB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21A4E17" w14:textId="07D742DE" w:rsidR="0034250D" w:rsidRPr="00B118B0" w:rsidRDefault="0034250D" w:rsidP="0034250D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32BE12" w14:textId="6D543464" w:rsidR="0034250D" w:rsidRPr="00B118B0" w:rsidRDefault="00A33CE0" w:rsidP="0034250D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70,515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279BB" w14:textId="77777777" w:rsidR="0034250D" w:rsidRPr="00B118B0" w:rsidRDefault="0034250D" w:rsidP="0034250D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F4AF75" w14:textId="6B236421" w:rsidR="0034250D" w:rsidRPr="00B118B0" w:rsidRDefault="0034250D" w:rsidP="0034250D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71,247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5FC0201" w14:textId="77777777" w:rsidR="0034250D" w:rsidRPr="00B118B0" w:rsidRDefault="0034250D" w:rsidP="0034250D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E5CCC8" w14:textId="1F85D39F" w:rsidR="0034250D" w:rsidRPr="00B118B0" w:rsidRDefault="00A33CE0" w:rsidP="0034250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EE0E91" w14:textId="77777777" w:rsidR="0034250D" w:rsidRPr="00B118B0" w:rsidRDefault="0034250D" w:rsidP="0034250D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0B19876" w14:textId="51EF7C8D" w:rsidR="0034250D" w:rsidRPr="00B118B0" w:rsidRDefault="0034250D" w:rsidP="0034250D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</w:p>
        </w:tc>
      </w:tr>
    </w:tbl>
    <w:p w14:paraId="4029844F" w14:textId="6ACA3673" w:rsidR="007C2E26" w:rsidRDefault="003C6E06" w:rsidP="008B250F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ในระหว่างปี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บริษัทมีการเข้าลงทุนซื้อธุรกิจของบริษัท โกลด์ ชอร์ส จำกัด เข้ามาเป็นบริษัทย่อยของบริษัท โดยบริษัทย่อยได้มีการทำสัญญาเช่าที่ดิน เพื่อก่อสร้างสถานีพักน้ำ โดยมีระยะเวลาเช่า </w:t>
      </w:r>
      <w:r w:rsidRPr="004517A7">
        <w:rPr>
          <w:rFonts w:ascii="Angsana New" w:hAnsi="Angsana New"/>
          <w:color w:val="000000"/>
          <w:spacing w:val="-2"/>
          <w:sz w:val="28"/>
        </w:rPr>
        <w:t>30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ปี ซึ่งบริษัทย่อยได้มีการจ่ายค่าสิทธิการเช่าดังกล่าวแล้ว เป็นจำนวน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 7.39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ล้านบาท ในปี </w:t>
      </w:r>
      <w:r w:rsidRPr="004517A7">
        <w:rPr>
          <w:rFonts w:ascii="Angsana New" w:hAnsi="Angsana New"/>
          <w:color w:val="000000"/>
          <w:spacing w:val="-2"/>
          <w:sz w:val="28"/>
        </w:rPr>
        <w:t>2560</w:t>
      </w:r>
      <w:r w:rsidR="00D247F0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</w:p>
    <w:p w14:paraId="6A97D961" w14:textId="77777777" w:rsidR="007C2E26" w:rsidRDefault="007C2E26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  <w:cs/>
        </w:rPr>
      </w:pPr>
      <w:r>
        <w:rPr>
          <w:rFonts w:ascii="Angsana New" w:hAnsi="Angsana New"/>
          <w:color w:val="000000"/>
          <w:spacing w:val="-2"/>
          <w:sz w:val="28"/>
          <w:cs/>
        </w:rPr>
        <w:br w:type="page"/>
      </w:r>
    </w:p>
    <w:p w14:paraId="46D13AC7" w14:textId="209F2FCC" w:rsidR="0038576C" w:rsidRPr="007304C6" w:rsidRDefault="0038576C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7304C6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สินทรัพย์ไม่มีตัวตน</w:t>
      </w:r>
    </w:p>
    <w:p w14:paraId="63C8ACBF" w14:textId="02D25A55" w:rsidR="0038576C" w:rsidRPr="00834EC4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รายการเปลี่ยนแปลงของบัญชีสินทรัพย์ไม่มีตัวตนสำหรับงวด</w:t>
      </w:r>
      <w:r w:rsidR="00F9444F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สาม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เดือนสิ้นสุดวันที่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455108" w:rsidRPr="00834EC4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455108"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55108" w:rsidRPr="00834EC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55108" w:rsidRPr="00834EC4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90"/>
        <w:gridCol w:w="1080"/>
        <w:gridCol w:w="90"/>
        <w:gridCol w:w="1170"/>
      </w:tblGrid>
      <w:tr w:rsidR="0038576C" w:rsidRPr="00834EC4" w14:paraId="6A445042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980E07" w14:textId="77777777" w:rsidR="0038576C" w:rsidRPr="00834EC4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EF8EF" w14:textId="77777777" w:rsidR="0038576C" w:rsidRPr="00834EC4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0D338" w14:textId="77777777" w:rsidR="0038576C" w:rsidRPr="00834EC4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408D9" w14:textId="77777777" w:rsidR="0038576C" w:rsidRPr="00834EC4" w:rsidRDefault="0038576C" w:rsidP="00A11E99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4EC4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34EC4">
              <w:rPr>
                <w:rFonts w:asciiTheme="majorBidi" w:hAnsiTheme="majorBidi" w:cstheme="majorBidi"/>
                <w:sz w:val="28"/>
              </w:rPr>
              <w:t>:</w:t>
            </w:r>
            <w:r w:rsidRPr="00834EC4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834EC4" w14:paraId="4A812643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C7F59A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5F7EC" w14:textId="77777777" w:rsidR="0038576C" w:rsidRPr="0098741A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A516EA" w14:textId="77777777" w:rsidR="0038576C" w:rsidRPr="0098741A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CE459" w14:textId="77777777" w:rsidR="0038576C" w:rsidRPr="0098741A" w:rsidRDefault="0038576C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834EC4" w14:paraId="30DDB612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7A5C2F6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35436B" w14:textId="721FCC93" w:rsidR="0038576C" w:rsidRPr="0098741A" w:rsidRDefault="00455108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81080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DD3EB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8741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7BAE8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A3CA2" w14:textId="6FEE4056" w:rsidR="0038576C" w:rsidRPr="0098741A" w:rsidRDefault="00455108" w:rsidP="00C149B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4F156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B4BF4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8741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834EC4" w14:paraId="35334A30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49E8FA1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8EB15" w14:textId="3C59299C" w:rsidR="0038576C" w:rsidRPr="0098741A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271415" w:rsidRPr="0098741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F4512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97F1C" w14:textId="6B9A3238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271415" w:rsidRPr="0098741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BE1828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19F35" w14:textId="225CEB16" w:rsidR="0038576C" w:rsidRPr="0098741A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271415" w:rsidRPr="0098741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359B94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E691E" w14:textId="3ADCC084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271415" w:rsidRPr="0098741A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2B5097" w:rsidRPr="00834EC4" w14:paraId="0D3CA2CF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7E7A05" w14:textId="66504209" w:rsidR="002B5097" w:rsidRPr="0098741A" w:rsidRDefault="002B5097" w:rsidP="002B5097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1BF0E6" w14:textId="232B9564" w:rsidR="002B5097" w:rsidRPr="0098741A" w:rsidRDefault="002A6973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A6973">
              <w:rPr>
                <w:rFonts w:asciiTheme="majorBidi" w:hAnsiTheme="majorBidi" w:cstheme="majorBidi" w:hint="eastAsia"/>
                <w:sz w:val="28"/>
              </w:rPr>
              <w:t>1,541,516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94A6" w14:textId="77777777" w:rsidR="002B5097" w:rsidRPr="0098741A" w:rsidRDefault="002B5097" w:rsidP="002B509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9020" w14:textId="0BA59AF8" w:rsidR="002B5097" w:rsidRPr="00505FC3" w:rsidRDefault="00A61F53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05FC3">
              <w:rPr>
                <w:rFonts w:ascii="Angsana New" w:hAnsi="Angsana New"/>
                <w:sz w:val="28"/>
              </w:rPr>
              <w:t>207,583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2A0414" w14:textId="77777777" w:rsidR="002B5097" w:rsidRPr="00505FC3" w:rsidRDefault="002B5097" w:rsidP="002B509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EB2EAF" w14:textId="3D0A70B5" w:rsidR="002B5097" w:rsidRPr="00505FC3" w:rsidRDefault="000303AE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0303AE">
              <w:rPr>
                <w:rFonts w:asciiTheme="majorBidi" w:hAnsiTheme="majorBidi" w:cstheme="majorBidi" w:hint="eastAsia"/>
                <w:sz w:val="28"/>
              </w:rPr>
              <w:t>1,682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6ACAFC" w14:textId="77777777" w:rsidR="002B5097" w:rsidRPr="00505FC3" w:rsidRDefault="002B5097" w:rsidP="002B5097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FA1676" w14:textId="256FBC2D" w:rsidR="002B5097" w:rsidRPr="00505FC3" w:rsidRDefault="002C3043" w:rsidP="002B5097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505FC3">
              <w:rPr>
                <w:rFonts w:asciiTheme="majorBidi" w:hAnsiTheme="majorBidi" w:cstheme="majorBidi"/>
                <w:sz w:val="28"/>
              </w:rPr>
              <w:t>2,564</w:t>
            </w:r>
          </w:p>
        </w:tc>
      </w:tr>
      <w:tr w:rsidR="002B5097" w:rsidRPr="00834EC4" w14:paraId="028D5C52" w14:textId="77777777" w:rsidTr="00440DFB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3E8EED" w14:textId="1A27CF64" w:rsidR="002B5097" w:rsidRPr="0098741A" w:rsidRDefault="002B5097" w:rsidP="002B5097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FD3906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u w:val="single"/>
                <w:cs/>
              </w:rPr>
              <w:t>เพิ่ม</w:t>
            </w:r>
            <w:r w:rsidR="00BD59F5" w:rsidRPr="00BD59F5"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    </w:t>
            </w:r>
            <w:r w:rsidR="00FD3906"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    ซื้อ</w:t>
            </w:r>
            <w:r w:rsidR="00FD3906" w:rsidRPr="00FD3906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สินทรัพย์</w:t>
            </w:r>
            <w:r w:rsidR="00A91FEA"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</w:rPr>
              <w:t>ในงวด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E0EFB" w14:textId="5A0EDF90" w:rsidR="002B5097" w:rsidRPr="0098741A" w:rsidRDefault="002A6973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1C12C" w14:textId="77777777" w:rsidR="002B5097" w:rsidRPr="0098741A" w:rsidRDefault="002B5097" w:rsidP="002B509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C96EB" w14:textId="6464DDF9" w:rsidR="002B5097" w:rsidRPr="0098741A" w:rsidRDefault="00D07A2A" w:rsidP="00760671">
            <w:pPr>
              <w:tabs>
                <w:tab w:val="decimal" w:pos="810"/>
              </w:tabs>
              <w:ind w:right="-85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6785C" w14:textId="77777777" w:rsidR="002B5097" w:rsidRPr="0098741A" w:rsidRDefault="002B5097" w:rsidP="002B509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423BC" w14:textId="2D25BA00" w:rsidR="002B5097" w:rsidRPr="0098741A" w:rsidRDefault="002A6973" w:rsidP="002B5097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3BB39E" w14:textId="77777777" w:rsidR="002B5097" w:rsidRPr="0098741A" w:rsidRDefault="002B5097" w:rsidP="002B5097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66A9D0" w14:textId="4A92DD85" w:rsidR="002B5097" w:rsidRPr="0098741A" w:rsidRDefault="002C3043" w:rsidP="002B5097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B5097" w:rsidRPr="00834EC4" w14:paraId="2153C940" w14:textId="77777777" w:rsidTr="00613A3D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D6687CB" w14:textId="69465749" w:rsidR="002B5097" w:rsidRPr="0098741A" w:rsidRDefault="00A85DE6" w:rsidP="006064A7">
            <w:pPr>
              <w:ind w:left="720"/>
              <w:rPr>
                <w:rFonts w:ascii="Angsana New" w:hAnsi="Angsana New"/>
                <w:sz w:val="28"/>
                <w:cs/>
              </w:rPr>
            </w:pPr>
            <w:r w:rsidRPr="0098741A">
              <w:rPr>
                <w:rFonts w:ascii="Angsana New" w:hAnsi="Angsana New" w:hint="cs"/>
                <w:sz w:val="28"/>
                <w:cs/>
              </w:rPr>
              <w:t>เพิ่มขึ้นจากการซื้อธุรกิจ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44E1D" w14:textId="07A38709" w:rsidR="002B5097" w:rsidRPr="0098741A" w:rsidRDefault="002A6973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58070" w14:textId="77777777" w:rsidR="002B5097" w:rsidRPr="0098741A" w:rsidRDefault="002B5097" w:rsidP="002B509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CEA41" w14:textId="3081BD1A" w:rsidR="002B5097" w:rsidRPr="0098741A" w:rsidRDefault="006E5B07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1,351</w:t>
            </w:r>
            <w:r w:rsidR="006B386B" w:rsidRPr="0098741A">
              <w:rPr>
                <w:rFonts w:asciiTheme="majorBidi" w:hAnsiTheme="majorBidi" w:cstheme="majorBidi"/>
                <w:sz w:val="28"/>
              </w:rPr>
              <w:t>,080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33A7D6" w14:textId="77777777" w:rsidR="002B5097" w:rsidRPr="0098741A" w:rsidRDefault="002B5097" w:rsidP="002B509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AAFFB" w14:textId="1B5D4B06" w:rsidR="002B5097" w:rsidRPr="0098741A" w:rsidRDefault="002A6973" w:rsidP="002B5097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FE17F6" w14:textId="77777777" w:rsidR="002B5097" w:rsidRPr="0098741A" w:rsidRDefault="002B5097" w:rsidP="002B5097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EA01CB" w14:textId="205CD456" w:rsidR="002B5097" w:rsidRPr="0098741A" w:rsidRDefault="00FD58AB" w:rsidP="002B5097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6013" w:rsidRPr="00834EC4" w14:paraId="7045CFAF" w14:textId="77777777" w:rsidTr="00613A3D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CF41B91" w14:textId="5D633BA5" w:rsidR="00776013" w:rsidRPr="0098741A" w:rsidRDefault="009B0DD6" w:rsidP="006064A7">
            <w:pPr>
              <w:ind w:left="720"/>
              <w:rPr>
                <w:rFonts w:ascii="Angsana New" w:hAnsi="Angsana New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281CA" w14:textId="27801114" w:rsidR="00776013" w:rsidRPr="0098741A" w:rsidRDefault="002A6973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9DC60" w14:textId="77777777" w:rsidR="00776013" w:rsidRPr="0098741A" w:rsidRDefault="00776013" w:rsidP="002B509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83F57" w14:textId="4632EA95" w:rsidR="00776013" w:rsidRPr="0098741A" w:rsidRDefault="00776013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101</w:t>
            </w:r>
            <w:r w:rsidR="00B302AA" w:rsidRPr="0098741A">
              <w:rPr>
                <w:rFonts w:asciiTheme="majorBidi" w:hAnsiTheme="majorBidi" w:cstheme="majorBidi"/>
                <w:sz w:val="28"/>
              </w:rPr>
              <w:t>,747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42DF2C" w14:textId="77777777" w:rsidR="00776013" w:rsidRPr="0098741A" w:rsidRDefault="00776013" w:rsidP="002B509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86A6A" w14:textId="6513E16C" w:rsidR="00776013" w:rsidRPr="0098741A" w:rsidRDefault="002A6973" w:rsidP="002B5097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97064C" w14:textId="77777777" w:rsidR="00776013" w:rsidRPr="0098741A" w:rsidRDefault="00776013" w:rsidP="002B5097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D98EBD" w14:textId="244AAF66" w:rsidR="00776013" w:rsidRPr="0098741A" w:rsidRDefault="00FD58AB" w:rsidP="002B5097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D10FB" w:rsidRPr="00834EC4" w14:paraId="13F1D908" w14:textId="77777777" w:rsidTr="00613A3D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F9FAA15" w14:textId="1765E0F3" w:rsidR="006D10FB" w:rsidRPr="0098741A" w:rsidRDefault="002C3043" w:rsidP="006064A7">
            <w:pPr>
              <w:ind w:left="720"/>
              <w:rPr>
                <w:rFonts w:ascii="Angsana New" w:hAnsi="Angsana New"/>
                <w:sz w:val="28"/>
                <w:cs/>
              </w:rPr>
            </w:pPr>
            <w:r w:rsidRPr="0098741A">
              <w:rPr>
                <w:rFonts w:ascii="Angsana New" w:hAnsi="Angsana New" w:hint="cs"/>
                <w:sz w:val="28"/>
                <w:cs/>
              </w:rPr>
              <w:t>รายกา</w:t>
            </w:r>
            <w:r w:rsidR="00FD3906">
              <w:rPr>
                <w:rFonts w:ascii="Angsana New" w:hAnsi="Angsana New" w:hint="cs"/>
                <w:sz w:val="28"/>
                <w:cs/>
              </w:rPr>
              <w:t>ร</w:t>
            </w:r>
            <w:r w:rsidRPr="0098741A">
              <w:rPr>
                <w:rFonts w:ascii="Angsana New" w:hAnsi="Angsana New" w:hint="cs"/>
                <w:sz w:val="28"/>
                <w:cs/>
              </w:rPr>
              <w:t>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CC1EA" w14:textId="771BF791" w:rsidR="006D10FB" w:rsidRPr="0098741A" w:rsidRDefault="002A6973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8297D" w14:textId="77777777" w:rsidR="006D10FB" w:rsidRPr="0098741A" w:rsidRDefault="006D10FB" w:rsidP="002B509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C8771" w14:textId="40162CC5" w:rsidR="006D10FB" w:rsidRPr="0098741A" w:rsidRDefault="006D10FB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6,4</w:t>
            </w:r>
            <w:r w:rsidR="00872AAD" w:rsidRPr="0098741A"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84A43D" w14:textId="77777777" w:rsidR="006D10FB" w:rsidRPr="0098741A" w:rsidRDefault="006D10FB" w:rsidP="002B509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D75C0" w14:textId="46BBC792" w:rsidR="006D10FB" w:rsidRPr="0098741A" w:rsidRDefault="002A6973" w:rsidP="002B5097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BB2C6E" w14:textId="77777777" w:rsidR="006D10FB" w:rsidRPr="0098741A" w:rsidRDefault="006D10FB" w:rsidP="002B5097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A43E2C" w14:textId="6037B2D2" w:rsidR="006D10FB" w:rsidRPr="0098741A" w:rsidRDefault="00FD58AB" w:rsidP="002B5097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97999" w:rsidRPr="00834EC4" w14:paraId="0696003C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DC326F9" w14:textId="0A5F393E" w:rsidR="00397999" w:rsidRPr="0098741A" w:rsidRDefault="00397999" w:rsidP="0039799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9874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  <w:r w:rsidRPr="0098741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</w:t>
            </w:r>
            <w:r w:rsidRPr="0098741A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ลดลงจากการจำหน่ายบริษัท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B0EDA" w14:textId="329E47D9" w:rsidR="00397999" w:rsidRPr="0098741A" w:rsidRDefault="00397999" w:rsidP="003979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5865A" w14:textId="77777777" w:rsidR="00397999" w:rsidRPr="0098741A" w:rsidRDefault="00397999" w:rsidP="003979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01DA4" w14:textId="46EAACCE" w:rsidR="00397999" w:rsidRPr="0098741A" w:rsidRDefault="00397999" w:rsidP="003979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(101,868)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2DC245" w14:textId="77777777" w:rsidR="00397999" w:rsidRPr="0098741A" w:rsidRDefault="00397999" w:rsidP="0039799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928E" w14:textId="3A84634C" w:rsidR="00397999" w:rsidRPr="0098741A" w:rsidRDefault="00397999" w:rsidP="00397999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D21FB" w14:textId="77777777" w:rsidR="00397999" w:rsidRPr="0098741A" w:rsidRDefault="00397999" w:rsidP="0039799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4D9690" w14:textId="15E689C4" w:rsidR="00397999" w:rsidRPr="0098741A" w:rsidRDefault="00397999" w:rsidP="00397999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97999" w:rsidRPr="00834EC4" w14:paraId="616CB7E2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33597C" w14:textId="77777777" w:rsidR="00397999" w:rsidRPr="0098741A" w:rsidRDefault="00397999" w:rsidP="00397999">
            <w:pPr>
              <w:pStyle w:val="Heading5"/>
              <w:keepNext w:val="0"/>
              <w:spacing w:line="240" w:lineRule="auto"/>
              <w:ind w:left="720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C8B04" w14:textId="3F2F866C" w:rsidR="00397999" w:rsidRPr="0098741A" w:rsidRDefault="00397999" w:rsidP="003979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(18,789)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DEF4C" w14:textId="77777777" w:rsidR="00397999" w:rsidRPr="0098741A" w:rsidRDefault="00397999" w:rsidP="003979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0999" w14:textId="228555E2" w:rsidR="00397999" w:rsidRPr="0098741A" w:rsidRDefault="00397999" w:rsidP="003979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(23,586)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B6D93E" w14:textId="77777777" w:rsidR="00397999" w:rsidRPr="0098741A" w:rsidRDefault="00397999" w:rsidP="0039799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9153C" w14:textId="0B30CC6E" w:rsidR="00397999" w:rsidRPr="0098741A" w:rsidRDefault="00397999" w:rsidP="003979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70866B" w14:textId="77777777" w:rsidR="00397999" w:rsidRPr="0098741A" w:rsidRDefault="00397999" w:rsidP="0039799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E1BF18" w14:textId="5B055FAB" w:rsidR="00397999" w:rsidRPr="0098741A" w:rsidRDefault="00397999" w:rsidP="0039799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(882)</w:t>
            </w:r>
          </w:p>
        </w:tc>
      </w:tr>
      <w:tr w:rsidR="00397999" w:rsidRPr="00CB239F" w14:paraId="491ED8C5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6C44F20" w14:textId="1D41BCEB" w:rsidR="00397999" w:rsidRPr="0098741A" w:rsidRDefault="00397999" w:rsidP="0039799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C33D3" w14:textId="3283E6E0" w:rsidR="00397999" w:rsidRPr="0098741A" w:rsidRDefault="00397999" w:rsidP="00397999">
            <w:pPr>
              <w:tabs>
                <w:tab w:val="decimal" w:pos="1075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1,522,727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FE25" w14:textId="77777777" w:rsidR="00397999" w:rsidRPr="0098741A" w:rsidRDefault="00397999" w:rsidP="00397999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AE98C6" w14:textId="54D9283F" w:rsidR="00397999" w:rsidRPr="0098741A" w:rsidRDefault="00397999" w:rsidP="003979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8741A">
              <w:rPr>
                <w:rFonts w:asciiTheme="majorBidi" w:hAnsiTheme="majorBidi" w:cstheme="majorBidi"/>
                <w:b/>
                <w:bCs/>
                <w:sz w:val="28"/>
              </w:rPr>
              <w:t>1,541,516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27BAC6" w14:textId="77777777" w:rsidR="00397999" w:rsidRPr="0098741A" w:rsidRDefault="00397999" w:rsidP="00397999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350569" w14:textId="529B1729" w:rsidR="00397999" w:rsidRPr="0098741A" w:rsidRDefault="00397999" w:rsidP="003979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1,467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1D71EC" w14:textId="77777777" w:rsidR="00397999" w:rsidRPr="0098741A" w:rsidRDefault="00397999" w:rsidP="00397999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9A85055" w14:textId="0DD7B894" w:rsidR="00397999" w:rsidRPr="0098741A" w:rsidRDefault="00397999" w:rsidP="0039799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8741A">
              <w:rPr>
                <w:rFonts w:asciiTheme="majorBidi" w:hAnsiTheme="majorBidi" w:cstheme="majorBidi"/>
                <w:b/>
                <w:bCs/>
                <w:sz w:val="28"/>
              </w:rPr>
              <w:t>1,682</w:t>
            </w:r>
          </w:p>
        </w:tc>
      </w:tr>
    </w:tbl>
    <w:p w14:paraId="36BDFD1C" w14:textId="5E50A795" w:rsidR="00F53166" w:rsidRPr="00B118B0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เงินเบิกเกินบัญชีธนาคาร</w:t>
      </w:r>
      <w:r w:rsidR="00AC700E" w:rsidRPr="00B118B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และเงินกู้ยืมระยะสั้นจากสถาบันการเงิน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5564126" w14:textId="37A0D9C6" w:rsidR="00F53166" w:rsidRPr="00B118B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เงินเบิกเกินบัญชีธนาคาร</w:t>
      </w:r>
      <w:r w:rsidR="00FB223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และเงินกู้ยืมระยะสั้นจากสถาบันการเงิน 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B641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B641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1080"/>
        <w:gridCol w:w="72"/>
        <w:gridCol w:w="1170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871CEC" w:rsidRPr="00B118B0" w14:paraId="12261C9A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472CA85D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1743E110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221DDE28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6EE078F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348DDD7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4177207C" w14:textId="5F4DBC45" w:rsidR="00871CEC" w:rsidRPr="00B118B0" w:rsidRDefault="00871CEC" w:rsidP="001B575F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871CEC" w:rsidRPr="00B118B0" w14:paraId="0CE924C2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29C852C0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vAlign w:val="bottom"/>
          </w:tcPr>
          <w:p w14:paraId="7DA273D8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3CD5CDE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6AA183FD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13E40B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354EBB6C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71CEC" w:rsidRPr="00B118B0" w14:paraId="74733646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0FF966F5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7B75C8" w14:textId="109AAD4F" w:rsidR="00871CEC" w:rsidRPr="00B118B0" w:rsidRDefault="00FF5743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21754D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40C217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7B04E73B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8D95001" w14:textId="6722D5D1" w:rsidR="00871CEC" w:rsidRPr="00B118B0" w:rsidRDefault="00FF5743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896FC6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DCE1175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</w:tcPr>
          <w:p w14:paraId="0649BF54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CD10FA" w14:textId="2939FE73" w:rsidR="00871CEC" w:rsidRPr="00B118B0" w:rsidRDefault="00FF5743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CC0AA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A08A2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871CEC" w:rsidRPr="00B118B0" w14:paraId="6186AD84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6524DEFA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370C7" w14:textId="2D5B016A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B641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72" w:type="dxa"/>
          </w:tcPr>
          <w:p w14:paraId="28B7D629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51607E" w14:textId="4A81B06C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B641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72" w:type="dxa"/>
            <w:tcBorders>
              <w:left w:val="nil"/>
            </w:tcBorders>
          </w:tcPr>
          <w:p w14:paraId="6994659B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1DFD8DE" w14:textId="51173232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B641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72" w:type="dxa"/>
          </w:tcPr>
          <w:p w14:paraId="643B5451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0B9D2CD" w14:textId="12479384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B641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72" w:type="dxa"/>
          </w:tcPr>
          <w:p w14:paraId="768D0B10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45833C" w14:textId="2C1AB649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B641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7F0330E0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267D14" w14:textId="1C5FD6A0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B641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9B61AA" w:rsidRPr="00B118B0" w14:paraId="7DFAEF16" w14:textId="77777777" w:rsidTr="00EF57E4">
        <w:tc>
          <w:tcPr>
            <w:tcW w:w="2340" w:type="dxa"/>
          </w:tcPr>
          <w:p w14:paraId="570FC8F8" w14:textId="0055445E" w:rsidR="009B61AA" w:rsidRPr="00B118B0" w:rsidRDefault="009B61AA" w:rsidP="009B61AA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  <w:shd w:val="clear" w:color="auto" w:fill="auto"/>
          </w:tcPr>
          <w:p w14:paraId="01768AFE" w14:textId="42074B2D" w:rsidR="009B61AA" w:rsidRPr="00B118B0" w:rsidRDefault="00FB223D" w:rsidP="009B61A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3.22 - 6.00</w:t>
            </w:r>
          </w:p>
        </w:tc>
        <w:tc>
          <w:tcPr>
            <w:tcW w:w="72" w:type="dxa"/>
          </w:tcPr>
          <w:p w14:paraId="1C7C0F32" w14:textId="77777777" w:rsidR="009B61AA" w:rsidRPr="00B118B0" w:rsidRDefault="009B61AA" w:rsidP="009B61A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0B8B83" w14:textId="4DCFFBDA" w:rsidR="009B61AA" w:rsidRPr="00B118B0" w:rsidRDefault="009B61AA" w:rsidP="009B61A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3.22 - 6.00</w:t>
            </w:r>
          </w:p>
        </w:tc>
        <w:tc>
          <w:tcPr>
            <w:tcW w:w="72" w:type="dxa"/>
          </w:tcPr>
          <w:p w14:paraId="10E225B1" w14:textId="77777777" w:rsidR="009B61AA" w:rsidRPr="00B118B0" w:rsidRDefault="009B61AA" w:rsidP="009B61AA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039AC23E" w14:textId="455F5A48" w:rsidR="009B61AA" w:rsidRPr="00FB223D" w:rsidRDefault="00FB223D" w:rsidP="00FB223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FB223D">
              <w:rPr>
                <w:rFonts w:asciiTheme="majorBidi" w:hAnsiTheme="majorBidi" w:cstheme="majorBidi"/>
                <w:sz w:val="28"/>
              </w:rPr>
              <w:t>145,000</w:t>
            </w:r>
          </w:p>
        </w:tc>
        <w:tc>
          <w:tcPr>
            <w:tcW w:w="72" w:type="dxa"/>
          </w:tcPr>
          <w:p w14:paraId="719C5B14" w14:textId="77777777" w:rsidR="009B61AA" w:rsidRPr="00B118B0" w:rsidRDefault="009B61AA" w:rsidP="009B61AA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C936B3D" w14:textId="27E3FC82" w:rsidR="009B61AA" w:rsidRPr="00B118B0" w:rsidRDefault="009B61AA" w:rsidP="009B61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145,000</w:t>
            </w:r>
          </w:p>
        </w:tc>
        <w:tc>
          <w:tcPr>
            <w:tcW w:w="72" w:type="dxa"/>
          </w:tcPr>
          <w:p w14:paraId="3D068847" w14:textId="77777777" w:rsidR="009B61AA" w:rsidRPr="00B118B0" w:rsidRDefault="009B61AA" w:rsidP="009B61AA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4937B4F5" w14:textId="35A6CAD9" w:rsidR="009B61AA" w:rsidRPr="00B118B0" w:rsidRDefault="00FB223D" w:rsidP="009B61AA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90" w:type="dxa"/>
          </w:tcPr>
          <w:p w14:paraId="13C24AEC" w14:textId="77777777" w:rsidR="009B61AA" w:rsidRPr="00B118B0" w:rsidRDefault="009B61AA" w:rsidP="009B61AA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368DB90" w14:textId="55733F6F" w:rsidR="009B61AA" w:rsidRPr="00B118B0" w:rsidRDefault="009B61AA" w:rsidP="009B61AA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70,000</w:t>
            </w:r>
          </w:p>
        </w:tc>
      </w:tr>
      <w:tr w:rsidR="009B61AA" w:rsidRPr="00B118B0" w14:paraId="7A8AF1E1" w14:textId="77777777" w:rsidTr="00EF57E4">
        <w:tc>
          <w:tcPr>
            <w:tcW w:w="2340" w:type="dxa"/>
          </w:tcPr>
          <w:p w14:paraId="2C5D53EA" w14:textId="3EF9B9FE" w:rsidR="009B61AA" w:rsidRPr="00B118B0" w:rsidRDefault="009B61AA" w:rsidP="009B61AA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hint="cs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shd w:val="clear" w:color="auto" w:fill="auto"/>
          </w:tcPr>
          <w:p w14:paraId="13691286" w14:textId="58B7E49F" w:rsidR="009B61AA" w:rsidRPr="00B118B0" w:rsidRDefault="00FB223D" w:rsidP="009B61A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5.84</w:t>
            </w:r>
          </w:p>
        </w:tc>
        <w:tc>
          <w:tcPr>
            <w:tcW w:w="72" w:type="dxa"/>
          </w:tcPr>
          <w:p w14:paraId="40F86257" w14:textId="77777777" w:rsidR="009B61AA" w:rsidRPr="00B118B0" w:rsidRDefault="009B61AA" w:rsidP="009B61A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E17E46" w14:textId="3EFDA92C" w:rsidR="009B61AA" w:rsidRPr="00B118B0" w:rsidRDefault="009B61AA" w:rsidP="009B61A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5.84</w:t>
            </w:r>
          </w:p>
        </w:tc>
        <w:tc>
          <w:tcPr>
            <w:tcW w:w="72" w:type="dxa"/>
          </w:tcPr>
          <w:p w14:paraId="4CB5EEAA" w14:textId="77777777" w:rsidR="009B61AA" w:rsidRPr="00B118B0" w:rsidRDefault="009B61AA" w:rsidP="009B61AA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7A91C22D" w14:textId="458543B6" w:rsidR="009B61AA" w:rsidRPr="00FB223D" w:rsidRDefault="00FB223D" w:rsidP="00FB223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FB223D">
              <w:rPr>
                <w:rFonts w:asciiTheme="majorBidi" w:hAnsiTheme="majorBidi" w:cstheme="majorBidi"/>
                <w:sz w:val="28"/>
              </w:rPr>
              <w:t>467</w:t>
            </w:r>
          </w:p>
        </w:tc>
        <w:tc>
          <w:tcPr>
            <w:tcW w:w="72" w:type="dxa"/>
          </w:tcPr>
          <w:p w14:paraId="44D3310F" w14:textId="77777777" w:rsidR="009B61AA" w:rsidRPr="00B118B0" w:rsidRDefault="009B61AA" w:rsidP="009B61AA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50DD7E6" w14:textId="705ABE12" w:rsidR="009B61AA" w:rsidRPr="00B118B0" w:rsidRDefault="009B61AA" w:rsidP="009B61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5,182</w:t>
            </w:r>
          </w:p>
        </w:tc>
        <w:tc>
          <w:tcPr>
            <w:tcW w:w="72" w:type="dxa"/>
          </w:tcPr>
          <w:p w14:paraId="2F208F63" w14:textId="77777777" w:rsidR="009B61AA" w:rsidRPr="00B118B0" w:rsidRDefault="009B61AA" w:rsidP="009B61AA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F29941F" w14:textId="4147D251" w:rsidR="009B61AA" w:rsidRPr="00B118B0" w:rsidRDefault="00FB223D" w:rsidP="009B61AA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B223D">
              <w:rPr>
                <w:rFonts w:asciiTheme="majorBidi" w:hAnsiTheme="majorBidi" w:cstheme="majorBidi"/>
                <w:sz w:val="28"/>
              </w:rPr>
              <w:t>467</w:t>
            </w:r>
          </w:p>
        </w:tc>
        <w:tc>
          <w:tcPr>
            <w:tcW w:w="90" w:type="dxa"/>
          </w:tcPr>
          <w:p w14:paraId="492423DB" w14:textId="77777777" w:rsidR="009B61AA" w:rsidRPr="00B118B0" w:rsidRDefault="009B61AA" w:rsidP="009B61AA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A80640D" w14:textId="415558A5" w:rsidR="009B61AA" w:rsidRPr="00B118B0" w:rsidRDefault="009B61AA" w:rsidP="009B61AA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5,182</w:t>
            </w:r>
          </w:p>
        </w:tc>
      </w:tr>
      <w:tr w:rsidR="009B61AA" w:rsidRPr="00B118B0" w14:paraId="47D1030D" w14:textId="77777777" w:rsidTr="00936ABF">
        <w:tc>
          <w:tcPr>
            <w:tcW w:w="2340" w:type="dxa"/>
            <w:tcBorders>
              <w:bottom w:val="nil"/>
            </w:tcBorders>
            <w:vAlign w:val="bottom"/>
          </w:tcPr>
          <w:p w14:paraId="5B6D5ADB" w14:textId="77777777" w:rsidR="009B61AA" w:rsidRPr="00B118B0" w:rsidRDefault="009B61AA" w:rsidP="009B61A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4D3E531" w14:textId="77777777" w:rsidR="009B61AA" w:rsidRPr="00B118B0" w:rsidRDefault="009B61AA" w:rsidP="009B61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61B0E24C" w14:textId="77777777" w:rsidR="009B61AA" w:rsidRPr="00B118B0" w:rsidRDefault="009B61AA" w:rsidP="009B61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09C9DCF" w14:textId="77777777" w:rsidR="009B61AA" w:rsidRPr="00B118B0" w:rsidRDefault="009B61AA" w:rsidP="009B61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1DFFC390" w14:textId="77777777" w:rsidR="009B61AA" w:rsidRPr="00B118B0" w:rsidRDefault="009B61AA" w:rsidP="009B61AA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F9EBC" w14:textId="7DF4E120" w:rsidR="009B61AA" w:rsidRPr="00FB223D" w:rsidRDefault="00764920" w:rsidP="009B61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145,</w:t>
            </w:r>
            <w:r w:rsidR="00FB223D" w:rsidRPr="00FB223D">
              <w:rPr>
                <w:rFonts w:asciiTheme="majorBidi" w:hAnsiTheme="majorBidi" w:cstheme="majorBidi"/>
                <w:b/>
                <w:bCs/>
                <w:sz w:val="28"/>
              </w:rPr>
              <w:t>467</w:t>
            </w:r>
          </w:p>
        </w:tc>
        <w:tc>
          <w:tcPr>
            <w:tcW w:w="72" w:type="dxa"/>
            <w:tcBorders>
              <w:bottom w:val="nil"/>
            </w:tcBorders>
          </w:tcPr>
          <w:p w14:paraId="21DB18DC" w14:textId="77777777" w:rsidR="009B61AA" w:rsidRPr="00440DFB" w:rsidRDefault="009B61AA" w:rsidP="009B61AA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A6A1B" w14:textId="3B94A55B" w:rsidR="009B61AA" w:rsidRPr="00440DFB" w:rsidRDefault="009B61AA" w:rsidP="009B61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b/>
                <w:bCs/>
                <w:sz w:val="28"/>
              </w:rPr>
              <w:t>150,182</w:t>
            </w:r>
          </w:p>
        </w:tc>
        <w:tc>
          <w:tcPr>
            <w:tcW w:w="72" w:type="dxa"/>
            <w:tcBorders>
              <w:bottom w:val="nil"/>
            </w:tcBorders>
          </w:tcPr>
          <w:p w14:paraId="6391C573" w14:textId="77777777" w:rsidR="009B61AA" w:rsidRPr="00B118B0" w:rsidRDefault="009B61AA" w:rsidP="009B61AA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5BE04" w14:textId="020BD502" w:rsidR="009B61AA" w:rsidRPr="00B118B0" w:rsidRDefault="00FB223D" w:rsidP="009B61AA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70,467</w:t>
            </w:r>
          </w:p>
        </w:tc>
        <w:tc>
          <w:tcPr>
            <w:tcW w:w="90" w:type="dxa"/>
            <w:tcBorders>
              <w:bottom w:val="nil"/>
            </w:tcBorders>
          </w:tcPr>
          <w:p w14:paraId="5A3815BA" w14:textId="77777777" w:rsidR="009B61AA" w:rsidRPr="00B118B0" w:rsidRDefault="009B61AA" w:rsidP="009B61AA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0442DC" w14:textId="01864A5E" w:rsidR="009B61AA" w:rsidRPr="00B118B0" w:rsidRDefault="009B61AA" w:rsidP="009B61AA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hint="eastAsia"/>
                <w:b/>
                <w:bCs/>
                <w:sz w:val="28"/>
                <w:cs/>
              </w:rPr>
              <w:t>75</w:t>
            </w:r>
            <w:r w:rsidRPr="004517A7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Pr="004517A7">
              <w:rPr>
                <w:rFonts w:asciiTheme="majorBidi" w:hAnsiTheme="majorBidi" w:hint="eastAsia"/>
                <w:b/>
                <w:bCs/>
                <w:sz w:val="28"/>
                <w:cs/>
              </w:rPr>
              <w:t>182</w:t>
            </w:r>
          </w:p>
        </w:tc>
      </w:tr>
    </w:tbl>
    <w:p w14:paraId="77CE4E89" w14:textId="362DFA0C" w:rsidR="00A32F96" w:rsidRDefault="00A32F96" w:rsidP="00A32F96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1CDE79B3" w14:textId="77777777" w:rsidR="00A32F96" w:rsidRDefault="00A32F9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C8689E8" w14:textId="5A6F3843" w:rsidR="00F53166" w:rsidRPr="00B118B0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2770091" w14:textId="0CAF94C1" w:rsidR="00F53166" w:rsidRPr="00B118B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เจ้าหนี้การค้าและเจ้าหนี้หมุนเวียนอื่น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F5743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F5743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6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1013"/>
        <w:gridCol w:w="88"/>
        <w:gridCol w:w="1017"/>
        <w:gridCol w:w="88"/>
        <w:gridCol w:w="1017"/>
        <w:gridCol w:w="88"/>
        <w:gridCol w:w="1109"/>
      </w:tblGrid>
      <w:tr w:rsidR="00871CEC" w:rsidRPr="00B118B0" w14:paraId="1D1762AA" w14:textId="77777777" w:rsidTr="003357E6">
        <w:trPr>
          <w:trHeight w:val="323"/>
          <w:tblHeader/>
        </w:trPr>
        <w:tc>
          <w:tcPr>
            <w:tcW w:w="4644" w:type="dxa"/>
          </w:tcPr>
          <w:p w14:paraId="400359C4" w14:textId="77777777" w:rsidR="00871CEC" w:rsidRPr="00B118B0" w:rsidRDefault="00871CE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vAlign w:val="bottom"/>
          </w:tcPr>
          <w:p w14:paraId="5B9779A9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dxa"/>
          </w:tcPr>
          <w:p w14:paraId="5D2330D8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2A15B040" w14:textId="4EFC2179" w:rsidR="00871CEC" w:rsidRPr="00B118B0" w:rsidRDefault="00871CEC" w:rsidP="00871CEC">
            <w:pPr>
              <w:ind w:right="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B118B0" w14:paraId="31299595" w14:textId="77777777" w:rsidTr="003357E6">
        <w:trPr>
          <w:trHeight w:val="323"/>
          <w:tblHeader/>
        </w:trPr>
        <w:tc>
          <w:tcPr>
            <w:tcW w:w="4644" w:type="dxa"/>
          </w:tcPr>
          <w:p w14:paraId="259672F6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73BDB2AF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568FD20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vAlign w:val="bottom"/>
          </w:tcPr>
          <w:p w14:paraId="31A59CD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121101C2" w14:textId="77777777" w:rsidTr="00871CEC">
        <w:trPr>
          <w:trHeight w:val="309"/>
          <w:tblHeader/>
        </w:trPr>
        <w:tc>
          <w:tcPr>
            <w:tcW w:w="4644" w:type="dxa"/>
          </w:tcPr>
          <w:p w14:paraId="3AD7EAE4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6E29F782" w14:textId="27187F42" w:rsidR="00F53166" w:rsidRPr="00B118B0" w:rsidRDefault="00FF5743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180E8F0C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5D89190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88" w:type="dxa"/>
          </w:tcPr>
          <w:p w14:paraId="4605A847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1AD66BCD" w14:textId="55EF837C" w:rsidR="00F53166" w:rsidRPr="00B118B0" w:rsidRDefault="00FF5743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0033F936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EFD28DD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53166" w:rsidRPr="00B118B0" w14:paraId="0E8F6FCE" w14:textId="77777777" w:rsidTr="00871CEC">
        <w:trPr>
          <w:trHeight w:val="336"/>
          <w:tblHeader/>
        </w:trPr>
        <w:tc>
          <w:tcPr>
            <w:tcW w:w="4644" w:type="dxa"/>
          </w:tcPr>
          <w:p w14:paraId="7A20CA6C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39A02D2" w14:textId="5CE7D876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784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8" w:type="dxa"/>
          </w:tcPr>
          <w:p w14:paraId="2D55FF58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43443E7" w14:textId="4293CA0E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784F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8" w:type="dxa"/>
          </w:tcPr>
          <w:p w14:paraId="01C55674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6FC0BBE" w14:textId="3EEF82B2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784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8" w:type="dxa"/>
          </w:tcPr>
          <w:p w14:paraId="0894CA93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EFF9339" w14:textId="0DF46E3E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784F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C64EF8" w:rsidRPr="00B118B0" w14:paraId="4A0924B2" w14:textId="77777777" w:rsidTr="00613A3D">
        <w:trPr>
          <w:trHeight w:val="323"/>
        </w:trPr>
        <w:tc>
          <w:tcPr>
            <w:tcW w:w="4644" w:type="dxa"/>
          </w:tcPr>
          <w:p w14:paraId="4C4F24F1" w14:textId="023B227A" w:rsidR="00C64EF8" w:rsidRPr="00B118B0" w:rsidRDefault="00C64EF8" w:rsidP="00C64EF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B118B0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3952B085" w14:textId="084C40C6" w:rsidR="00C64EF8" w:rsidRPr="00B118B0" w:rsidRDefault="00215A3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870</w:t>
            </w:r>
          </w:p>
        </w:tc>
        <w:tc>
          <w:tcPr>
            <w:tcW w:w="88" w:type="dxa"/>
          </w:tcPr>
          <w:p w14:paraId="36597325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B30B342" w14:textId="0E00638E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886</w:t>
            </w:r>
          </w:p>
        </w:tc>
        <w:tc>
          <w:tcPr>
            <w:tcW w:w="88" w:type="dxa"/>
          </w:tcPr>
          <w:p w14:paraId="15BC6BCD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653A4" w14:textId="0BD2A185" w:rsidR="00C64EF8" w:rsidRPr="00D80251" w:rsidRDefault="00215A3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8" w:type="dxa"/>
          </w:tcPr>
          <w:p w14:paraId="624BEFFC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A5644B2" w14:textId="0AD1BB0B" w:rsidR="00C64EF8" w:rsidRPr="00440DFB" w:rsidRDefault="00C64EF8" w:rsidP="00C64EF8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C64EF8" w:rsidRPr="00B118B0" w14:paraId="561E3113" w14:textId="77777777" w:rsidTr="00613A3D">
        <w:trPr>
          <w:trHeight w:val="309"/>
        </w:trPr>
        <w:tc>
          <w:tcPr>
            <w:tcW w:w="4644" w:type="dxa"/>
          </w:tcPr>
          <w:p w14:paraId="038EB26E" w14:textId="4C796310" w:rsidR="00C64EF8" w:rsidRPr="00B118B0" w:rsidRDefault="00C64EF8" w:rsidP="00C64EF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4DD22850" w14:textId="136E6E56" w:rsidR="00C64EF8" w:rsidRPr="00B118B0" w:rsidRDefault="00215A3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52,805</w:t>
            </w:r>
          </w:p>
        </w:tc>
        <w:tc>
          <w:tcPr>
            <w:tcW w:w="88" w:type="dxa"/>
          </w:tcPr>
          <w:p w14:paraId="4FA18E52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B09701B" w14:textId="3FF7FE0D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98,746</w:t>
            </w:r>
          </w:p>
        </w:tc>
        <w:tc>
          <w:tcPr>
            <w:tcW w:w="88" w:type="dxa"/>
          </w:tcPr>
          <w:p w14:paraId="08C8600D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49A8E27" w14:textId="2A8B18CD" w:rsidR="00C64EF8" w:rsidRPr="00D80251" w:rsidRDefault="00215A3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8" w:type="dxa"/>
          </w:tcPr>
          <w:p w14:paraId="2D1A9F5B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40C43C36" w14:textId="2B014C72" w:rsidR="00C64EF8" w:rsidRPr="00440DFB" w:rsidRDefault="00C64EF8" w:rsidP="00C64EF8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C64EF8" w:rsidRPr="00B118B0" w14:paraId="6AA0E1CE" w14:textId="77777777" w:rsidTr="00871CEC">
        <w:trPr>
          <w:trHeight w:val="323"/>
        </w:trPr>
        <w:tc>
          <w:tcPr>
            <w:tcW w:w="4644" w:type="dxa"/>
          </w:tcPr>
          <w:p w14:paraId="70A3353C" w14:textId="0766D369" w:rsidR="00C64EF8" w:rsidRPr="00B118B0" w:rsidRDefault="00C64EF8" w:rsidP="00C64EF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="00764920">
              <w:rPr>
                <w:rFonts w:asciiTheme="majorBidi" w:hAnsiTheme="majorBidi" w:cstheme="majorBidi"/>
                <w:sz w:val="28"/>
              </w:rPr>
              <w:t>-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0B8CFD09" w14:textId="5CBB44FA" w:rsidR="00C64EF8" w:rsidRPr="00B118B0" w:rsidRDefault="00215A3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23,116</w:t>
            </w:r>
          </w:p>
        </w:tc>
        <w:tc>
          <w:tcPr>
            <w:tcW w:w="88" w:type="dxa"/>
          </w:tcPr>
          <w:p w14:paraId="52521638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EB155D2" w14:textId="732999F1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31,039</w:t>
            </w:r>
          </w:p>
        </w:tc>
        <w:tc>
          <w:tcPr>
            <w:tcW w:w="88" w:type="dxa"/>
          </w:tcPr>
          <w:p w14:paraId="1D9A30C2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1BA762A" w14:textId="0369CC9C" w:rsidR="00C64EF8" w:rsidRPr="00B118B0" w:rsidRDefault="00215A3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1,995</w:t>
            </w:r>
          </w:p>
        </w:tc>
        <w:tc>
          <w:tcPr>
            <w:tcW w:w="88" w:type="dxa"/>
          </w:tcPr>
          <w:p w14:paraId="464C859D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5DD8CDFD" w14:textId="5032B515" w:rsidR="00C64EF8" w:rsidRPr="00440DFB" w:rsidRDefault="00C64EF8" w:rsidP="00C64EF8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11,043</w:t>
            </w:r>
          </w:p>
        </w:tc>
      </w:tr>
      <w:tr w:rsidR="00C64EF8" w:rsidRPr="00B118B0" w14:paraId="3D371658" w14:textId="77777777" w:rsidTr="00871CEC">
        <w:trPr>
          <w:trHeight w:val="323"/>
        </w:trPr>
        <w:tc>
          <w:tcPr>
            <w:tcW w:w="4644" w:type="dxa"/>
          </w:tcPr>
          <w:p w14:paraId="1AE57259" w14:textId="354F610A" w:rsidR="00C64EF8" w:rsidRPr="00B118B0" w:rsidRDefault="00C64EF8" w:rsidP="00C64EF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B118B0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shd w:val="clear" w:color="auto" w:fill="auto"/>
          </w:tcPr>
          <w:p w14:paraId="312B977E" w14:textId="12D8E6B8" w:rsidR="00C64EF8" w:rsidRPr="00B118B0" w:rsidRDefault="00215A3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970</w:t>
            </w:r>
          </w:p>
        </w:tc>
        <w:tc>
          <w:tcPr>
            <w:tcW w:w="88" w:type="dxa"/>
          </w:tcPr>
          <w:p w14:paraId="7EA92F26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825EE01" w14:textId="1E03965C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904</w:t>
            </w:r>
          </w:p>
        </w:tc>
        <w:tc>
          <w:tcPr>
            <w:tcW w:w="88" w:type="dxa"/>
          </w:tcPr>
          <w:p w14:paraId="4F17A2B3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A24FE14" w14:textId="0CDB3E63" w:rsidR="00C64EF8" w:rsidRPr="00B118B0" w:rsidRDefault="00215A3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8" w:type="dxa"/>
          </w:tcPr>
          <w:p w14:paraId="14E2BD67" w14:textId="77777777" w:rsidR="00C64EF8" w:rsidRPr="00B118B0" w:rsidRDefault="00C64EF8" w:rsidP="00C64EF8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4D545AFB" w14:textId="4459C8DC" w:rsidR="00C64EF8" w:rsidRPr="00440DFB" w:rsidRDefault="00C64EF8" w:rsidP="00C64EF8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64EF8" w:rsidRPr="00B118B0" w14:paraId="514A43F7" w14:textId="77777777" w:rsidTr="00871CEC">
        <w:trPr>
          <w:trHeight w:val="323"/>
        </w:trPr>
        <w:tc>
          <w:tcPr>
            <w:tcW w:w="4644" w:type="dxa"/>
          </w:tcPr>
          <w:p w14:paraId="431FF9F3" w14:textId="099B6207" w:rsidR="00C64EF8" w:rsidRPr="00B118B0" w:rsidRDefault="00C64EF8" w:rsidP="00C64EF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36074B88" w14:textId="5057B743" w:rsidR="00C64EF8" w:rsidRPr="00B118B0" w:rsidRDefault="00C633DB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</w:t>
            </w:r>
            <w:r w:rsidR="00026FE7">
              <w:rPr>
                <w:rFonts w:asciiTheme="majorBidi" w:hAnsiTheme="majorBidi" w:cstheme="majorBidi"/>
                <w:sz w:val="28"/>
              </w:rPr>
              <w:t>,237</w:t>
            </w:r>
          </w:p>
        </w:tc>
        <w:tc>
          <w:tcPr>
            <w:tcW w:w="88" w:type="dxa"/>
          </w:tcPr>
          <w:p w14:paraId="12C15540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FBAC97E" w14:textId="0AABF8CE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37,43</w:t>
            </w:r>
            <w:r w:rsidRPr="004517A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88" w:type="dxa"/>
          </w:tcPr>
          <w:p w14:paraId="3A6D51B2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6601807" w14:textId="575D1868" w:rsidR="00C64EF8" w:rsidRPr="00B118B0" w:rsidRDefault="00215A3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1,857</w:t>
            </w:r>
          </w:p>
        </w:tc>
        <w:tc>
          <w:tcPr>
            <w:tcW w:w="88" w:type="dxa"/>
          </w:tcPr>
          <w:p w14:paraId="155E7336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5E76B04C" w14:textId="437B7EC8" w:rsidR="00C64EF8" w:rsidRPr="00440DFB" w:rsidRDefault="00C64EF8" w:rsidP="00C64EF8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1,938</w:t>
            </w:r>
          </w:p>
        </w:tc>
      </w:tr>
      <w:tr w:rsidR="00C64EF8" w:rsidRPr="00B118B0" w14:paraId="0E266B10" w14:textId="77777777" w:rsidTr="00871CEC">
        <w:trPr>
          <w:trHeight w:val="323"/>
        </w:trPr>
        <w:tc>
          <w:tcPr>
            <w:tcW w:w="4644" w:type="dxa"/>
          </w:tcPr>
          <w:p w14:paraId="2A68F685" w14:textId="3265F65C" w:rsidR="00C64EF8" w:rsidRPr="00B118B0" w:rsidRDefault="00C64EF8" w:rsidP="00C64EF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B118B0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shd w:val="clear" w:color="auto" w:fill="auto"/>
          </w:tcPr>
          <w:p w14:paraId="53CA4298" w14:textId="725478F6" w:rsidR="00C64EF8" w:rsidRPr="00B118B0" w:rsidRDefault="004F724C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88" w:type="dxa"/>
          </w:tcPr>
          <w:p w14:paraId="24F8BC5E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AE59E15" w14:textId="02749EDA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88" w:type="dxa"/>
          </w:tcPr>
          <w:p w14:paraId="4430F8BC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751BFECB" w14:textId="7797151F" w:rsidR="00C64EF8" w:rsidRPr="00B118B0" w:rsidRDefault="00215A3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10,610</w:t>
            </w:r>
          </w:p>
        </w:tc>
        <w:tc>
          <w:tcPr>
            <w:tcW w:w="88" w:type="dxa"/>
          </w:tcPr>
          <w:p w14:paraId="7EC10BEC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2A88D40" w14:textId="73BB96D8" w:rsidR="00C64EF8" w:rsidRPr="00440DFB" w:rsidRDefault="00C64EF8" w:rsidP="00C64EF8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10,776</w:t>
            </w:r>
          </w:p>
        </w:tc>
      </w:tr>
      <w:tr w:rsidR="00C64EF8" w:rsidRPr="00B118B0" w14:paraId="4E2BF948" w14:textId="77777777" w:rsidTr="00871CEC">
        <w:trPr>
          <w:trHeight w:val="323"/>
        </w:trPr>
        <w:tc>
          <w:tcPr>
            <w:tcW w:w="4644" w:type="dxa"/>
          </w:tcPr>
          <w:p w14:paraId="5DC94CAD" w14:textId="77777777" w:rsidR="00C64EF8" w:rsidRPr="00B118B0" w:rsidRDefault="00C64EF8" w:rsidP="00C64EF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163065E7" w14:textId="656B4DAD" w:rsidR="00C64EF8" w:rsidRPr="00B118B0" w:rsidRDefault="004F724C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3,558</w:t>
            </w:r>
          </w:p>
        </w:tc>
        <w:tc>
          <w:tcPr>
            <w:tcW w:w="88" w:type="dxa"/>
          </w:tcPr>
          <w:p w14:paraId="225CF7DB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6710ED8" w14:textId="4EFEC485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15,73</w:t>
            </w:r>
            <w:r w:rsidRPr="004517A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8" w:type="dxa"/>
          </w:tcPr>
          <w:p w14:paraId="45A2D459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E010557" w14:textId="7A123B39" w:rsidR="00C64EF8" w:rsidRPr="00B118B0" w:rsidRDefault="00215A3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8" w:type="dxa"/>
          </w:tcPr>
          <w:p w14:paraId="183407EF" w14:textId="77777777" w:rsidR="00C64EF8" w:rsidRPr="00B118B0" w:rsidRDefault="00C64EF8" w:rsidP="00C64EF8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681920C" w14:textId="7E96D4A6" w:rsidR="00C64EF8" w:rsidRPr="00440DFB" w:rsidRDefault="00C64EF8" w:rsidP="00C64EF8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4,970</w:t>
            </w:r>
          </w:p>
        </w:tc>
      </w:tr>
      <w:tr w:rsidR="009B3D78" w:rsidRPr="00B118B0" w14:paraId="62F65026" w14:textId="77777777" w:rsidTr="00871CEC">
        <w:trPr>
          <w:trHeight w:val="323"/>
        </w:trPr>
        <w:tc>
          <w:tcPr>
            <w:tcW w:w="4644" w:type="dxa"/>
          </w:tcPr>
          <w:p w14:paraId="06387AD5" w14:textId="35F7EC84" w:rsidR="009B3D78" w:rsidRPr="00B118B0" w:rsidRDefault="001E00E7" w:rsidP="00C64EF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</w:t>
            </w:r>
            <w:r w:rsidR="00F4068F">
              <w:rPr>
                <w:rFonts w:asciiTheme="majorBidi" w:hAnsiTheme="majorBidi" w:cstheme="majorBidi" w:hint="cs"/>
                <w:sz w:val="28"/>
                <w:cs/>
              </w:rPr>
              <w:t xml:space="preserve">รับล่วงหน้า </w:t>
            </w:r>
            <w:r w:rsidR="00EB5EC2">
              <w:rPr>
                <w:rFonts w:asciiTheme="majorBidi" w:hAnsiTheme="majorBidi" w:cstheme="majorBidi"/>
                <w:sz w:val="28"/>
              </w:rPr>
              <w:t>-</w:t>
            </w:r>
            <w:r w:rsidR="00F4068F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F820DA">
              <w:rPr>
                <w:rFonts w:asciiTheme="majorBidi" w:hAnsiTheme="majorBidi" w:cstheme="majorBidi" w:hint="cs"/>
                <w:sz w:val="28"/>
                <w:cs/>
              </w:rPr>
              <w:t>ค่า</w:t>
            </w:r>
            <w:r w:rsidR="00F4068F">
              <w:rPr>
                <w:rFonts w:asciiTheme="majorBidi" w:hAnsiTheme="majorBidi" w:cstheme="majorBidi" w:hint="cs"/>
                <w:sz w:val="28"/>
                <w:cs/>
              </w:rPr>
              <w:t>เช่าที่ดิน</w:t>
            </w:r>
          </w:p>
        </w:tc>
        <w:tc>
          <w:tcPr>
            <w:tcW w:w="1013" w:type="dxa"/>
            <w:shd w:val="clear" w:color="auto" w:fill="auto"/>
          </w:tcPr>
          <w:p w14:paraId="3FCCE817" w14:textId="40505A08" w:rsidR="009B3D78" w:rsidRDefault="00F820DA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15,025</w:t>
            </w:r>
          </w:p>
        </w:tc>
        <w:tc>
          <w:tcPr>
            <w:tcW w:w="88" w:type="dxa"/>
          </w:tcPr>
          <w:p w14:paraId="32F0825D" w14:textId="77777777" w:rsidR="009B3D78" w:rsidRPr="00B118B0" w:rsidRDefault="009B3D7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FC5F29D" w14:textId="690D58BA" w:rsidR="009B3D78" w:rsidRPr="004517A7" w:rsidRDefault="00270FA2" w:rsidP="00C64EF8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14,</w:t>
            </w:r>
            <w:r w:rsidR="00F820DA">
              <w:rPr>
                <w:rFonts w:ascii="Angsana New" w:hAnsi="Angsana New"/>
                <w:sz w:val="28"/>
              </w:rPr>
              <w:t>725</w:t>
            </w:r>
          </w:p>
        </w:tc>
        <w:tc>
          <w:tcPr>
            <w:tcW w:w="88" w:type="dxa"/>
          </w:tcPr>
          <w:p w14:paraId="77F96027" w14:textId="77777777" w:rsidR="009B3D78" w:rsidRPr="00B118B0" w:rsidRDefault="009B3D7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4EAA052" w14:textId="4011CF9B" w:rsidR="009B3D78" w:rsidRDefault="00F820DA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28152FD9" w14:textId="77777777" w:rsidR="009B3D78" w:rsidRPr="00B118B0" w:rsidRDefault="009B3D78" w:rsidP="00C64EF8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4FD96B4D" w14:textId="065646B4" w:rsidR="009B3D78" w:rsidRPr="004517A7" w:rsidRDefault="00F820DA" w:rsidP="00C64EF8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64EF8" w:rsidRPr="00B118B0" w14:paraId="15D515E9" w14:textId="77777777" w:rsidTr="00871CEC">
        <w:trPr>
          <w:trHeight w:val="323"/>
        </w:trPr>
        <w:tc>
          <w:tcPr>
            <w:tcW w:w="4644" w:type="dxa"/>
          </w:tcPr>
          <w:p w14:paraId="6AB0116A" w14:textId="1F3699C6" w:rsidR="00C64EF8" w:rsidRPr="00E76CB9" w:rsidRDefault="00C64EF8" w:rsidP="00C64EF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3D5C4E">
              <w:rPr>
                <w:rFonts w:asciiTheme="majorBidi" w:hAnsiTheme="majorBidi" w:hint="cs"/>
                <w:sz w:val="28"/>
                <w:cs/>
              </w:rPr>
              <w:t>เงินมัดจำรับล่วงหน้า</w:t>
            </w:r>
          </w:p>
        </w:tc>
        <w:tc>
          <w:tcPr>
            <w:tcW w:w="1013" w:type="dxa"/>
            <w:shd w:val="clear" w:color="auto" w:fill="auto"/>
          </w:tcPr>
          <w:p w14:paraId="7F98F5A2" w14:textId="0FD93DE1" w:rsidR="00C64EF8" w:rsidRDefault="00215A3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100,000</w:t>
            </w:r>
          </w:p>
        </w:tc>
        <w:tc>
          <w:tcPr>
            <w:tcW w:w="88" w:type="dxa"/>
          </w:tcPr>
          <w:p w14:paraId="2A1437CC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4AD4EF8" w14:textId="1EC60C6B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100,000</w:t>
            </w:r>
          </w:p>
        </w:tc>
        <w:tc>
          <w:tcPr>
            <w:tcW w:w="88" w:type="dxa"/>
          </w:tcPr>
          <w:p w14:paraId="67BB7355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D446BA8" w14:textId="62E12830" w:rsidR="00C64EF8" w:rsidRDefault="00215A3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100,000</w:t>
            </w:r>
          </w:p>
        </w:tc>
        <w:tc>
          <w:tcPr>
            <w:tcW w:w="88" w:type="dxa"/>
          </w:tcPr>
          <w:p w14:paraId="64E2D576" w14:textId="77777777" w:rsidR="00C64EF8" w:rsidRPr="00B118B0" w:rsidRDefault="00C64EF8" w:rsidP="00C64EF8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D23EA01" w14:textId="7B68F1FE" w:rsidR="00C64EF8" w:rsidRPr="00440DFB" w:rsidRDefault="00C64EF8" w:rsidP="00C64EF8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100,000</w:t>
            </w:r>
          </w:p>
        </w:tc>
      </w:tr>
      <w:tr w:rsidR="00D37EEA" w:rsidRPr="00B118B0" w14:paraId="6968ADFB" w14:textId="77777777" w:rsidTr="00BA7BF5">
        <w:trPr>
          <w:trHeight w:val="323"/>
        </w:trPr>
        <w:tc>
          <w:tcPr>
            <w:tcW w:w="4644" w:type="dxa"/>
          </w:tcPr>
          <w:p w14:paraId="49427C8A" w14:textId="77777777" w:rsidR="00BA7BF5" w:rsidRDefault="00D37EEA" w:rsidP="00C64EF8">
            <w:pPr>
              <w:ind w:right="-18" w:firstLine="42"/>
              <w:jc w:val="thaiDistribute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ประมาณการหนี้สิน</w:t>
            </w:r>
            <w:r w:rsidR="000B4E63">
              <w:rPr>
                <w:rFonts w:asciiTheme="majorBidi" w:hAnsiTheme="majorBidi" w:hint="cs"/>
                <w:sz w:val="28"/>
                <w:cs/>
              </w:rPr>
              <w:t>จากคดีความฟ้องร้อง</w:t>
            </w:r>
            <w:r w:rsidR="00BA7BF5">
              <w:rPr>
                <w:rFonts w:asciiTheme="majorBidi" w:hAnsiTheme="majorBidi" w:hint="cs"/>
                <w:sz w:val="28"/>
                <w:cs/>
              </w:rPr>
              <w:t xml:space="preserve"> </w:t>
            </w:r>
          </w:p>
          <w:p w14:paraId="62AB4D12" w14:textId="37C986BB" w:rsidR="00D37EEA" w:rsidRPr="003D5C4E" w:rsidRDefault="00BA7BF5" w:rsidP="00BA7BF5">
            <w:pPr>
              <w:ind w:left="177" w:right="-18" w:firstLine="42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 w:val="28"/>
              </w:rPr>
              <w:t>29.4.2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0B88D8B" w14:textId="3E91D9FF" w:rsidR="00D37EEA" w:rsidRDefault="000B4E63" w:rsidP="00BA7BF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1,864</w:t>
            </w:r>
          </w:p>
        </w:tc>
        <w:tc>
          <w:tcPr>
            <w:tcW w:w="88" w:type="dxa"/>
            <w:vAlign w:val="bottom"/>
          </w:tcPr>
          <w:p w14:paraId="231AFDD1" w14:textId="77777777" w:rsidR="00D37EEA" w:rsidRPr="00B118B0" w:rsidRDefault="00D37EEA" w:rsidP="00BA7BF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D87F91D" w14:textId="6C18E34E" w:rsidR="00D37EEA" w:rsidRPr="004517A7" w:rsidRDefault="000B4E63" w:rsidP="00BA7BF5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446CC499" w14:textId="77777777" w:rsidR="00D37EEA" w:rsidRPr="00B118B0" w:rsidRDefault="00D37EEA" w:rsidP="00BA7BF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BBEED1D" w14:textId="7DE59883" w:rsidR="00D37EEA" w:rsidRDefault="000B4E63" w:rsidP="00BA7BF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069B289C" w14:textId="77777777" w:rsidR="00D37EEA" w:rsidRPr="00B118B0" w:rsidRDefault="00D37EEA" w:rsidP="00BA7BF5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0971AF8F" w14:textId="4DC0F0E0" w:rsidR="00D37EEA" w:rsidRPr="004517A7" w:rsidRDefault="000B4E63" w:rsidP="00BA7BF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64EF8" w:rsidRPr="00B118B0" w14:paraId="0E485C3F" w14:textId="77777777" w:rsidTr="00871CEC">
        <w:trPr>
          <w:trHeight w:val="323"/>
        </w:trPr>
        <w:tc>
          <w:tcPr>
            <w:tcW w:w="4644" w:type="dxa"/>
            <w:vAlign w:val="bottom"/>
          </w:tcPr>
          <w:p w14:paraId="5FA9BDC8" w14:textId="77777777" w:rsidR="00C64EF8" w:rsidRPr="00B118B0" w:rsidRDefault="00C64EF8" w:rsidP="00C64EF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2F66CF41" w14:textId="1D9C0309" w:rsidR="00C64EF8" w:rsidRPr="00B118B0" w:rsidRDefault="006C3AFB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105,856</w:t>
            </w:r>
          </w:p>
        </w:tc>
        <w:tc>
          <w:tcPr>
            <w:tcW w:w="88" w:type="dxa"/>
          </w:tcPr>
          <w:p w14:paraId="428C096D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8E89A00" w14:textId="4321AB21" w:rsidR="00C64EF8" w:rsidRPr="00B118B0" w:rsidRDefault="009362D4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104,160</w:t>
            </w:r>
          </w:p>
        </w:tc>
        <w:tc>
          <w:tcPr>
            <w:tcW w:w="88" w:type="dxa"/>
          </w:tcPr>
          <w:p w14:paraId="3915FC4B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64D76266" w14:textId="591A4442" w:rsidR="00C64EF8" w:rsidRPr="00B118B0" w:rsidRDefault="00215A3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71</w:t>
            </w:r>
            <w:r w:rsidR="00176ACA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88" w:type="dxa"/>
          </w:tcPr>
          <w:p w14:paraId="6756BC3C" w14:textId="77777777" w:rsidR="00C64EF8" w:rsidRPr="00B118B0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5CDA5DE" w14:textId="041889B3" w:rsidR="00C64EF8" w:rsidRPr="00440DFB" w:rsidRDefault="00C64EF8" w:rsidP="00C64EF8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2,423</w:t>
            </w:r>
          </w:p>
        </w:tc>
      </w:tr>
      <w:tr w:rsidR="00C64EF8" w:rsidRPr="00B118B0" w14:paraId="733B3F64" w14:textId="77777777" w:rsidTr="00871CEC">
        <w:trPr>
          <w:trHeight w:val="323"/>
        </w:trPr>
        <w:tc>
          <w:tcPr>
            <w:tcW w:w="4644" w:type="dxa"/>
          </w:tcPr>
          <w:p w14:paraId="3E8712D7" w14:textId="091266D0" w:rsidR="00C64EF8" w:rsidRPr="00B118B0" w:rsidRDefault="00C64EF8" w:rsidP="00C64EF8">
            <w:pPr>
              <w:ind w:right="-18" w:firstLine="4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A4DA2" w14:textId="1435EACF" w:rsidR="00C64EF8" w:rsidRPr="00440DFB" w:rsidRDefault="00A24D4B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330,</w:t>
            </w:r>
            <w:r w:rsidR="00E6597B">
              <w:rPr>
                <w:rFonts w:asciiTheme="majorBidi" w:hAnsiTheme="majorBidi" w:cstheme="majorBidi"/>
                <w:b/>
                <w:bCs/>
                <w:sz w:val="28"/>
              </w:rPr>
              <w:t>320</w:t>
            </w:r>
          </w:p>
        </w:tc>
        <w:tc>
          <w:tcPr>
            <w:tcW w:w="88" w:type="dxa"/>
          </w:tcPr>
          <w:p w14:paraId="4B8EB1BC" w14:textId="77777777" w:rsidR="00C64EF8" w:rsidRPr="00440DFB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A07F3" w14:textId="116B4ADB" w:rsidR="00C64EF8" w:rsidRPr="00440DFB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403,634</w:t>
            </w:r>
          </w:p>
        </w:tc>
        <w:tc>
          <w:tcPr>
            <w:tcW w:w="88" w:type="dxa"/>
          </w:tcPr>
          <w:p w14:paraId="41C9869C" w14:textId="77777777" w:rsidR="00C64EF8" w:rsidRPr="00440DFB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216A5" w14:textId="68644FB1" w:rsidR="00C64EF8" w:rsidRPr="00440DFB" w:rsidRDefault="00215A3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115,17</w:t>
            </w:r>
            <w:r w:rsidR="00176ACA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88" w:type="dxa"/>
          </w:tcPr>
          <w:p w14:paraId="3AD9D1FC" w14:textId="77777777" w:rsidR="00C64EF8" w:rsidRPr="00440DFB" w:rsidRDefault="00C64EF8" w:rsidP="00C64EF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D73B413" w14:textId="3C674536" w:rsidR="00C64EF8" w:rsidRPr="00440DFB" w:rsidRDefault="00C64EF8" w:rsidP="00C64EF8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131,150</w:t>
            </w:r>
          </w:p>
        </w:tc>
      </w:tr>
    </w:tbl>
    <w:p w14:paraId="2872290A" w14:textId="470AF201" w:rsidR="007C67AA" w:rsidRDefault="007C67AA" w:rsidP="007C67AA">
      <w:pPr>
        <w:spacing w:before="480" w:line="240" w:lineRule="atLeast"/>
        <w:rPr>
          <w:rFonts w:asciiTheme="majorBidi" w:hAnsiTheme="majorBidi" w:cstheme="majorBidi"/>
          <w:b/>
          <w:bCs/>
          <w:sz w:val="28"/>
        </w:rPr>
      </w:pPr>
    </w:p>
    <w:p w14:paraId="09F2FD9D" w14:textId="77777777" w:rsidR="007C67AA" w:rsidRDefault="007C67AA">
      <w:pPr>
        <w:overflowPunct/>
        <w:autoSpaceDE/>
        <w:autoSpaceDN/>
        <w:adjustRightInd/>
        <w:textAlignment w:val="auto"/>
        <w:rPr>
          <w:rFonts w:asciiTheme="majorBidi" w:hAnsiTheme="majorBidi" w:cstheme="majorBidi" w:hint="cs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0A3F2FC0" w14:textId="272DF08D" w:rsidR="00F53166" w:rsidRPr="00B118B0" w:rsidRDefault="003357E6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</w:t>
      </w:r>
      <w:r w:rsidR="009E4C64" w:rsidRPr="00B118B0">
        <w:rPr>
          <w:rFonts w:asciiTheme="majorBidi" w:hAnsiTheme="majorBidi" w:cstheme="majorBidi"/>
          <w:b/>
          <w:bCs/>
          <w:sz w:val="28"/>
          <w:cs/>
        </w:rPr>
        <w:t>งินกู้ยืมระยะยาวจากสถาบันการเงิน</w:t>
      </w:r>
    </w:p>
    <w:p w14:paraId="2AD8607A" w14:textId="2A032384" w:rsidR="00F53166" w:rsidRPr="00B118B0" w:rsidRDefault="009E4C64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เงินกู้ยืมระยะยาวจากสถาบันการเงิน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40BC5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40BC5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(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งบการเงินเฉพาะกิจการ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20"/>
        <w:gridCol w:w="86"/>
        <w:gridCol w:w="1384"/>
      </w:tblGrid>
      <w:tr w:rsidR="003357E6" w:rsidRPr="00B118B0" w14:paraId="7987878D" w14:textId="77777777" w:rsidTr="00B37563">
        <w:trPr>
          <w:trHeight w:val="20"/>
        </w:trPr>
        <w:tc>
          <w:tcPr>
            <w:tcW w:w="6300" w:type="dxa"/>
          </w:tcPr>
          <w:p w14:paraId="28879A51" w14:textId="77777777" w:rsidR="003357E6" w:rsidRPr="00B118B0" w:rsidRDefault="003357E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537D231" w14:textId="43086B96" w:rsidR="003357E6" w:rsidRPr="00B118B0" w:rsidRDefault="003357E6" w:rsidP="003357E6">
            <w:pPr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F53166" w:rsidRPr="00B118B0" w14:paraId="6BF68BFA" w14:textId="77777777" w:rsidTr="00B37563">
        <w:trPr>
          <w:trHeight w:val="20"/>
        </w:trPr>
        <w:tc>
          <w:tcPr>
            <w:tcW w:w="6300" w:type="dxa"/>
          </w:tcPr>
          <w:p w14:paraId="5ABF5C2C" w14:textId="77777777" w:rsidR="00F53166" w:rsidRPr="00B118B0" w:rsidRDefault="00F5316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5D5F0F85" w14:textId="7777777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53166" w:rsidRPr="00B118B0" w14:paraId="02FB649F" w14:textId="77777777" w:rsidTr="00B37563">
        <w:trPr>
          <w:trHeight w:val="20"/>
        </w:trPr>
        <w:tc>
          <w:tcPr>
            <w:tcW w:w="6300" w:type="dxa"/>
          </w:tcPr>
          <w:p w14:paraId="6BA8308F" w14:textId="77777777" w:rsidR="00F53166" w:rsidRPr="00B118B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7C7876BC" w14:textId="381C76B6" w:rsidR="00F53166" w:rsidRPr="00B118B0" w:rsidRDefault="00FF5743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86" w:type="dxa"/>
          </w:tcPr>
          <w:p w14:paraId="537EDF5F" w14:textId="77777777" w:rsidR="00F53166" w:rsidRPr="00B118B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7DF277CA" w14:textId="7777777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B118B0" w14:paraId="326D40D4" w14:textId="77777777" w:rsidTr="00B37563">
        <w:trPr>
          <w:trHeight w:val="20"/>
        </w:trPr>
        <w:tc>
          <w:tcPr>
            <w:tcW w:w="6300" w:type="dxa"/>
          </w:tcPr>
          <w:p w14:paraId="7EA7CA01" w14:textId="77777777" w:rsidR="00F53166" w:rsidRPr="00B118B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61B4E8C4" w14:textId="2D07DC22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54C2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6" w:type="dxa"/>
          </w:tcPr>
          <w:p w14:paraId="4D7F25CF" w14:textId="77777777" w:rsidR="00F53166" w:rsidRPr="00B118B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704D5A8" w14:textId="6498EC71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54C2F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D5019F" w:rsidRPr="00B118B0" w14:paraId="0197D792" w14:textId="77777777" w:rsidTr="00B37563">
        <w:trPr>
          <w:trHeight w:val="20"/>
        </w:trPr>
        <w:tc>
          <w:tcPr>
            <w:tcW w:w="6300" w:type="dxa"/>
          </w:tcPr>
          <w:p w14:paraId="3FA38799" w14:textId="77777777" w:rsidR="00D5019F" w:rsidRPr="00B118B0" w:rsidRDefault="00D5019F" w:rsidP="00D5019F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58C4B43C" w14:textId="7C1528D1" w:rsidR="00D5019F" w:rsidRPr="00B118B0" w:rsidRDefault="000576C6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140,000</w:t>
            </w:r>
          </w:p>
        </w:tc>
        <w:tc>
          <w:tcPr>
            <w:tcW w:w="86" w:type="dxa"/>
          </w:tcPr>
          <w:p w14:paraId="2567496A" w14:textId="77777777" w:rsidR="00D5019F" w:rsidRPr="00B118B0" w:rsidRDefault="00D5019F" w:rsidP="00D5019F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7E62F5D" w14:textId="0C1DD5DC" w:rsidR="00D5019F" w:rsidRPr="00B118B0" w:rsidRDefault="00D5019F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517A7">
              <w:rPr>
                <w:rFonts w:asciiTheme="majorBidi" w:hAnsiTheme="majorBidi"/>
                <w:snapToGrid w:val="0"/>
                <w:sz w:val="28"/>
                <w:lang w:eastAsia="th-TH"/>
              </w:rPr>
              <w:t>167,704</w:t>
            </w:r>
          </w:p>
        </w:tc>
      </w:tr>
      <w:tr w:rsidR="00D5019F" w:rsidRPr="00B118B0" w14:paraId="5DEBF7F6" w14:textId="77777777" w:rsidTr="00613A3D">
        <w:trPr>
          <w:trHeight w:val="20"/>
        </w:trPr>
        <w:tc>
          <w:tcPr>
            <w:tcW w:w="6300" w:type="dxa"/>
          </w:tcPr>
          <w:p w14:paraId="5E82A7DE" w14:textId="4DA02905" w:rsidR="00D5019F" w:rsidRPr="00B118B0" w:rsidRDefault="00D5019F" w:rsidP="00D5019F">
            <w:pPr>
              <w:pStyle w:val="Header"/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53C03" w14:textId="194AB195" w:rsidR="00D5019F" w:rsidRPr="00B118B0" w:rsidRDefault="000576C6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(85,714)</w:t>
            </w:r>
          </w:p>
        </w:tc>
        <w:tc>
          <w:tcPr>
            <w:tcW w:w="86" w:type="dxa"/>
          </w:tcPr>
          <w:p w14:paraId="6BCEF66A" w14:textId="77777777" w:rsidR="00D5019F" w:rsidRPr="00B118B0" w:rsidRDefault="00D5019F" w:rsidP="00D5019F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3633C16" w14:textId="371E7297" w:rsidR="00D5019F" w:rsidRPr="00B118B0" w:rsidRDefault="00D5019F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517A7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(</w:t>
            </w:r>
            <w:r w:rsidRPr="004517A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99,194</w:t>
            </w:r>
            <w:r w:rsidRPr="004517A7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)</w:t>
            </w:r>
          </w:p>
        </w:tc>
      </w:tr>
      <w:tr w:rsidR="00D5019F" w:rsidRPr="00B118B0" w14:paraId="1E07DDE7" w14:textId="77777777" w:rsidTr="00613A3D">
        <w:trPr>
          <w:trHeight w:val="20"/>
        </w:trPr>
        <w:tc>
          <w:tcPr>
            <w:tcW w:w="6300" w:type="dxa"/>
          </w:tcPr>
          <w:p w14:paraId="3CCC901A" w14:textId="77777777" w:rsidR="00D5019F" w:rsidRPr="00B118B0" w:rsidRDefault="00D5019F" w:rsidP="00D5019F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A3536" w14:textId="160566EC" w:rsidR="00D5019F" w:rsidRPr="00B118B0" w:rsidRDefault="000576C6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54,286</w:t>
            </w:r>
          </w:p>
        </w:tc>
        <w:tc>
          <w:tcPr>
            <w:tcW w:w="86" w:type="dxa"/>
          </w:tcPr>
          <w:p w14:paraId="0DA35DE3" w14:textId="77777777" w:rsidR="00D5019F" w:rsidRPr="00B118B0" w:rsidRDefault="00D5019F" w:rsidP="00D5019F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C03B5" w14:textId="07A8EFD3" w:rsidR="00D5019F" w:rsidRPr="00B118B0" w:rsidRDefault="00D5019F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4517A7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68,510</w:t>
            </w:r>
          </w:p>
        </w:tc>
      </w:tr>
    </w:tbl>
    <w:p w14:paraId="06965107" w14:textId="14B97A4F" w:rsidR="00F65985" w:rsidRDefault="002A4265" w:rsidP="00F65985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การเปลี่ยนแปลงของบัญชีเงินกู้ยืมระยะยาว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จากสถาบันการเงิน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สำหรับงวดสามดือนสิ้นสุดวันที่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และสำหรับปีสิ้นสุดวันที่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C849F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90"/>
        <w:gridCol w:w="1350"/>
      </w:tblGrid>
      <w:tr w:rsidR="00F65985" w:rsidRPr="004517A7" w14:paraId="765369D9" w14:textId="77777777" w:rsidTr="000A2C4A">
        <w:tc>
          <w:tcPr>
            <w:tcW w:w="6300" w:type="dxa"/>
            <w:vAlign w:val="bottom"/>
          </w:tcPr>
          <w:p w14:paraId="37575A02" w14:textId="77777777" w:rsidR="00F65985" w:rsidRPr="004517A7" w:rsidRDefault="00F65985" w:rsidP="00613A3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D24C2D6" w14:textId="77777777" w:rsidR="00F65985" w:rsidRPr="004517A7" w:rsidRDefault="00F65985" w:rsidP="00613A3D">
            <w:pPr>
              <w:ind w:left="533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F65985" w:rsidRPr="004517A7" w14:paraId="3EFA5B04" w14:textId="77777777" w:rsidTr="000A2C4A">
        <w:tc>
          <w:tcPr>
            <w:tcW w:w="6300" w:type="dxa"/>
            <w:vAlign w:val="bottom"/>
          </w:tcPr>
          <w:p w14:paraId="7910AF6D" w14:textId="77777777" w:rsidR="00F65985" w:rsidRPr="004517A7" w:rsidRDefault="00F65985" w:rsidP="00613A3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1026E3B5" w14:textId="77777777" w:rsidR="00F65985" w:rsidRPr="004517A7" w:rsidRDefault="00F65985" w:rsidP="00613A3D">
            <w:pPr>
              <w:ind w:left="-12"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F65985" w:rsidRPr="004517A7" w14:paraId="422A8CBE" w14:textId="77777777" w:rsidTr="000A2C4A">
        <w:tc>
          <w:tcPr>
            <w:tcW w:w="6300" w:type="dxa"/>
            <w:vAlign w:val="bottom"/>
          </w:tcPr>
          <w:p w14:paraId="25826E23" w14:textId="77777777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C80BB6" w14:textId="21E20467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75F42B" w14:textId="77777777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251885" w14:textId="42FB6982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65985" w:rsidRPr="004517A7" w14:paraId="11B7E37F" w14:textId="77777777" w:rsidTr="000A2C4A">
        <w:tc>
          <w:tcPr>
            <w:tcW w:w="6300" w:type="dxa"/>
            <w:vAlign w:val="bottom"/>
          </w:tcPr>
          <w:p w14:paraId="28E4114A" w14:textId="77777777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780A3D" w14:textId="76CFB11E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282DB581" w14:textId="77777777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98EC8D" w14:textId="420B7917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65985" w:rsidRPr="004517A7" w14:paraId="7E4E6D69" w14:textId="77777777" w:rsidTr="00613A3D">
        <w:tc>
          <w:tcPr>
            <w:tcW w:w="6300" w:type="dxa"/>
            <w:vAlign w:val="bottom"/>
          </w:tcPr>
          <w:p w14:paraId="75663A8C" w14:textId="2B3AAFFD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cs/>
              </w:rPr>
              <w:t>ยอดคงเหลือต้น</w:t>
            </w:r>
            <w:r w:rsidR="00942BC9">
              <w:rPr>
                <w:rFonts w:ascii="Angsana New" w:hAnsi="Angsana New" w:hint="cs"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111C8" w14:textId="76F392D5" w:rsidR="00F65985" w:rsidRPr="004517A7" w:rsidRDefault="00A72170" w:rsidP="00F65985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A72170">
              <w:rPr>
                <w:rFonts w:ascii="Angsana New" w:hAnsi="Angsana New" w:hint="eastAsia"/>
                <w:snapToGrid w:val="0"/>
                <w:sz w:val="28"/>
                <w:lang w:eastAsia="th-TH"/>
              </w:rPr>
              <w:t>167,704</w:t>
            </w:r>
          </w:p>
        </w:tc>
        <w:tc>
          <w:tcPr>
            <w:tcW w:w="90" w:type="dxa"/>
            <w:shd w:val="clear" w:color="auto" w:fill="auto"/>
          </w:tcPr>
          <w:p w14:paraId="6E74087C" w14:textId="77777777" w:rsidR="00F65985" w:rsidRPr="004517A7" w:rsidRDefault="00F65985" w:rsidP="00F6598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66D5D" w14:textId="5DD84150" w:rsidR="00F65985" w:rsidRPr="004517A7" w:rsidRDefault="00F65985" w:rsidP="00F65985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 w:hint="eastAsia"/>
                <w:snapToGrid w:val="0"/>
                <w:sz w:val="28"/>
                <w:lang w:eastAsia="th-TH"/>
              </w:rPr>
              <w:t>119,524</w:t>
            </w:r>
          </w:p>
        </w:tc>
      </w:tr>
      <w:tr w:rsidR="00F65985" w:rsidRPr="004517A7" w14:paraId="488D8D3B" w14:textId="77777777" w:rsidTr="00613A3D">
        <w:tc>
          <w:tcPr>
            <w:tcW w:w="6300" w:type="dxa"/>
            <w:vAlign w:val="bottom"/>
          </w:tcPr>
          <w:p w14:paraId="21C85340" w14:textId="7459A67E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u w:val="single"/>
                <w:cs/>
              </w:rPr>
              <w:t>บวก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กู้เพิ่มระหว่าง</w:t>
            </w:r>
            <w:r w:rsidR="00942BC9">
              <w:rPr>
                <w:rFonts w:ascii="Angsana New" w:hAnsi="Angsana New" w:hint="cs"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2E8CB4" w14:textId="496FBD1F" w:rsidR="00F65985" w:rsidRPr="004517A7" w:rsidRDefault="00A72170" w:rsidP="00F65985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D88FB0" w14:textId="77777777" w:rsidR="00F65985" w:rsidRPr="004517A7" w:rsidRDefault="00F65985" w:rsidP="00F6598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0D128E" w14:textId="799BACC2" w:rsidR="00F65985" w:rsidRPr="004517A7" w:rsidRDefault="00F65985" w:rsidP="00F65985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 w:hint="eastAsia"/>
                <w:snapToGrid w:val="0"/>
                <w:sz w:val="28"/>
                <w:lang w:eastAsia="th-TH"/>
              </w:rPr>
              <w:t>70,511</w:t>
            </w:r>
          </w:p>
        </w:tc>
      </w:tr>
      <w:tr w:rsidR="00F65985" w:rsidRPr="004517A7" w14:paraId="270F3567" w14:textId="77777777" w:rsidTr="00613A3D">
        <w:tc>
          <w:tcPr>
            <w:tcW w:w="6300" w:type="dxa"/>
            <w:vAlign w:val="bottom"/>
          </w:tcPr>
          <w:p w14:paraId="796FDA62" w14:textId="7E16F892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จ่ายคืนเงินกู้ระหว่าง</w:t>
            </w:r>
            <w:r w:rsidR="00942BC9">
              <w:rPr>
                <w:rFonts w:ascii="Angsana New" w:hAnsi="Angsana New" w:hint="cs"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9EC85" w14:textId="1456A720" w:rsidR="00F65985" w:rsidRPr="004517A7" w:rsidRDefault="00A72170" w:rsidP="00F65985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(27,704)</w:t>
            </w:r>
          </w:p>
        </w:tc>
        <w:tc>
          <w:tcPr>
            <w:tcW w:w="90" w:type="dxa"/>
            <w:shd w:val="clear" w:color="auto" w:fill="auto"/>
          </w:tcPr>
          <w:p w14:paraId="24937B2B" w14:textId="77777777" w:rsidR="00F65985" w:rsidRPr="004517A7" w:rsidRDefault="00F65985" w:rsidP="00F6598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8D3B9" w14:textId="744EC698" w:rsidR="00F65985" w:rsidRPr="004517A7" w:rsidRDefault="00F65985" w:rsidP="00F65985">
            <w:pPr>
              <w:tabs>
                <w:tab w:val="decimal" w:pos="849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 w:hint="eastAsia"/>
                <w:snapToGrid w:val="0"/>
                <w:sz w:val="28"/>
                <w:lang w:eastAsia="th-TH"/>
              </w:rPr>
              <w:t>(22,331)</w:t>
            </w:r>
          </w:p>
        </w:tc>
      </w:tr>
      <w:tr w:rsidR="00F65985" w:rsidRPr="004517A7" w14:paraId="2C794DEB" w14:textId="77777777" w:rsidTr="00613A3D">
        <w:tc>
          <w:tcPr>
            <w:tcW w:w="6300" w:type="dxa"/>
            <w:vAlign w:val="bottom"/>
          </w:tcPr>
          <w:p w14:paraId="0D80780E" w14:textId="58289B2B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ยอดคงเหลือปลาย</w:t>
            </w:r>
            <w:r w:rsidR="00942BC9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A5714" w14:textId="0FEB3A13" w:rsidR="00F65985" w:rsidRPr="004517A7" w:rsidRDefault="00A72170" w:rsidP="00F65985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  <w:t>140,000</w:t>
            </w:r>
          </w:p>
        </w:tc>
        <w:tc>
          <w:tcPr>
            <w:tcW w:w="90" w:type="dxa"/>
            <w:shd w:val="clear" w:color="auto" w:fill="auto"/>
          </w:tcPr>
          <w:p w14:paraId="1A3B5144" w14:textId="77777777" w:rsidR="00F65985" w:rsidRPr="004517A7" w:rsidRDefault="00F65985" w:rsidP="00F6598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A95D9D" w14:textId="79BF2CA3" w:rsidR="00F65985" w:rsidRPr="004517A7" w:rsidRDefault="00F65985" w:rsidP="00F65985">
            <w:pPr>
              <w:tabs>
                <w:tab w:val="decimal" w:pos="896"/>
              </w:tabs>
              <w:ind w:right="90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 w:hint="eastAsia"/>
                <w:b/>
                <w:bCs/>
                <w:snapToGrid w:val="0"/>
                <w:sz w:val="28"/>
                <w:lang w:eastAsia="th-TH"/>
              </w:rPr>
              <w:t>167,704</w:t>
            </w:r>
          </w:p>
        </w:tc>
      </w:tr>
    </w:tbl>
    <w:p w14:paraId="663EE40A" w14:textId="39585A8B" w:rsidR="00B23B71" w:rsidRDefault="00B23B71" w:rsidP="006C668D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D966AFA" w14:textId="77777777" w:rsidR="00B23B71" w:rsidRDefault="00B23B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6B4BE013" w14:textId="69D18AD8" w:rsidR="008B14DE" w:rsidRPr="00B118B0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เงินกู้ยืมระยะสั้น</w:t>
      </w:r>
      <w:r w:rsidR="001146F4" w:rsidRPr="00B118B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8B14DE"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และเงินกู้ยืมระยะยาว</w:t>
      </w:r>
    </w:p>
    <w:p w14:paraId="51E11F07" w14:textId="41BF33E3" w:rsidR="00F53166" w:rsidRPr="00B118B0" w:rsidRDefault="009E4C64" w:rsidP="00E25A4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เงินกู้ยืมระยะสั้น</w:t>
      </w:r>
      <w:r w:rsidR="006D35AA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8177E6">
        <w:rPr>
          <w:rFonts w:asciiTheme="majorBidi" w:hAnsiTheme="majorBidi" w:cstheme="majorBidi" w:hint="cs"/>
          <w:color w:val="000000"/>
          <w:spacing w:val="-2"/>
          <w:sz w:val="28"/>
          <w:cs/>
        </w:rPr>
        <w:t>เงินกู้ยืม</w:t>
      </w:r>
      <w:r w:rsidR="006D35AA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ระยะยาว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F5743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F5743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28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4"/>
        <w:gridCol w:w="90"/>
        <w:gridCol w:w="992"/>
        <w:gridCol w:w="92"/>
        <w:gridCol w:w="902"/>
        <w:gridCol w:w="91"/>
        <w:gridCol w:w="912"/>
        <w:gridCol w:w="90"/>
        <w:gridCol w:w="994"/>
        <w:gridCol w:w="90"/>
        <w:gridCol w:w="990"/>
        <w:gridCol w:w="90"/>
        <w:gridCol w:w="990"/>
      </w:tblGrid>
      <w:tr w:rsidR="005B4801" w:rsidRPr="00B118B0" w14:paraId="2E5791D0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B2085A3" w14:textId="77777777" w:rsidR="005B4801" w:rsidRPr="00B118B0" w:rsidRDefault="005B48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bookmarkStart w:id="6" w:name="_Hlk70918995"/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71BFAA" w14:textId="77777777" w:rsidR="005B4801" w:rsidRPr="00B118B0" w:rsidRDefault="005B4801" w:rsidP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61131" w14:textId="22D333AA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12DDF13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256B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0EB235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FD103F5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183938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5F81005" w14:textId="77777777" w:rsidR="005B4801" w:rsidRPr="00B118B0" w:rsidRDefault="005B4801" w:rsidP="003D2FA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bookmarkEnd w:id="6"/>
      <w:tr w:rsidR="00935E58" w:rsidRPr="00B118B0" w14:paraId="67E74C95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F7A3D6F" w14:textId="77777777" w:rsidR="00935E58" w:rsidRPr="00B118B0" w:rsidRDefault="00935E58" w:rsidP="00935E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938E9C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right w:val="nil"/>
            </w:tcBorders>
          </w:tcPr>
          <w:p w14:paraId="45FBF863" w14:textId="297B4395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6E74D1E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A60A0D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6DC5AE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E993DDE" w14:textId="77777777" w:rsidR="00935E58" w:rsidRPr="00B118B0" w:rsidRDefault="00935E58" w:rsidP="0093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5E58" w:rsidRPr="00B118B0" w14:paraId="33E7C78B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956B7A0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E1705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73EF7" w14:textId="3C6AAC59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4E1F69F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left w:val="nil"/>
              <w:bottom w:val="single" w:sz="4" w:space="0" w:color="auto"/>
            </w:tcBorders>
          </w:tcPr>
          <w:p w14:paraId="3C9E8DC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047487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C71657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35E58" w:rsidRPr="00B118B0" w14:paraId="3706FE90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51FA0D7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FE536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E3DF56" w14:textId="6D2F0234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right w:val="nil"/>
            </w:tcBorders>
          </w:tcPr>
          <w:p w14:paraId="78FBB49D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FA7218" w14:textId="3F7481A6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5AF8F3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74AD1E47" w14:textId="09316D8A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7CD01E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</w:tcBorders>
            <w:vAlign w:val="bottom"/>
          </w:tcPr>
          <w:p w14:paraId="2CD03ED8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34315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80F4B24" w14:textId="761C9FDF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5718D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3DED202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935E58" w:rsidRPr="00B118B0" w14:paraId="725C859A" w14:textId="77777777" w:rsidTr="00E90271"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43C09" w14:textId="77777777" w:rsidR="00935E58" w:rsidRPr="00B118B0" w:rsidRDefault="00935E58" w:rsidP="00935E58">
            <w:pPr>
              <w:ind w:right="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0D01D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650C28" w14:textId="5CA6B28F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1FE7DB1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99725E" w14:textId="2CFE725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9B49D0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73B19" w14:textId="02F8C755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6A3A41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50AC226" w14:textId="322EEFA2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B56475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91B9A" w14:textId="55A5A205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2637402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F53EA" w14:textId="5A055F1B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935E58" w:rsidRPr="00B118B0" w14:paraId="7500DBC2" w14:textId="77777777" w:rsidTr="00E90271">
        <w:tc>
          <w:tcPr>
            <w:tcW w:w="2964" w:type="dxa"/>
            <w:tcBorders>
              <w:top w:val="single" w:sz="4" w:space="0" w:color="auto"/>
              <w:right w:val="nil"/>
            </w:tcBorders>
          </w:tcPr>
          <w:p w14:paraId="408077FA" w14:textId="77777777" w:rsidR="00935E58" w:rsidRDefault="00935E58" w:rsidP="00935E58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  <w:p w14:paraId="79AF1353" w14:textId="66255025" w:rsidR="00935E58" w:rsidRPr="00B118B0" w:rsidRDefault="00935E58" w:rsidP="00935E58">
            <w:pPr>
              <w:ind w:left="180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B118B0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90" w:type="dxa"/>
            <w:tcBorders>
              <w:right w:val="nil"/>
            </w:tcBorders>
          </w:tcPr>
          <w:p w14:paraId="234C2DAC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BA0910" w14:textId="606D8994" w:rsidR="00935E58" w:rsidRPr="00B118B0" w:rsidRDefault="00935E58" w:rsidP="00935E58">
            <w:pPr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0.075</w:t>
            </w:r>
            <w:r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6.</w:t>
            </w:r>
            <w:r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0B76C6D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7F3F0D" w14:textId="3B1D9ED2" w:rsidR="00935E58" w:rsidRPr="00B118B0" w:rsidRDefault="00935E58" w:rsidP="00935E58">
            <w:pPr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0.075</w:t>
            </w:r>
            <w:r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6.50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F192EE1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15EB4E" w14:textId="72AFD7F9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2E9AF5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2311C" w14:textId="737DBCA7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8E01A5" w14:textId="77777777" w:rsidR="00935E58" w:rsidRPr="00B118B0" w:rsidRDefault="00935E58" w:rsidP="00935E58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C209B9" w14:textId="142E6B38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46,490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30747B4" w14:textId="77777777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D09B816" w14:textId="6333E03A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176,709</w:t>
            </w:r>
          </w:p>
        </w:tc>
      </w:tr>
      <w:tr w:rsidR="00935E58" w:rsidRPr="00B118B0" w14:paraId="40C2BF71" w14:textId="77777777" w:rsidTr="00E90271">
        <w:tc>
          <w:tcPr>
            <w:tcW w:w="2964" w:type="dxa"/>
            <w:tcBorders>
              <w:right w:val="nil"/>
            </w:tcBorders>
          </w:tcPr>
          <w:p w14:paraId="699186F4" w14:textId="77777777" w:rsidR="00935E58" w:rsidRDefault="00935E58" w:rsidP="00935E58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กรรมการของบริษัทย่อย</w:t>
            </w:r>
          </w:p>
          <w:p w14:paraId="2DA7D8D5" w14:textId="0EF33F72" w:rsidR="00935E58" w:rsidRPr="00B118B0" w:rsidRDefault="00935E58" w:rsidP="00935E58">
            <w:pPr>
              <w:ind w:left="180"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B118B0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90" w:type="dxa"/>
            <w:tcBorders>
              <w:right w:val="nil"/>
            </w:tcBorders>
          </w:tcPr>
          <w:p w14:paraId="3A3A5EB7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A0E7F" w14:textId="51317DB1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722CB5DF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52434" w14:textId="13A0716D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2C4F7B72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0932B" w14:textId="4D234EB1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2,220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BAC2CF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5FD09" w14:textId="39BB5558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68DB059" w14:textId="77777777" w:rsidR="00935E58" w:rsidRPr="00B118B0" w:rsidRDefault="00935E58" w:rsidP="00935E58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12F72" w14:textId="2258BE99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1FD2103" w14:textId="77777777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380F7519" w14:textId="582DF22D" w:rsidR="00935E58" w:rsidRPr="00B118B0" w:rsidRDefault="00935E58" w:rsidP="00935E58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35E58" w:rsidRPr="00B118B0" w14:paraId="5187D025" w14:textId="77777777" w:rsidTr="00E90271">
        <w:tc>
          <w:tcPr>
            <w:tcW w:w="2964" w:type="dxa"/>
            <w:tcBorders>
              <w:right w:val="nil"/>
            </w:tcBorders>
          </w:tcPr>
          <w:p w14:paraId="7EA886CD" w14:textId="6BFBC495" w:rsidR="00935E58" w:rsidRPr="00B118B0" w:rsidRDefault="00935E58" w:rsidP="00935E58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</w:t>
            </w:r>
          </w:p>
        </w:tc>
        <w:tc>
          <w:tcPr>
            <w:tcW w:w="90" w:type="dxa"/>
            <w:tcBorders>
              <w:right w:val="nil"/>
            </w:tcBorders>
          </w:tcPr>
          <w:p w14:paraId="22486B06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E8518" w14:textId="2A785376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2C84C13D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5FAA0" w14:textId="734E5AEB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4.00 - 6.75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269CD88B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2C0F41" w14:textId="3EB244B9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7522ABF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EBE12" w14:textId="5C8BE75B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126,007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0EACD5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E091743" w14:textId="01BC7AE3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CE1B70" w14:textId="77777777" w:rsidR="00935E58" w:rsidRPr="00B118B0" w:rsidRDefault="00935E58" w:rsidP="00935E58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46FF7712" w14:textId="11D52236" w:rsidR="00935E58" w:rsidRPr="00B118B0" w:rsidRDefault="00935E58" w:rsidP="00935E58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126,007</w:t>
            </w:r>
          </w:p>
        </w:tc>
      </w:tr>
      <w:tr w:rsidR="00935E58" w:rsidRPr="00B118B0" w14:paraId="0060FE84" w14:textId="77777777" w:rsidTr="00E90271">
        <w:tc>
          <w:tcPr>
            <w:tcW w:w="2964" w:type="dxa"/>
            <w:tcBorders>
              <w:right w:val="nil"/>
            </w:tcBorders>
          </w:tcPr>
          <w:p w14:paraId="16C4D823" w14:textId="77777777" w:rsidR="00935E58" w:rsidRPr="00B118B0" w:rsidRDefault="00935E58" w:rsidP="00935E58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61B4D5DA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38248EF" w14:textId="6526B2A0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ED6A637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</w:tcPr>
          <w:p w14:paraId="68FEB3F5" w14:textId="2002EC33" w:rsidR="00935E58" w:rsidRPr="00B118B0" w:rsidRDefault="00935E58" w:rsidP="00935E58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4.00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74EDD1CF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729D9" w14:textId="58034A0B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EC0207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54DEE" w14:textId="7E3768A5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150,000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2BE395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30EA3" w14:textId="36C3188D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40F79C" w14:textId="77777777" w:rsidR="00935E58" w:rsidRPr="00B118B0" w:rsidRDefault="00935E58" w:rsidP="00935E58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2849301" w14:textId="388E3DF8" w:rsidR="00935E58" w:rsidRPr="00B118B0" w:rsidRDefault="00935E58" w:rsidP="00935E58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35E58" w:rsidRPr="00B118B0" w14:paraId="2011AC17" w14:textId="77777777" w:rsidTr="00E90271">
        <w:tc>
          <w:tcPr>
            <w:tcW w:w="2964" w:type="dxa"/>
            <w:tcBorders>
              <w:left w:val="nil"/>
              <w:bottom w:val="nil"/>
              <w:right w:val="nil"/>
            </w:tcBorders>
          </w:tcPr>
          <w:p w14:paraId="7EF73A2A" w14:textId="77777777" w:rsidR="00935E58" w:rsidRPr="00B118B0" w:rsidRDefault="00935E58" w:rsidP="00935E58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0EAA96C" w14:textId="77777777" w:rsidR="00935E58" w:rsidRPr="00B118B0" w:rsidRDefault="00935E58" w:rsidP="00935E58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9899E0" w14:textId="717CEF06" w:rsidR="00935E58" w:rsidRPr="00B118B0" w:rsidRDefault="00935E58" w:rsidP="00935E58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4C463CE5" w14:textId="77777777" w:rsidR="00935E58" w:rsidRPr="00B118B0" w:rsidRDefault="00935E58" w:rsidP="00935E58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9AB07A" w14:textId="77777777" w:rsidR="00935E58" w:rsidRPr="00B118B0" w:rsidRDefault="00935E58" w:rsidP="00935E58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7D298822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885AC" w14:textId="25CE5F28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2,220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A17260" w14:textId="77777777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FA9131" w14:textId="2EB672EF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276,007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26D203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C5FBCD" w14:textId="586B2F46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46,490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09489" w14:textId="77777777" w:rsidR="00935E58" w:rsidRPr="00B118B0" w:rsidRDefault="00935E58" w:rsidP="00935E58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94FDBD" w14:textId="43EC3074" w:rsidR="00935E58" w:rsidRPr="00B118B0" w:rsidRDefault="00935E58" w:rsidP="00935E5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b/>
                <w:bCs/>
                <w:sz w:val="28"/>
              </w:rPr>
              <w:t>302,716</w:t>
            </w:r>
          </w:p>
        </w:tc>
      </w:tr>
      <w:tr w:rsidR="00935E58" w:rsidRPr="00B118B0" w14:paraId="4AC47628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35E126F" w14:textId="77777777" w:rsidR="00935E58" w:rsidRPr="00B118B0" w:rsidRDefault="00935E58" w:rsidP="00935E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F616B9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28E59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1ABCFB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673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2C42989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A7A443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97A47C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78DECDB" w14:textId="77777777" w:rsidR="00935E58" w:rsidRPr="00B118B0" w:rsidRDefault="00935E58" w:rsidP="0093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5E58" w:rsidRPr="00B118B0" w14:paraId="4D985DC7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0D25BD4" w14:textId="77777777" w:rsidR="00935E58" w:rsidRPr="00B118B0" w:rsidRDefault="00935E58" w:rsidP="00935E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19A1CA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B10E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B75246E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3483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40F6E915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B58A8D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5119C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95644C1" w14:textId="77777777" w:rsidR="00935E58" w:rsidRPr="00B118B0" w:rsidRDefault="00935E58" w:rsidP="00935E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35E58" w:rsidRPr="00B118B0" w14:paraId="0B32167F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0D3F3A8" w14:textId="77777777" w:rsidR="00935E58" w:rsidRPr="00B118B0" w:rsidRDefault="00935E58" w:rsidP="00935E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375AE8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C37C3D" w14:textId="1DCB8026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7081FCF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5D24A2D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746DE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0A8EA52" w14:textId="77777777" w:rsidR="00935E58" w:rsidRPr="00B118B0" w:rsidRDefault="00935E58" w:rsidP="0093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5E58" w:rsidRPr="00B118B0" w14:paraId="0B37D2E6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695287F0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35EA91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47121" w14:textId="2A6DCB29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2F24B829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left w:val="nil"/>
              <w:bottom w:val="single" w:sz="4" w:space="0" w:color="auto"/>
            </w:tcBorders>
          </w:tcPr>
          <w:p w14:paraId="2EB9C71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6F70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0E7F5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90271" w:rsidRPr="00B118B0" w14:paraId="2842D77A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77A26E0F" w14:textId="77777777" w:rsidR="00E90271" w:rsidRPr="00B118B0" w:rsidRDefault="00E90271" w:rsidP="00E9027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D65319B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0CECC" w14:textId="44AD94F8" w:rsidR="00E90271" w:rsidRPr="00B118B0" w:rsidRDefault="00E90271" w:rsidP="00E90271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right w:val="nil"/>
            </w:tcBorders>
          </w:tcPr>
          <w:p w14:paraId="1CAA2148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2CE067" w14:textId="5238B5F3" w:rsidR="00E90271" w:rsidRPr="00B118B0" w:rsidRDefault="00E90271" w:rsidP="00E90271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3AA981C5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13E43ECE" w14:textId="6290307A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4A2F51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</w:tcBorders>
            <w:vAlign w:val="bottom"/>
          </w:tcPr>
          <w:p w14:paraId="5705FF08" w14:textId="1CC5F17F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15B01F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712636A" w14:textId="4077C27E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7C9E4A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D17358" w14:textId="2F7D13CD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E90271" w:rsidRPr="00B118B0" w14:paraId="069E91D4" w14:textId="77777777" w:rsidTr="00E90271"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13B5D" w14:textId="1276A915" w:rsidR="00E90271" w:rsidRPr="00B118B0" w:rsidRDefault="00E90271" w:rsidP="00E9027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5F22AB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C1E9B0" w14:textId="7A4CBA53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82EF09D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16B2F" w14:textId="2C6584C6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C09D41A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1A9DBE" w14:textId="11E55EDD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279FC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DAE8B0A" w14:textId="4FF26740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18FE4F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10A52" w14:textId="5A80B9DB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55BBA9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D345D" w14:textId="619BB0A3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90271" w:rsidRPr="00B118B0" w14:paraId="6AA71806" w14:textId="77777777" w:rsidTr="00E90271">
        <w:tc>
          <w:tcPr>
            <w:tcW w:w="2964" w:type="dxa"/>
            <w:tcBorders>
              <w:top w:val="single" w:sz="4" w:space="0" w:color="auto"/>
              <w:right w:val="nil"/>
            </w:tcBorders>
          </w:tcPr>
          <w:p w14:paraId="0C4D34C8" w14:textId="4F545FFF" w:rsidR="00E90271" w:rsidRPr="00B118B0" w:rsidRDefault="00E90271" w:rsidP="00E90271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08EE8A11" w14:textId="77777777" w:rsidR="00E90271" w:rsidRPr="00B118B0" w:rsidRDefault="00E90271" w:rsidP="00E902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36480" w14:textId="6B68D1D3" w:rsidR="00E90271" w:rsidRPr="00B118B0" w:rsidRDefault="00E90271" w:rsidP="00E9027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7219C">
              <w:rPr>
                <w:rFonts w:asciiTheme="majorBidi" w:hAnsiTheme="majorBidi" w:cstheme="majorBidi" w:hint="eastAsia"/>
                <w:sz w:val="28"/>
              </w:rPr>
              <w:t>7.00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8A3506D" w14:textId="77777777" w:rsidR="00E90271" w:rsidRPr="00B118B0" w:rsidRDefault="00E90271" w:rsidP="00E902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513BD7" w14:textId="745C2AC0" w:rsidR="00E90271" w:rsidRPr="00B118B0" w:rsidRDefault="00E90271" w:rsidP="00E9027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3718392" w14:textId="77777777" w:rsidR="00E90271" w:rsidRPr="00B118B0" w:rsidRDefault="00E90271" w:rsidP="00E90271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D13110" w14:textId="3085AA75" w:rsidR="00E90271" w:rsidRPr="00B118B0" w:rsidRDefault="00E90271" w:rsidP="00E9027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53EF0D" w14:textId="77777777" w:rsidR="00E90271" w:rsidRPr="00B118B0" w:rsidRDefault="00E90271" w:rsidP="00E90271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06C76C" w14:textId="74E32F2C" w:rsidR="00E90271" w:rsidRPr="00B118B0" w:rsidRDefault="00E90271" w:rsidP="00E9027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1D642F" w14:textId="77777777" w:rsidR="00E90271" w:rsidRPr="00B118B0" w:rsidRDefault="00E90271" w:rsidP="00E90271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9932EC" w14:textId="30F9271C" w:rsidR="00E90271" w:rsidRPr="00B118B0" w:rsidRDefault="00E90271" w:rsidP="00E9027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434506" w14:textId="77777777" w:rsidR="00E90271" w:rsidRPr="00B118B0" w:rsidRDefault="00E90271" w:rsidP="00E90271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3BBE759" w14:textId="65F65FB5" w:rsidR="00E90271" w:rsidRPr="00B118B0" w:rsidRDefault="00E90271" w:rsidP="00E9027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90271" w:rsidRPr="00B118B0" w14:paraId="5788FBAC" w14:textId="77777777" w:rsidTr="00E90271">
        <w:tc>
          <w:tcPr>
            <w:tcW w:w="2964" w:type="dxa"/>
            <w:tcBorders>
              <w:right w:val="nil"/>
            </w:tcBorders>
          </w:tcPr>
          <w:p w14:paraId="572683AB" w14:textId="74987C8B" w:rsidR="00E90271" w:rsidRPr="00B118B0" w:rsidRDefault="00E90271" w:rsidP="00E90271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0" w:type="dxa"/>
            <w:tcBorders>
              <w:right w:val="nil"/>
            </w:tcBorders>
          </w:tcPr>
          <w:p w14:paraId="7B9627CF" w14:textId="77777777" w:rsidR="00E90271" w:rsidRPr="00B118B0" w:rsidRDefault="00E90271" w:rsidP="00E902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23798" w14:textId="77777777" w:rsidR="00E90271" w:rsidRPr="00B118B0" w:rsidRDefault="00E90271" w:rsidP="00E902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09BA4C1" w14:textId="77777777" w:rsidR="00E90271" w:rsidRPr="00B118B0" w:rsidRDefault="00E90271" w:rsidP="00E902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C2E1E" w14:textId="77777777" w:rsidR="00E90271" w:rsidRPr="00B118B0" w:rsidRDefault="00E90271" w:rsidP="00E902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645222F8" w14:textId="77777777" w:rsidR="00E90271" w:rsidRPr="00B118B0" w:rsidRDefault="00E90271" w:rsidP="00E90271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46307" w14:textId="12E92133" w:rsidR="00E90271" w:rsidRPr="00B118B0" w:rsidRDefault="00E90271" w:rsidP="00E9027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(71,384)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27E2B4" w14:textId="77777777" w:rsidR="00E90271" w:rsidRPr="00B118B0" w:rsidRDefault="00E90271" w:rsidP="00E90271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0E118" w14:textId="69DDED4E" w:rsidR="00E90271" w:rsidRPr="00B118B0" w:rsidRDefault="00E90271" w:rsidP="00E9027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(71,384)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38170E" w14:textId="77777777" w:rsidR="00E90271" w:rsidRPr="00B118B0" w:rsidRDefault="00E90271" w:rsidP="00E90271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0D95CE9" w14:textId="615E3669" w:rsidR="00E90271" w:rsidRPr="00B118B0" w:rsidRDefault="00E90271" w:rsidP="00E9027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CE34FC" w14:textId="77777777" w:rsidR="00E90271" w:rsidRPr="00B118B0" w:rsidRDefault="00E90271" w:rsidP="00E90271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AD34EF6" w14:textId="369AB405" w:rsidR="00E90271" w:rsidRPr="00B118B0" w:rsidRDefault="00E90271" w:rsidP="00E9027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90271" w:rsidRPr="00B118B0" w14:paraId="574E854E" w14:textId="77777777" w:rsidTr="00E90271">
        <w:tc>
          <w:tcPr>
            <w:tcW w:w="2964" w:type="dxa"/>
            <w:tcBorders>
              <w:left w:val="nil"/>
              <w:bottom w:val="nil"/>
              <w:right w:val="nil"/>
            </w:tcBorders>
          </w:tcPr>
          <w:p w14:paraId="7E94AAD9" w14:textId="042D3165" w:rsidR="00E90271" w:rsidRPr="00B118B0" w:rsidRDefault="00E90271" w:rsidP="00E90271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รวมเงินกู้ยืมระยะยาว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6B4025" w14:textId="77777777" w:rsidR="00E90271" w:rsidRPr="00B118B0" w:rsidRDefault="00E90271" w:rsidP="00E90271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8898D8" w14:textId="77777777" w:rsidR="00E90271" w:rsidRPr="00B118B0" w:rsidRDefault="00E90271" w:rsidP="00E90271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545C624C" w14:textId="77777777" w:rsidR="00E90271" w:rsidRPr="00B118B0" w:rsidRDefault="00E90271" w:rsidP="00E90271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33D08D" w14:textId="77777777" w:rsidR="00E90271" w:rsidRPr="00B118B0" w:rsidRDefault="00E90271" w:rsidP="00E90271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19D4B45A" w14:textId="77777777" w:rsidR="00E90271" w:rsidRPr="00B118B0" w:rsidRDefault="00E90271" w:rsidP="00E90271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178F61" w14:textId="14AB5B13" w:rsidR="00E90271" w:rsidRPr="00B118B0" w:rsidRDefault="00E90271" w:rsidP="00E9027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b/>
                <w:bCs/>
                <w:sz w:val="28"/>
              </w:rPr>
              <w:t>72,669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E435EE" w14:textId="77777777" w:rsidR="00E90271" w:rsidRPr="00B118B0" w:rsidRDefault="00E90271" w:rsidP="00E9027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F5E66B" w14:textId="640A8BFD" w:rsidR="00E90271" w:rsidRPr="00B118B0" w:rsidRDefault="00E90271" w:rsidP="00E9027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b/>
                <w:bCs/>
                <w:sz w:val="28"/>
              </w:rPr>
              <w:t>72,669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95738E" w14:textId="77777777" w:rsidR="00E90271" w:rsidRPr="00B118B0" w:rsidRDefault="00E90271" w:rsidP="00E90271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7F02E0" w14:textId="765A40CB" w:rsidR="00E90271" w:rsidRPr="00B118B0" w:rsidRDefault="00E90271" w:rsidP="00E9027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9E219E" w14:textId="77777777" w:rsidR="00E90271" w:rsidRPr="00B118B0" w:rsidRDefault="00E90271" w:rsidP="00E90271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C86DC" w14:textId="15686CAD" w:rsidR="00E90271" w:rsidRPr="00B118B0" w:rsidRDefault="00E90271" w:rsidP="00E90271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34D7AB33" w14:textId="73C2E845" w:rsidR="00043091" w:rsidRDefault="00043091" w:rsidP="003C473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lang w:val="en-GB"/>
        </w:rPr>
      </w:pPr>
    </w:p>
    <w:p w14:paraId="17558F29" w14:textId="77777777" w:rsidR="00043091" w:rsidRDefault="0004309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lang w:val="en-GB"/>
        </w:rPr>
        <w:br w:type="page"/>
      </w:r>
    </w:p>
    <w:p w14:paraId="6FDE3145" w14:textId="1C928225" w:rsidR="00F53166" w:rsidRPr="00D2689D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D2689D">
        <w:rPr>
          <w:rFonts w:asciiTheme="majorBidi" w:hAnsiTheme="majorBidi" w:cstheme="majorBidi"/>
          <w:b/>
          <w:bCs/>
          <w:sz w:val="28"/>
          <w:cs/>
        </w:rPr>
        <w:lastRenderedPageBreak/>
        <w:t>ประมาณการหนี้สิน</w:t>
      </w:r>
      <w:r w:rsidR="003528DC" w:rsidRPr="00D2689D">
        <w:rPr>
          <w:rFonts w:asciiTheme="majorBidi" w:hAnsiTheme="majorBidi" w:cstheme="majorBidi"/>
          <w:b/>
          <w:bCs/>
          <w:sz w:val="28"/>
          <w:cs/>
        </w:rPr>
        <w:t>ไม่หมุนเวียนสำหรับ</w:t>
      </w:r>
      <w:r w:rsidRPr="00D2689D">
        <w:rPr>
          <w:rFonts w:asciiTheme="majorBidi" w:hAnsiTheme="majorBidi" w:cstheme="majorBidi"/>
          <w:b/>
          <w:bCs/>
          <w:sz w:val="28"/>
          <w:cs/>
        </w:rPr>
        <w:t>ผลประโยชน์พนักงาน</w:t>
      </w:r>
      <w:r w:rsidRPr="00D2689D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6F860549" w14:textId="38713EB5" w:rsidR="00F53166" w:rsidRPr="00D2689D" w:rsidRDefault="009D4F4B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87508E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F490F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.1</w:t>
      </w:r>
      <w:r w:rsidR="002A52F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ประมาณการหนี้สิน</w:t>
      </w:r>
      <w:r w:rsidR="003528DC" w:rsidRPr="00D2689D">
        <w:rPr>
          <w:rFonts w:asciiTheme="majorBidi" w:hAnsiTheme="majorBidi" w:cstheme="majorBidi"/>
          <w:sz w:val="28"/>
          <w:cs/>
        </w:rPr>
        <w:t>ไม่หมุนเวียนสำหรับ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ผลประโยชน์พนักงานระยะยาว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80137" w:rsidRPr="00D2689D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F80137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</w:t>
      </w:r>
      <w:r w:rsidR="00BF184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2654C4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="00F80137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BF1844">
        <w:rPr>
          <w:rFonts w:asciiTheme="majorBidi" w:hAnsiTheme="majorBidi" w:cstheme="majorBidi" w:hint="cs"/>
          <w:color w:val="000000"/>
          <w:spacing w:val="-2"/>
          <w:sz w:val="28"/>
          <w:cs/>
        </w:rPr>
        <w:t>4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15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32"/>
        <w:gridCol w:w="90"/>
        <w:gridCol w:w="1170"/>
        <w:gridCol w:w="180"/>
        <w:gridCol w:w="1170"/>
        <w:gridCol w:w="90"/>
        <w:gridCol w:w="1170"/>
      </w:tblGrid>
      <w:tr w:rsidR="00862494" w:rsidRPr="00D2689D" w14:paraId="33C2621D" w14:textId="77777777" w:rsidTr="00D957A4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C977" w14:textId="77777777" w:rsidR="00862494" w:rsidRPr="00D2689D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F43A1" w14:textId="03849FAA" w:rsidR="00862494" w:rsidRPr="00D2689D" w:rsidRDefault="00862494" w:rsidP="0086249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D2689D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D2689D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D2689D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D2689D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862494" w:rsidRPr="00D2689D" w14:paraId="3B2B7BF5" w14:textId="6FAF7FF1" w:rsidTr="00D957A4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CDC18" w14:textId="77777777" w:rsidR="00862494" w:rsidRPr="00D2689D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321D9" w14:textId="067AE721" w:rsidR="00862494" w:rsidRPr="00D2689D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132E73" w14:textId="77777777" w:rsidR="00862494" w:rsidRPr="00D2689D" w:rsidRDefault="00862494" w:rsidP="008624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C39DC" w14:textId="57F936B9" w:rsidR="00862494" w:rsidRPr="00D2689D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20B1A" w:rsidRPr="00D2689D" w14:paraId="6999337E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4704B" w14:textId="77777777" w:rsidR="00420B1A" w:rsidRPr="00D2689D" w:rsidRDefault="00420B1A" w:rsidP="00420B1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740DE39" w14:textId="451D5F33" w:rsidR="00420B1A" w:rsidRPr="00D2689D" w:rsidRDefault="00C149B7" w:rsidP="00420B1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</w:t>
            </w:r>
            <w:r w:rsidR="00D2689D">
              <w:rPr>
                <w:rFonts w:asciiTheme="majorBidi" w:hAnsiTheme="majorBidi" w:cstheme="majorBidi"/>
                <w:sz w:val="28"/>
              </w:rPr>
              <w:t>1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2689D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BBB900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F9A93A" w14:textId="43386D09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31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65F05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45202" w14:textId="6F41FAA6" w:rsidR="00420B1A" w:rsidRPr="00D2689D" w:rsidRDefault="00C149B7" w:rsidP="00420B1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</w:t>
            </w:r>
            <w:r w:rsidR="00484B48">
              <w:rPr>
                <w:rFonts w:asciiTheme="majorBidi" w:hAnsiTheme="majorBidi" w:cstheme="majorBidi"/>
                <w:sz w:val="28"/>
              </w:rPr>
              <w:t>1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484B48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6CA4D2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B5B357" w14:textId="78F52599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31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420B1A" w:rsidRPr="00D2689D" w14:paraId="218986ED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65F14" w14:textId="77777777" w:rsidR="00420B1A" w:rsidRPr="00D2689D" w:rsidRDefault="00420B1A" w:rsidP="00420B1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4970D" w14:textId="74A9CBBF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432DE4" w:rsidRPr="00D2689D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B900B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A62B7" w14:textId="10EEAE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432DE4" w:rsidRPr="00D2689D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A4DB2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6E70B5" w14:textId="5085A059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432DE4" w:rsidRPr="00D2689D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89234F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1BD86" w14:textId="190EBF26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432DE4" w:rsidRPr="00D2689D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484B48" w:rsidRPr="00D2689D" w14:paraId="34C04CF4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82A62" w14:textId="510640DD" w:rsidR="00484B48" w:rsidRPr="00563757" w:rsidRDefault="00484B48" w:rsidP="00484B48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563757">
              <w:rPr>
                <w:rFonts w:asciiTheme="majorBidi" w:hAnsiTheme="majorBidi" w:hint="cs"/>
                <w:sz w:val="28"/>
                <w:cs/>
              </w:rPr>
              <w:t>สำรองผลประโยชน์พนักงานต้น</w:t>
            </w:r>
            <w:r w:rsidR="00720AD6" w:rsidRPr="00563757">
              <w:rPr>
                <w:rFonts w:asciiTheme="majorBidi" w:hAnsiTheme="majorBidi" w:hint="cs"/>
                <w:sz w:val="28"/>
                <w:cs/>
              </w:rPr>
              <w:t>งวด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33753" w14:textId="4A25F244" w:rsidR="00484B48" w:rsidRPr="00D2689D" w:rsidRDefault="00720AD6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9,582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0EAE77" w14:textId="77777777" w:rsidR="00484B48" w:rsidRPr="00D2689D" w:rsidRDefault="00484B48" w:rsidP="00484B48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4F4BC" w14:textId="711F5835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12,068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C8FE94" w14:textId="77777777" w:rsidR="00484B48" w:rsidRPr="00D2689D" w:rsidRDefault="00484B48" w:rsidP="00484B4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C68AF" w14:textId="30FBBA33" w:rsidR="00484B48" w:rsidRPr="00D2689D" w:rsidRDefault="00720AD6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4,557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760FA" w14:textId="77777777" w:rsidR="00484B48" w:rsidRPr="00D2689D" w:rsidRDefault="00484B48" w:rsidP="00484B48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85FCA" w14:textId="0F1491EB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3,807</w:t>
            </w:r>
          </w:p>
        </w:tc>
      </w:tr>
      <w:tr w:rsidR="00484B48" w:rsidRPr="00D2689D" w14:paraId="4DD82B33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C1936" w14:textId="290747DA" w:rsidR="00484B48" w:rsidRPr="00D2689D" w:rsidRDefault="00484B48" w:rsidP="00484B4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จากการซื้อธุรกิจ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7C3CA779" w14:textId="2CCBF3F2" w:rsidR="00484B48" w:rsidRPr="00D2689D" w:rsidRDefault="00720AD6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14F99" w14:textId="77777777" w:rsidR="00484B48" w:rsidRPr="00D2689D" w:rsidRDefault="00484B48" w:rsidP="00484B48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74F7BF" w14:textId="2936D4B8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859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0D2C3E" w14:textId="77777777" w:rsidR="00484B48" w:rsidRPr="00D2689D" w:rsidRDefault="00484B48" w:rsidP="00484B4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58ACD3" w14:textId="442304AD" w:rsidR="00484B48" w:rsidRPr="00D2689D" w:rsidRDefault="00720AD6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04E0B5" w14:textId="77777777" w:rsidR="00484B48" w:rsidRPr="00D2689D" w:rsidRDefault="00484B48" w:rsidP="00484B48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A0398A" w14:textId="4C845D03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484B48" w:rsidRPr="00D2689D" w14:paraId="36A84245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769FC" w14:textId="6D3B3C92" w:rsidR="00484B48" w:rsidRPr="00D2689D" w:rsidRDefault="00484B48" w:rsidP="00484B4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หรือ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059C1DD" w14:textId="77777777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6F028B" w14:textId="77777777" w:rsidR="00484B48" w:rsidRPr="00D2689D" w:rsidRDefault="00484B48" w:rsidP="00484B48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C15E5E" w14:textId="77777777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4E2E1D" w14:textId="77777777" w:rsidR="00484B48" w:rsidRPr="00D2689D" w:rsidRDefault="00484B48" w:rsidP="00484B4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4BF304" w14:textId="77777777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B6AA30" w14:textId="77777777" w:rsidR="00484B48" w:rsidRPr="00D2689D" w:rsidRDefault="00484B48" w:rsidP="00484B48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AB9CB9" w14:textId="77777777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84B48" w:rsidRPr="00D2689D" w14:paraId="21885733" w14:textId="77777777" w:rsidTr="00D957A4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13D5E" w14:textId="148FA993" w:rsidR="00484B48" w:rsidRPr="00D2689D" w:rsidRDefault="00484B48" w:rsidP="00BD6B3D">
            <w:pPr>
              <w:ind w:left="270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C262E" w14:textId="056418B2" w:rsidR="00484B48" w:rsidRPr="00D2689D" w:rsidRDefault="00720AD6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5CD1" w14:textId="77777777" w:rsidR="00484B48" w:rsidRPr="00D2689D" w:rsidRDefault="00484B48" w:rsidP="00484B48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C146" w14:textId="7B719B1D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1,616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844E" w14:textId="77777777" w:rsidR="00484B48" w:rsidRPr="00D2689D" w:rsidRDefault="00484B48" w:rsidP="00484B4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7123" w14:textId="729F1DCD" w:rsidR="00484B48" w:rsidRPr="00D2689D" w:rsidRDefault="00720AD6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2C86" w14:textId="77777777" w:rsidR="00484B48" w:rsidRPr="00D2689D" w:rsidRDefault="00484B48" w:rsidP="00484B48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6DE3C" w14:textId="1B0AD8CB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675</w:t>
            </w:r>
          </w:p>
        </w:tc>
      </w:tr>
      <w:tr w:rsidR="00484B48" w:rsidRPr="00D2689D" w14:paraId="2CA639CB" w14:textId="77777777" w:rsidTr="00D957A4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2C7A9" w14:textId="196BBFBA" w:rsidR="00484B48" w:rsidRPr="00D2689D" w:rsidRDefault="00484B48" w:rsidP="00BD6B3D">
            <w:pPr>
              <w:ind w:left="270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ต้นทุนดอกเบี้ย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2486E" w14:textId="5C0B566F" w:rsidR="00484B48" w:rsidRPr="00D2689D" w:rsidRDefault="00720AD6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79FA" w14:textId="77777777" w:rsidR="00484B48" w:rsidRPr="00D2689D" w:rsidRDefault="00484B48" w:rsidP="00484B48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59BD" w14:textId="7378775E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167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C9369" w14:textId="77777777" w:rsidR="00484B48" w:rsidRPr="00D2689D" w:rsidRDefault="00484B48" w:rsidP="00484B4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FDE6A" w14:textId="116A5EB4" w:rsidR="00484B48" w:rsidRPr="00D2689D" w:rsidRDefault="00720AD6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55FD" w14:textId="77777777" w:rsidR="00484B48" w:rsidRPr="00D2689D" w:rsidRDefault="00484B48" w:rsidP="00484B48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7758" w14:textId="49F2A23A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75</w:t>
            </w:r>
          </w:p>
        </w:tc>
      </w:tr>
      <w:tr w:rsidR="00484B48" w:rsidRPr="00D2689D" w14:paraId="48F928A0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B6C2EB" w14:textId="77777777" w:rsidR="00484B48" w:rsidRPr="00D2689D" w:rsidRDefault="00484B48" w:rsidP="00484B48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ส่วนที่รับรู้ในกำไรขาดทุนเบ็ดเสร็จอื่น</w:t>
            </w:r>
          </w:p>
          <w:p w14:paraId="4A231FFF" w14:textId="17E83BFD" w:rsidR="00484B48" w:rsidRPr="00D2689D" w:rsidRDefault="00484B48" w:rsidP="00563757">
            <w:pPr>
              <w:ind w:left="270" w:right="88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(กำไร)</w:t>
            </w:r>
            <w:r w:rsidR="0056375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ขาดทุนจากการประมาณการตามหลักคณิตศาสตร์ประกันภัย</w:t>
            </w:r>
            <w:r w:rsidR="00DE775F">
              <w:rPr>
                <w:rFonts w:asciiTheme="majorBidi" w:hAnsiTheme="majorBidi" w:cstheme="majorBidi"/>
                <w:sz w:val="28"/>
              </w:rPr>
              <w:t xml:space="preserve"> :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BFDA5" w14:textId="6A9CC5E5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3FC7DB" w14:textId="77777777" w:rsidR="00484B48" w:rsidRPr="00D2689D" w:rsidRDefault="00484B48" w:rsidP="00484B48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D820E" w14:textId="4107FDB4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4B2B82" w14:textId="77777777" w:rsidR="00484B48" w:rsidRPr="00D2689D" w:rsidRDefault="00484B48" w:rsidP="00484B4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61F0" w14:textId="048A19AF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BE2798" w14:textId="77777777" w:rsidR="00484B48" w:rsidRPr="00D2689D" w:rsidRDefault="00484B48" w:rsidP="00484B48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B794" w14:textId="674CB35E" w:rsidR="00484B48" w:rsidRPr="00D2689D" w:rsidRDefault="00484B48" w:rsidP="00484B48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20AD6" w:rsidRPr="00D2689D" w14:paraId="26201A36" w14:textId="77777777" w:rsidTr="00D957A4">
        <w:trPr>
          <w:cantSplit/>
          <w:trHeight w:val="20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82D39" w14:textId="5A0ABACC" w:rsidR="00720AD6" w:rsidRPr="00D2689D" w:rsidRDefault="00720AD6" w:rsidP="00BD6B3D">
            <w:pPr>
              <w:ind w:left="270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ลดจากการขายเงินลงทุนของบริษัทย่อย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BD886" w14:textId="1DAC07F4" w:rsidR="00720AD6" w:rsidRPr="00D2689D" w:rsidRDefault="00720AD6" w:rsidP="00720AD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AE46F9" w14:textId="77777777" w:rsidR="00720AD6" w:rsidRPr="00D2689D" w:rsidRDefault="00720AD6" w:rsidP="00720AD6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5A470" w14:textId="4F90514D" w:rsidR="00720AD6" w:rsidRPr="00D2689D" w:rsidRDefault="00720AD6" w:rsidP="00720AD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(5,128)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E21855" w14:textId="77777777" w:rsidR="00720AD6" w:rsidRPr="00D2689D" w:rsidRDefault="00720AD6" w:rsidP="00720AD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C3ED5" w14:textId="5BB40F28" w:rsidR="00720AD6" w:rsidRPr="00D2689D" w:rsidRDefault="00720AD6" w:rsidP="00720AD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9355EE" w14:textId="77777777" w:rsidR="00720AD6" w:rsidRPr="00D2689D" w:rsidRDefault="00720AD6" w:rsidP="00720AD6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548285" w14:textId="6A6FA54F" w:rsidR="00720AD6" w:rsidRPr="00D2689D" w:rsidRDefault="00720AD6" w:rsidP="00720AD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20AD6" w:rsidRPr="00F80137" w14:paraId="2256F9A0" w14:textId="77777777" w:rsidTr="00D957A4">
        <w:trPr>
          <w:cantSplit/>
          <w:trHeight w:val="20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712F6" w14:textId="67398397" w:rsidR="00720AD6" w:rsidRPr="00D2689D" w:rsidRDefault="00720AD6" w:rsidP="00720AD6">
            <w:pPr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สำรองผลประโยชน์ระยะยาวของพนักงานปลาย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1F403C" w14:textId="664E42BC" w:rsidR="00720AD6" w:rsidRPr="00720AD6" w:rsidRDefault="00720AD6" w:rsidP="00720AD6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20AD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10,037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F0019C" w14:textId="77777777" w:rsidR="00720AD6" w:rsidRPr="00D2689D" w:rsidRDefault="00720AD6" w:rsidP="00720AD6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7A7FE9" w14:textId="03BCD9EA" w:rsidR="00720AD6" w:rsidRPr="00D2689D" w:rsidRDefault="00720AD6" w:rsidP="00720AD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9,582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89D6FF" w14:textId="77777777" w:rsidR="00720AD6" w:rsidRPr="00D2689D" w:rsidRDefault="00720AD6" w:rsidP="00720AD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9EE2B" w14:textId="136D6D32" w:rsidR="00720AD6" w:rsidRPr="00720AD6" w:rsidRDefault="00720AD6" w:rsidP="00720AD6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20AD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4,749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02D94A" w14:textId="77777777" w:rsidR="00720AD6" w:rsidRPr="00D2689D" w:rsidRDefault="00720AD6" w:rsidP="00720AD6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56B47E" w14:textId="3B5EC701" w:rsidR="00720AD6" w:rsidRPr="00D2689D" w:rsidRDefault="00720AD6" w:rsidP="00720AD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4,557</w:t>
            </w:r>
          </w:p>
        </w:tc>
      </w:tr>
    </w:tbl>
    <w:p w14:paraId="26135B36" w14:textId="433137FC" w:rsidR="00F53166" w:rsidRPr="005576B8" w:rsidRDefault="00742D7D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87508E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D410CA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กองทุนสำรองเลี้ยงชีพ</w:t>
      </w:r>
    </w:p>
    <w:p w14:paraId="256B86DB" w14:textId="12BC22B9" w:rsidR="00F53166" w:rsidRPr="005576B8" w:rsidRDefault="009E4C64" w:rsidP="00D957A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ริษัทได้จัดตั้งกองทุนสำรองเลี้ยงชีพ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2530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และพระราชบัญญัติกองทุนสำรองเลี้ยงชีพ </w:t>
      </w:r>
      <w:r w:rsidR="00022C79"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(ฉบับที่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) พ.ศ.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2542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แล้ว</w:t>
      </w:r>
    </w:p>
    <w:p w14:paraId="6BCA7957" w14:textId="539322D7" w:rsidR="00F53166" w:rsidRPr="005576B8" w:rsidRDefault="009E4C64" w:rsidP="00D957A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สำหรับ</w:t>
      </w:r>
      <w:r w:rsidR="00303747" w:rsidRPr="005576B8">
        <w:rPr>
          <w:rFonts w:asciiTheme="majorBidi" w:hAnsiTheme="majorBidi" w:cstheme="majorBidi"/>
          <w:sz w:val="28"/>
          <w:cs/>
          <w:lang w:val="en-GB"/>
        </w:rPr>
        <w:t>งวดสามเดือนสิ้นสุดวันที่</w:t>
      </w:r>
      <w:r w:rsidR="00303747" w:rsidRPr="005576B8">
        <w:rPr>
          <w:rFonts w:asciiTheme="majorBidi" w:hAnsiTheme="majorBidi" w:cstheme="majorBidi"/>
          <w:sz w:val="28"/>
          <w:lang w:val="en-GB"/>
        </w:rPr>
        <w:t xml:space="preserve"> </w:t>
      </w:r>
      <w:r w:rsidR="00303747" w:rsidRPr="005576B8">
        <w:rPr>
          <w:rFonts w:asciiTheme="majorBidi" w:hAnsiTheme="majorBidi" w:cstheme="majorBidi"/>
          <w:sz w:val="28"/>
        </w:rPr>
        <w:t>3</w:t>
      </w:r>
      <w:r w:rsidR="005576B8">
        <w:rPr>
          <w:rFonts w:asciiTheme="majorBidi" w:hAnsiTheme="majorBidi" w:cstheme="majorBidi"/>
          <w:sz w:val="28"/>
        </w:rPr>
        <w:t>1</w:t>
      </w:r>
      <w:r w:rsidR="00303747" w:rsidRPr="005576B8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5576B8">
        <w:rPr>
          <w:rFonts w:asciiTheme="majorBidi" w:hAnsiTheme="majorBidi" w:cstheme="majorBidi" w:hint="cs"/>
          <w:sz w:val="28"/>
          <w:cs/>
          <w:lang w:val="en-GB"/>
        </w:rPr>
        <w:t>มีนาคม</w:t>
      </w:r>
      <w:r w:rsidR="00303747" w:rsidRPr="005576B8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576B8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576B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เงินสมทบกองทุนสำรองเลี้ยงชีพของบริษัทซึ่งได้บันทึกเป็นค่าใช้จ่ายในงบกำไร</w:t>
      </w:r>
      <w:r w:rsidR="005B4801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ขาดทุนและกำไรขาดทุนเบ็ดเสร็จ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181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350"/>
        <w:gridCol w:w="180"/>
        <w:gridCol w:w="1260"/>
        <w:gridCol w:w="90"/>
        <w:gridCol w:w="1261"/>
      </w:tblGrid>
      <w:tr w:rsidR="006862E1" w:rsidRPr="005576B8" w14:paraId="78C16DC2" w14:textId="41957DF8" w:rsidTr="00D957A4">
        <w:trPr>
          <w:trHeight w:val="279"/>
        </w:trPr>
        <w:tc>
          <w:tcPr>
            <w:tcW w:w="9181" w:type="dxa"/>
            <w:gridSpan w:val="8"/>
          </w:tcPr>
          <w:p w14:paraId="1F0E5BF7" w14:textId="3A533B8B" w:rsidR="006862E1" w:rsidRPr="005576B8" w:rsidRDefault="006862E1" w:rsidP="006862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576B8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576B8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576B8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5576B8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6862E1" w:rsidRPr="005576B8" w14:paraId="33B99A61" w14:textId="04EACBD4" w:rsidTr="00D957A4">
        <w:trPr>
          <w:trHeight w:val="279"/>
        </w:trPr>
        <w:tc>
          <w:tcPr>
            <w:tcW w:w="3600" w:type="dxa"/>
          </w:tcPr>
          <w:p w14:paraId="0EA38BF6" w14:textId="77777777" w:rsidR="006862E1" w:rsidRPr="005576B8" w:rsidRDefault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EE2F4EA" w14:textId="77777777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DB1776" w14:textId="77777777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3E9A473A" w14:textId="0BC0E981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862E1" w:rsidRPr="005576B8" w14:paraId="71B9FCDD" w14:textId="3FAB534A" w:rsidTr="00D957A4">
        <w:trPr>
          <w:trHeight w:val="279"/>
        </w:trPr>
        <w:tc>
          <w:tcPr>
            <w:tcW w:w="3600" w:type="dxa"/>
          </w:tcPr>
          <w:p w14:paraId="2E0017E5" w14:textId="77777777" w:rsidR="006862E1" w:rsidRPr="005576B8" w:rsidRDefault="006862E1" w:rsidP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312E1D" w14:textId="0FAC6B06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E62E67" w:rsidRPr="005576B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2D210449" w14:textId="77777777" w:rsidR="006862E1" w:rsidRPr="005576B8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F7E7FA" w14:textId="65DA6C48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E62E67" w:rsidRPr="005576B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</w:tcPr>
          <w:p w14:paraId="791620EC" w14:textId="77777777" w:rsidR="006862E1" w:rsidRPr="005576B8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BEA627" w14:textId="478B9963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E62E67" w:rsidRPr="005576B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6908AC6C" w14:textId="77777777" w:rsidR="006862E1" w:rsidRPr="005576B8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AA701D8" w14:textId="76C6C1D8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E62E67" w:rsidRPr="005576B8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6E6FAA" w:rsidRPr="00B118B0" w14:paraId="04BA49E2" w14:textId="77777777" w:rsidTr="00D957A4">
        <w:trPr>
          <w:trHeight w:val="279"/>
        </w:trPr>
        <w:tc>
          <w:tcPr>
            <w:tcW w:w="3600" w:type="dxa"/>
          </w:tcPr>
          <w:p w14:paraId="0C6BA4F5" w14:textId="47087329" w:rsidR="005576B8" w:rsidRPr="005576B8" w:rsidRDefault="006E6FAA" w:rsidP="005576B8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Pr="005576B8">
              <w:rPr>
                <w:rFonts w:asciiTheme="majorBidi" w:hAnsiTheme="majorBidi" w:cstheme="majorBidi"/>
                <w:sz w:val="28"/>
              </w:rPr>
              <w:t>3</w:t>
            </w:r>
            <w:r w:rsidR="005576B8">
              <w:rPr>
                <w:rFonts w:asciiTheme="majorBidi" w:hAnsiTheme="majorBidi" w:cstheme="majorBidi"/>
                <w:sz w:val="28"/>
              </w:rPr>
              <w:t xml:space="preserve">1 </w:t>
            </w:r>
            <w:r w:rsidR="005576B8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A3FB2F" w14:textId="6077F0AA" w:rsidR="006E6FAA" w:rsidRPr="005576B8" w:rsidRDefault="00720AD6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="00442AE8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  <w:r w:rsidR="001F6DAF" w:rsidRPr="005576B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90" w:type="dxa"/>
          </w:tcPr>
          <w:p w14:paraId="65E80C0B" w14:textId="77777777" w:rsidR="006E6FAA" w:rsidRPr="005576B8" w:rsidRDefault="006E6FAA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22F743" w14:textId="74F2ED49" w:rsidR="006E6FAA" w:rsidRPr="005576B8" w:rsidRDefault="0061566A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393</w:t>
            </w:r>
          </w:p>
        </w:tc>
        <w:tc>
          <w:tcPr>
            <w:tcW w:w="180" w:type="dxa"/>
          </w:tcPr>
          <w:p w14:paraId="62748314" w14:textId="77777777" w:rsidR="006E6FAA" w:rsidRPr="005576B8" w:rsidRDefault="006E6FAA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D589E2" w14:textId="291A0060" w:rsidR="006E6FAA" w:rsidRPr="005576B8" w:rsidRDefault="00720AD6" w:rsidP="00440DFB">
            <w:pPr>
              <w:ind w:right="88" w:hanging="16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157</w:t>
            </w:r>
          </w:p>
        </w:tc>
        <w:tc>
          <w:tcPr>
            <w:tcW w:w="90" w:type="dxa"/>
          </w:tcPr>
          <w:p w14:paraId="5D1760FE" w14:textId="77777777" w:rsidR="006E6FAA" w:rsidRPr="005576B8" w:rsidRDefault="006E6FAA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4F0CB76" w14:textId="7C4CEF47" w:rsidR="006E6FAA" w:rsidRPr="00440DFB" w:rsidRDefault="008A449F" w:rsidP="00440DFB">
            <w:pPr>
              <w:ind w:right="88" w:hanging="1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145</w:t>
            </w:r>
          </w:p>
        </w:tc>
      </w:tr>
    </w:tbl>
    <w:p w14:paraId="203CF556" w14:textId="77777777" w:rsidR="00377E5B" w:rsidRDefault="00377E5B" w:rsidP="00377E5B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5D274BFC" w14:textId="77777777" w:rsidR="00377E5B" w:rsidRDefault="00377E5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07DEC10" w14:textId="06E765D0" w:rsidR="00E35841" w:rsidRPr="0047269D" w:rsidRDefault="00E35841" w:rsidP="00BE56F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47269D">
        <w:rPr>
          <w:rFonts w:asciiTheme="majorBidi" w:hAnsiTheme="majorBidi" w:cstheme="majorBidi"/>
          <w:b/>
          <w:bCs/>
          <w:sz w:val="28"/>
          <w:cs/>
        </w:rPr>
        <w:lastRenderedPageBreak/>
        <w:t>ใบสำคัญแสดงสิทธิ</w:t>
      </w:r>
    </w:p>
    <w:p w14:paraId="4E2C13E1" w14:textId="0900042E" w:rsidR="0051439C" w:rsidRPr="0047269D" w:rsidRDefault="00E35841" w:rsidP="0047269D">
      <w:pPr>
        <w:spacing w:before="120" w:after="12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47269D">
        <w:rPr>
          <w:rFonts w:asciiTheme="majorBidi" w:hAnsiTheme="majorBidi" w:cstheme="majorBidi"/>
          <w:sz w:val="28"/>
          <w:cs/>
        </w:rPr>
        <w:t xml:space="preserve">ที่ประชุมคณะกรรมการบริษัทได้มีมติเห็นชอบให้นำเสนอให้ที่ประชุมวิสามัญผู้ถือหุ้น ครั้งที่ </w:t>
      </w:r>
      <w:r w:rsidRPr="0047269D">
        <w:rPr>
          <w:rFonts w:asciiTheme="majorBidi" w:hAnsiTheme="majorBidi" w:cstheme="majorBidi"/>
          <w:sz w:val="28"/>
        </w:rPr>
        <w:t>1/2562</w:t>
      </w:r>
      <w:r w:rsidRPr="0047269D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="00642363" w:rsidRPr="0047269D">
        <w:rPr>
          <w:rFonts w:asciiTheme="majorBidi" w:hAnsiTheme="majorBidi" w:cstheme="majorBidi" w:hint="cs"/>
          <w:sz w:val="28"/>
          <w:cs/>
        </w:rPr>
        <w:t xml:space="preserve">                      </w:t>
      </w:r>
      <w:r w:rsidRPr="0047269D">
        <w:rPr>
          <w:rFonts w:asciiTheme="majorBidi" w:hAnsiTheme="majorBidi" w:cstheme="majorBidi"/>
          <w:sz w:val="28"/>
        </w:rPr>
        <w:t>31</w:t>
      </w:r>
      <w:r w:rsidRPr="0047269D">
        <w:rPr>
          <w:rFonts w:asciiTheme="majorBidi" w:hAnsiTheme="majorBidi" w:cstheme="majorBidi"/>
          <w:sz w:val="28"/>
          <w:cs/>
        </w:rPr>
        <w:t xml:space="preserve"> พฤษภาคม </w:t>
      </w:r>
      <w:r w:rsidRPr="0047269D">
        <w:rPr>
          <w:rFonts w:asciiTheme="majorBidi" w:hAnsiTheme="majorBidi" w:cstheme="majorBidi"/>
          <w:sz w:val="28"/>
        </w:rPr>
        <w:t>2562</w:t>
      </w:r>
      <w:r w:rsidRPr="0047269D">
        <w:rPr>
          <w:rFonts w:asciiTheme="majorBidi" w:hAnsiTheme="majorBidi" w:cstheme="majorBidi"/>
          <w:sz w:val="28"/>
          <w:cs/>
        </w:rPr>
        <w:t xml:space="preserve"> พิจารณาอนุมัติการเพิ่มทุนจดทะเบียนของบริษัท จำนวน </w:t>
      </w:r>
      <w:r w:rsidRPr="0047269D">
        <w:rPr>
          <w:rFonts w:asciiTheme="majorBidi" w:hAnsiTheme="majorBidi" w:cstheme="majorBidi"/>
          <w:sz w:val="28"/>
        </w:rPr>
        <w:t>605,919,620</w:t>
      </w:r>
      <w:r w:rsidRPr="0047269D">
        <w:rPr>
          <w:rFonts w:asciiTheme="majorBidi" w:hAnsiTheme="majorBidi" w:cstheme="majorBidi"/>
          <w:sz w:val="28"/>
          <w:cs/>
        </w:rPr>
        <w:t xml:space="preserve"> บาท จากเดิมทุนจดทะเบียน </w:t>
      </w:r>
      <w:r w:rsidRPr="0047269D">
        <w:rPr>
          <w:rFonts w:asciiTheme="majorBidi" w:hAnsiTheme="majorBidi" w:cstheme="majorBidi"/>
          <w:sz w:val="28"/>
        </w:rPr>
        <w:t>3,029,598,102</w:t>
      </w:r>
      <w:r w:rsidRPr="0047269D">
        <w:rPr>
          <w:rFonts w:asciiTheme="majorBidi" w:hAnsiTheme="majorBidi" w:cstheme="majorBidi"/>
          <w:sz w:val="28"/>
          <w:cs/>
        </w:rPr>
        <w:t xml:space="preserve"> บาท เป็น </w:t>
      </w:r>
      <w:r w:rsidRPr="0047269D">
        <w:rPr>
          <w:rFonts w:asciiTheme="majorBidi" w:hAnsiTheme="majorBidi" w:cstheme="majorBidi"/>
          <w:sz w:val="28"/>
        </w:rPr>
        <w:t>3,635,517,722</w:t>
      </w:r>
      <w:r w:rsidRPr="0047269D">
        <w:rPr>
          <w:rFonts w:asciiTheme="majorBidi" w:hAnsiTheme="majorBidi" w:cstheme="majorBidi"/>
          <w:sz w:val="28"/>
          <w:cs/>
        </w:rPr>
        <w:t xml:space="preserve"> บาท โดยการออกหุ้นสามัญเพิ่มทุนใหม่จำนวน </w:t>
      </w:r>
      <w:r w:rsidRPr="0047269D">
        <w:rPr>
          <w:rFonts w:asciiTheme="majorBidi" w:hAnsiTheme="majorBidi" w:cstheme="majorBidi"/>
          <w:sz w:val="28"/>
        </w:rPr>
        <w:t>605,919,620</w:t>
      </w:r>
      <w:r w:rsidRPr="0047269D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47269D">
        <w:rPr>
          <w:rFonts w:asciiTheme="majorBidi" w:hAnsiTheme="majorBidi" w:cstheme="majorBidi"/>
          <w:sz w:val="28"/>
        </w:rPr>
        <w:t>1.00</w:t>
      </w:r>
      <w:r w:rsidRPr="0047269D">
        <w:rPr>
          <w:rFonts w:asciiTheme="majorBidi" w:hAnsiTheme="majorBidi" w:cstheme="majorBidi"/>
          <w:sz w:val="28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 รุ่นที่ </w:t>
      </w:r>
      <w:r w:rsidRPr="0047269D">
        <w:rPr>
          <w:rFonts w:asciiTheme="majorBidi" w:hAnsiTheme="majorBidi" w:cstheme="majorBidi"/>
          <w:sz w:val="28"/>
        </w:rPr>
        <w:t xml:space="preserve">4 (“7UP-W4”) </w:t>
      </w:r>
      <w:r w:rsidR="00B03416" w:rsidRPr="0047269D">
        <w:rPr>
          <w:rFonts w:asciiTheme="majorBidi" w:hAnsiTheme="majorBidi" w:hint="cs"/>
          <w:sz w:val="28"/>
          <w:cs/>
        </w:rPr>
        <w:t>ซึ่งออกเมื่อวันที่</w:t>
      </w:r>
      <w:r w:rsidR="00717E50">
        <w:rPr>
          <w:rFonts w:asciiTheme="majorBidi" w:hAnsiTheme="majorBidi"/>
          <w:sz w:val="28"/>
        </w:rPr>
        <w:t xml:space="preserve"> </w:t>
      </w:r>
      <w:r w:rsidR="00B03416" w:rsidRPr="0047269D">
        <w:rPr>
          <w:rFonts w:asciiTheme="majorBidi" w:hAnsiTheme="majorBidi"/>
          <w:sz w:val="28"/>
          <w:cs/>
        </w:rPr>
        <w:t xml:space="preserve"> </w:t>
      </w:r>
      <w:r w:rsidR="00B03416" w:rsidRPr="0047269D">
        <w:rPr>
          <w:rFonts w:asciiTheme="majorBidi" w:hAnsiTheme="majorBidi" w:cstheme="majorBidi"/>
          <w:sz w:val="28"/>
        </w:rPr>
        <w:t xml:space="preserve">9 </w:t>
      </w:r>
      <w:r w:rsidR="00B03416" w:rsidRPr="0047269D">
        <w:rPr>
          <w:rFonts w:asciiTheme="majorBidi" w:hAnsiTheme="majorBidi" w:hint="cs"/>
          <w:sz w:val="28"/>
          <w:cs/>
        </w:rPr>
        <w:t>สิงหาคม</w:t>
      </w:r>
      <w:r w:rsidR="00B03416" w:rsidRPr="0047269D">
        <w:rPr>
          <w:rFonts w:asciiTheme="majorBidi" w:hAnsiTheme="majorBidi"/>
          <w:sz w:val="28"/>
          <w:cs/>
        </w:rPr>
        <w:t xml:space="preserve"> </w:t>
      </w:r>
      <w:r w:rsidR="00B03416" w:rsidRPr="0047269D">
        <w:rPr>
          <w:rFonts w:asciiTheme="majorBidi" w:hAnsiTheme="majorBidi" w:cstheme="majorBidi"/>
          <w:sz w:val="28"/>
        </w:rPr>
        <w:t xml:space="preserve">2562 </w:t>
      </w:r>
      <w:r w:rsidR="00B03416" w:rsidRPr="0047269D">
        <w:rPr>
          <w:rFonts w:asciiTheme="majorBidi" w:hAnsiTheme="majorBidi" w:hint="cs"/>
          <w:sz w:val="28"/>
          <w:cs/>
        </w:rPr>
        <w:t>ใบสำคัญแสดงสิทธิ</w:t>
      </w:r>
      <w:r w:rsidR="00B03416" w:rsidRPr="0047269D">
        <w:rPr>
          <w:rFonts w:asciiTheme="majorBidi" w:hAnsiTheme="majorBidi"/>
          <w:sz w:val="28"/>
          <w:cs/>
        </w:rPr>
        <w:t xml:space="preserve"> </w:t>
      </w:r>
      <w:r w:rsidR="00B03416" w:rsidRPr="0047269D">
        <w:rPr>
          <w:rFonts w:asciiTheme="majorBidi" w:hAnsiTheme="majorBidi" w:cstheme="majorBidi"/>
          <w:sz w:val="28"/>
        </w:rPr>
        <w:t xml:space="preserve">7UP-W4 </w:t>
      </w:r>
      <w:r w:rsidR="00B03416" w:rsidRPr="0047269D">
        <w:rPr>
          <w:rFonts w:asciiTheme="majorBidi" w:hAnsiTheme="majorBidi" w:hint="cs"/>
          <w:sz w:val="28"/>
          <w:cs/>
        </w:rPr>
        <w:t>มีอายุ</w:t>
      </w:r>
      <w:r w:rsidR="00B03416" w:rsidRPr="0047269D">
        <w:rPr>
          <w:rFonts w:asciiTheme="majorBidi" w:hAnsiTheme="majorBidi"/>
          <w:sz w:val="28"/>
          <w:cs/>
        </w:rPr>
        <w:t xml:space="preserve"> </w:t>
      </w:r>
      <w:r w:rsidR="00B03416" w:rsidRPr="0047269D">
        <w:rPr>
          <w:rFonts w:asciiTheme="majorBidi" w:hAnsiTheme="majorBidi" w:cstheme="majorBidi"/>
          <w:sz w:val="28"/>
        </w:rPr>
        <w:t xml:space="preserve">3 </w:t>
      </w:r>
      <w:r w:rsidR="00B03416" w:rsidRPr="0047269D">
        <w:rPr>
          <w:rFonts w:asciiTheme="majorBidi" w:hAnsiTheme="majorBidi" w:hint="cs"/>
          <w:sz w:val="28"/>
          <w:cs/>
        </w:rPr>
        <w:t>ปี</w:t>
      </w:r>
      <w:r w:rsidR="00B03416" w:rsidRPr="0047269D">
        <w:rPr>
          <w:rFonts w:asciiTheme="majorBidi" w:hAnsiTheme="majorBidi"/>
          <w:sz w:val="28"/>
          <w:cs/>
        </w:rPr>
        <w:t xml:space="preserve"> </w:t>
      </w:r>
      <w:r w:rsidR="00B03416" w:rsidRPr="0047269D">
        <w:rPr>
          <w:rFonts w:asciiTheme="majorBidi" w:hAnsiTheme="majorBidi" w:hint="cs"/>
          <w:sz w:val="28"/>
          <w:cs/>
        </w:rPr>
        <w:t>และวันใช้สิทธิครั้งสุดท้ายตรงกับวันที่</w:t>
      </w:r>
      <w:r w:rsidR="00B03416" w:rsidRPr="0047269D">
        <w:rPr>
          <w:rFonts w:asciiTheme="majorBidi" w:hAnsiTheme="majorBidi"/>
          <w:sz w:val="28"/>
          <w:cs/>
        </w:rPr>
        <w:t xml:space="preserve"> </w:t>
      </w:r>
      <w:r w:rsidR="00B03416" w:rsidRPr="0047269D">
        <w:rPr>
          <w:rFonts w:asciiTheme="majorBidi" w:hAnsiTheme="majorBidi" w:cstheme="majorBidi"/>
          <w:sz w:val="28"/>
        </w:rPr>
        <w:t xml:space="preserve">8 </w:t>
      </w:r>
      <w:r w:rsidR="00B03416" w:rsidRPr="0047269D">
        <w:rPr>
          <w:rFonts w:asciiTheme="majorBidi" w:hAnsiTheme="majorBidi" w:hint="cs"/>
          <w:sz w:val="28"/>
          <w:cs/>
        </w:rPr>
        <w:t>สิงหาคม</w:t>
      </w:r>
      <w:r w:rsidR="00B03416" w:rsidRPr="0047269D">
        <w:rPr>
          <w:rFonts w:asciiTheme="majorBidi" w:hAnsiTheme="majorBidi"/>
          <w:sz w:val="28"/>
          <w:cs/>
        </w:rPr>
        <w:t xml:space="preserve"> </w:t>
      </w:r>
      <w:r w:rsidR="00B03416" w:rsidRPr="0047269D">
        <w:rPr>
          <w:rFonts w:asciiTheme="majorBidi" w:hAnsiTheme="majorBidi" w:cstheme="majorBidi"/>
          <w:sz w:val="28"/>
        </w:rPr>
        <w:t>2565</w:t>
      </w:r>
      <w:r w:rsidR="00B03416" w:rsidRPr="0047269D">
        <w:rPr>
          <w:rFonts w:asciiTheme="majorBidi" w:hAnsiTheme="majorBidi" w:cstheme="majorBidi" w:hint="cs"/>
          <w:sz w:val="28"/>
          <w:cs/>
        </w:rPr>
        <w:t xml:space="preserve"> </w:t>
      </w:r>
      <w:r w:rsidRPr="0047269D">
        <w:rPr>
          <w:rFonts w:asciiTheme="majorBidi" w:hAnsiTheme="majorBidi" w:cstheme="majorBidi"/>
          <w:sz w:val="28"/>
          <w:cs/>
        </w:rPr>
        <w:t>เพื่อจัดสรรให้แก่ผู้ถือหุ้นเดิมตามสัดส่วนการถือหุ้น (</w:t>
      </w:r>
      <w:r w:rsidRPr="0047269D">
        <w:rPr>
          <w:rFonts w:asciiTheme="majorBidi" w:hAnsiTheme="majorBidi" w:cstheme="majorBidi"/>
          <w:sz w:val="28"/>
        </w:rPr>
        <w:t xml:space="preserve">Rights Offering) </w:t>
      </w:r>
      <w:r w:rsidRPr="0047269D">
        <w:rPr>
          <w:rFonts w:asciiTheme="majorBidi" w:hAnsiTheme="majorBidi" w:cstheme="majorBidi"/>
          <w:sz w:val="28"/>
          <w:cs/>
        </w:rPr>
        <w:t xml:space="preserve">ในอัตราส่วนหุ้นสามัญเดิม </w:t>
      </w:r>
      <w:r w:rsidRPr="0047269D">
        <w:rPr>
          <w:rFonts w:asciiTheme="majorBidi" w:hAnsiTheme="majorBidi" w:cstheme="majorBidi"/>
          <w:sz w:val="28"/>
        </w:rPr>
        <w:t>5</w:t>
      </w:r>
      <w:r w:rsidRPr="0047269D">
        <w:rPr>
          <w:rFonts w:asciiTheme="majorBidi" w:hAnsiTheme="majorBidi" w:cstheme="majorBidi"/>
          <w:sz w:val="28"/>
          <w:cs/>
        </w:rPr>
        <w:t xml:space="preserve"> หุ้น ต่อใบสำคัญแสดงสิทธิ </w:t>
      </w:r>
      <w:r w:rsidRPr="0047269D">
        <w:rPr>
          <w:rFonts w:asciiTheme="majorBidi" w:hAnsiTheme="majorBidi" w:cstheme="majorBidi"/>
          <w:sz w:val="28"/>
        </w:rPr>
        <w:t>1</w:t>
      </w:r>
      <w:r w:rsidRPr="0047269D">
        <w:rPr>
          <w:rFonts w:asciiTheme="majorBidi" w:hAnsiTheme="majorBidi" w:cstheme="majorBidi"/>
          <w:sz w:val="28"/>
          <w:cs/>
        </w:rPr>
        <w:t xml:space="preserve"> หน่วย ในราคา </w:t>
      </w:r>
      <w:r w:rsidRPr="0047269D">
        <w:rPr>
          <w:rFonts w:asciiTheme="majorBidi" w:hAnsiTheme="majorBidi" w:cstheme="majorBidi"/>
          <w:sz w:val="28"/>
        </w:rPr>
        <w:t>0.05</w:t>
      </w:r>
      <w:r w:rsidRPr="0047269D">
        <w:rPr>
          <w:rFonts w:asciiTheme="majorBidi" w:hAnsiTheme="majorBidi" w:cstheme="majorBidi"/>
          <w:sz w:val="28"/>
          <w:cs/>
        </w:rPr>
        <w:t xml:space="preserve"> บาทต่อหน่วย </w:t>
      </w:r>
    </w:p>
    <w:p w14:paraId="3395EB97" w14:textId="77777777" w:rsidR="0051439C" w:rsidRPr="0047269D" w:rsidRDefault="00E35841" w:rsidP="0051439C">
      <w:pPr>
        <w:spacing w:before="120" w:after="120"/>
        <w:ind w:left="720" w:right="-29" w:firstLine="360"/>
        <w:jc w:val="thaiDistribute"/>
        <w:rPr>
          <w:rFonts w:asciiTheme="majorBidi" w:hAnsiTheme="majorBidi" w:cstheme="majorBidi"/>
          <w:sz w:val="28"/>
        </w:rPr>
      </w:pPr>
      <w:r w:rsidRPr="0047269D">
        <w:rPr>
          <w:rFonts w:asciiTheme="majorBidi" w:hAnsiTheme="majorBidi" w:cstheme="majorBidi"/>
          <w:sz w:val="28"/>
          <w:cs/>
        </w:rPr>
        <w:t>โดยมีราคาการใช้สิทธิดังนี้</w:t>
      </w:r>
    </w:p>
    <w:p w14:paraId="3E03A5DA" w14:textId="68878F6B" w:rsidR="00E35841" w:rsidRPr="0047269D" w:rsidRDefault="00E35841" w:rsidP="0051439C">
      <w:pPr>
        <w:spacing w:before="120" w:after="120"/>
        <w:ind w:left="1080" w:right="-29" w:firstLine="360"/>
        <w:jc w:val="thaiDistribute"/>
        <w:rPr>
          <w:rFonts w:asciiTheme="majorBidi" w:hAnsiTheme="majorBidi" w:cstheme="majorBidi"/>
          <w:sz w:val="28"/>
        </w:rPr>
      </w:pPr>
      <w:r w:rsidRPr="0047269D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47269D">
        <w:rPr>
          <w:rFonts w:asciiTheme="majorBidi" w:hAnsiTheme="majorBidi" w:cstheme="majorBidi"/>
          <w:sz w:val="28"/>
        </w:rPr>
        <w:t>1</w:t>
      </w:r>
      <w:r w:rsidRPr="0047269D">
        <w:rPr>
          <w:rFonts w:asciiTheme="majorBidi" w:hAnsiTheme="majorBidi" w:cstheme="majorBidi"/>
          <w:sz w:val="28"/>
          <w:cs/>
        </w:rPr>
        <w:t xml:space="preserve"> ราคา </w:t>
      </w:r>
      <w:r w:rsidRPr="0047269D">
        <w:rPr>
          <w:rFonts w:asciiTheme="majorBidi" w:hAnsiTheme="majorBidi" w:cstheme="majorBidi"/>
          <w:sz w:val="28"/>
        </w:rPr>
        <w:t>0.50</w:t>
      </w:r>
      <w:r w:rsidRPr="0047269D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5F9BC652" w14:textId="0C2CEA07" w:rsidR="00E35841" w:rsidRPr="0047269D" w:rsidRDefault="00E35841" w:rsidP="00E35841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47269D">
        <w:rPr>
          <w:rFonts w:asciiTheme="majorBidi" w:hAnsiTheme="majorBidi" w:cstheme="majorBidi"/>
          <w:sz w:val="28"/>
        </w:rPr>
        <w:tab/>
      </w:r>
      <w:r w:rsidR="0051439C" w:rsidRPr="0047269D">
        <w:rPr>
          <w:rFonts w:asciiTheme="majorBidi" w:hAnsiTheme="majorBidi" w:cstheme="majorBidi"/>
          <w:sz w:val="28"/>
          <w:cs/>
        </w:rPr>
        <w:tab/>
      </w:r>
      <w:r w:rsidRPr="0047269D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47269D">
        <w:rPr>
          <w:rFonts w:asciiTheme="majorBidi" w:hAnsiTheme="majorBidi" w:cstheme="majorBidi"/>
          <w:sz w:val="28"/>
        </w:rPr>
        <w:t>2</w:t>
      </w:r>
      <w:r w:rsidRPr="0047269D">
        <w:rPr>
          <w:rFonts w:asciiTheme="majorBidi" w:hAnsiTheme="majorBidi" w:cstheme="majorBidi"/>
          <w:sz w:val="28"/>
          <w:cs/>
        </w:rPr>
        <w:t xml:space="preserve"> ราคา </w:t>
      </w:r>
      <w:r w:rsidRPr="0047269D">
        <w:rPr>
          <w:rFonts w:asciiTheme="majorBidi" w:hAnsiTheme="majorBidi" w:cstheme="majorBidi"/>
          <w:sz w:val="28"/>
        </w:rPr>
        <w:t>1.25</w:t>
      </w:r>
      <w:r w:rsidRPr="0047269D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012001FE" w14:textId="321AB8BB" w:rsidR="00E35841" w:rsidRPr="0047269D" w:rsidRDefault="00E35841" w:rsidP="00E35841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47269D">
        <w:rPr>
          <w:rFonts w:asciiTheme="majorBidi" w:hAnsiTheme="majorBidi" w:cstheme="majorBidi"/>
          <w:sz w:val="28"/>
        </w:rPr>
        <w:tab/>
      </w:r>
      <w:r w:rsidR="0051439C" w:rsidRPr="0047269D">
        <w:rPr>
          <w:rFonts w:asciiTheme="majorBidi" w:hAnsiTheme="majorBidi" w:cstheme="majorBidi"/>
          <w:sz w:val="28"/>
          <w:cs/>
        </w:rPr>
        <w:tab/>
      </w:r>
      <w:r w:rsidRPr="0047269D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47269D">
        <w:rPr>
          <w:rFonts w:asciiTheme="majorBidi" w:hAnsiTheme="majorBidi" w:cstheme="majorBidi"/>
          <w:sz w:val="28"/>
        </w:rPr>
        <w:t>3</w:t>
      </w:r>
      <w:r w:rsidRPr="0047269D">
        <w:rPr>
          <w:rFonts w:asciiTheme="majorBidi" w:hAnsiTheme="majorBidi" w:cstheme="majorBidi"/>
          <w:sz w:val="28"/>
          <w:cs/>
        </w:rPr>
        <w:t xml:space="preserve"> ราคา </w:t>
      </w:r>
      <w:r w:rsidRPr="0047269D">
        <w:rPr>
          <w:rFonts w:asciiTheme="majorBidi" w:hAnsiTheme="majorBidi" w:cstheme="majorBidi"/>
          <w:sz w:val="28"/>
        </w:rPr>
        <w:t>2.25</w:t>
      </w:r>
      <w:r w:rsidRPr="0047269D">
        <w:rPr>
          <w:rFonts w:asciiTheme="majorBidi" w:hAnsiTheme="majorBidi" w:cstheme="majorBidi"/>
          <w:sz w:val="28"/>
          <w:cs/>
        </w:rPr>
        <w:t xml:space="preserve"> บาทต่อหุ้น </w:t>
      </w:r>
    </w:p>
    <w:p w14:paraId="26799895" w14:textId="77777777" w:rsidR="0051439C" w:rsidRPr="0047269D" w:rsidRDefault="00E35841" w:rsidP="00E35841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47269D">
        <w:rPr>
          <w:rFonts w:asciiTheme="majorBidi" w:hAnsiTheme="majorBidi" w:cstheme="majorBidi"/>
          <w:sz w:val="28"/>
        </w:rPr>
        <w:tab/>
      </w:r>
      <w:r w:rsidR="0051439C" w:rsidRPr="0047269D">
        <w:rPr>
          <w:rFonts w:asciiTheme="majorBidi" w:hAnsiTheme="majorBidi" w:cstheme="majorBidi"/>
          <w:sz w:val="28"/>
          <w:cs/>
        </w:rPr>
        <w:tab/>
      </w:r>
      <w:r w:rsidRPr="0047269D">
        <w:rPr>
          <w:rFonts w:asciiTheme="majorBidi" w:hAnsiTheme="majorBidi" w:cstheme="majorBidi"/>
          <w:sz w:val="28"/>
        </w:rPr>
        <w:t>(</w:t>
      </w:r>
      <w:r w:rsidRPr="0047269D">
        <w:rPr>
          <w:rFonts w:asciiTheme="majorBidi" w:hAnsiTheme="majorBidi" w:cstheme="majorBidi"/>
          <w:sz w:val="28"/>
          <w:cs/>
        </w:rPr>
        <w:t xml:space="preserve">อัตราการใช้สิทธิ เท่ากับใบสำคัญแสดงสิทธิ </w:t>
      </w:r>
      <w:r w:rsidRPr="0047269D">
        <w:rPr>
          <w:rFonts w:asciiTheme="majorBidi" w:hAnsiTheme="majorBidi" w:cstheme="majorBidi"/>
          <w:sz w:val="28"/>
        </w:rPr>
        <w:t xml:space="preserve">7UP-W4 1 </w:t>
      </w:r>
      <w:r w:rsidRPr="0047269D">
        <w:rPr>
          <w:rFonts w:asciiTheme="majorBidi" w:hAnsiTheme="majorBidi" w:cstheme="majorBidi"/>
          <w:sz w:val="28"/>
          <w:cs/>
        </w:rPr>
        <w:t xml:space="preserve">หน่วย: หุ้นสามัญ </w:t>
      </w:r>
      <w:r w:rsidRPr="0047269D">
        <w:rPr>
          <w:rFonts w:asciiTheme="majorBidi" w:hAnsiTheme="majorBidi" w:cstheme="majorBidi"/>
          <w:sz w:val="28"/>
        </w:rPr>
        <w:t xml:space="preserve">1 </w:t>
      </w:r>
      <w:r w:rsidRPr="0047269D">
        <w:rPr>
          <w:rFonts w:asciiTheme="majorBidi" w:hAnsiTheme="majorBidi" w:cstheme="majorBidi"/>
          <w:sz w:val="28"/>
          <w:cs/>
        </w:rPr>
        <w:t>หุ้น)</w:t>
      </w:r>
    </w:p>
    <w:p w14:paraId="0179FE00" w14:textId="0D8215A2" w:rsidR="007A2032" w:rsidRDefault="00A4361C" w:rsidP="00FA0351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47269D">
        <w:rPr>
          <w:rFonts w:asciiTheme="majorBidi" w:hAnsiTheme="majorBidi" w:hint="cs"/>
          <w:sz w:val="28"/>
          <w:cs/>
        </w:rPr>
        <w:t>เมื่อวันที่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063F8D" w:rsidRPr="0047269D">
        <w:rPr>
          <w:rFonts w:asciiTheme="majorBidi" w:hAnsiTheme="majorBidi"/>
          <w:sz w:val="28"/>
        </w:rPr>
        <w:t>30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มิถุนายน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063F8D" w:rsidRPr="0047269D">
        <w:rPr>
          <w:rFonts w:asciiTheme="majorBidi" w:hAnsiTheme="majorBidi"/>
          <w:sz w:val="28"/>
        </w:rPr>
        <w:t>2564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มีผู้ถือใบสำคัญแสดงสิทธิ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063F8D" w:rsidRPr="0047269D">
        <w:rPr>
          <w:rFonts w:asciiTheme="majorBidi" w:hAnsiTheme="majorBidi"/>
          <w:sz w:val="28"/>
        </w:rPr>
        <w:t>7</w:t>
      </w:r>
      <w:r w:rsidRPr="0047269D">
        <w:rPr>
          <w:rFonts w:asciiTheme="majorBidi" w:hAnsiTheme="majorBidi" w:cstheme="majorBidi"/>
          <w:sz w:val="28"/>
        </w:rPr>
        <w:t>UP-W</w:t>
      </w:r>
      <w:r w:rsidR="00063F8D" w:rsidRPr="0047269D">
        <w:rPr>
          <w:rFonts w:asciiTheme="majorBidi" w:hAnsiTheme="majorBidi"/>
          <w:sz w:val="28"/>
        </w:rPr>
        <w:t>4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ใช้สิทธิแปลงสภาพตามประกาศการใช้สิทธิแปลงสภาพ</w:t>
      </w:r>
      <w:r w:rsidR="00243BE6" w:rsidRPr="0047269D">
        <w:rPr>
          <w:rFonts w:asciiTheme="majorBidi" w:hAnsiTheme="majorBidi" w:hint="cs"/>
          <w:sz w:val="28"/>
          <w:cs/>
        </w:rPr>
        <w:t xml:space="preserve">    </w:t>
      </w:r>
      <w:r w:rsidRPr="0047269D">
        <w:rPr>
          <w:rFonts w:asciiTheme="majorBidi" w:hAnsiTheme="majorBidi" w:hint="cs"/>
          <w:sz w:val="28"/>
          <w:cs/>
        </w:rPr>
        <w:t>ครั้งที่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063F8D" w:rsidRPr="0047269D">
        <w:rPr>
          <w:rFonts w:asciiTheme="majorBidi" w:hAnsiTheme="majorBidi"/>
          <w:sz w:val="28"/>
        </w:rPr>
        <w:t>2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จำนวน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063F8D" w:rsidRPr="0047269D">
        <w:rPr>
          <w:rFonts w:asciiTheme="majorBidi" w:hAnsiTheme="majorBidi"/>
          <w:sz w:val="28"/>
        </w:rPr>
        <w:t>201</w:t>
      </w:r>
      <w:r w:rsidRPr="0047269D">
        <w:rPr>
          <w:rFonts w:asciiTheme="majorBidi" w:hAnsiTheme="majorBidi" w:cstheme="majorBidi"/>
          <w:sz w:val="28"/>
        </w:rPr>
        <w:t>,</w:t>
      </w:r>
      <w:r w:rsidRPr="0047269D">
        <w:rPr>
          <w:rFonts w:asciiTheme="majorBidi" w:hAnsiTheme="majorBidi"/>
          <w:sz w:val="28"/>
          <w:cs/>
        </w:rPr>
        <w:t>225</w:t>
      </w:r>
      <w:r w:rsidRPr="0047269D">
        <w:rPr>
          <w:rFonts w:asciiTheme="majorBidi" w:hAnsiTheme="majorBidi" w:cstheme="majorBidi"/>
          <w:sz w:val="28"/>
        </w:rPr>
        <w:t>,</w:t>
      </w:r>
      <w:r w:rsidR="00063F8D" w:rsidRPr="0047269D">
        <w:rPr>
          <w:rFonts w:asciiTheme="majorBidi" w:hAnsiTheme="majorBidi"/>
          <w:sz w:val="28"/>
        </w:rPr>
        <w:t>400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หน่วย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063F8D" w:rsidRPr="0047269D">
        <w:rPr>
          <w:rFonts w:asciiTheme="majorBidi" w:hAnsiTheme="majorBidi"/>
          <w:sz w:val="28"/>
        </w:rPr>
        <w:t>0.05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บาท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เป็นจำนวนเงิน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063F8D" w:rsidRPr="0047269D">
        <w:rPr>
          <w:rFonts w:asciiTheme="majorBidi" w:hAnsiTheme="majorBidi"/>
          <w:sz w:val="28"/>
        </w:rPr>
        <w:t>10</w:t>
      </w:r>
      <w:r w:rsidRPr="0047269D">
        <w:rPr>
          <w:rFonts w:asciiTheme="majorBidi" w:hAnsiTheme="majorBidi" w:cstheme="majorBidi"/>
          <w:sz w:val="28"/>
        </w:rPr>
        <w:t>,</w:t>
      </w:r>
      <w:r w:rsidRPr="0047269D">
        <w:rPr>
          <w:rFonts w:asciiTheme="majorBidi" w:hAnsiTheme="majorBidi"/>
          <w:sz w:val="28"/>
          <w:cs/>
        </w:rPr>
        <w:t>061</w:t>
      </w:r>
      <w:r w:rsidRPr="0047269D">
        <w:rPr>
          <w:rFonts w:asciiTheme="majorBidi" w:hAnsiTheme="majorBidi" w:cstheme="majorBidi"/>
          <w:sz w:val="28"/>
        </w:rPr>
        <w:t>,</w:t>
      </w:r>
      <w:r w:rsidR="00063F8D" w:rsidRPr="0047269D">
        <w:rPr>
          <w:rFonts w:asciiTheme="majorBidi" w:hAnsiTheme="majorBidi"/>
          <w:sz w:val="28"/>
        </w:rPr>
        <w:t>270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บาท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ราคาใช้สิทธิแปลงสภาพหน่วยละ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527F77" w:rsidRPr="0047269D">
        <w:rPr>
          <w:rFonts w:asciiTheme="majorBidi" w:hAnsiTheme="majorBidi"/>
          <w:sz w:val="28"/>
        </w:rPr>
        <w:t>1.25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บาท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เป็นจำนวนเงิน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527F77" w:rsidRPr="0047269D">
        <w:rPr>
          <w:rFonts w:asciiTheme="majorBidi" w:hAnsiTheme="majorBidi"/>
          <w:sz w:val="28"/>
        </w:rPr>
        <w:t>251</w:t>
      </w:r>
      <w:r w:rsidRPr="0047269D">
        <w:rPr>
          <w:rFonts w:asciiTheme="majorBidi" w:hAnsiTheme="majorBidi" w:cstheme="majorBidi"/>
          <w:sz w:val="28"/>
        </w:rPr>
        <w:t>,</w:t>
      </w:r>
      <w:r w:rsidRPr="0047269D">
        <w:rPr>
          <w:rFonts w:asciiTheme="majorBidi" w:hAnsiTheme="majorBidi"/>
          <w:sz w:val="28"/>
          <w:cs/>
        </w:rPr>
        <w:t>531</w:t>
      </w:r>
      <w:r w:rsidRPr="0047269D">
        <w:rPr>
          <w:rFonts w:asciiTheme="majorBidi" w:hAnsiTheme="majorBidi" w:cstheme="majorBidi"/>
          <w:sz w:val="28"/>
        </w:rPr>
        <w:t>,</w:t>
      </w:r>
      <w:r w:rsidR="00527F77" w:rsidRPr="0047269D">
        <w:rPr>
          <w:rFonts w:asciiTheme="majorBidi" w:hAnsiTheme="majorBidi"/>
          <w:sz w:val="28"/>
        </w:rPr>
        <w:t>750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บาท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คงเหลือใบสำคัญแสดงสิทธิ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527F77" w:rsidRPr="0047269D">
        <w:rPr>
          <w:rFonts w:asciiTheme="majorBidi" w:hAnsiTheme="majorBidi"/>
          <w:sz w:val="28"/>
        </w:rPr>
        <w:t>7</w:t>
      </w:r>
      <w:r w:rsidRPr="0047269D">
        <w:rPr>
          <w:rFonts w:asciiTheme="majorBidi" w:hAnsiTheme="majorBidi" w:cstheme="majorBidi"/>
          <w:sz w:val="28"/>
        </w:rPr>
        <w:t>UP-W</w:t>
      </w:r>
      <w:r w:rsidR="00063F8D" w:rsidRPr="0047269D">
        <w:rPr>
          <w:rFonts w:asciiTheme="majorBidi" w:hAnsiTheme="majorBidi"/>
          <w:sz w:val="28"/>
        </w:rPr>
        <w:t>4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ที่ยังไม่ใช้สิทธิจำนวน</w:t>
      </w:r>
      <w:r w:rsidRPr="0047269D">
        <w:rPr>
          <w:rFonts w:asciiTheme="majorBidi" w:hAnsiTheme="majorBidi"/>
          <w:sz w:val="28"/>
          <w:cs/>
        </w:rPr>
        <w:t>404</w:t>
      </w:r>
      <w:r w:rsidRPr="0047269D">
        <w:rPr>
          <w:rFonts w:asciiTheme="majorBidi" w:hAnsiTheme="majorBidi" w:cstheme="majorBidi"/>
          <w:sz w:val="28"/>
        </w:rPr>
        <w:t>,</w:t>
      </w:r>
      <w:r w:rsidRPr="0047269D">
        <w:rPr>
          <w:rFonts w:asciiTheme="majorBidi" w:hAnsiTheme="majorBidi"/>
          <w:sz w:val="28"/>
          <w:cs/>
        </w:rPr>
        <w:t>694</w:t>
      </w:r>
      <w:r w:rsidRPr="0047269D">
        <w:rPr>
          <w:rFonts w:asciiTheme="majorBidi" w:hAnsiTheme="majorBidi" w:cstheme="majorBidi"/>
          <w:sz w:val="28"/>
        </w:rPr>
        <w:t>,</w:t>
      </w:r>
      <w:r w:rsidR="00527F77" w:rsidRPr="0047269D">
        <w:rPr>
          <w:rFonts w:asciiTheme="majorBidi" w:hAnsiTheme="majorBidi"/>
          <w:sz w:val="28"/>
        </w:rPr>
        <w:t>220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หน่วย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527F77" w:rsidRPr="0047269D">
        <w:rPr>
          <w:rFonts w:asciiTheme="majorBidi" w:hAnsiTheme="majorBidi"/>
          <w:sz w:val="28"/>
        </w:rPr>
        <w:t>0.05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บาท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เป็นจำนวนเงิน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527F77" w:rsidRPr="0047269D">
        <w:rPr>
          <w:rFonts w:asciiTheme="majorBidi" w:hAnsiTheme="majorBidi"/>
          <w:sz w:val="28"/>
        </w:rPr>
        <w:t>20</w:t>
      </w:r>
      <w:r w:rsidRPr="0047269D">
        <w:rPr>
          <w:rFonts w:asciiTheme="majorBidi" w:hAnsiTheme="majorBidi" w:cstheme="majorBidi"/>
          <w:sz w:val="28"/>
        </w:rPr>
        <w:t>,</w:t>
      </w:r>
      <w:r w:rsidRPr="0047269D">
        <w:rPr>
          <w:rFonts w:asciiTheme="majorBidi" w:hAnsiTheme="majorBidi"/>
          <w:sz w:val="28"/>
          <w:cs/>
        </w:rPr>
        <w:t>234</w:t>
      </w:r>
      <w:r w:rsidRPr="0047269D">
        <w:rPr>
          <w:rFonts w:asciiTheme="majorBidi" w:hAnsiTheme="majorBidi" w:cstheme="majorBidi"/>
          <w:sz w:val="28"/>
        </w:rPr>
        <w:t>,</w:t>
      </w:r>
      <w:r w:rsidR="00527F77" w:rsidRPr="0047269D">
        <w:rPr>
          <w:rFonts w:asciiTheme="majorBidi" w:hAnsiTheme="majorBidi"/>
          <w:sz w:val="28"/>
        </w:rPr>
        <w:t>711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บาท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โดยมีหุ้นสามัญที่เกิดจากการใช้สิทธิจำนวน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527F77" w:rsidRPr="0047269D">
        <w:rPr>
          <w:rFonts w:asciiTheme="majorBidi" w:hAnsiTheme="majorBidi"/>
          <w:sz w:val="28"/>
        </w:rPr>
        <w:t>201</w:t>
      </w:r>
      <w:r w:rsidRPr="0047269D">
        <w:rPr>
          <w:rFonts w:asciiTheme="majorBidi" w:hAnsiTheme="majorBidi" w:cstheme="majorBidi"/>
          <w:sz w:val="28"/>
        </w:rPr>
        <w:t>,</w:t>
      </w:r>
      <w:r w:rsidRPr="0047269D">
        <w:rPr>
          <w:rFonts w:asciiTheme="majorBidi" w:hAnsiTheme="majorBidi"/>
          <w:sz w:val="28"/>
          <w:cs/>
        </w:rPr>
        <w:t>225</w:t>
      </w:r>
      <w:r w:rsidRPr="0047269D">
        <w:rPr>
          <w:rFonts w:asciiTheme="majorBidi" w:hAnsiTheme="majorBidi" w:cstheme="majorBidi"/>
          <w:sz w:val="28"/>
        </w:rPr>
        <w:t>,</w:t>
      </w:r>
      <w:r w:rsidR="00527F77" w:rsidRPr="0047269D">
        <w:rPr>
          <w:rFonts w:asciiTheme="majorBidi" w:hAnsiTheme="majorBidi"/>
          <w:sz w:val="28"/>
        </w:rPr>
        <w:t>400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หุ้น</w:t>
      </w:r>
    </w:p>
    <w:p w14:paraId="17FE575C" w14:textId="3CB7ACDD" w:rsidR="00E41B38" w:rsidRPr="006F2590" w:rsidRDefault="005512E6" w:rsidP="00E41B38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/>
          <w:b/>
          <w:bCs/>
          <w:sz w:val="28"/>
          <w:cs/>
        </w:rPr>
      </w:pPr>
      <w:r w:rsidRPr="006F2590">
        <w:rPr>
          <w:rFonts w:asciiTheme="majorBidi" w:hAnsiTheme="majorBidi" w:hint="cs"/>
          <w:b/>
          <w:bCs/>
          <w:sz w:val="28"/>
          <w:cs/>
        </w:rPr>
        <w:t>สำรองตามก</w:t>
      </w:r>
      <w:r w:rsidR="00994E59" w:rsidRPr="006F2590">
        <w:rPr>
          <w:rFonts w:asciiTheme="majorBidi" w:hAnsiTheme="majorBidi" w:hint="cs"/>
          <w:b/>
          <w:bCs/>
          <w:sz w:val="28"/>
          <w:cs/>
        </w:rPr>
        <w:t>ฎ</w:t>
      </w:r>
      <w:r w:rsidRPr="006F2590">
        <w:rPr>
          <w:rFonts w:asciiTheme="majorBidi" w:hAnsiTheme="majorBidi" w:hint="cs"/>
          <w:b/>
          <w:bCs/>
          <w:sz w:val="28"/>
          <w:cs/>
        </w:rPr>
        <w:t>หมาย</w:t>
      </w:r>
    </w:p>
    <w:p w14:paraId="51ACFEA1" w14:textId="49FB504D" w:rsidR="00CD4A78" w:rsidRPr="006F2590" w:rsidRDefault="00CD4A78" w:rsidP="009C10F0">
      <w:pPr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/>
          <w:sz w:val="28"/>
        </w:rPr>
      </w:pPr>
      <w:r w:rsidRPr="006F2590">
        <w:rPr>
          <w:rFonts w:asciiTheme="majorBidi" w:hAnsiTheme="majorBidi" w:hint="cs"/>
          <w:sz w:val="28"/>
          <w:cs/>
        </w:rPr>
        <w:t>ตามบทบัญญัติแห่งพระราชบัญญัติบริษัทมหาชนจำกัด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พ</w:t>
      </w:r>
      <w:r w:rsidRPr="006F2590">
        <w:rPr>
          <w:rFonts w:asciiTheme="majorBidi" w:hAnsiTheme="majorBidi"/>
          <w:sz w:val="28"/>
          <w:cs/>
        </w:rPr>
        <w:t>.</w:t>
      </w:r>
      <w:r w:rsidRPr="006F2590">
        <w:rPr>
          <w:rFonts w:asciiTheme="majorBidi" w:hAnsiTheme="majorBidi" w:hint="cs"/>
          <w:sz w:val="28"/>
          <w:cs/>
        </w:rPr>
        <w:t>ศ</w:t>
      </w:r>
      <w:r w:rsidRPr="006F2590">
        <w:rPr>
          <w:rFonts w:asciiTheme="majorBidi" w:hAnsiTheme="majorBidi"/>
          <w:sz w:val="28"/>
          <w:cs/>
        </w:rPr>
        <w:t xml:space="preserve">. </w:t>
      </w:r>
      <w:r w:rsidRPr="006F2590">
        <w:rPr>
          <w:rFonts w:asciiTheme="majorBidi" w:hAnsiTheme="majorBidi"/>
          <w:sz w:val="28"/>
        </w:rPr>
        <w:t>2535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มาตรา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/>
          <w:sz w:val="28"/>
        </w:rPr>
        <w:t>116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บริษัทจะต้องจัดสรรบัญชีสำรอง</w:t>
      </w:r>
      <w:r w:rsidRPr="006F2590">
        <w:rPr>
          <w:rFonts w:asciiTheme="majorBidi" w:hAnsiTheme="majorBidi"/>
          <w:sz w:val="28"/>
          <w:cs/>
        </w:rPr>
        <w:t xml:space="preserve"> (</w:t>
      </w:r>
      <w:r w:rsidRPr="006F2590">
        <w:rPr>
          <w:rFonts w:asciiTheme="majorBidi" w:hAnsiTheme="majorBidi" w:hint="eastAsia"/>
          <w:sz w:val="28"/>
          <w:cs/>
        </w:rPr>
        <w:t>“</w:t>
      </w:r>
      <w:r w:rsidRPr="006F2590">
        <w:rPr>
          <w:rFonts w:asciiTheme="majorBidi" w:hAnsiTheme="majorBidi" w:hint="cs"/>
          <w:sz w:val="28"/>
          <w:cs/>
        </w:rPr>
        <w:t>สำรองตามกฎหมาย</w:t>
      </w:r>
      <w:r w:rsidRPr="006F2590">
        <w:rPr>
          <w:rFonts w:asciiTheme="majorBidi" w:hAnsiTheme="majorBidi" w:hint="eastAsia"/>
          <w:sz w:val="28"/>
          <w:cs/>
        </w:rPr>
        <w:t>”</w:t>
      </w:r>
      <w:r w:rsidRPr="006F2590">
        <w:rPr>
          <w:rFonts w:asciiTheme="majorBidi" w:hAnsiTheme="majorBidi"/>
          <w:sz w:val="28"/>
          <w:cs/>
        </w:rPr>
        <w:t xml:space="preserve">) </w:t>
      </w:r>
      <w:r w:rsidRPr="006F2590">
        <w:rPr>
          <w:rFonts w:asciiTheme="majorBidi" w:hAnsiTheme="majorBidi" w:hint="cs"/>
          <w:sz w:val="28"/>
          <w:cs/>
        </w:rPr>
        <w:t>อย่างน้อยร้อยละ</w:t>
      </w:r>
      <w:r w:rsidRPr="006F2590">
        <w:rPr>
          <w:rFonts w:asciiTheme="majorBidi" w:hAnsiTheme="majorBidi"/>
          <w:sz w:val="28"/>
          <w:cs/>
        </w:rPr>
        <w:t xml:space="preserve"> </w:t>
      </w:r>
      <w:r w:rsidR="00BC7ADA" w:rsidRPr="006F2590">
        <w:rPr>
          <w:rFonts w:asciiTheme="majorBidi" w:hAnsiTheme="majorBidi"/>
          <w:sz w:val="28"/>
        </w:rPr>
        <w:t>5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ของกำไรสุทธิประจำปีสุทธิจากขาดทุนสะสมยกมา</w:t>
      </w:r>
      <w:r w:rsidRPr="006F2590">
        <w:rPr>
          <w:rFonts w:asciiTheme="majorBidi" w:hAnsiTheme="majorBidi"/>
          <w:sz w:val="28"/>
          <w:cs/>
        </w:rPr>
        <w:t xml:space="preserve"> (</w:t>
      </w:r>
      <w:r w:rsidRPr="006F2590">
        <w:rPr>
          <w:rFonts w:asciiTheme="majorBidi" w:hAnsiTheme="majorBidi" w:hint="cs"/>
          <w:sz w:val="28"/>
          <w:cs/>
        </w:rPr>
        <w:t>ถ้ามี</w:t>
      </w:r>
      <w:r w:rsidRPr="006F2590">
        <w:rPr>
          <w:rFonts w:asciiTheme="majorBidi" w:hAnsiTheme="majorBidi"/>
          <w:sz w:val="28"/>
          <w:cs/>
        </w:rPr>
        <w:t xml:space="preserve">) </w:t>
      </w:r>
      <w:r w:rsidRPr="006F2590">
        <w:rPr>
          <w:rFonts w:asciiTheme="majorBidi" w:hAnsiTheme="majorBidi" w:hint="cs"/>
          <w:sz w:val="28"/>
          <w:cs/>
        </w:rPr>
        <w:t>จนกว่าสำรองตามกฎหมายนี้จะมีจำนวนไม่น้อยกว่าร้อยละ</w:t>
      </w:r>
      <w:r w:rsidRPr="006F2590">
        <w:rPr>
          <w:rFonts w:asciiTheme="majorBidi" w:hAnsiTheme="majorBidi"/>
          <w:sz w:val="28"/>
          <w:cs/>
        </w:rPr>
        <w:t xml:space="preserve"> </w:t>
      </w:r>
      <w:r w:rsidR="00BC7ADA" w:rsidRPr="006F2590">
        <w:rPr>
          <w:rFonts w:asciiTheme="majorBidi" w:hAnsiTheme="majorBidi"/>
          <w:sz w:val="28"/>
        </w:rPr>
        <w:t>10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ของทุนจดทะเบียน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เงินสำรองตามกฎหมายนี้จะนำไปจ่ายเป็นเงินปันผลไม่ได้</w:t>
      </w:r>
      <w:r w:rsidRPr="006F2590">
        <w:rPr>
          <w:rFonts w:asciiTheme="majorBidi" w:hAnsiTheme="majorBidi"/>
          <w:sz w:val="28"/>
          <w:cs/>
        </w:rPr>
        <w:t xml:space="preserve">     </w:t>
      </w:r>
    </w:p>
    <w:p w14:paraId="74B1377C" w14:textId="77777777" w:rsidR="00CD4A78" w:rsidRDefault="00CD4A78" w:rsidP="00CD4A78">
      <w:pPr>
        <w:overflowPunct/>
        <w:autoSpaceDE/>
        <w:autoSpaceDN/>
        <w:adjustRightInd/>
        <w:ind w:left="360"/>
        <w:textAlignment w:val="auto"/>
        <w:rPr>
          <w:rFonts w:asciiTheme="majorBidi" w:hAnsiTheme="majorBidi"/>
          <w:sz w:val="28"/>
        </w:rPr>
      </w:pPr>
    </w:p>
    <w:p w14:paraId="52849FF9" w14:textId="77C70B3C" w:rsidR="007A2032" w:rsidRDefault="002577D7" w:rsidP="009C10F0">
      <w:pPr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/>
          <w:sz w:val="28"/>
          <w:cs/>
        </w:rPr>
      </w:pPr>
      <w:r w:rsidRPr="002577D7">
        <w:rPr>
          <w:rFonts w:asciiTheme="majorBidi" w:hAnsiTheme="majorBidi" w:hint="cs"/>
          <w:spacing w:val="-4"/>
          <w:sz w:val="28"/>
          <w:cs/>
        </w:rPr>
        <w:t>เมื่อวันที่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/>
          <w:spacing w:val="-4"/>
          <w:sz w:val="28"/>
        </w:rPr>
        <w:t>11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มีนาคม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/>
          <w:spacing w:val="-4"/>
          <w:sz w:val="28"/>
        </w:rPr>
        <w:t>2565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ที่ประชุมคณะกรรมการบริษัท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ครั้งที่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/>
          <w:spacing w:val="-4"/>
          <w:sz w:val="28"/>
        </w:rPr>
        <w:t>3/2565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ของบริษัท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เซเว่น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ยูทิลิตี้ส์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แอนด์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พาวเวอร์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จำกัด</w:t>
      </w:r>
      <w:r w:rsidRPr="002577D7">
        <w:rPr>
          <w:rFonts w:asciiTheme="majorBidi" w:hAnsiTheme="majorBidi"/>
          <w:spacing w:val="-4"/>
          <w:sz w:val="28"/>
          <w:cs/>
        </w:rPr>
        <w:t xml:space="preserve"> (</w:t>
      </w:r>
      <w:r w:rsidRPr="002577D7">
        <w:rPr>
          <w:rFonts w:asciiTheme="majorBidi" w:hAnsiTheme="majorBidi" w:hint="cs"/>
          <w:spacing w:val="-4"/>
          <w:sz w:val="28"/>
          <w:cs/>
        </w:rPr>
        <w:t>มหาชน</w:t>
      </w:r>
      <w:r w:rsidRPr="002577D7">
        <w:rPr>
          <w:rFonts w:asciiTheme="majorBidi" w:hAnsiTheme="majorBidi"/>
          <w:spacing w:val="-4"/>
          <w:sz w:val="28"/>
          <w:cs/>
        </w:rPr>
        <w:t>)</w:t>
      </w:r>
      <w:r w:rsidRPr="002577D7">
        <w:rPr>
          <w:rFonts w:asciiTheme="majorBidi" w:hAnsiTheme="majorBidi"/>
          <w:sz w:val="28"/>
          <w:cs/>
        </w:rPr>
        <w:t xml:space="preserve"> </w:t>
      </w:r>
      <w:r w:rsidRPr="002577D7">
        <w:rPr>
          <w:rFonts w:asciiTheme="majorBidi" w:hAnsiTheme="majorBidi" w:hint="cs"/>
          <w:sz w:val="28"/>
          <w:cs/>
        </w:rPr>
        <w:t>ได้</w:t>
      </w:r>
      <w:r w:rsidR="003B3E97">
        <w:rPr>
          <w:rFonts w:asciiTheme="majorBidi" w:hAnsiTheme="majorBidi" w:hint="cs"/>
          <w:sz w:val="28"/>
          <w:cs/>
        </w:rPr>
        <w:t>มีมติ</w:t>
      </w:r>
      <w:r w:rsidR="00EC2C14">
        <w:rPr>
          <w:rFonts w:asciiTheme="majorBidi" w:hAnsiTheme="majorBidi" w:hint="cs"/>
          <w:sz w:val="28"/>
          <w:cs/>
        </w:rPr>
        <w:t>เสนอ</w:t>
      </w:r>
      <w:r w:rsidR="003A6479">
        <w:rPr>
          <w:rFonts w:asciiTheme="majorBidi" w:hAnsiTheme="majorBidi" w:hint="cs"/>
          <w:sz w:val="28"/>
          <w:cs/>
        </w:rPr>
        <w:t xml:space="preserve">ต่อที่ประชุมผู้ถือหุ้นประจำปี </w:t>
      </w:r>
      <w:r w:rsidR="003A6479">
        <w:rPr>
          <w:rFonts w:asciiTheme="majorBidi" w:hAnsiTheme="majorBidi"/>
          <w:sz w:val="28"/>
        </w:rPr>
        <w:t>2565</w:t>
      </w:r>
      <w:r w:rsidR="003A6479">
        <w:rPr>
          <w:rFonts w:asciiTheme="majorBidi" w:hAnsiTheme="majorBidi" w:hint="cs"/>
          <w:sz w:val="28"/>
          <w:cs/>
        </w:rPr>
        <w:t xml:space="preserve"> เพื่อพิจารณา</w:t>
      </w:r>
      <w:r w:rsidRPr="002577D7">
        <w:rPr>
          <w:rFonts w:asciiTheme="majorBidi" w:hAnsiTheme="majorBidi" w:hint="cs"/>
          <w:sz w:val="28"/>
          <w:cs/>
        </w:rPr>
        <w:t>อนุมัติให้จัดสรรกำไรสะสม</w:t>
      </w:r>
      <w:r w:rsidRPr="002577D7">
        <w:rPr>
          <w:rFonts w:asciiTheme="majorBidi" w:hAnsiTheme="majorBidi"/>
          <w:sz w:val="28"/>
          <w:cs/>
        </w:rPr>
        <w:t xml:space="preserve"> </w:t>
      </w:r>
      <w:r w:rsidRPr="002577D7">
        <w:rPr>
          <w:rFonts w:asciiTheme="majorBidi" w:hAnsiTheme="majorBidi" w:hint="cs"/>
          <w:sz w:val="28"/>
          <w:cs/>
        </w:rPr>
        <w:t>จำนวน</w:t>
      </w:r>
      <w:r w:rsidRPr="002577D7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1.98</w:t>
      </w:r>
      <w:r w:rsidRPr="002577D7">
        <w:rPr>
          <w:rFonts w:asciiTheme="majorBidi" w:hAnsiTheme="majorBidi"/>
          <w:sz w:val="28"/>
          <w:cs/>
        </w:rPr>
        <w:t xml:space="preserve"> </w:t>
      </w:r>
      <w:r w:rsidRPr="002577D7">
        <w:rPr>
          <w:rFonts w:asciiTheme="majorBidi" w:hAnsiTheme="majorBidi" w:hint="cs"/>
          <w:sz w:val="28"/>
          <w:cs/>
        </w:rPr>
        <w:t>ล้านบาทเป็น</w:t>
      </w:r>
      <w:r w:rsidR="0057238A">
        <w:rPr>
          <w:rFonts w:asciiTheme="majorBidi" w:hAnsiTheme="majorBidi" w:hint="cs"/>
          <w:sz w:val="28"/>
          <w:cs/>
        </w:rPr>
        <w:t xml:space="preserve">           </w:t>
      </w:r>
      <w:r w:rsidRPr="002577D7">
        <w:rPr>
          <w:rFonts w:asciiTheme="majorBidi" w:hAnsiTheme="majorBidi" w:hint="cs"/>
          <w:sz w:val="28"/>
          <w:cs/>
        </w:rPr>
        <w:t>ทุนสำรองตามกฎหมาย</w:t>
      </w:r>
      <w:r>
        <w:rPr>
          <w:rFonts w:asciiTheme="majorBidi" w:hAnsiTheme="majorBidi"/>
          <w:sz w:val="28"/>
        </w:rPr>
        <w:t xml:space="preserve"> </w:t>
      </w:r>
      <w:r w:rsidR="00202E54">
        <w:rPr>
          <w:rFonts w:asciiTheme="majorBidi" w:hAnsiTheme="majorBidi" w:hint="cs"/>
          <w:sz w:val="28"/>
          <w:cs/>
        </w:rPr>
        <w:t>ต่อมา</w:t>
      </w:r>
      <w:r w:rsidR="007B3844" w:rsidRPr="006F2590">
        <w:rPr>
          <w:rFonts w:asciiTheme="majorBidi" w:hAnsiTheme="majorBidi" w:hint="cs"/>
          <w:sz w:val="28"/>
          <w:cs/>
        </w:rPr>
        <w:t xml:space="preserve">เมื่อวันที่ </w:t>
      </w:r>
      <w:r w:rsidR="00C86C03">
        <w:rPr>
          <w:rFonts w:asciiTheme="majorBidi" w:hAnsiTheme="majorBidi"/>
          <w:sz w:val="28"/>
        </w:rPr>
        <w:t>28</w:t>
      </w:r>
      <w:r w:rsidR="007B3844" w:rsidRPr="006F2590">
        <w:rPr>
          <w:rFonts w:asciiTheme="majorBidi" w:hAnsiTheme="majorBidi" w:hint="cs"/>
          <w:sz w:val="28"/>
          <w:cs/>
        </w:rPr>
        <w:t xml:space="preserve"> </w:t>
      </w:r>
      <w:r w:rsidR="00C86C03">
        <w:rPr>
          <w:rFonts w:asciiTheme="majorBidi" w:hAnsiTheme="majorBidi" w:hint="cs"/>
          <w:sz w:val="28"/>
          <w:cs/>
        </w:rPr>
        <w:t>เมษายน</w:t>
      </w:r>
      <w:r w:rsidR="007B3844" w:rsidRPr="006F2590">
        <w:rPr>
          <w:rFonts w:asciiTheme="majorBidi" w:hAnsiTheme="majorBidi" w:hint="cs"/>
          <w:sz w:val="28"/>
          <w:cs/>
        </w:rPr>
        <w:t xml:space="preserve"> </w:t>
      </w:r>
      <w:r w:rsidR="007B3844" w:rsidRPr="006F2590">
        <w:rPr>
          <w:rFonts w:asciiTheme="majorBidi" w:hAnsiTheme="majorBidi"/>
          <w:sz w:val="28"/>
        </w:rPr>
        <w:t>2565</w:t>
      </w:r>
      <w:r w:rsidR="003A6479">
        <w:rPr>
          <w:rFonts w:asciiTheme="majorBidi" w:hAnsiTheme="majorBidi" w:hint="cs"/>
          <w:sz w:val="28"/>
          <w:cs/>
        </w:rPr>
        <w:t xml:space="preserve"> </w:t>
      </w:r>
      <w:r w:rsidR="007B3844" w:rsidRPr="006F2590">
        <w:rPr>
          <w:rFonts w:asciiTheme="majorBidi" w:hAnsiTheme="majorBidi" w:hint="cs"/>
          <w:sz w:val="28"/>
          <w:cs/>
        </w:rPr>
        <w:t>ที่ประชุม</w:t>
      </w:r>
      <w:r w:rsidR="00C86C03">
        <w:rPr>
          <w:rFonts w:asciiTheme="majorBidi" w:hAnsiTheme="majorBidi" w:hint="cs"/>
          <w:sz w:val="28"/>
          <w:cs/>
        </w:rPr>
        <w:t>สามัญผู้ถือหุ้น</w:t>
      </w:r>
      <w:r w:rsidR="007B3844" w:rsidRPr="006F2590">
        <w:rPr>
          <w:rFonts w:asciiTheme="majorBidi" w:hAnsiTheme="majorBidi" w:hint="cs"/>
          <w:sz w:val="28"/>
          <w:cs/>
        </w:rPr>
        <w:t xml:space="preserve"> ครั้งที่ </w:t>
      </w:r>
      <w:r w:rsidR="00C86C03">
        <w:rPr>
          <w:rFonts w:asciiTheme="majorBidi" w:hAnsiTheme="majorBidi"/>
          <w:sz w:val="28"/>
        </w:rPr>
        <w:t>1</w:t>
      </w:r>
      <w:r w:rsidR="007B3844" w:rsidRPr="006F2590">
        <w:rPr>
          <w:rFonts w:asciiTheme="majorBidi" w:hAnsiTheme="majorBidi"/>
          <w:sz w:val="28"/>
        </w:rPr>
        <w:t>/</w:t>
      </w:r>
      <w:r w:rsidR="00E67AD2" w:rsidRPr="006F2590">
        <w:rPr>
          <w:rFonts w:asciiTheme="majorBidi" w:hAnsiTheme="majorBidi"/>
          <w:sz w:val="28"/>
        </w:rPr>
        <w:t>2565</w:t>
      </w:r>
      <w:r w:rsidR="00E67AD2" w:rsidRPr="006F2590">
        <w:rPr>
          <w:rFonts w:asciiTheme="majorBidi" w:hAnsiTheme="majorBidi" w:hint="cs"/>
          <w:sz w:val="28"/>
          <w:cs/>
        </w:rPr>
        <w:t xml:space="preserve"> ของบริษัท เซเว่น ยูทิลิตี้ส์ แอนด์ พาวเวอร์ จำกัด (มหาช</w:t>
      </w:r>
      <w:r w:rsidR="002A4F9E" w:rsidRPr="006F2590">
        <w:rPr>
          <w:rFonts w:asciiTheme="majorBidi" w:hAnsiTheme="majorBidi" w:hint="cs"/>
          <w:sz w:val="28"/>
          <w:cs/>
        </w:rPr>
        <w:t>น) ได้มีมติอนุมัติ</w:t>
      </w:r>
      <w:r w:rsidR="00D22106">
        <w:rPr>
          <w:rFonts w:asciiTheme="majorBidi" w:hAnsiTheme="majorBidi" w:hint="cs"/>
          <w:sz w:val="28"/>
          <w:cs/>
        </w:rPr>
        <w:t>เรื่องดังกล่าวแล้ว</w:t>
      </w:r>
      <w:r w:rsidR="007A2032">
        <w:rPr>
          <w:rFonts w:asciiTheme="majorBidi" w:hAnsiTheme="majorBidi"/>
          <w:sz w:val="28"/>
          <w:cs/>
        </w:rPr>
        <w:br w:type="page"/>
      </w:r>
    </w:p>
    <w:p w14:paraId="5D33959D" w14:textId="6497CFCA" w:rsidR="00470F39" w:rsidRDefault="00470F39" w:rsidP="00BE56F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</w:t>
      </w:r>
    </w:p>
    <w:p w14:paraId="1EFFA338" w14:textId="77777777" w:rsidR="00470F39" w:rsidRPr="00CB239F" w:rsidRDefault="00470F39" w:rsidP="00470F39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7017DD">
        <w:rPr>
          <w:rFonts w:asciiTheme="majorBidi" w:hAnsiTheme="majorBidi" w:cstheme="majorBidi"/>
          <w:color w:val="000000"/>
          <w:spacing w:val="-2"/>
          <w:sz w:val="28"/>
          <w:cs/>
        </w:rPr>
        <w:t>ภาษีเงินได้นิติบุคคลระหว่างกาลคำนวณขึ้นจากกำไร (ขาดทุน) ก่อนภาษีเงินได้สำหรับงวดคูณด้วยอัตราภาษีเฉลี่ยทั้งปีที่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ประมาณไว้ (รายได้) ค่าใช้จ่ายภาษีเงินได้</w:t>
      </w:r>
      <w:r w:rsidRPr="005F0F0C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สำหรับงวดสามเดือ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น</w:t>
      </w:r>
      <w:r w:rsidRPr="005F0F0C">
        <w:rPr>
          <w:rFonts w:asciiTheme="majorBidi" w:hAnsiTheme="majorBidi" w:cstheme="majorBidi"/>
          <w:color w:val="000000"/>
          <w:spacing w:val="-2"/>
          <w:sz w:val="28"/>
          <w:cs/>
        </w:rPr>
        <w:t>สิ้นสุด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วันที่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สรุปได้ดังนี้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470F39" w:rsidRPr="004517A7" w14:paraId="45D9F718" w14:textId="77777777" w:rsidTr="00613A3D">
        <w:tc>
          <w:tcPr>
            <w:tcW w:w="9090" w:type="dxa"/>
            <w:gridSpan w:val="5"/>
          </w:tcPr>
          <w:p w14:paraId="5025667F" w14:textId="77777777" w:rsidR="00470F39" w:rsidRPr="004517A7" w:rsidRDefault="00470F39" w:rsidP="00613A3D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470F39" w:rsidRPr="004517A7" w14:paraId="3AFC7ED0" w14:textId="77777777" w:rsidTr="00613A3D">
        <w:tc>
          <w:tcPr>
            <w:tcW w:w="4410" w:type="dxa"/>
          </w:tcPr>
          <w:p w14:paraId="38BEBBEE" w14:textId="77777777" w:rsidR="00470F39" w:rsidRPr="004517A7" w:rsidRDefault="00470F39" w:rsidP="00613A3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083C6B70" w14:textId="77777777" w:rsidR="00470F39" w:rsidRPr="004517A7" w:rsidRDefault="00470F39" w:rsidP="00613A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0F2503A" w14:textId="77777777" w:rsidR="00470F39" w:rsidRPr="004517A7" w:rsidRDefault="00470F39" w:rsidP="00613A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70F39" w:rsidRPr="004517A7" w14:paraId="584E1103" w14:textId="77777777" w:rsidTr="00613A3D">
        <w:tc>
          <w:tcPr>
            <w:tcW w:w="4410" w:type="dxa"/>
          </w:tcPr>
          <w:p w14:paraId="76007B5A" w14:textId="77777777" w:rsidR="00470F39" w:rsidRPr="004517A7" w:rsidRDefault="00470F39" w:rsidP="00DE3FA9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892AC7" w14:textId="77777777" w:rsidR="00470F39" w:rsidRPr="00CB239F" w:rsidRDefault="00470F39" w:rsidP="00613A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283ACA2B" w14:textId="77777777" w:rsidR="00470F39" w:rsidRPr="00CB239F" w:rsidRDefault="00470F39" w:rsidP="00613A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726A9E19" w14:textId="77777777" w:rsidR="00470F39" w:rsidRPr="00CB239F" w:rsidRDefault="00470F39" w:rsidP="00613A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F40140C" w14:textId="77777777" w:rsidR="00470F39" w:rsidRPr="00CB239F" w:rsidRDefault="00470F39" w:rsidP="00613A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470F39" w:rsidRPr="004517A7" w14:paraId="3EA029E2" w14:textId="77777777" w:rsidTr="00613A3D">
        <w:tc>
          <w:tcPr>
            <w:tcW w:w="4410" w:type="dxa"/>
          </w:tcPr>
          <w:p w14:paraId="45EF7549" w14:textId="77777777" w:rsidR="00470F39" w:rsidRPr="004517A7" w:rsidRDefault="00470F39" w:rsidP="000B6250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0E733928" w14:textId="77777777" w:rsidR="00470F39" w:rsidRPr="004517A7" w:rsidRDefault="00470F39" w:rsidP="00613A3D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645984" w14:textId="77777777" w:rsidR="00470F39" w:rsidRPr="004517A7" w:rsidRDefault="00470F39" w:rsidP="00613A3D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CB20AE" w14:textId="77777777" w:rsidR="00470F39" w:rsidRPr="004517A7" w:rsidRDefault="00470F39" w:rsidP="00613A3D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B17345" w14:textId="77777777" w:rsidR="00470F39" w:rsidRPr="004517A7" w:rsidRDefault="00470F39" w:rsidP="00613A3D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70F39" w:rsidRPr="004517A7" w14:paraId="1C8A54A1" w14:textId="77777777" w:rsidTr="00613A3D">
        <w:tc>
          <w:tcPr>
            <w:tcW w:w="4410" w:type="dxa"/>
          </w:tcPr>
          <w:p w14:paraId="21739AD8" w14:textId="58D611FE" w:rsidR="00470F39" w:rsidRPr="004517A7" w:rsidRDefault="00470F39" w:rsidP="000B6250">
            <w:pPr>
              <w:ind w:left="312" w:right="-43" w:hanging="415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ภาษีเงินได้นิติบุคคลสำหรับ</w:t>
            </w:r>
            <w:r w:rsidR="00C52F59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81ED7" w14:textId="01BA86F0" w:rsidR="00470F39" w:rsidRPr="004517A7" w:rsidRDefault="00F51429" w:rsidP="00613A3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941E29" w14:textId="77777777" w:rsidR="00470F39" w:rsidRPr="004517A7" w:rsidRDefault="00470F39" w:rsidP="00613A3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55CEB5" w14:textId="37705360" w:rsidR="00470F39" w:rsidRPr="004517A7" w:rsidRDefault="00F51429" w:rsidP="00613A3D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E7B7FD" w14:textId="77777777" w:rsidR="00470F39" w:rsidRPr="004517A7" w:rsidRDefault="00470F39" w:rsidP="00613A3D">
            <w:pPr>
              <w:tabs>
                <w:tab w:val="decimal" w:pos="798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70F39" w:rsidRPr="004517A7" w14:paraId="042B5289" w14:textId="77777777" w:rsidTr="00613A3D">
        <w:tc>
          <w:tcPr>
            <w:tcW w:w="4410" w:type="dxa"/>
          </w:tcPr>
          <w:p w14:paraId="01DD77AA" w14:textId="77777777" w:rsidR="00470F39" w:rsidRPr="004517A7" w:rsidRDefault="00470F39" w:rsidP="000B6250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4459B3" w14:textId="77777777" w:rsidR="00470F39" w:rsidRPr="004517A7" w:rsidRDefault="00470F39" w:rsidP="00613A3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31F08F" w14:textId="77777777" w:rsidR="00470F39" w:rsidRPr="004517A7" w:rsidRDefault="00470F39" w:rsidP="00613A3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E68832" w14:textId="77777777" w:rsidR="00470F39" w:rsidRPr="004517A7" w:rsidRDefault="00470F39" w:rsidP="00613A3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E03D5BB" w14:textId="77777777" w:rsidR="00470F39" w:rsidRPr="004517A7" w:rsidRDefault="00470F39" w:rsidP="00613A3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70F39" w:rsidRPr="004517A7" w14:paraId="19C12031" w14:textId="77777777" w:rsidTr="00613A3D">
        <w:tc>
          <w:tcPr>
            <w:tcW w:w="4410" w:type="dxa"/>
          </w:tcPr>
          <w:p w14:paraId="0D09FEF4" w14:textId="77777777" w:rsidR="00470F39" w:rsidRPr="004517A7" w:rsidRDefault="00470F39" w:rsidP="000B6250">
            <w:pPr>
              <w:ind w:left="222" w:right="-43" w:hanging="415"/>
              <w:jc w:val="both"/>
              <w:rPr>
                <w:rFonts w:ascii="Angsana New" w:hAnsi="Angsana New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869E6C" w14:textId="40D4F3B7" w:rsidR="00470F39" w:rsidRPr="004517A7" w:rsidRDefault="00F51429" w:rsidP="00613A3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1,577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86F85" w14:textId="77777777" w:rsidR="00470F39" w:rsidRPr="004517A7" w:rsidRDefault="00470F39" w:rsidP="00613A3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5B3CCD" w14:textId="5EE646BD" w:rsidR="00470F39" w:rsidRPr="004517A7" w:rsidRDefault="00F51429" w:rsidP="00613A3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42</w:t>
            </w:r>
          </w:p>
        </w:tc>
        <w:tc>
          <w:tcPr>
            <w:tcW w:w="1170" w:type="dxa"/>
            <w:vAlign w:val="bottom"/>
          </w:tcPr>
          <w:p w14:paraId="50384523" w14:textId="77777777" w:rsidR="00470F39" w:rsidRPr="004517A7" w:rsidRDefault="00470F39" w:rsidP="00613A3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178</w:t>
            </w:r>
          </w:p>
        </w:tc>
      </w:tr>
      <w:tr w:rsidR="00470F39" w:rsidRPr="004517A7" w14:paraId="4717A3E1" w14:textId="77777777" w:rsidTr="00613A3D">
        <w:tc>
          <w:tcPr>
            <w:tcW w:w="4410" w:type="dxa"/>
          </w:tcPr>
          <w:p w14:paraId="20FCAE6D" w14:textId="77777777" w:rsidR="00470F39" w:rsidRPr="004517A7" w:rsidRDefault="00470F39" w:rsidP="000B6250">
            <w:pPr>
              <w:ind w:left="22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BC4F09" w14:textId="6EF13AF9" w:rsidR="00470F39" w:rsidRPr="004517A7" w:rsidRDefault="00F51429" w:rsidP="00613A3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1,781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30D208" w14:textId="77777777" w:rsidR="00470F39" w:rsidRPr="004517A7" w:rsidRDefault="00470F39" w:rsidP="00613A3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F63480" w14:textId="578D4A57" w:rsidR="00470F39" w:rsidRPr="004517A7" w:rsidRDefault="00F51429" w:rsidP="00613A3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42</w:t>
            </w:r>
          </w:p>
        </w:tc>
        <w:tc>
          <w:tcPr>
            <w:tcW w:w="1170" w:type="dxa"/>
            <w:vAlign w:val="bottom"/>
          </w:tcPr>
          <w:p w14:paraId="02490A2A" w14:textId="77777777" w:rsidR="00470F39" w:rsidRPr="004517A7" w:rsidRDefault="00470F39" w:rsidP="00613A3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178</w:t>
            </w:r>
          </w:p>
        </w:tc>
      </w:tr>
    </w:tbl>
    <w:p w14:paraId="621385B6" w14:textId="020E3202" w:rsidR="00F53166" w:rsidRPr="00E03B6F" w:rsidRDefault="0E075460" w:rsidP="00BE56F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E03B6F">
        <w:rPr>
          <w:rFonts w:asciiTheme="majorBidi" w:hAnsiTheme="majorBidi" w:cstheme="majorBidi"/>
          <w:b/>
          <w:bCs/>
          <w:sz w:val="28"/>
          <w:cs/>
        </w:rPr>
        <w:t>กำไร</w:t>
      </w:r>
      <w:r w:rsidRPr="00E03B6F">
        <w:rPr>
          <w:rFonts w:asciiTheme="majorBidi" w:hAnsiTheme="majorBidi" w:cstheme="majorBidi"/>
          <w:b/>
          <w:bCs/>
          <w:sz w:val="28"/>
        </w:rPr>
        <w:t xml:space="preserve"> </w:t>
      </w:r>
      <w:r w:rsidRPr="00E03B6F">
        <w:rPr>
          <w:rFonts w:asciiTheme="majorBidi" w:hAnsiTheme="majorBidi" w:cstheme="majorBidi"/>
          <w:b/>
          <w:bCs/>
          <w:sz w:val="28"/>
          <w:cs/>
        </w:rPr>
        <w:t>(ขาดทุน)</w:t>
      </w:r>
      <w:r w:rsidRPr="00E03B6F">
        <w:rPr>
          <w:rFonts w:asciiTheme="majorBidi" w:hAnsiTheme="majorBidi" w:cstheme="majorBidi"/>
          <w:b/>
          <w:bCs/>
          <w:sz w:val="28"/>
        </w:rPr>
        <w:t xml:space="preserve"> </w:t>
      </w:r>
      <w:r w:rsidRPr="00E03B6F">
        <w:rPr>
          <w:rFonts w:asciiTheme="majorBidi" w:hAnsiTheme="majorBidi" w:cstheme="majorBidi"/>
          <w:b/>
          <w:bCs/>
          <w:sz w:val="28"/>
          <w:cs/>
        </w:rPr>
        <w:t>ต่อหุ้น</w:t>
      </w:r>
      <w:r w:rsidR="00154FA2" w:rsidRPr="00E03B6F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3629903" w14:textId="2843791B" w:rsidR="00F53166" w:rsidRPr="00B118B0" w:rsidRDefault="009E4C64" w:rsidP="00B14EA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กำไร (ขาดทุน) ต่อหุ้นขั้นพื้นฐานคำนวณโดยหารกำไร (ขาดทุน) 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230C6CB7" w14:textId="77777777" w:rsidR="00DF4C11" w:rsidRPr="00B118B0" w:rsidRDefault="00DF4C11" w:rsidP="00DF4C11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B118B0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สำหรับกำไร </w:t>
      </w:r>
      <w:r w:rsidRPr="00B118B0">
        <w:rPr>
          <w:rFonts w:asciiTheme="majorBidi" w:eastAsia="Times New Roman" w:hAnsiTheme="majorBidi" w:cstheme="majorBidi"/>
          <w:color w:val="000000"/>
          <w:sz w:val="28"/>
        </w:rPr>
        <w:t>(</w:t>
      </w:r>
      <w:r w:rsidRPr="00B118B0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B118B0">
        <w:rPr>
          <w:rFonts w:asciiTheme="majorBidi" w:eastAsia="Times New Roman" w:hAnsiTheme="majorBidi" w:cstheme="majorBidi"/>
          <w:color w:val="000000"/>
          <w:sz w:val="28"/>
        </w:rPr>
        <w:t>)</w:t>
      </w:r>
      <w:r w:rsidRPr="00B118B0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z w:val="28"/>
          <w:cs/>
          <w:lang w:val="en-GB"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ซึ่งได้แก่ใบสำคัญแสดงสิทธิซื้อหุ้นสามัญตามรายละเอียดดังนี้</w:t>
      </w:r>
    </w:p>
    <w:p w14:paraId="2EB37BA7" w14:textId="001E6C10" w:rsidR="00DF4C11" w:rsidRPr="00E719A4" w:rsidRDefault="00DF4C11" w:rsidP="00BE2D6F">
      <w:pPr>
        <w:pStyle w:val="ListParagraph"/>
        <w:spacing w:before="120"/>
        <w:ind w:left="360"/>
        <w:jc w:val="thaiDistribute"/>
        <w:rPr>
          <w:rFonts w:asciiTheme="majorBidi" w:eastAsia="Times New Roman" w:hAnsiTheme="majorBidi" w:cstheme="majorBidi"/>
          <w:color w:val="000000"/>
          <w:spacing w:val="-4"/>
          <w:sz w:val="28"/>
          <w:cs/>
        </w:rPr>
      </w:pP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บริษัทได้ออกใบสำคัญแสดงสิทธิซื้อหุ้นสามัญ รุ่นที่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4 (“7UP-W4”)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ที่จัดสรรให้แก่ผู้ถือหุ้นที่มีรายชื่อในสมุดทะเบียน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              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ณ วันที่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10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มิถุนายน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2562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โดยเป็นใบสำคัญแสดงสิทธิจดทะเบียนไม่มีราคาเสนอขายและมีอายุไม่เกิน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3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ปี นับตั้งแต่วันที่ออก (วันที่ออกใบสำคัญแสดงสิทธิซื้อหุ้นสามัญ วันที่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9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สิงหาคม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2562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lang w:val="en-GB"/>
        </w:rPr>
        <w:t xml:space="preserve">)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ในจำนวนไม่เกิน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605,919,620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หน่วย ราคาการใช้สิทธิต่อหุ้นจำนวน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0.05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บาทโดยอัตราการใช้สิทธิ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ใบสำคัญแสดงสิทธิ ต่อ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หุ้นสามัญ ซึ่งสามารถใช้สิทธิตามใบสำคัญแสดงสิทธิได้ </w:t>
      </w:r>
      <w:r w:rsidR="00BE2D6F">
        <w:rPr>
          <w:rFonts w:asciiTheme="majorBidi" w:eastAsia="Times New Roman" w:hAnsiTheme="majorBidi" w:cstheme="majorBidi" w:hint="cs"/>
          <w:color w:val="000000"/>
          <w:spacing w:val="-4"/>
          <w:sz w:val="28"/>
          <w:cs/>
          <w:lang w:val="en-GB"/>
        </w:rPr>
        <w:t xml:space="preserve">       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3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ครั้ง โดยมีราคาการใช้สิทธิดังนี้ การใช้สิทธิครั้งที่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1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0.50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บาทต่อหุ้น การใช้สิทธิครั้งที่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2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1.25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>บาทต่อหุ้นและการใช้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สิทธิครั้งที่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>3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2.25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>บาทต่อหุ้น เริ่มใช้สิทธิครั้</w:t>
      </w:r>
      <w:r w:rsidR="008B0125" w:rsidRPr="00E719A4">
        <w:rPr>
          <w:rFonts w:asciiTheme="majorBidi" w:eastAsia="Times New Roman" w:hAnsiTheme="majorBidi" w:cstheme="majorBidi" w:hint="cs"/>
          <w:color w:val="000000"/>
          <w:spacing w:val="-4"/>
          <w:sz w:val="28"/>
          <w:cs/>
          <w:lang w:val="en-GB"/>
        </w:rPr>
        <w:t>งที่</w:t>
      </w:r>
      <w:r w:rsidR="008B0125" w:rsidRPr="00E719A4">
        <w:rPr>
          <w:rFonts w:asciiTheme="majorBidi" w:eastAsia="Times New Roman" w:hAnsiTheme="majorBidi" w:cstheme="majorBidi"/>
          <w:color w:val="000000"/>
          <w:spacing w:val="-4"/>
          <w:sz w:val="28"/>
          <w:lang w:val="en-GB"/>
        </w:rPr>
        <w:t xml:space="preserve"> </w:t>
      </w:r>
      <w:r w:rsidR="008B0125"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วันที่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30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มิถุนายน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>2563</w:t>
      </w:r>
      <w:r w:rsidR="008B0125"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</w:t>
      </w:r>
      <w:r w:rsidR="008B0125" w:rsidRPr="00E719A4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>และใช้สิทธิครั้งที่</w:t>
      </w:r>
      <w:r w:rsidR="008B0125"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2</w:t>
      </w:r>
      <w:r w:rsidR="008B0125" w:rsidRPr="00E719A4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วันที่ </w:t>
      </w:r>
      <w:r w:rsidR="008B0125"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>30</w:t>
      </w:r>
      <w:r w:rsidR="008B0125" w:rsidRPr="00E719A4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มิถุนายน </w:t>
      </w:r>
      <w:r w:rsidR="008B0125"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>2564</w:t>
      </w:r>
    </w:p>
    <w:p w14:paraId="369B80F9" w14:textId="2C3FD7BF" w:rsidR="00DF4C11" w:rsidRDefault="00DF4C11" w:rsidP="008E3BE0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  <w:r w:rsidRPr="00370F24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ใบสำคัญแสดงสิทธิซื้อหุ้นสามัญคงเหลือ ณ วันที่ </w:t>
      </w:r>
      <w:r w:rsidR="007F15B1" w:rsidRPr="00370F24">
        <w:rPr>
          <w:rFonts w:asciiTheme="majorBidi" w:hAnsiTheme="majorBidi" w:cstheme="majorBidi"/>
          <w:color w:val="000000"/>
          <w:sz w:val="28"/>
        </w:rPr>
        <w:t>3</w:t>
      </w:r>
      <w:r w:rsidR="00847604" w:rsidRPr="00370F24">
        <w:rPr>
          <w:rFonts w:asciiTheme="majorBidi" w:hAnsiTheme="majorBidi" w:cstheme="majorBidi"/>
          <w:color w:val="000000"/>
          <w:sz w:val="28"/>
        </w:rPr>
        <w:t>1</w:t>
      </w:r>
      <w:r w:rsidR="007F15B1" w:rsidRPr="00370F24">
        <w:rPr>
          <w:rFonts w:asciiTheme="majorBidi" w:hAnsiTheme="majorBidi" w:cstheme="majorBidi"/>
          <w:color w:val="000000"/>
          <w:sz w:val="28"/>
        </w:rPr>
        <w:t xml:space="preserve"> </w:t>
      </w:r>
      <w:r w:rsidR="00847604" w:rsidRPr="00370F24">
        <w:rPr>
          <w:rFonts w:asciiTheme="majorBidi" w:hAnsiTheme="majorBidi" w:cstheme="majorBidi" w:hint="cs"/>
          <w:color w:val="000000"/>
          <w:sz w:val="28"/>
          <w:cs/>
        </w:rPr>
        <w:t>มีนาคม</w:t>
      </w:r>
      <w:r w:rsidRPr="00370F24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</w:t>
      </w:r>
      <w:r w:rsidR="00023847" w:rsidRPr="00370F24">
        <w:rPr>
          <w:rFonts w:asciiTheme="majorBidi" w:hAnsiTheme="majorBidi" w:cstheme="majorBidi"/>
          <w:color w:val="000000"/>
          <w:sz w:val="28"/>
        </w:rPr>
        <w:t>256</w:t>
      </w:r>
      <w:r w:rsidR="00377E5B" w:rsidRPr="00370F24">
        <w:rPr>
          <w:rFonts w:asciiTheme="majorBidi" w:hAnsiTheme="majorBidi" w:cstheme="majorBidi"/>
          <w:color w:val="000000"/>
          <w:sz w:val="28"/>
        </w:rPr>
        <w:t>5</w:t>
      </w:r>
      <w:r w:rsidRPr="00370F24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เป็นใบสำคัญแสดงสิทธิซื้อหุ้นสามัญที่จัดสรรให้</w:t>
      </w:r>
      <w:r w:rsidR="00A143A1" w:rsidRPr="00370F24">
        <w:rPr>
          <w:rFonts w:asciiTheme="majorBidi" w:hAnsiTheme="majorBidi" w:cstheme="majorBidi"/>
          <w:color w:val="000000"/>
          <w:sz w:val="28"/>
          <w:cs/>
          <w:lang w:val="en-GB"/>
        </w:rPr>
        <w:t>แก่ผู้ถือหุ้นของบริษัท</w:t>
      </w:r>
      <w:r w:rsidR="00336E9D">
        <w:rPr>
          <w:rFonts w:asciiTheme="majorBidi" w:hAnsiTheme="majorBidi" w:cstheme="majorBidi" w:hint="cs"/>
          <w:color w:val="000000"/>
          <w:sz w:val="28"/>
          <w:cs/>
          <w:lang w:val="en-GB"/>
        </w:rPr>
        <w:t>ไม่</w:t>
      </w:r>
      <w:r w:rsidR="00A143A1" w:rsidRPr="00370F24">
        <w:rPr>
          <w:rFonts w:asciiTheme="majorBidi" w:hAnsiTheme="majorBidi" w:cstheme="majorBidi"/>
          <w:color w:val="000000"/>
          <w:sz w:val="28"/>
          <w:cs/>
          <w:lang w:val="en-GB"/>
        </w:rPr>
        <w:t>ส่ง</w:t>
      </w:r>
      <w:r w:rsidRPr="00370F24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ผลต่อการคำนวณกำไร </w:t>
      </w:r>
      <w:r w:rsidRPr="00370F24">
        <w:rPr>
          <w:rFonts w:asciiTheme="majorBidi" w:eastAsia="Times New Roman" w:hAnsiTheme="majorBidi" w:cstheme="majorBidi"/>
          <w:color w:val="000000"/>
          <w:sz w:val="28"/>
        </w:rPr>
        <w:t>(</w:t>
      </w:r>
      <w:r w:rsidRPr="00370F2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370F24">
        <w:rPr>
          <w:rFonts w:asciiTheme="majorBidi" w:eastAsia="Times New Roman" w:hAnsiTheme="majorBidi" w:cstheme="majorBidi"/>
          <w:color w:val="000000"/>
          <w:sz w:val="28"/>
        </w:rPr>
        <w:t>)</w:t>
      </w:r>
      <w:r w:rsidRPr="00370F2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Pr="00370F24">
        <w:rPr>
          <w:rFonts w:asciiTheme="majorBidi" w:hAnsiTheme="majorBidi" w:cstheme="majorBidi"/>
          <w:color w:val="000000"/>
          <w:sz w:val="28"/>
          <w:cs/>
          <w:lang w:val="en-GB"/>
        </w:rPr>
        <w:t>ต่อหุ้นปรับลดเนื่องจากราคาตามสิทธิขอ</w:t>
      </w:r>
      <w:r w:rsidR="00A143A1" w:rsidRPr="00370F24">
        <w:rPr>
          <w:rFonts w:asciiTheme="majorBidi" w:hAnsiTheme="majorBidi" w:cstheme="majorBidi"/>
          <w:color w:val="000000"/>
          <w:sz w:val="28"/>
          <w:cs/>
          <w:lang w:val="en-GB"/>
        </w:rPr>
        <w:t>งใบสำคัญแสดงสิทธิที่เหลือ</w:t>
      </w:r>
      <w:r w:rsidR="008E3BE0">
        <w:rPr>
          <w:rFonts w:asciiTheme="majorBidi" w:hAnsiTheme="majorBidi" w:cstheme="majorBidi"/>
          <w:color w:val="000000"/>
          <w:sz w:val="28"/>
          <w:lang w:val="en-GB"/>
        </w:rPr>
        <w:t xml:space="preserve">  </w:t>
      </w:r>
      <w:r w:rsidR="00A143A1" w:rsidRPr="00370F24">
        <w:rPr>
          <w:rFonts w:asciiTheme="majorBidi" w:hAnsiTheme="majorBidi" w:cstheme="majorBidi"/>
          <w:color w:val="000000"/>
          <w:sz w:val="28"/>
          <w:cs/>
          <w:lang w:val="en-GB"/>
        </w:rPr>
        <w:t>อยู่</w:t>
      </w:r>
      <w:r w:rsidR="00377E5B" w:rsidRPr="00370F24">
        <w:rPr>
          <w:rFonts w:asciiTheme="majorBidi" w:hAnsiTheme="majorBidi" w:cstheme="majorBidi" w:hint="cs"/>
          <w:color w:val="000000"/>
          <w:sz w:val="28"/>
          <w:cs/>
          <w:lang w:val="en-GB"/>
        </w:rPr>
        <w:t>สูง</w:t>
      </w:r>
      <w:r w:rsidR="00E20387" w:rsidRPr="00370F24">
        <w:rPr>
          <w:rFonts w:asciiTheme="majorBidi" w:hAnsiTheme="majorBidi" w:cstheme="majorBidi" w:hint="cs"/>
          <w:color w:val="000000"/>
          <w:sz w:val="28"/>
          <w:cs/>
          <w:lang w:val="en-GB"/>
        </w:rPr>
        <w:t>ก</w:t>
      </w:r>
      <w:r w:rsidRPr="00370F24">
        <w:rPr>
          <w:rFonts w:asciiTheme="majorBidi" w:hAnsiTheme="majorBidi" w:cstheme="majorBidi"/>
          <w:color w:val="000000"/>
          <w:sz w:val="28"/>
          <w:cs/>
          <w:lang w:val="en-GB"/>
        </w:rPr>
        <w:t>ว่าราคาตลาดเฉลี่ยของหุ้นสามัญของบริษัทในระหว่าง</w:t>
      </w:r>
      <w:r w:rsidR="002C0848" w:rsidRPr="00370F24">
        <w:rPr>
          <w:rFonts w:asciiTheme="majorBidi" w:hAnsiTheme="majorBidi" w:cstheme="majorBidi"/>
          <w:color w:val="000000"/>
          <w:sz w:val="28"/>
          <w:cs/>
          <w:lang w:val="en-GB"/>
        </w:rPr>
        <w:t>งวดสามเดือนสิ้นสุด</w:t>
      </w:r>
      <w:r w:rsidR="00847604" w:rsidRPr="00370F24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วันที่ </w:t>
      </w:r>
      <w:r w:rsidR="00847604" w:rsidRPr="00370F24">
        <w:rPr>
          <w:rFonts w:asciiTheme="majorBidi" w:hAnsiTheme="majorBidi" w:cstheme="majorBidi"/>
          <w:color w:val="000000"/>
          <w:sz w:val="28"/>
        </w:rPr>
        <w:t xml:space="preserve">31 </w:t>
      </w:r>
      <w:r w:rsidR="00847604" w:rsidRPr="00370F24">
        <w:rPr>
          <w:rFonts w:asciiTheme="majorBidi" w:hAnsiTheme="majorBidi" w:cstheme="majorBidi" w:hint="cs"/>
          <w:color w:val="000000"/>
          <w:sz w:val="28"/>
          <w:cs/>
        </w:rPr>
        <w:t>มีนาคม</w:t>
      </w:r>
      <w:r w:rsidR="00847604" w:rsidRPr="00370F24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</w:t>
      </w:r>
      <w:r w:rsidR="00847604" w:rsidRPr="00370F24">
        <w:rPr>
          <w:rFonts w:asciiTheme="majorBidi" w:hAnsiTheme="majorBidi" w:cstheme="majorBidi"/>
          <w:color w:val="000000"/>
          <w:sz w:val="28"/>
        </w:rPr>
        <w:t>256</w:t>
      </w:r>
      <w:r w:rsidR="00847604" w:rsidRPr="00370F24">
        <w:rPr>
          <w:rFonts w:asciiTheme="majorBidi" w:hAnsiTheme="majorBidi" w:cstheme="majorBidi" w:hint="cs"/>
          <w:color w:val="000000"/>
          <w:sz w:val="28"/>
          <w:cs/>
        </w:rPr>
        <w:t>5</w:t>
      </w:r>
      <w:r w:rsidR="00055201" w:rsidRPr="00B118B0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</w:t>
      </w:r>
    </w:p>
    <w:p w14:paraId="106360AA" w14:textId="2F6B7FAE" w:rsidR="001A592C" w:rsidRDefault="001A59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0"/>
          <w:szCs w:val="20"/>
        </w:rPr>
      </w:pPr>
      <w:r>
        <w:rPr>
          <w:rFonts w:asciiTheme="majorBidi" w:hAnsiTheme="majorBidi" w:cstheme="majorBidi"/>
          <w:color w:val="000000"/>
          <w:sz w:val="20"/>
          <w:szCs w:val="20"/>
        </w:rPr>
        <w:br w:type="page"/>
      </w:r>
    </w:p>
    <w:p w14:paraId="3B5C88E7" w14:textId="5203EB45" w:rsidR="00F53166" w:rsidRPr="00824B7D" w:rsidRDefault="009E4C64" w:rsidP="00856D9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24B7D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บริษัทคำนวณกำไร</w:t>
      </w:r>
      <w:r w:rsidR="00E2038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(ขาดทุน) </w:t>
      </w:r>
      <w:r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ต่อหุ้น</w:t>
      </w:r>
      <w:r w:rsidR="00DD2E80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ขั้นพื้นฐาน</w:t>
      </w:r>
      <w:r w:rsidRPr="00824B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สำหรับงวดสามเดือนสิ้นสุดวันที่ 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มีนาคม ดังนี้</w:t>
      </w:r>
    </w:p>
    <w:tbl>
      <w:tblPr>
        <w:tblW w:w="4764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1082"/>
        <w:gridCol w:w="89"/>
        <w:gridCol w:w="1082"/>
        <w:gridCol w:w="91"/>
        <w:gridCol w:w="1082"/>
        <w:gridCol w:w="89"/>
        <w:gridCol w:w="1076"/>
      </w:tblGrid>
      <w:tr w:rsidR="00B14EAF" w:rsidRPr="00EC08B1" w14:paraId="6972679B" w14:textId="77777777" w:rsidTr="001C02F8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EB58" w14:textId="24B57A15" w:rsidR="00B14EAF" w:rsidRPr="00EC08B1" w:rsidRDefault="00B14EAF" w:rsidP="00B14EAF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C08B1">
              <w:rPr>
                <w:rFonts w:asciiTheme="majorBidi" w:hAnsiTheme="majorBidi" w:cstheme="majorBidi"/>
                <w:sz w:val="28"/>
              </w:rPr>
              <w:t>(</w:t>
            </w:r>
            <w:r w:rsidRPr="00EC08B1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F80137" w14:paraId="5C497E25" w14:textId="77777777" w:rsidTr="001C02F8">
        <w:trPr>
          <w:trHeight w:val="249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9B71D" w14:textId="77777777" w:rsidR="00F53166" w:rsidRPr="00273E96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95368" w14:textId="77777777" w:rsidR="00F53166" w:rsidRPr="00273E96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A388814" w14:textId="77777777" w:rsidR="00F53166" w:rsidRPr="00273E96" w:rsidRDefault="00F53166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BA603" w14:textId="77777777" w:rsidR="00F53166" w:rsidRPr="00273E96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E4E31" w:rsidRPr="00F80137" w14:paraId="473A7EA9" w14:textId="77777777" w:rsidTr="00381904">
        <w:trPr>
          <w:trHeight w:val="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0B785" w14:textId="77777777" w:rsidR="003E4E31" w:rsidRPr="00273E96" w:rsidRDefault="003E4E31" w:rsidP="003E4E31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D4748" w14:textId="4C5BF52D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44017" w14:textId="77777777" w:rsidR="003E4E31" w:rsidRPr="00273E96" w:rsidRDefault="003E4E31" w:rsidP="003E4E31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B8F43" w14:textId="00646860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E140689" w14:textId="77777777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B7FBA" w14:textId="1A126314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FC0C3" w14:textId="77777777" w:rsidR="003E4E31" w:rsidRPr="00273E96" w:rsidRDefault="003E4E31" w:rsidP="003E4E31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2C98A" w14:textId="31E5D3FE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1C02F8" w:rsidRPr="00F80137" w14:paraId="30CD489C" w14:textId="77777777" w:rsidTr="006B1CD2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8DB6" w14:textId="0D1E35C0" w:rsidR="002A1CA9" w:rsidRPr="00E20387" w:rsidRDefault="002C0848" w:rsidP="00FC2E73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</w:t>
            </w:r>
            <w:r w:rsidR="00E20387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(ขาดทุน) 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สำหรับงวดสามเดือน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CADD7" w14:textId="77777777" w:rsidR="002A1CA9" w:rsidRPr="00273E96" w:rsidRDefault="002A1CA9" w:rsidP="002A1CA9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324A" w14:textId="77777777" w:rsidR="002A1CA9" w:rsidRPr="00273E96" w:rsidRDefault="002A1CA9" w:rsidP="002A1CA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2171F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16BB71F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FC886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7A31539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0C829" w14:textId="77777777" w:rsidR="002A1CA9" w:rsidRPr="00273E96" w:rsidRDefault="002A1CA9" w:rsidP="002A1CA9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571415" w:rsidRPr="00F80137" w14:paraId="17AA8472" w14:textId="77777777" w:rsidTr="00613A3D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DE73" w14:textId="4DE1A3A1" w:rsidR="00571415" w:rsidRPr="00273E96" w:rsidRDefault="00E20387" w:rsidP="00571415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ที่เป็นของผู้ถือหุ้น</w:t>
            </w:r>
            <w:r w:rsidR="00571415" w:rsidRPr="00273E96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962A" w14:textId="5ACB761E" w:rsidR="00571415" w:rsidRPr="00273E96" w:rsidRDefault="001D1C43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(19,480)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1F9A" w14:textId="77777777" w:rsidR="00571415" w:rsidRPr="00273E96" w:rsidRDefault="00571415" w:rsidP="00571415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8D61D" w14:textId="42899733" w:rsidR="00571415" w:rsidRPr="00273E96" w:rsidRDefault="00571415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103,304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BF4E8" w14:textId="77777777" w:rsidR="00571415" w:rsidRPr="00273E96" w:rsidRDefault="00571415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78534" w14:textId="5131536B" w:rsidR="00571415" w:rsidRPr="00273E96" w:rsidRDefault="00D63F4E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(633)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9F525" w14:textId="77777777" w:rsidR="00571415" w:rsidRPr="00273E96" w:rsidRDefault="00571415" w:rsidP="00571415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E5B99" w14:textId="538AAD93" w:rsidR="00571415" w:rsidRPr="00273E96" w:rsidRDefault="00571415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2,846</w:t>
            </w:r>
          </w:p>
        </w:tc>
      </w:tr>
      <w:tr w:rsidR="00571415" w:rsidRPr="00F80137" w14:paraId="47F42698" w14:textId="77777777" w:rsidTr="00613A3D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6240F" w14:textId="2014A26A" w:rsidR="00571415" w:rsidRPr="00273E96" w:rsidRDefault="00571415" w:rsidP="00571415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24AB" w14:textId="77777777" w:rsidR="00571415" w:rsidRPr="00273E96" w:rsidRDefault="00571415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B06D" w14:textId="77777777" w:rsidR="00571415" w:rsidRPr="00273E96" w:rsidRDefault="00571415" w:rsidP="00571415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E2C9F" w14:textId="77777777" w:rsidR="00571415" w:rsidRPr="00273E96" w:rsidRDefault="00571415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2C6AD" w14:textId="77777777" w:rsidR="00571415" w:rsidRPr="00273E96" w:rsidRDefault="00571415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C9870" w14:textId="77777777" w:rsidR="00571415" w:rsidRPr="00273E96" w:rsidRDefault="00571415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0E65E" w14:textId="77777777" w:rsidR="00571415" w:rsidRPr="00273E96" w:rsidRDefault="00571415" w:rsidP="00571415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26A49" w14:textId="77777777" w:rsidR="00571415" w:rsidRPr="00273E96" w:rsidRDefault="00571415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71415" w:rsidRPr="00F80137" w14:paraId="1530EA9D" w14:textId="77777777" w:rsidTr="001C02F8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D52AD" w14:textId="52A78B1B" w:rsidR="00571415" w:rsidRPr="00273E96" w:rsidRDefault="00571415" w:rsidP="00571415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FC3FE" w14:textId="30AD32DA" w:rsidR="00571415" w:rsidRPr="00273E96" w:rsidRDefault="001D1C43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5,093,428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2FCB4" w14:textId="77777777" w:rsidR="00571415" w:rsidRPr="00273E96" w:rsidRDefault="00571415" w:rsidP="00571415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6A7EF" w14:textId="78B791D3" w:rsidR="00571415" w:rsidRPr="00273E96" w:rsidRDefault="00571415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3,733,141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8B5C6" w14:textId="77777777" w:rsidR="00571415" w:rsidRPr="00273E96" w:rsidRDefault="00571415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BEC8" w14:textId="25BF5BFE" w:rsidR="00571415" w:rsidRPr="00273E96" w:rsidRDefault="001D1C43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5,093,428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1C21B" w14:textId="77777777" w:rsidR="00571415" w:rsidRPr="00273E96" w:rsidRDefault="00571415" w:rsidP="00571415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77874" w14:textId="3243DCDE" w:rsidR="00571415" w:rsidRPr="00273E96" w:rsidRDefault="00571415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3,733,141</w:t>
            </w:r>
          </w:p>
        </w:tc>
      </w:tr>
      <w:tr w:rsidR="00571415" w:rsidRPr="00B118B0" w14:paraId="07B84DFB" w14:textId="77777777" w:rsidTr="00613A3D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ACA6E" w14:textId="4BA091C5" w:rsidR="00571415" w:rsidRPr="00273E96" w:rsidRDefault="00571415" w:rsidP="00571415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2038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="00E20387" w:rsidRPr="00E2038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8"/>
                <w:cs/>
              </w:rPr>
              <w:t xml:space="preserve"> (ขาดทุน)</w:t>
            </w:r>
            <w:r w:rsidR="00E20387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ต่อหุ้นขั้นพื้นฐาน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F73C53" w14:textId="0A32E84B" w:rsidR="00571415" w:rsidRPr="00273E96" w:rsidRDefault="00193F96" w:rsidP="00571415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1D1C43">
              <w:rPr>
                <w:rFonts w:asciiTheme="majorBidi" w:hAnsiTheme="majorBidi" w:cstheme="majorBidi"/>
                <w:b/>
                <w:bCs/>
                <w:sz w:val="28"/>
              </w:rPr>
              <w:t>0.0038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3361" w14:textId="77777777" w:rsidR="00571415" w:rsidRPr="00273E96" w:rsidRDefault="00571415" w:rsidP="00571415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10CE3" w14:textId="247CC9F8" w:rsidR="00571415" w:rsidRPr="00273E96" w:rsidRDefault="00571415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0.02</w:t>
            </w:r>
            <w:r w:rsidR="001D1C43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="00383B6B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E3EF7" w14:textId="77777777" w:rsidR="00571415" w:rsidRPr="00273E96" w:rsidRDefault="00571415" w:rsidP="00571415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C842C3" w14:textId="5CCC4D02" w:rsidR="00571415" w:rsidRPr="00273E96" w:rsidRDefault="00193F96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1D1C43">
              <w:rPr>
                <w:rFonts w:asciiTheme="majorBidi" w:hAnsiTheme="majorBidi" w:cstheme="majorBidi"/>
                <w:b/>
                <w:bCs/>
                <w:sz w:val="28"/>
              </w:rPr>
              <w:t>0.0001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371D0" w14:textId="77777777" w:rsidR="00571415" w:rsidRPr="00273E96" w:rsidRDefault="00571415" w:rsidP="00571415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902DB" w14:textId="489DEB1C" w:rsidR="00571415" w:rsidRPr="00273E96" w:rsidRDefault="00571415" w:rsidP="0057141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0.00</w:t>
            </w:r>
            <w:r w:rsidR="00D63F4E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  <w:r w:rsidR="00653BD6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</w:tr>
      <w:tr w:rsidR="00F34937" w:rsidRPr="00B118B0" w14:paraId="4B1F13DA" w14:textId="77777777" w:rsidTr="00613A3D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5305B" w14:textId="35981168" w:rsidR="00F34937" w:rsidRPr="00273E96" w:rsidRDefault="00F34937" w:rsidP="00F34937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D1642" w14:textId="77777777" w:rsidR="00F34937" w:rsidRPr="00273E96" w:rsidRDefault="00F34937" w:rsidP="00F34937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BBDEA" w14:textId="77777777" w:rsidR="00F34937" w:rsidRPr="00273E96" w:rsidRDefault="00F34937" w:rsidP="00F34937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15F18EFB" w14:textId="518DC4C9" w:rsidR="00F34937" w:rsidRPr="00273E96" w:rsidRDefault="00F34937" w:rsidP="00F34937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F06E5E8" w14:textId="77777777" w:rsidR="00F34937" w:rsidRPr="00273E96" w:rsidRDefault="00F34937" w:rsidP="00F34937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76AEF45B" w14:textId="77777777" w:rsidR="00F34937" w:rsidRPr="00273E96" w:rsidRDefault="00F34937" w:rsidP="00F34937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0E149A9" w14:textId="77777777" w:rsidR="00F34937" w:rsidRPr="00273E96" w:rsidRDefault="00F34937" w:rsidP="00F34937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3A2F3" w14:textId="77777777" w:rsidR="00F34937" w:rsidRPr="00273E96" w:rsidRDefault="00F34937" w:rsidP="00F34937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</w:tbl>
    <w:p w14:paraId="1736AD8A" w14:textId="5C3F4065" w:rsidR="00A00055" w:rsidRPr="00BE56FB" w:rsidRDefault="00A00055" w:rsidP="00BE56F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E56FB"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ข้อมูลทางการเงินจำแนกตามส่วนงานและการจำแนกรายได้</w:t>
      </w:r>
      <w:r w:rsidRPr="00BE56FB">
        <w:rPr>
          <w:rFonts w:asciiTheme="majorBidi" w:hAnsiTheme="majorBidi" w:cstheme="majorBidi" w:hint="cs"/>
          <w:b/>
          <w:bCs/>
          <w:sz w:val="28"/>
        </w:rPr>
        <w:t xml:space="preserve"> </w:t>
      </w:r>
    </w:p>
    <w:p w14:paraId="27AC3C69" w14:textId="7B0EAC9F" w:rsidR="00A00055" w:rsidRPr="004517A7" w:rsidRDefault="00A00055" w:rsidP="00A00055">
      <w:pPr>
        <w:spacing w:before="120"/>
        <w:ind w:left="360"/>
        <w:jc w:val="both"/>
        <w:rPr>
          <w:rFonts w:ascii="Angsana New" w:eastAsia="Times New Roman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สำหรับ</w:t>
      </w:r>
      <w:r w:rsidR="00BF20CC">
        <w:rPr>
          <w:rFonts w:ascii="Angsana New" w:hAnsi="Angsana New" w:hint="cs"/>
          <w:sz w:val="28"/>
          <w:cs/>
        </w:rPr>
        <w:t>งวดสามเดือน</w:t>
      </w:r>
      <w:r w:rsidRPr="004517A7">
        <w:rPr>
          <w:rFonts w:ascii="Angsana New" w:hAnsi="Angsana New"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มีนาคม </w:t>
      </w:r>
      <w:r>
        <w:rPr>
          <w:rFonts w:ascii="Angsana New" w:hAnsi="Angsana New"/>
          <w:sz w:val="28"/>
        </w:rPr>
        <w:t xml:space="preserve">2565 </w:t>
      </w:r>
      <w:r>
        <w:rPr>
          <w:rFonts w:ascii="Angsana New" w:hAnsi="Angsana New" w:hint="cs"/>
          <w:sz w:val="28"/>
          <w:cs/>
        </w:rPr>
        <w:t xml:space="preserve">และ </w:t>
      </w:r>
      <w:r w:rsidRPr="004517A7">
        <w:rPr>
          <w:rFonts w:ascii="Angsana New" w:hAnsi="Angsana New" w:hint="cs"/>
          <w:sz w:val="28"/>
        </w:rPr>
        <w:t>256</w:t>
      </w:r>
      <w:r w:rsidRPr="004517A7">
        <w:rPr>
          <w:rFonts w:ascii="Angsana New" w:hAnsi="Angsana New"/>
          <w:sz w:val="28"/>
        </w:rPr>
        <w:t>4</w:t>
      </w:r>
      <w:r w:rsidRPr="004517A7">
        <w:rPr>
          <w:rFonts w:ascii="Angsana New" w:eastAsia="Times New Roman" w:hAnsi="Angsana New" w:hint="cs"/>
          <w:sz w:val="28"/>
          <w:cs/>
        </w:rPr>
        <w:t xml:space="preserve"> กลุ่มบริษัทมี </w:t>
      </w:r>
      <w:r w:rsidRPr="004517A7">
        <w:rPr>
          <w:rFonts w:ascii="Angsana New" w:eastAsia="Times New Roman" w:hAnsi="Angsana New" w:hint="cs"/>
          <w:sz w:val="28"/>
        </w:rPr>
        <w:t>4</w:t>
      </w:r>
      <w:r w:rsidRPr="004517A7">
        <w:rPr>
          <w:rFonts w:ascii="Angsana New" w:eastAsia="Times New Roman" w:hAnsi="Angsana New" w:hint="cs"/>
          <w:sz w:val="28"/>
          <w:cs/>
        </w:rPr>
        <w:t xml:space="preserve"> ส่วนงานที่รายงาน ได้แก่ </w:t>
      </w:r>
    </w:p>
    <w:p w14:paraId="1596413E" w14:textId="1052DC38" w:rsidR="00A00055" w:rsidRPr="00BF16EA" w:rsidRDefault="003E6379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BF16EA">
        <w:rPr>
          <w:rFonts w:asciiTheme="majorBidi" w:eastAsia="Times New Roman" w:hAnsiTheme="majorBidi" w:cstheme="majorBidi"/>
          <w:sz w:val="28"/>
          <w:cs/>
        </w:rPr>
        <w:t>ธุรกิจ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สถานีจำหน่ายแก็สและน้ำมัน</w:t>
      </w:r>
    </w:p>
    <w:p w14:paraId="4051AABC" w14:textId="40A2ED6F" w:rsidR="00A00055" w:rsidRPr="00BF16EA" w:rsidRDefault="00A00055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BF16EA">
        <w:rPr>
          <w:rFonts w:ascii="Angsana New" w:eastAsia="Times New Roman" w:hAnsi="Angsana New" w:hint="cs"/>
          <w:sz w:val="28"/>
          <w:cs/>
        </w:rPr>
        <w:t>ธุรกิจพลังงาน</w:t>
      </w:r>
      <w:r w:rsidR="00C90A52" w:rsidRPr="00BF16EA">
        <w:rPr>
          <w:rFonts w:ascii="Angsana New" w:eastAsia="Times New Roman" w:hAnsi="Angsana New" w:hint="cs"/>
          <w:sz w:val="28"/>
          <w:cs/>
        </w:rPr>
        <w:t>ทดแทน</w:t>
      </w:r>
    </w:p>
    <w:p w14:paraId="180FC584" w14:textId="77777777" w:rsidR="00A00055" w:rsidRPr="00BF16EA" w:rsidRDefault="00A00055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BF16EA">
        <w:rPr>
          <w:rFonts w:ascii="Angsana New" w:eastAsia="Times New Roman" w:hAnsi="Angsana New" w:hint="cs"/>
          <w:sz w:val="28"/>
          <w:cs/>
        </w:rPr>
        <w:t xml:space="preserve">ธุรกิจวิทยุสื่อสารและ </w:t>
      </w:r>
      <w:r w:rsidRPr="00BF16EA">
        <w:rPr>
          <w:rFonts w:ascii="Angsana New" w:eastAsia="Times New Roman" w:hAnsi="Angsana New" w:hint="cs"/>
          <w:sz w:val="28"/>
        </w:rPr>
        <w:t>Internet of Things (IoT)</w:t>
      </w:r>
      <w:r w:rsidRPr="00BF16EA">
        <w:rPr>
          <w:rFonts w:ascii="Angsana New" w:eastAsia="Times New Roman" w:hAnsi="Angsana New" w:hint="cs"/>
          <w:sz w:val="28"/>
          <w:lang w:val="en-GB"/>
        </w:rPr>
        <w:t xml:space="preserve"> </w:t>
      </w:r>
    </w:p>
    <w:p w14:paraId="63D524AE" w14:textId="77777777" w:rsidR="00E26920" w:rsidRPr="00B118B0" w:rsidRDefault="00E26920" w:rsidP="00E26920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F16EA">
        <w:rPr>
          <w:rFonts w:asciiTheme="majorBidi" w:eastAsia="Times New Roman" w:hAnsiTheme="majorBidi" w:cstheme="majorBidi"/>
          <w:sz w:val="28"/>
          <w:cs/>
        </w:rPr>
        <w:t>ธุรกิจ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สาธารณูปโภค</w:t>
      </w:r>
    </w:p>
    <w:p w14:paraId="4786E0F5" w14:textId="77777777" w:rsidR="002C66CB" w:rsidRPr="003E0BD8" w:rsidRDefault="002C66CB" w:rsidP="002C66CB">
      <w:pPr>
        <w:pStyle w:val="ListParagraph"/>
        <w:jc w:val="both"/>
        <w:rPr>
          <w:rFonts w:asciiTheme="majorBidi" w:eastAsia="Times New Roman" w:hAnsiTheme="majorBidi" w:cstheme="majorBidi"/>
          <w:spacing w:val="-6"/>
          <w:sz w:val="20"/>
          <w:szCs w:val="20"/>
        </w:rPr>
      </w:pPr>
    </w:p>
    <w:p w14:paraId="3DFA14FF" w14:textId="77777777" w:rsidR="000860DC" w:rsidRPr="00B118B0" w:rsidRDefault="000860DC" w:rsidP="001C1F5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B118B0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ส่วนงานภูมิศาสตร์</w:t>
      </w:r>
    </w:p>
    <w:p w14:paraId="3E045899" w14:textId="67B0F1E4" w:rsidR="000860DC" w:rsidRPr="00B118B0" w:rsidRDefault="000860DC" w:rsidP="001C1F5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8"/>
          <w:lang w:val="en-GB"/>
        </w:rPr>
      </w:pPr>
      <w:r w:rsidRPr="00B118B0">
        <w:rPr>
          <w:rFonts w:asciiTheme="majorBidi" w:hAnsiTheme="majorBidi" w:cstheme="majorBidi"/>
          <w:spacing w:val="-4"/>
          <w:sz w:val="28"/>
          <w:cs/>
          <w:lang w:val="en-GB"/>
        </w:rPr>
        <w:t>กลุ่มบริษัทดำเนินธุรกิจเฉพาะในประเทศเท่านั้น ไม่มีรายได้จากต่างประเทศ หรือสินทรัพย์ในต่างประเทศ</w:t>
      </w:r>
      <w:r w:rsidRPr="00B118B0">
        <w:rPr>
          <w:rFonts w:asciiTheme="majorBidi" w:hAnsiTheme="majorBidi" w:cstheme="majorBidi"/>
          <w:sz w:val="28"/>
          <w:cs/>
          <w:lang w:val="en-GB"/>
        </w:rPr>
        <w:t>ที่</w:t>
      </w:r>
      <w:r w:rsidRPr="00B118B0">
        <w:rPr>
          <w:rFonts w:asciiTheme="majorBidi" w:hAnsiTheme="majorBidi" w:cstheme="majorBidi"/>
          <w:spacing w:val="-6"/>
          <w:sz w:val="28"/>
          <w:cs/>
          <w:lang w:val="en-GB"/>
        </w:rPr>
        <w:t>มีสาระสำคัญ</w:t>
      </w:r>
      <w:r w:rsidRPr="00B118B0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</w:p>
    <w:p w14:paraId="0A3C975E" w14:textId="77777777" w:rsidR="002C66CB" w:rsidRPr="003E0BD8" w:rsidRDefault="002C66CB" w:rsidP="001C1F5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0"/>
          <w:szCs w:val="20"/>
          <w:lang w:val="en-GB"/>
        </w:rPr>
      </w:pPr>
    </w:p>
    <w:p w14:paraId="47C7B6E1" w14:textId="77777777" w:rsidR="000860DC" w:rsidRPr="007112C9" w:rsidRDefault="000860DC" w:rsidP="002C66CB">
      <w:pPr>
        <w:tabs>
          <w:tab w:val="right" w:pos="7200"/>
          <w:tab w:val="right" w:pos="9000"/>
        </w:tabs>
        <w:ind w:left="360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7112C9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ลูกค้ารายใหญ่</w:t>
      </w:r>
    </w:p>
    <w:p w14:paraId="4B217F67" w14:textId="13F1A33C" w:rsidR="000860DC" w:rsidRPr="00B118B0" w:rsidRDefault="00690A8A" w:rsidP="00736C52">
      <w:pPr>
        <w:spacing w:after="240"/>
        <w:ind w:left="360"/>
        <w:jc w:val="thaiDistribute"/>
        <w:rPr>
          <w:rFonts w:asciiTheme="majorBidi" w:hAnsiTheme="majorBidi" w:cstheme="majorBidi"/>
          <w:sz w:val="28"/>
        </w:rPr>
        <w:sectPr w:rsidR="000860DC" w:rsidRPr="00B118B0" w:rsidSect="00355466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29" w:bottom="720" w:left="1440" w:header="864" w:footer="432" w:gutter="0"/>
          <w:pgNumType w:start="29"/>
          <w:cols w:space="720"/>
          <w:docGrid w:linePitch="326"/>
        </w:sectPr>
      </w:pPr>
      <w:r w:rsidRPr="007112C9">
        <w:rPr>
          <w:rFonts w:ascii="Angsana New" w:hAnsi="Angsana New" w:hint="cs"/>
          <w:sz w:val="28"/>
          <w:cs/>
        </w:rPr>
        <w:t xml:space="preserve">สำหรับงวดสามเดือนสิ้นสุดวันที่ </w:t>
      </w:r>
      <w:r w:rsidRPr="007112C9">
        <w:rPr>
          <w:rFonts w:ascii="Angsana New" w:hAnsi="Angsana New"/>
          <w:sz w:val="28"/>
        </w:rPr>
        <w:t xml:space="preserve">31 </w:t>
      </w:r>
      <w:r w:rsidRPr="007112C9">
        <w:rPr>
          <w:rFonts w:ascii="Angsana New" w:hAnsi="Angsana New" w:hint="cs"/>
          <w:sz w:val="28"/>
          <w:cs/>
        </w:rPr>
        <w:t xml:space="preserve">มีนาคม </w:t>
      </w:r>
      <w:r w:rsidRPr="007112C9">
        <w:rPr>
          <w:rFonts w:ascii="Angsana New" w:hAnsi="Angsana New"/>
          <w:sz w:val="28"/>
        </w:rPr>
        <w:t xml:space="preserve">2565 </w:t>
      </w:r>
      <w:r w:rsidRPr="007112C9">
        <w:rPr>
          <w:rFonts w:ascii="Angsana New" w:hAnsi="Angsana New" w:hint="cs"/>
          <w:sz w:val="28"/>
          <w:cs/>
        </w:rPr>
        <w:t xml:space="preserve">และ </w:t>
      </w:r>
      <w:r w:rsidRPr="007112C9">
        <w:rPr>
          <w:rFonts w:ascii="Angsana New" w:hAnsi="Angsana New" w:hint="cs"/>
          <w:sz w:val="28"/>
        </w:rPr>
        <w:t>256</w:t>
      </w:r>
      <w:r w:rsidRPr="007112C9">
        <w:rPr>
          <w:rFonts w:ascii="Angsana New" w:hAnsi="Angsana New"/>
          <w:sz w:val="28"/>
        </w:rPr>
        <w:t>4</w:t>
      </w:r>
      <w:r w:rsidRPr="007112C9">
        <w:rPr>
          <w:rFonts w:ascii="Angsana New" w:eastAsia="Times New Roman" w:hAnsi="Angsana New" w:hint="cs"/>
          <w:sz w:val="28"/>
          <w:cs/>
        </w:rPr>
        <w:t xml:space="preserve"> </w:t>
      </w:r>
      <w:r w:rsidR="000860DC" w:rsidRPr="007112C9">
        <w:rPr>
          <w:rFonts w:asciiTheme="majorBidi" w:eastAsia="SimSun" w:hAnsiTheme="majorBidi" w:cstheme="majorBidi"/>
          <w:sz w:val="28"/>
          <w:cs/>
        </w:rPr>
        <w:t>กลุ่มบริษัทไม่มีลูกค้ารายใหญ่ที่มีสาระสำคัญ</w:t>
      </w:r>
    </w:p>
    <w:p w14:paraId="55B685EA" w14:textId="4C25CFD3" w:rsidR="00825D0B" w:rsidRDefault="00825D0B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  <w:r w:rsidRPr="00B118B0">
        <w:rPr>
          <w:rFonts w:asciiTheme="majorBidi" w:eastAsia="SimSun" w:hAnsiTheme="majorBidi" w:cstheme="majorBidi"/>
          <w:sz w:val="28"/>
          <w:cs/>
        </w:rPr>
        <w:lastRenderedPageBreak/>
        <w:t>ข้อมูลตามส่วนงานที่รายงานและการจำแนกรายได้สำหรับงวด</w:t>
      </w:r>
      <w:r w:rsidR="00335226">
        <w:rPr>
          <w:rFonts w:asciiTheme="majorBidi" w:eastAsia="SimSun" w:hAnsiTheme="majorBidi" w:cstheme="majorBidi" w:hint="cs"/>
          <w:sz w:val="28"/>
          <w:cs/>
        </w:rPr>
        <w:t>สาม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เดือนสิ้นสุดวันที่ </w:t>
      </w:r>
      <w:r w:rsidRPr="00B118B0">
        <w:rPr>
          <w:rFonts w:asciiTheme="majorBidi" w:eastAsia="SimSun" w:hAnsiTheme="majorBidi" w:cstheme="majorBidi"/>
          <w:sz w:val="28"/>
        </w:rPr>
        <w:t>3</w:t>
      </w:r>
      <w:r w:rsidR="00273E96">
        <w:rPr>
          <w:rFonts w:asciiTheme="majorBidi" w:eastAsia="SimSun" w:hAnsiTheme="majorBidi" w:cstheme="majorBidi"/>
          <w:sz w:val="28"/>
        </w:rPr>
        <w:t xml:space="preserve">1 </w:t>
      </w:r>
      <w:r w:rsidR="00273E96">
        <w:rPr>
          <w:rFonts w:asciiTheme="majorBidi" w:eastAsia="SimSun" w:hAnsiTheme="majorBidi" w:cstheme="majorBidi" w:hint="cs"/>
          <w:sz w:val="28"/>
          <w:cs/>
        </w:rPr>
        <w:t>มีนาคม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273E96">
        <w:rPr>
          <w:rFonts w:asciiTheme="majorBidi" w:eastAsia="SimSun" w:hAnsiTheme="majorBidi" w:cstheme="majorBidi"/>
          <w:sz w:val="28"/>
        </w:rPr>
        <w:t>5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273E96">
        <w:rPr>
          <w:rFonts w:asciiTheme="majorBidi" w:eastAsia="SimSun" w:hAnsiTheme="majorBidi" w:cstheme="majorBidi"/>
          <w:sz w:val="28"/>
        </w:rPr>
        <w:t>4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3865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590"/>
        <w:gridCol w:w="90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905"/>
      </w:tblGrid>
      <w:tr w:rsidR="008A0642" w:rsidRPr="00273E96" w14:paraId="3C315CDF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769257AB" w14:textId="77777777" w:rsidR="008A0642" w:rsidRPr="00B118B0" w:rsidRDefault="008A0642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275" w:type="dxa"/>
            <w:gridSpan w:val="19"/>
          </w:tcPr>
          <w:p w14:paraId="673A21D9" w14:textId="77777777" w:rsidR="008A0642" w:rsidRPr="00273E96" w:rsidRDefault="008A0642" w:rsidP="00613A3D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273E9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0642" w:rsidRPr="00273E96" w14:paraId="664B6934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4CC4A516" w14:textId="77777777" w:rsidR="008A0642" w:rsidRPr="00273E96" w:rsidRDefault="008A0642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275" w:type="dxa"/>
            <w:gridSpan w:val="19"/>
          </w:tcPr>
          <w:p w14:paraId="2EFE212C" w14:textId="6326BCBB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งบกำไรขาดทุนและกำไรขาดทุนเบ็ดเสร็จอื่นรวม</w:t>
            </w:r>
            <w:r w:rsidRPr="000A18D6">
              <w:rPr>
                <w:rFonts w:asciiTheme="majorBidi" w:hAnsiTheme="majorBidi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0A18D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757D1C">
              <w:rPr>
                <w:rFonts w:asciiTheme="majorBidi" w:hAnsiTheme="majorBidi"/>
                <w:sz w:val="26"/>
                <w:szCs w:val="26"/>
              </w:rPr>
              <w:t>31</w:t>
            </w:r>
            <w:r w:rsidRPr="000A18D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A18D6">
              <w:rPr>
                <w:rFonts w:asciiTheme="majorBidi" w:hAnsi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8A0642" w:rsidRPr="00273E96" w14:paraId="47376985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760FD005" w14:textId="77777777" w:rsidR="008A0642" w:rsidRPr="00273E96" w:rsidRDefault="008A0642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2086B" w14:textId="77777777" w:rsidR="008A0642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ธุรกิจสถานีจำหน่าย</w:t>
            </w:r>
          </w:p>
          <w:p w14:paraId="57AC51BE" w14:textId="15FBDC60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แก็สและน้ำมัน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8C8BEAB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75507" w14:textId="77777777" w:rsidR="008A0642" w:rsidRPr="00273E96" w:rsidRDefault="008A0642" w:rsidP="00613A3D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ธุรกิจพลังงาน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ทดแทน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395BC26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B7D9F" w14:textId="77777777" w:rsidR="008A0642" w:rsidRDefault="008A0642" w:rsidP="00613A3D">
            <w:pPr>
              <w:pStyle w:val="EnvelopeReturn"/>
              <w:ind w:left="-105" w:right="-72"/>
              <w:jc w:val="center"/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  <w:cs/>
              </w:rPr>
              <w:t>ธุรกิจ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>การสื่อสารโทรคมนาคม</w:t>
            </w: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  <w:cs/>
              </w:rPr>
              <w:t xml:space="preserve"> </w:t>
            </w: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>Internet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 xml:space="preserve">      </w:t>
            </w:r>
          </w:p>
          <w:p w14:paraId="225F9FAD" w14:textId="6E94FF1A" w:rsidR="008A0642" w:rsidRPr="00273E96" w:rsidRDefault="008A0642" w:rsidP="00613A3D">
            <w:pPr>
              <w:pStyle w:val="EnvelopeReturn"/>
              <w:ind w:left="-105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 xml:space="preserve">of </w:t>
            </w:r>
            <w:r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>Things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97D6738" w14:textId="77777777" w:rsidR="008A0642" w:rsidRPr="00273E96" w:rsidRDefault="008A0642" w:rsidP="00613A3D">
            <w:pPr>
              <w:pStyle w:val="BodyTextIndent"/>
              <w:spacing w:before="0" w:after="0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DB219" w14:textId="674A4F26" w:rsidR="008A0642" w:rsidRPr="00273E96" w:rsidRDefault="00830C7B" w:rsidP="00613A3D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ธุรกิจสาธารณูปโภค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BD6525B" w14:textId="77777777" w:rsidR="008A0642" w:rsidRPr="00273E96" w:rsidRDefault="008A0642" w:rsidP="00613A3D">
            <w:pPr>
              <w:pStyle w:val="EnvelopeReturn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24ED7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A0642" w:rsidRPr="00273E96" w14:paraId="53B1FB04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33D7DDDF" w14:textId="77777777" w:rsidR="008A0642" w:rsidRPr="00273E96" w:rsidRDefault="008A0642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B678395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D2FE796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43418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04DF44F4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64FC04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3124E1D9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EF904BE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237CEBA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202B062" w14:textId="77777777" w:rsidR="008A0642" w:rsidRPr="00273E96" w:rsidRDefault="008A0642" w:rsidP="00613A3D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C3547EB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4AB34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AF8E9DD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30CCC7" w14:textId="77777777" w:rsidR="008A0642" w:rsidRPr="00273E96" w:rsidRDefault="008A0642" w:rsidP="00613A3D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7D2CD41E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3BD27D55" w14:textId="77777777" w:rsidR="008A0642" w:rsidRPr="00273E96" w:rsidRDefault="008A0642" w:rsidP="00613A3D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51EF83A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259472" w14:textId="77777777" w:rsidR="008A0642" w:rsidRPr="00273E96" w:rsidRDefault="008A0642" w:rsidP="00613A3D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1CBCCF47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14:paraId="1268A5EC" w14:textId="77777777" w:rsidR="008A0642" w:rsidRPr="00273E96" w:rsidRDefault="008A0642" w:rsidP="00613A3D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A0642" w:rsidRPr="00273E96" w14:paraId="45DF2360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6DF7AFB4" w14:textId="77777777" w:rsidR="008A0642" w:rsidRPr="00273E96" w:rsidRDefault="008A0642" w:rsidP="008A0642">
            <w:pPr>
              <w:ind w:left="-9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21C71C5" w14:textId="7791AE79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173</w:t>
            </w:r>
          </w:p>
        </w:tc>
        <w:tc>
          <w:tcPr>
            <w:tcW w:w="90" w:type="dxa"/>
          </w:tcPr>
          <w:p w14:paraId="28456344" w14:textId="77777777" w:rsidR="008A0642" w:rsidRPr="00F45734" w:rsidRDefault="008A0642" w:rsidP="008A0642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8FDF33C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150</w:t>
            </w:r>
          </w:p>
        </w:tc>
        <w:tc>
          <w:tcPr>
            <w:tcW w:w="90" w:type="dxa"/>
          </w:tcPr>
          <w:p w14:paraId="1168FBDF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39360E6" w14:textId="13D67C4D" w:rsidR="008A0642" w:rsidRPr="00F45734" w:rsidRDefault="00997165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47F90496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3731CEB3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0CD38B90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2A9DC152" w14:textId="19D5FD21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10E2E80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181A9176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E4B0EBE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081812E" w14:textId="73A7BA61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3457DF3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4BFDD4FA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3E064D8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98D22" w14:textId="4BC3D991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  <w:r w:rsidR="00997165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vAlign w:val="center"/>
          </w:tcPr>
          <w:p w14:paraId="61F822F2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vAlign w:val="center"/>
          </w:tcPr>
          <w:p w14:paraId="076196B4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157</w:t>
            </w:r>
          </w:p>
        </w:tc>
      </w:tr>
      <w:tr w:rsidR="008A0642" w:rsidRPr="00273E96" w14:paraId="4DEEC2B7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1C5CE541" w14:textId="77777777" w:rsidR="008A0642" w:rsidRPr="00273E96" w:rsidRDefault="008A0642" w:rsidP="008A0642">
            <w:pPr>
              <w:ind w:left="-9" w:right="-465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900" w:type="dxa"/>
          </w:tcPr>
          <w:p w14:paraId="32D3BE1D" w14:textId="2ADF4B80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00312DAA" w14:textId="77777777" w:rsidR="008A0642" w:rsidRPr="00F45734" w:rsidRDefault="008A0642" w:rsidP="008A0642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B17F0A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</w:tcPr>
          <w:p w14:paraId="296389E3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6AAD96DD" w14:textId="3D549A9E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0818E7A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2543B145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0F45A77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293F5C20" w14:textId="415C9C40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EBE09BE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5B88C139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286983A5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72EC25E8" w14:textId="309B6474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997165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vAlign w:val="center"/>
          </w:tcPr>
          <w:p w14:paraId="687734BB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402EE916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90" w:type="dxa"/>
            <w:vAlign w:val="center"/>
          </w:tcPr>
          <w:p w14:paraId="62B0D432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C96EE3" w14:textId="1CAB771A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99716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2EAFC372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vAlign w:val="center"/>
          </w:tcPr>
          <w:p w14:paraId="27E9C31C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23</w:t>
            </w:r>
          </w:p>
        </w:tc>
      </w:tr>
      <w:tr w:rsidR="008A0642" w:rsidRPr="00273E96" w14:paraId="4475CB01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5BB0D380" w14:textId="77777777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ต้นทุนการขาย</w:t>
            </w:r>
          </w:p>
        </w:tc>
        <w:tc>
          <w:tcPr>
            <w:tcW w:w="900" w:type="dxa"/>
          </w:tcPr>
          <w:p w14:paraId="29AEBA5B" w14:textId="53602492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(159)</w:t>
            </w:r>
          </w:p>
        </w:tc>
        <w:tc>
          <w:tcPr>
            <w:tcW w:w="90" w:type="dxa"/>
          </w:tcPr>
          <w:p w14:paraId="2F2FFB45" w14:textId="77777777" w:rsidR="008A0642" w:rsidRPr="00F45734" w:rsidRDefault="008A0642" w:rsidP="008A0642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C7411C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(135)</w:t>
            </w:r>
          </w:p>
        </w:tc>
        <w:tc>
          <w:tcPr>
            <w:tcW w:w="90" w:type="dxa"/>
          </w:tcPr>
          <w:p w14:paraId="1D19AE1C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7D3920F7" w14:textId="71BC830D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90" w:type="dxa"/>
          </w:tcPr>
          <w:p w14:paraId="13B297CC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45762E86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90" w:type="dxa"/>
          </w:tcPr>
          <w:p w14:paraId="61E3941C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72B5D04F" w14:textId="18E3251C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405543F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14:paraId="1B7DBDF2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1ECA436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14:paraId="2E648768" w14:textId="71F0A162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1AB67D0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14:paraId="07BA77E6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7966429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8D35CF" w14:textId="218DF0E6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(163)</w:t>
            </w:r>
          </w:p>
        </w:tc>
        <w:tc>
          <w:tcPr>
            <w:tcW w:w="90" w:type="dxa"/>
            <w:vAlign w:val="center"/>
          </w:tcPr>
          <w:p w14:paraId="675639E3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71F7A4AF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(139)</w:t>
            </w:r>
          </w:p>
        </w:tc>
      </w:tr>
      <w:tr w:rsidR="008A0642" w:rsidRPr="00273E96" w14:paraId="183F6957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75F9C1E6" w14:textId="77777777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ต้นทุนการให้บริการ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907AE9" w14:textId="2A67E249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90" w:type="dxa"/>
          </w:tcPr>
          <w:p w14:paraId="06C7F4EB" w14:textId="77777777" w:rsidR="008A0642" w:rsidRPr="00F45734" w:rsidRDefault="008A0642" w:rsidP="008A0642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0B9EA8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(6)</w:t>
            </w:r>
          </w:p>
        </w:tc>
        <w:tc>
          <w:tcPr>
            <w:tcW w:w="90" w:type="dxa"/>
          </w:tcPr>
          <w:p w14:paraId="18D27138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C4E312E" w14:textId="67FC79E3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EC1A89F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6EBFB8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1BDB52A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5DBAC07" w14:textId="5D135F30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76362FC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AD9313D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90" w:type="dxa"/>
            <w:vAlign w:val="center"/>
          </w:tcPr>
          <w:p w14:paraId="7942ED3D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7943593" w14:textId="376C2456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(20)</w:t>
            </w:r>
          </w:p>
        </w:tc>
        <w:tc>
          <w:tcPr>
            <w:tcW w:w="90" w:type="dxa"/>
            <w:vAlign w:val="center"/>
          </w:tcPr>
          <w:p w14:paraId="2BD7F7FC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7513F23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90" w:type="dxa"/>
            <w:vAlign w:val="center"/>
          </w:tcPr>
          <w:p w14:paraId="22EFEB39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FA473" w14:textId="5D5F5BEE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(23)</w:t>
            </w:r>
          </w:p>
        </w:tc>
        <w:tc>
          <w:tcPr>
            <w:tcW w:w="90" w:type="dxa"/>
            <w:vAlign w:val="center"/>
          </w:tcPr>
          <w:p w14:paraId="7DF4B933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1C92C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(15)</w:t>
            </w:r>
          </w:p>
        </w:tc>
      </w:tr>
      <w:tr w:rsidR="008A0642" w:rsidRPr="00273E96" w14:paraId="481A2038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53B8E59A" w14:textId="77777777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4D2B38" w14:textId="6E60DDEA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90" w:type="dxa"/>
          </w:tcPr>
          <w:p w14:paraId="66800139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BBC78A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90" w:type="dxa"/>
          </w:tcPr>
          <w:p w14:paraId="59E2DF2F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F98F70C" w14:textId="7D3E0ED3" w:rsidR="008A0642" w:rsidRPr="00F45734" w:rsidRDefault="00997165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</w:tcPr>
          <w:p w14:paraId="5A4A738E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53FF383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316DDC21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A2BB6C" w14:textId="4B37A13C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3FD0B7B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AE4114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1037C79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CB107C" w14:textId="70F63FA7" w:rsidR="008A0642" w:rsidRPr="00F45734" w:rsidRDefault="00997165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vAlign w:val="center"/>
          </w:tcPr>
          <w:p w14:paraId="52445FC7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1B435D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vAlign w:val="center"/>
          </w:tcPr>
          <w:p w14:paraId="44F41A1B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A570C" w14:textId="2E56920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vAlign w:val="center"/>
          </w:tcPr>
          <w:p w14:paraId="330A4E03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F9D16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26</w:t>
            </w:r>
          </w:p>
        </w:tc>
      </w:tr>
      <w:tr w:rsidR="008A0642" w:rsidRPr="00273E96" w14:paraId="45A71721" w14:textId="77777777" w:rsidTr="008A0642">
        <w:trPr>
          <w:trHeight w:hRule="exact" w:val="100"/>
        </w:trPr>
        <w:tc>
          <w:tcPr>
            <w:tcW w:w="4590" w:type="dxa"/>
            <w:vAlign w:val="bottom"/>
          </w:tcPr>
          <w:p w14:paraId="2D52EC45" w14:textId="77777777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13EEA6E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5B47639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72830A4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BDEC571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C494CED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31907E0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24FE5CE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E2FE9FA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7F2FE300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6B246644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6E7434DD" w14:textId="77777777" w:rsidR="008A0642" w:rsidRPr="00F45734" w:rsidRDefault="008A0642" w:rsidP="008A0642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7B1CED5B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1FCAABA1" w14:textId="77777777" w:rsidR="008A0642" w:rsidRPr="00F45734" w:rsidRDefault="008A0642" w:rsidP="008A0642">
            <w:pPr>
              <w:pStyle w:val="BodyTextIndent"/>
              <w:spacing w:before="0" w:after="0"/>
              <w:ind w:right="165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D2704CC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1CEFE0A0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9891DC9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4882AE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64CA452B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vAlign w:val="center"/>
          </w:tcPr>
          <w:p w14:paraId="3ECC7B68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A0642" w:rsidRPr="00273E96" w14:paraId="42C983FA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362F185E" w14:textId="77777777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900" w:type="dxa"/>
          </w:tcPr>
          <w:p w14:paraId="47C69DA6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99AB86E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2FA2269C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AAFEF8E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4A862654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7793537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FFB4A83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6663AAA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1AE552A4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6AA030F9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1E83A0AB" w14:textId="77777777" w:rsidR="008A0642" w:rsidRPr="00F45734" w:rsidRDefault="008A0642" w:rsidP="008A0642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AB77C4A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C27F741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4454053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FC15D1C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81DD469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6AA6CC" w14:textId="31E6C2D1" w:rsidR="008A0642" w:rsidRPr="00F45734" w:rsidRDefault="009239ED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358DB441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1848FAC8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134</w:t>
            </w:r>
          </w:p>
        </w:tc>
      </w:tr>
      <w:tr w:rsidR="008A0642" w:rsidRPr="00273E96" w14:paraId="759A0D21" w14:textId="77777777" w:rsidTr="008A0642">
        <w:trPr>
          <w:trHeight w:val="132"/>
        </w:trPr>
        <w:tc>
          <w:tcPr>
            <w:tcW w:w="4590" w:type="dxa"/>
            <w:vAlign w:val="center"/>
          </w:tcPr>
          <w:p w14:paraId="47D8E5F0" w14:textId="77777777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900" w:type="dxa"/>
          </w:tcPr>
          <w:p w14:paraId="66F9F30A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DEDB215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D5953D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6CB1530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7F8859E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42AB432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54FCC09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153685B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7D76B43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E3ABB17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E281B59" w14:textId="77777777" w:rsidR="008A0642" w:rsidRPr="00F45734" w:rsidRDefault="008A0642" w:rsidP="008A0642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3AE15CC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88725AD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63BD2D45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6B7E9E95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396B742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014600" w14:textId="1062902F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90" w:type="dxa"/>
            <w:vAlign w:val="center"/>
          </w:tcPr>
          <w:p w14:paraId="63E764E9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3F1722AD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(5)</w:t>
            </w:r>
          </w:p>
        </w:tc>
      </w:tr>
      <w:tr w:rsidR="008A0642" w:rsidRPr="00273E96" w14:paraId="7EBC0673" w14:textId="77777777" w:rsidTr="008A0642">
        <w:trPr>
          <w:trHeight w:val="132"/>
        </w:trPr>
        <w:tc>
          <w:tcPr>
            <w:tcW w:w="4590" w:type="dxa"/>
            <w:vAlign w:val="center"/>
          </w:tcPr>
          <w:p w14:paraId="31F6935D" w14:textId="77777777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5B8031AC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FFE79FC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9AA4F8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7B79191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858287E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91621D2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11C4A09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50FF74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F64EA38" w14:textId="77777777" w:rsidR="008A0642" w:rsidRPr="00F45734" w:rsidRDefault="008A0642" w:rsidP="008A064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D7A4189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7630DA6A" w14:textId="77777777" w:rsidR="008A0642" w:rsidRPr="00F45734" w:rsidRDefault="008A0642" w:rsidP="008A0642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B3816CF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1CFD83E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DA7A294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031502BA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8164FD1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00F23F" w14:textId="527BBC50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</w:t>
            </w:r>
            <w:r w:rsidR="009239ED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1E5A4C41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092C2CB6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(46)</w:t>
            </w:r>
          </w:p>
        </w:tc>
      </w:tr>
      <w:tr w:rsidR="008A0642" w:rsidRPr="00273E96" w14:paraId="747B37CD" w14:textId="77777777" w:rsidTr="008A0642">
        <w:trPr>
          <w:trHeight w:val="132"/>
        </w:trPr>
        <w:tc>
          <w:tcPr>
            <w:tcW w:w="4590" w:type="dxa"/>
            <w:vAlign w:val="center"/>
          </w:tcPr>
          <w:p w14:paraId="0E505CCC" w14:textId="77777777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900" w:type="dxa"/>
          </w:tcPr>
          <w:p w14:paraId="3C04AAB1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A152511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383BABB5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43710E0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2F8F3E36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552797B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80B31AF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07DE3CA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8986E5C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ACE9F2F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3BD86CD" w14:textId="77777777" w:rsidR="008A0642" w:rsidRPr="00F45734" w:rsidRDefault="008A0642" w:rsidP="008A0642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8E906D8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EB851ED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02BD98C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6D45B1A3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5BCBBFE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4C9D3" w14:textId="73FB08F3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90" w:type="dxa"/>
            <w:vAlign w:val="center"/>
          </w:tcPr>
          <w:p w14:paraId="053F9998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40BF2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(8)</w:t>
            </w:r>
          </w:p>
        </w:tc>
      </w:tr>
      <w:tr w:rsidR="008A0642" w:rsidRPr="00273E96" w14:paraId="4D071B24" w14:textId="77777777" w:rsidTr="008A0642">
        <w:trPr>
          <w:trHeight w:val="132"/>
        </w:trPr>
        <w:tc>
          <w:tcPr>
            <w:tcW w:w="4590" w:type="dxa"/>
            <w:vAlign w:val="center"/>
          </w:tcPr>
          <w:p w14:paraId="36189B19" w14:textId="70E13722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กำไร</w:t>
            </w:r>
            <w:r w:rsidR="00613A3D">
              <w:rPr>
                <w:rFonts w:asciiTheme="majorBidi" w:hAnsiTheme="majorBidi"/>
                <w:b/>
                <w:bCs/>
                <w:sz w:val="28"/>
                <w:lang w:val="en-GB"/>
              </w:rPr>
              <w:t xml:space="preserve"> </w:t>
            </w:r>
            <w:r w:rsidR="00613A3D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 xml:space="preserve">(ขาดทุน) 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ก่อนรายได้</w:t>
            </w:r>
            <w:r w:rsidRPr="00273E96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 (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ค่าใช้จ่าย</w:t>
            </w:r>
            <w:r w:rsidRPr="00273E96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) 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900" w:type="dxa"/>
          </w:tcPr>
          <w:p w14:paraId="6902F003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0BE8C71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91E8D5D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421F91C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65E7638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0EA3462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43E87EF9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95BFB76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8CAB202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431BF641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2C2FB4C" w14:textId="77777777" w:rsidR="008A0642" w:rsidRPr="00F45734" w:rsidRDefault="008A0642" w:rsidP="008A0642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D2F6ABA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F1E2C6D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39B16AF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3FC1FD2F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01AC41A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E1CC9E" w14:textId="00933D94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(26)</w:t>
            </w:r>
          </w:p>
        </w:tc>
        <w:tc>
          <w:tcPr>
            <w:tcW w:w="90" w:type="dxa"/>
            <w:vAlign w:val="center"/>
          </w:tcPr>
          <w:p w14:paraId="0A73CBED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06C3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45734">
              <w:rPr>
                <w:rFonts w:asciiTheme="majorBidi" w:hAnsiTheme="majorBidi" w:cstheme="majorBidi"/>
                <w:b/>
                <w:bCs/>
                <w:sz w:val="28"/>
              </w:rPr>
              <w:t>101</w:t>
            </w:r>
          </w:p>
        </w:tc>
      </w:tr>
      <w:tr w:rsidR="008A0642" w:rsidRPr="00273E96" w14:paraId="7DD73561" w14:textId="77777777" w:rsidTr="008A0642">
        <w:trPr>
          <w:trHeight w:val="132"/>
        </w:trPr>
        <w:tc>
          <w:tcPr>
            <w:tcW w:w="4590" w:type="dxa"/>
            <w:vAlign w:val="center"/>
          </w:tcPr>
          <w:p w14:paraId="24A905AD" w14:textId="60D9581F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273E96">
              <w:rPr>
                <w:rFonts w:asciiTheme="majorBidi" w:hAnsiTheme="majorBidi" w:cstheme="majorBidi"/>
                <w:spacing w:val="-8"/>
                <w:sz w:val="28"/>
                <w:cs/>
              </w:rPr>
              <w:t>ค่าใช้จ่าย</w:t>
            </w:r>
            <w:r w:rsidRPr="00273E96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900" w:type="dxa"/>
          </w:tcPr>
          <w:p w14:paraId="034B9046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4EA796B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3240A2E4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4B5C4F4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7C51C82D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8794E6C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0C26A9E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D80D9A9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32AECF5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40D12E33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3E62109" w14:textId="77777777" w:rsidR="008A0642" w:rsidRPr="00F45734" w:rsidRDefault="008A0642" w:rsidP="008A0642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E8E2D30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F6858E3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126DD1F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AFDD43C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6C40A3D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C9BD85" w14:textId="0471B55F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90" w:type="dxa"/>
            <w:vAlign w:val="center"/>
          </w:tcPr>
          <w:p w14:paraId="2B787ECB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48A505AA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(1)</w:t>
            </w:r>
          </w:p>
        </w:tc>
      </w:tr>
      <w:tr w:rsidR="008A0642" w:rsidRPr="00273E96" w14:paraId="30893264" w14:textId="77777777" w:rsidTr="008A0642">
        <w:trPr>
          <w:trHeight w:val="132"/>
        </w:trPr>
        <w:tc>
          <w:tcPr>
            <w:tcW w:w="4590" w:type="dxa"/>
            <w:vAlign w:val="center"/>
          </w:tcPr>
          <w:p w14:paraId="4427B649" w14:textId="77777777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900" w:type="dxa"/>
          </w:tcPr>
          <w:p w14:paraId="4288E5A9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8DF67C1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4D9C050B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57A5E18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7278BC85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CE5399F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20E0539E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8F4997B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AB0EFA8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0E6D00E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1C882A1" w14:textId="77777777" w:rsidR="008A0642" w:rsidRPr="00F45734" w:rsidRDefault="008A0642" w:rsidP="008A0642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448104A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7BA5AA64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D86B16C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53512FB6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CA02AC9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9660C5" w14:textId="1947A813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3F0B5A3B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31915C28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F45734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8A0642" w:rsidRPr="00B118B0" w14:paraId="56AB008D" w14:textId="77777777" w:rsidTr="008A0642">
        <w:trPr>
          <w:trHeight w:val="132"/>
        </w:trPr>
        <w:tc>
          <w:tcPr>
            <w:tcW w:w="4590" w:type="dxa"/>
            <w:vAlign w:val="center"/>
          </w:tcPr>
          <w:p w14:paraId="1A5EE139" w14:textId="40DAEF77" w:rsidR="008A0642" w:rsidRPr="00273E96" w:rsidRDefault="008A0642" w:rsidP="008A0642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กำไร</w:t>
            </w:r>
            <w:r w:rsidR="00613A3D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 xml:space="preserve"> (ขาดทุน)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สำหรับงวด</w:t>
            </w:r>
          </w:p>
        </w:tc>
        <w:tc>
          <w:tcPr>
            <w:tcW w:w="900" w:type="dxa"/>
          </w:tcPr>
          <w:p w14:paraId="44F318B4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D0798CB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677D70B2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2594B68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46AEC074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919FCA8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34FE7CB1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2026CF7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21B1154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737495EF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AA8EA88" w14:textId="77777777" w:rsidR="008A0642" w:rsidRPr="00F45734" w:rsidRDefault="008A0642" w:rsidP="008A0642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D3A553A" w14:textId="77777777" w:rsidR="008A0642" w:rsidRPr="00F45734" w:rsidRDefault="008A0642" w:rsidP="008A064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1E4422C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CCB835B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67AE6B6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3F1DE35" w14:textId="77777777" w:rsidR="008A0642" w:rsidRPr="00F45734" w:rsidRDefault="008A0642" w:rsidP="008A064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E68E77" w14:textId="6D079AF8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(27)</w:t>
            </w:r>
          </w:p>
        </w:tc>
        <w:tc>
          <w:tcPr>
            <w:tcW w:w="90" w:type="dxa"/>
            <w:vAlign w:val="center"/>
          </w:tcPr>
          <w:p w14:paraId="37F444B2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FC35DC" w14:textId="77777777" w:rsidR="008A0642" w:rsidRPr="00F45734" w:rsidRDefault="008A0642" w:rsidP="008A064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45734">
              <w:rPr>
                <w:rFonts w:asciiTheme="majorBidi" w:hAnsiTheme="majorBidi" w:cstheme="majorBidi"/>
                <w:b/>
                <w:bCs/>
                <w:sz w:val="28"/>
              </w:rPr>
              <w:t>103</w:t>
            </w:r>
          </w:p>
        </w:tc>
      </w:tr>
    </w:tbl>
    <w:p w14:paraId="6D6A0EE7" w14:textId="77777777" w:rsidR="00C20FE8" w:rsidRDefault="00C20FE8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301CE116" w14:textId="77777777" w:rsidR="00C20FE8" w:rsidRPr="00B118B0" w:rsidRDefault="00C20FE8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3BFD17E4" w14:textId="4975AF3D" w:rsidR="00825D0B" w:rsidRPr="00B118B0" w:rsidRDefault="00825D0B" w:rsidP="00CE1460">
      <w:pPr>
        <w:rPr>
          <w:rFonts w:asciiTheme="majorBidi" w:hAnsiTheme="majorBidi" w:cstheme="majorBidi"/>
          <w:sz w:val="28"/>
        </w:rPr>
        <w:sectPr w:rsidR="00825D0B" w:rsidRPr="00B118B0" w:rsidSect="00355466">
          <w:headerReference w:type="default" r:id="rId14"/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24" w:bottom="720" w:left="1440" w:header="864" w:footer="432" w:gutter="0"/>
          <w:pgNumType w:start="40" w:chapStyle="1"/>
          <w:cols w:space="720"/>
        </w:sectPr>
      </w:pPr>
    </w:p>
    <w:p w14:paraId="0B41FBFC" w14:textId="65049FED" w:rsidR="00F53166" w:rsidRPr="00B118B0" w:rsidRDefault="009E4C64" w:rsidP="00BE56FB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58A38352" w14:textId="1B045EB9" w:rsidR="00F53166" w:rsidRPr="00B118B0" w:rsidRDefault="002B6A24" w:rsidP="00297A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ดังนี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</w:p>
    <w:p w14:paraId="4938C3FC" w14:textId="40BCB29B" w:rsidR="00F53166" w:rsidRPr="00297AC0" w:rsidRDefault="00BE56FB" w:rsidP="00FC6F27">
      <w:pPr>
        <w:spacing w:before="240"/>
        <w:ind w:left="540" w:right="-29" w:hanging="54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29</w:t>
      </w:r>
      <w:r w:rsidR="009E4C64" w:rsidRPr="00297AC0">
        <w:rPr>
          <w:rFonts w:asciiTheme="majorBidi" w:hAnsiTheme="majorBidi" w:cstheme="majorBidi"/>
          <w:b/>
          <w:bCs/>
          <w:color w:val="000000"/>
          <w:spacing w:val="-2"/>
          <w:sz w:val="28"/>
        </w:rPr>
        <w:t>.1</w:t>
      </w:r>
      <w:r w:rsidR="00297AC0" w:rsidRPr="00297AC0">
        <w:rPr>
          <w:rFonts w:asciiTheme="majorBidi" w:hAnsiTheme="majorBidi" w:cstheme="majorBidi"/>
          <w:b/>
          <w:bCs/>
          <w:color w:val="000000"/>
          <w:spacing w:val="-2"/>
          <w:sz w:val="28"/>
        </w:rPr>
        <w:t xml:space="preserve"> </w:t>
      </w:r>
      <w:r w:rsidR="009E4C64" w:rsidRPr="00297AC0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ภาระผูกพันเกี่ยวกับสัญญาเช่าดำเนินงานระยะยาว</w:t>
      </w:r>
    </w:p>
    <w:p w14:paraId="641E8B21" w14:textId="77777777" w:rsidR="00F17DEB" w:rsidRPr="004517A7" w:rsidRDefault="00F17DEB" w:rsidP="00B82E04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 xml:space="preserve">กลุ่มบริษัทได้เข้าทำสัญญาเช่าดำเนินงานระยะยาวที่เกี่ยวข้องกับการเช่าที่ดิน พื้นที่ในอาคารและอุปกรณ์โดยอายุของสัญญามีระยะเวลาตั้งแต่ </w:t>
      </w:r>
      <w:r w:rsidRPr="004517A7">
        <w:rPr>
          <w:rFonts w:ascii="Angsana New" w:hAnsi="Angsana New" w:hint="cs"/>
          <w:spacing w:val="-4"/>
          <w:sz w:val="28"/>
        </w:rPr>
        <w:t>1</w:t>
      </w:r>
      <w:r w:rsidRPr="004517A7">
        <w:rPr>
          <w:rFonts w:ascii="Angsana New" w:hAnsi="Angsana New" w:hint="cs"/>
          <w:spacing w:val="-4"/>
          <w:sz w:val="28"/>
          <w:cs/>
        </w:rPr>
        <w:t xml:space="preserve"> ถึง </w:t>
      </w:r>
      <w:r w:rsidRPr="004517A7">
        <w:rPr>
          <w:rFonts w:ascii="Angsana New" w:hAnsi="Angsana New" w:hint="cs"/>
          <w:spacing w:val="-4"/>
          <w:sz w:val="28"/>
        </w:rPr>
        <w:t xml:space="preserve">30 </w:t>
      </w:r>
      <w:r w:rsidRPr="004517A7">
        <w:rPr>
          <w:rFonts w:ascii="Angsana New" w:hAnsi="Angsana New" w:hint="cs"/>
          <w:spacing w:val="-4"/>
          <w:sz w:val="28"/>
          <w:cs/>
        </w:rPr>
        <w:t xml:space="preserve">ปี </w:t>
      </w:r>
    </w:p>
    <w:p w14:paraId="31FAC5CF" w14:textId="27566BE2" w:rsidR="00F53166" w:rsidRPr="00FF6D52" w:rsidRDefault="00F17DEB" w:rsidP="00B82E04">
      <w:pPr>
        <w:tabs>
          <w:tab w:val="right" w:pos="7200"/>
          <w:tab w:val="right" w:pos="9000"/>
        </w:tabs>
        <w:ind w:left="360" w:right="27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 xml:space="preserve">กลุ่มบริษัทมีจำนวนเงินขั้นต่ำที่ต้องจ่ายในอนาคตทั้งสิ้นภายใต้สัญญาเช่าดำเนินงานระยะยาว </w:t>
      </w:r>
      <w:r w:rsidR="00AB1360"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AB1360"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AB1360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="00AB1360" w:rsidRPr="00B118B0">
        <w:rPr>
          <w:rFonts w:asciiTheme="majorBidi" w:hAnsiTheme="majorBidi" w:cstheme="majorBidi"/>
          <w:sz w:val="28"/>
        </w:rPr>
        <w:t>256</w:t>
      </w:r>
      <w:r w:rsidR="00AB1360">
        <w:rPr>
          <w:rFonts w:asciiTheme="majorBidi" w:hAnsiTheme="majorBidi" w:cstheme="majorBidi"/>
          <w:sz w:val="28"/>
        </w:rPr>
        <w:t>5</w:t>
      </w:r>
      <w:r w:rsidR="00AB1360" w:rsidRPr="00B118B0">
        <w:rPr>
          <w:rFonts w:asciiTheme="majorBidi" w:hAnsiTheme="majorBidi" w:cstheme="majorBidi"/>
          <w:sz w:val="28"/>
        </w:rPr>
        <w:t xml:space="preserve"> </w:t>
      </w:r>
      <w:r w:rsidR="00AB1360"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AB1360" w:rsidRPr="00B118B0">
        <w:rPr>
          <w:rFonts w:asciiTheme="majorBidi" w:hAnsiTheme="majorBidi" w:cstheme="majorBidi"/>
          <w:sz w:val="28"/>
        </w:rPr>
        <w:t>31</w:t>
      </w:r>
      <w:r w:rsidR="00AB1360"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="00AB1360" w:rsidRPr="00B118B0">
        <w:rPr>
          <w:rFonts w:asciiTheme="majorBidi" w:hAnsiTheme="majorBidi" w:cstheme="majorBidi"/>
          <w:sz w:val="28"/>
        </w:rPr>
        <w:t>256</w:t>
      </w:r>
      <w:r w:rsidR="00AB1360">
        <w:rPr>
          <w:rFonts w:asciiTheme="majorBidi" w:hAnsiTheme="majorBidi" w:cstheme="majorBidi"/>
          <w:sz w:val="28"/>
        </w:rPr>
        <w:t>4</w:t>
      </w:r>
      <w:r w:rsidR="00AB1360" w:rsidRPr="00B118B0">
        <w:rPr>
          <w:rFonts w:asciiTheme="majorBidi" w:hAnsiTheme="majorBidi" w:cstheme="majorBidi"/>
          <w:sz w:val="28"/>
        </w:rPr>
        <w:t xml:space="preserve"> </w:t>
      </w:r>
      <w:r w:rsidR="00AB1360" w:rsidRPr="00B118B0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91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260"/>
        <w:gridCol w:w="90"/>
        <w:gridCol w:w="1260"/>
        <w:gridCol w:w="90"/>
        <w:gridCol w:w="1260"/>
        <w:gridCol w:w="90"/>
        <w:gridCol w:w="1263"/>
      </w:tblGrid>
      <w:tr w:rsidR="00081BC8" w:rsidRPr="00B118B0" w14:paraId="6D4CC261" w14:textId="77777777" w:rsidTr="00297AC0">
        <w:tc>
          <w:tcPr>
            <w:tcW w:w="8913" w:type="dxa"/>
            <w:gridSpan w:val="8"/>
          </w:tcPr>
          <w:p w14:paraId="3348074C" w14:textId="43FEF0AD" w:rsidR="00081BC8" w:rsidRPr="00B118B0" w:rsidRDefault="00081BC8" w:rsidP="00081BC8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8B2463" w:rsidRPr="00B118B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53166" w:rsidRPr="00B118B0" w14:paraId="694DAC71" w14:textId="77777777" w:rsidTr="0095042F">
        <w:tc>
          <w:tcPr>
            <w:tcW w:w="3600" w:type="dxa"/>
          </w:tcPr>
          <w:p w14:paraId="60A0A943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6FF91DD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810EE5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14:paraId="61FACAAD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3BF3C4D4" w14:textId="77777777" w:rsidTr="0095042F">
        <w:tc>
          <w:tcPr>
            <w:tcW w:w="3600" w:type="dxa"/>
          </w:tcPr>
          <w:p w14:paraId="567DE9A5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142F9B" w14:textId="3D3AA680" w:rsidR="00F53166" w:rsidRPr="00B118B0" w:rsidRDefault="00F80137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3BC9C2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6B2597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394D489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303BE3" w14:textId="0789C96D" w:rsidR="00F53166" w:rsidRPr="00B118B0" w:rsidRDefault="00F80137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AE785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27B3ED3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B118B0" w14:paraId="34B56D54" w14:textId="77777777" w:rsidTr="0095042F">
        <w:tc>
          <w:tcPr>
            <w:tcW w:w="3600" w:type="dxa"/>
          </w:tcPr>
          <w:p w14:paraId="7E119DE5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56A38F" w14:textId="0DD9F695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4AF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51628353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A99103" w14:textId="7E90BE03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4AF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2AC8820B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FDC6BF" w14:textId="6B1D8DD2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4AF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0880AAA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B93C5C5" w14:textId="2E8FCCB2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4AF7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53166" w:rsidRPr="00B118B0" w14:paraId="5AA2A1C8" w14:textId="77777777" w:rsidTr="0095042F">
        <w:trPr>
          <w:trHeight w:val="242"/>
        </w:trPr>
        <w:tc>
          <w:tcPr>
            <w:tcW w:w="3600" w:type="dxa"/>
          </w:tcPr>
          <w:p w14:paraId="322E1CE3" w14:textId="77777777" w:rsidR="00F53166" w:rsidRPr="00B118B0" w:rsidRDefault="009E4C64" w:rsidP="00081BC8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212CB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D47E3F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F17307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BBDCF09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7B62E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CBD4B7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08F510B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AF0D8C" w:rsidRPr="00B118B0" w14:paraId="1DBAEBD0" w14:textId="77777777" w:rsidTr="0095042F">
        <w:tc>
          <w:tcPr>
            <w:tcW w:w="3600" w:type="dxa"/>
          </w:tcPr>
          <w:p w14:paraId="251B9247" w14:textId="77777777" w:rsidR="00AF0D8C" w:rsidRPr="00B118B0" w:rsidRDefault="00AF0D8C" w:rsidP="00AF0D8C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503ABF6" w14:textId="2D07770B" w:rsidR="00AF0D8C" w:rsidRPr="0060105F" w:rsidRDefault="00D26F31" w:rsidP="00AF0D8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0105F">
              <w:rPr>
                <w:rFonts w:asciiTheme="majorBidi" w:hAnsiTheme="majorBidi" w:cstheme="majorBidi" w:hint="cs"/>
                <w:sz w:val="28"/>
                <w:cs/>
              </w:rPr>
              <w:t>498</w:t>
            </w:r>
          </w:p>
        </w:tc>
        <w:tc>
          <w:tcPr>
            <w:tcW w:w="90" w:type="dxa"/>
            <w:shd w:val="clear" w:color="auto" w:fill="auto"/>
          </w:tcPr>
          <w:p w14:paraId="04E509E3" w14:textId="77777777" w:rsidR="00AF0D8C" w:rsidRPr="00B118B0" w:rsidRDefault="00AF0D8C" w:rsidP="00AF0D8C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1C0AA51" w14:textId="1FE10C0C" w:rsidR="00AF0D8C" w:rsidRPr="00B118B0" w:rsidRDefault="00AF0D8C" w:rsidP="00AF0D8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514</w:t>
            </w:r>
          </w:p>
        </w:tc>
        <w:tc>
          <w:tcPr>
            <w:tcW w:w="90" w:type="dxa"/>
            <w:shd w:val="clear" w:color="auto" w:fill="auto"/>
          </w:tcPr>
          <w:p w14:paraId="72C32216" w14:textId="77777777" w:rsidR="00AF0D8C" w:rsidRPr="00B118B0" w:rsidRDefault="00AF0D8C" w:rsidP="00AF0D8C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F0915A" w14:textId="7ABEDF7A" w:rsidR="00AF0D8C" w:rsidRPr="00B118B0" w:rsidRDefault="00D26F31" w:rsidP="00AF0D8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20</w:t>
            </w:r>
          </w:p>
        </w:tc>
        <w:tc>
          <w:tcPr>
            <w:tcW w:w="90" w:type="dxa"/>
          </w:tcPr>
          <w:p w14:paraId="53B55F6E" w14:textId="77777777" w:rsidR="00AF0D8C" w:rsidRPr="00B118B0" w:rsidRDefault="00AF0D8C" w:rsidP="00AF0D8C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511F3AB7" w14:textId="27CFCAB3" w:rsidR="00AF0D8C" w:rsidRPr="00B118B0" w:rsidRDefault="00AF0D8C" w:rsidP="00AF0D8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29</w:t>
            </w:r>
          </w:p>
        </w:tc>
      </w:tr>
      <w:tr w:rsidR="00AF0D8C" w:rsidRPr="00B118B0" w14:paraId="160C4410" w14:textId="77777777" w:rsidTr="0095042F">
        <w:tc>
          <w:tcPr>
            <w:tcW w:w="3600" w:type="dxa"/>
          </w:tcPr>
          <w:p w14:paraId="22524410" w14:textId="77777777" w:rsidR="00AF0D8C" w:rsidRPr="00B118B0" w:rsidRDefault="00AF0D8C" w:rsidP="00AF0D8C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>5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22EF3D4A" w14:textId="44A633B2" w:rsidR="00AF0D8C" w:rsidRPr="0060105F" w:rsidRDefault="00D26F31" w:rsidP="00AF0D8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0105F">
              <w:rPr>
                <w:rFonts w:asciiTheme="majorBidi" w:hAnsiTheme="majorBidi" w:cstheme="majorBidi" w:hint="cs"/>
                <w:sz w:val="28"/>
                <w:cs/>
              </w:rPr>
              <w:t>798</w:t>
            </w:r>
          </w:p>
        </w:tc>
        <w:tc>
          <w:tcPr>
            <w:tcW w:w="90" w:type="dxa"/>
            <w:shd w:val="clear" w:color="auto" w:fill="auto"/>
          </w:tcPr>
          <w:p w14:paraId="1B4F87D4" w14:textId="77777777" w:rsidR="00AF0D8C" w:rsidRPr="00B118B0" w:rsidRDefault="00AF0D8C" w:rsidP="00AF0D8C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C8039C" w14:textId="3A65F50F" w:rsidR="00AF0D8C" w:rsidRPr="00B118B0" w:rsidRDefault="00AF0D8C" w:rsidP="00AF0D8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890</w:t>
            </w:r>
          </w:p>
        </w:tc>
        <w:tc>
          <w:tcPr>
            <w:tcW w:w="90" w:type="dxa"/>
            <w:shd w:val="clear" w:color="auto" w:fill="auto"/>
          </w:tcPr>
          <w:p w14:paraId="5C2912E9" w14:textId="77777777" w:rsidR="00AF0D8C" w:rsidRPr="00B118B0" w:rsidRDefault="00AF0D8C" w:rsidP="00AF0D8C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5B54D11" w14:textId="0790392B" w:rsidR="00AF0D8C" w:rsidRPr="00B118B0" w:rsidRDefault="00D26F31" w:rsidP="00AF0D8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67A3032A" w14:textId="77777777" w:rsidR="00AF0D8C" w:rsidRPr="00B118B0" w:rsidRDefault="00AF0D8C" w:rsidP="00AF0D8C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14093EF3" w14:textId="376AFCBF" w:rsidR="00AF0D8C" w:rsidRPr="00B118B0" w:rsidRDefault="00AF0D8C" w:rsidP="00AF0D8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73966082" w14:textId="77777777" w:rsidR="00D17DE1" w:rsidRPr="00B118B0" w:rsidRDefault="00D17DE1" w:rsidP="00D17DE1">
      <w:pPr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9D51F9C" w14:textId="1EFBD559" w:rsidR="00D17DE1" w:rsidRPr="00030EAA" w:rsidRDefault="00BE56FB" w:rsidP="00B82E04">
      <w:pPr>
        <w:ind w:left="360" w:right="-29" w:hanging="36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29</w:t>
      </w:r>
      <w:r w:rsidR="00030EAA" w:rsidRPr="00030EAA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 w:rsidR="00D17DE1" w:rsidRPr="00030EAA">
        <w:rPr>
          <w:rFonts w:asciiTheme="majorBidi" w:hAnsiTheme="majorBidi" w:cstheme="majorBidi"/>
          <w:b/>
          <w:bCs/>
          <w:color w:val="000000"/>
          <w:spacing w:val="-2"/>
          <w:sz w:val="28"/>
        </w:rPr>
        <w:t>2</w:t>
      </w:r>
      <w:r w:rsidR="00D17DE1" w:rsidRPr="00030EAA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D17DE1" w:rsidRPr="00030EAA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ภาระผูกพันเกี่ยวกับสัญญาบริการ</w:t>
      </w:r>
    </w:p>
    <w:p w14:paraId="065DF63C" w14:textId="0FA5CD41" w:rsidR="00D17DE1" w:rsidRPr="00B118B0" w:rsidRDefault="00694B6A" w:rsidP="00B82E04">
      <w:pPr>
        <w:spacing w:after="120"/>
        <w:ind w:left="360" w:right="270"/>
        <w:jc w:val="thaiDistribute"/>
        <w:rPr>
          <w:rFonts w:asciiTheme="majorBidi" w:hAnsiTheme="majorBidi" w:cstheme="majorBidi"/>
          <w:sz w:val="28"/>
          <w:cs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D17DE1" w:rsidRPr="00B118B0">
        <w:rPr>
          <w:rFonts w:asciiTheme="majorBidi" w:hAnsiTheme="majorBidi" w:cstheme="majorBidi"/>
          <w:sz w:val="28"/>
          <w:cs/>
        </w:rPr>
        <w:t>มีจำนวนเงินที่ต้องจ่ายในอนาคตทั้งสิ้นภายใต้สัญญาบริการ</w:t>
      </w:r>
      <w:r w:rsidR="00D17DE1" w:rsidRPr="00B118B0">
        <w:rPr>
          <w:rFonts w:asciiTheme="majorBidi" w:hAnsiTheme="majorBidi" w:cstheme="majorBidi"/>
          <w:sz w:val="28"/>
        </w:rPr>
        <w:t xml:space="preserve"> </w:t>
      </w:r>
      <w:r w:rsidR="00D17DE1"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="00D17DE1" w:rsidRPr="00B118B0">
        <w:rPr>
          <w:rFonts w:asciiTheme="majorBidi" w:hAnsiTheme="majorBidi" w:cstheme="majorBidi"/>
          <w:sz w:val="28"/>
        </w:rPr>
        <w:t>256</w:t>
      </w:r>
      <w:r w:rsidR="00A65564">
        <w:rPr>
          <w:rFonts w:asciiTheme="majorBidi" w:hAnsiTheme="majorBidi" w:cstheme="majorBidi"/>
          <w:sz w:val="28"/>
        </w:rPr>
        <w:t>5</w:t>
      </w:r>
      <w:r w:rsidR="00D17DE1" w:rsidRPr="00B118B0">
        <w:rPr>
          <w:rFonts w:asciiTheme="majorBidi" w:hAnsiTheme="majorBidi" w:cstheme="majorBidi"/>
          <w:sz w:val="28"/>
        </w:rPr>
        <w:t xml:space="preserve"> </w:t>
      </w:r>
      <w:r w:rsidR="00D17DE1"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D17DE1" w:rsidRPr="00B118B0">
        <w:rPr>
          <w:rFonts w:asciiTheme="majorBidi" w:hAnsiTheme="majorBidi" w:cstheme="majorBidi"/>
          <w:sz w:val="28"/>
        </w:rPr>
        <w:t>31</w:t>
      </w:r>
      <w:r w:rsidR="00D17DE1"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="00D17DE1" w:rsidRPr="00B118B0">
        <w:rPr>
          <w:rFonts w:asciiTheme="majorBidi" w:hAnsiTheme="majorBidi" w:cstheme="majorBidi"/>
          <w:sz w:val="28"/>
        </w:rPr>
        <w:t>256</w:t>
      </w:r>
      <w:r w:rsidR="00A65564">
        <w:rPr>
          <w:rFonts w:asciiTheme="majorBidi" w:hAnsiTheme="majorBidi" w:cstheme="majorBidi"/>
          <w:sz w:val="28"/>
        </w:rPr>
        <w:t>4</w:t>
      </w:r>
      <w:r w:rsidR="0024452E" w:rsidRPr="00B118B0">
        <w:rPr>
          <w:rFonts w:asciiTheme="majorBidi" w:hAnsiTheme="majorBidi" w:cstheme="majorBidi"/>
          <w:sz w:val="28"/>
        </w:rPr>
        <w:t xml:space="preserve"> </w:t>
      </w:r>
      <w:r w:rsidR="0024452E" w:rsidRPr="00B118B0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91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260"/>
        <w:gridCol w:w="90"/>
        <w:gridCol w:w="1260"/>
        <w:gridCol w:w="90"/>
        <w:gridCol w:w="1260"/>
        <w:gridCol w:w="90"/>
        <w:gridCol w:w="1263"/>
      </w:tblGrid>
      <w:tr w:rsidR="00CB4A6E" w:rsidRPr="00B118B0" w14:paraId="693ACA39" w14:textId="77777777" w:rsidTr="00B82E04">
        <w:tc>
          <w:tcPr>
            <w:tcW w:w="8911" w:type="dxa"/>
            <w:gridSpan w:val="8"/>
          </w:tcPr>
          <w:p w14:paraId="444369B3" w14:textId="77777777" w:rsidR="00CB4A6E" w:rsidRPr="00B118B0" w:rsidRDefault="00CB4A6E" w:rsidP="0072317B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D17DE1" w:rsidRPr="00B118B0" w14:paraId="73CFB1BB" w14:textId="77777777" w:rsidTr="00B82E04">
        <w:tc>
          <w:tcPr>
            <w:tcW w:w="3600" w:type="dxa"/>
          </w:tcPr>
          <w:p w14:paraId="75C816FA" w14:textId="77777777" w:rsidR="00D17DE1" w:rsidRPr="00B118B0" w:rsidRDefault="00D17DE1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8265AE0" w14:textId="77777777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2790624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14:paraId="47ED407C" w14:textId="77777777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34F92" w:rsidRPr="00B118B0" w14:paraId="2786CFE7" w14:textId="77777777" w:rsidTr="00B82E04">
        <w:tc>
          <w:tcPr>
            <w:tcW w:w="3600" w:type="dxa"/>
          </w:tcPr>
          <w:p w14:paraId="7D5457F9" w14:textId="77777777" w:rsidR="00E34F92" w:rsidRPr="00B118B0" w:rsidRDefault="00E34F92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5A0944" w14:textId="5D04BD6A" w:rsidR="00E34F92" w:rsidRPr="00B118B0" w:rsidRDefault="00F80137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226F8A" w14:textId="77777777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BFEEA9" w14:textId="45B77856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35DCF"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9337EF9" w14:textId="77777777" w:rsidR="00E34F92" w:rsidRPr="00B118B0" w:rsidRDefault="00E34F92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6DC497" w14:textId="43607CC1" w:rsidR="00E34F92" w:rsidRPr="00B118B0" w:rsidRDefault="00F80137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1B876F" w14:textId="77777777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79AC511" w14:textId="00479F58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35DCF"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D17DE1" w:rsidRPr="00B118B0" w14:paraId="68A3F7BA" w14:textId="77777777" w:rsidTr="00B82E04">
        <w:tc>
          <w:tcPr>
            <w:tcW w:w="3600" w:type="dxa"/>
          </w:tcPr>
          <w:p w14:paraId="01E2473A" w14:textId="77777777" w:rsidR="00D17DE1" w:rsidRPr="00B118B0" w:rsidRDefault="00D17DE1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D32BF3" w14:textId="215DDB53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9116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2049E5BE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FF7A0C" w14:textId="14D50E41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9116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5CF9F7E6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A80EB7" w14:textId="5EC3B8BA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9116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56496C5A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9CEABDC" w14:textId="332357D8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91168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D17DE1" w:rsidRPr="00B118B0" w14:paraId="6FC2748F" w14:textId="77777777" w:rsidTr="00B82E04">
        <w:tc>
          <w:tcPr>
            <w:tcW w:w="3600" w:type="dxa"/>
          </w:tcPr>
          <w:p w14:paraId="75638E7B" w14:textId="77777777" w:rsidR="00D17DE1" w:rsidRPr="00B118B0" w:rsidRDefault="00D17DE1" w:rsidP="00D17DE1">
            <w:pPr>
              <w:ind w:left="13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5E04D1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CEB6A6B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5E4FF5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32E2F9C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E56A0F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5229AFC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BA0B812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A65564" w:rsidRPr="00B118B0" w14:paraId="4C8F2DC1" w14:textId="77777777" w:rsidTr="00B82E04">
        <w:tc>
          <w:tcPr>
            <w:tcW w:w="3600" w:type="dxa"/>
          </w:tcPr>
          <w:p w14:paraId="11FE92FB" w14:textId="77777777" w:rsidR="00A65564" w:rsidRPr="00B118B0" w:rsidRDefault="00A65564" w:rsidP="00A65564">
            <w:pPr>
              <w:ind w:left="49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E595291" w14:textId="42EDE530" w:rsidR="00A65564" w:rsidRPr="00B118B0" w:rsidRDefault="00D26F31" w:rsidP="00A655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C16508" w14:textId="77777777" w:rsidR="00A65564" w:rsidRPr="00B118B0" w:rsidRDefault="00A65564" w:rsidP="00A65564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4DD486" w14:textId="21D2C637" w:rsidR="00A65564" w:rsidRPr="00B118B0" w:rsidRDefault="00A65564" w:rsidP="00A655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0DDEF2D2" w14:textId="77777777" w:rsidR="00A65564" w:rsidRPr="00B118B0" w:rsidRDefault="00A65564" w:rsidP="00A65564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162979" w14:textId="72F57751" w:rsidR="00A65564" w:rsidRPr="00B118B0" w:rsidRDefault="00D26F31" w:rsidP="00A655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1641CFDD" w14:textId="77777777" w:rsidR="00A65564" w:rsidRPr="00B118B0" w:rsidRDefault="00A65564" w:rsidP="00A65564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75D02102" w14:textId="2F3822E4" w:rsidR="00A65564" w:rsidRPr="00B118B0" w:rsidRDefault="00A65564" w:rsidP="00A65564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400</w:t>
            </w:r>
          </w:p>
        </w:tc>
      </w:tr>
    </w:tbl>
    <w:p w14:paraId="10C87772" w14:textId="77777777" w:rsidR="00D17DE1" w:rsidRPr="00B118B0" w:rsidRDefault="00D17D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26E7FF9E" w14:textId="37C0BB68" w:rsidR="00F53166" w:rsidRPr="001A22C4" w:rsidRDefault="00BE56FB" w:rsidP="00E27714">
      <w:pPr>
        <w:spacing w:line="240" w:lineRule="atLeast"/>
        <w:ind w:left="360" w:hanging="360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lastRenderedPageBreak/>
        <w:t>29</w:t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 w:rsidR="001A22C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การค้ำประกัน</w:t>
      </w:r>
    </w:p>
    <w:p w14:paraId="265CB76A" w14:textId="7F22EE18" w:rsidR="00F53166" w:rsidRPr="001A22C4" w:rsidRDefault="00BE56FB" w:rsidP="001A22C4">
      <w:pPr>
        <w:spacing w:before="120" w:after="120"/>
        <w:ind w:left="547" w:right="-29" w:hanging="18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29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3328B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1A22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หนังสือค้ำประกันธนาคาร </w:t>
      </w:r>
    </w:p>
    <w:p w14:paraId="22B65F28" w14:textId="71BA6DE8" w:rsidR="00F53166" w:rsidRPr="00B118B0" w:rsidRDefault="009E4C64" w:rsidP="001A22C4">
      <w:pPr>
        <w:spacing w:before="120" w:after="120"/>
        <w:ind w:left="893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B118B0">
        <w:rPr>
          <w:rFonts w:asciiTheme="majorBidi" w:hAnsiTheme="majorBidi" w:cstheme="majorBidi"/>
          <w:sz w:val="28"/>
        </w:rPr>
        <w:t>256</w:t>
      </w:r>
      <w:r w:rsidR="003B365F">
        <w:rPr>
          <w:rFonts w:asciiTheme="majorBidi" w:hAnsiTheme="majorBidi" w:cstheme="majorBidi" w:hint="cs"/>
          <w:sz w:val="28"/>
          <w:cs/>
        </w:rPr>
        <w:t>5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sz w:val="28"/>
        </w:rPr>
        <w:t>31</w:t>
      </w:r>
      <w:r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sz w:val="28"/>
        </w:rPr>
        <w:t>25</w:t>
      </w:r>
      <w:r w:rsidR="003B365F">
        <w:rPr>
          <w:rFonts w:asciiTheme="majorBidi" w:hAnsiTheme="majorBidi" w:cstheme="majorBidi"/>
          <w:sz w:val="28"/>
        </w:rPr>
        <w:t>64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B118B0">
        <w:rPr>
          <w:rFonts w:asciiTheme="majorBidi" w:hAnsiTheme="majorBidi" w:cstheme="majorBidi"/>
          <w:sz w:val="28"/>
          <w:cs/>
        </w:rPr>
        <w:t xml:space="preserve"> มีหนังสือค้ำประกันซึ่งออกโดยธนาคารในนาม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B118B0">
        <w:rPr>
          <w:rFonts w:asciiTheme="majorBidi" w:hAnsiTheme="majorBidi" w:cstheme="majorBidi"/>
          <w:sz w:val="28"/>
          <w:cs/>
        </w:rPr>
        <w:t xml:space="preserve"> ดังนี้</w:t>
      </w:r>
    </w:p>
    <w:tbl>
      <w:tblPr>
        <w:tblW w:w="8640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350"/>
        <w:gridCol w:w="90"/>
        <w:gridCol w:w="1278"/>
        <w:gridCol w:w="144"/>
        <w:gridCol w:w="1278"/>
        <w:gridCol w:w="180"/>
        <w:gridCol w:w="1260"/>
      </w:tblGrid>
      <w:tr w:rsidR="000D3940" w:rsidRPr="00B118B0" w14:paraId="70580FAA" w14:textId="77777777" w:rsidTr="001A22C4">
        <w:tc>
          <w:tcPr>
            <w:tcW w:w="3060" w:type="dxa"/>
          </w:tcPr>
          <w:p w14:paraId="3927D1E8" w14:textId="77777777" w:rsidR="000D3940" w:rsidRPr="00B118B0" w:rsidRDefault="000D3940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</w:tcPr>
          <w:p w14:paraId="47AC8CC5" w14:textId="77777777" w:rsidR="000D3940" w:rsidRPr="00B118B0" w:rsidRDefault="000D3940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" w:type="dxa"/>
          </w:tcPr>
          <w:p w14:paraId="41A13317" w14:textId="77777777" w:rsidR="000D3940" w:rsidRPr="00B118B0" w:rsidRDefault="000D394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</w:tcPr>
          <w:p w14:paraId="6031C4CE" w14:textId="33FA3B36" w:rsidR="000D3940" w:rsidRPr="00B118B0" w:rsidRDefault="000D3940" w:rsidP="000D3940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907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="00F67429" w:rsidRPr="00B118B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53166" w:rsidRPr="00B118B0" w14:paraId="3BE971C7" w14:textId="77777777" w:rsidTr="001A22C4">
        <w:tc>
          <w:tcPr>
            <w:tcW w:w="3060" w:type="dxa"/>
          </w:tcPr>
          <w:p w14:paraId="2FFC8352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19C52118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2324A3E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674415E1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F69D1" w:rsidRPr="00B118B0" w14:paraId="2FD463B6" w14:textId="77777777" w:rsidTr="001A22C4">
        <w:tc>
          <w:tcPr>
            <w:tcW w:w="3060" w:type="dxa"/>
          </w:tcPr>
          <w:p w14:paraId="40BA1B64" w14:textId="77777777" w:rsidR="004F69D1" w:rsidRPr="00B118B0" w:rsidRDefault="004F69D1" w:rsidP="004F69D1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26C2EA30" w14:textId="12975DF1" w:rsidR="004F69D1" w:rsidRPr="00B118B0" w:rsidRDefault="00F80137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0A0D6CDA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CE7D2C2" w14:textId="77777777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2E6226F1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8EF2459" w14:textId="75007F58" w:rsidR="004F69D1" w:rsidRPr="00B118B0" w:rsidRDefault="00F80137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021937DE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C266CFE" w14:textId="77777777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4F69D1" w:rsidRPr="00B118B0" w14:paraId="3B23EBE3" w14:textId="77777777" w:rsidTr="001A22C4">
        <w:tc>
          <w:tcPr>
            <w:tcW w:w="3060" w:type="dxa"/>
          </w:tcPr>
          <w:p w14:paraId="388B1853" w14:textId="77777777" w:rsidR="004F69D1" w:rsidRPr="00B118B0" w:rsidRDefault="004F69D1" w:rsidP="004F69D1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CC965E" w14:textId="0624A3FD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7487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4697D328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8107A84" w14:textId="7ADF3788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7487F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" w:type="dxa"/>
          </w:tcPr>
          <w:p w14:paraId="74F3B501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EB2C28C" w14:textId="37C9E6F4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7487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</w:tcPr>
          <w:p w14:paraId="18143468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6E7432" w14:textId="49A0A728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7487F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D26F31" w:rsidRPr="00B118B0" w14:paraId="3EB9FC4C" w14:textId="77777777" w:rsidTr="001A22C4">
        <w:tc>
          <w:tcPr>
            <w:tcW w:w="3060" w:type="dxa"/>
          </w:tcPr>
          <w:p w14:paraId="5614627E" w14:textId="77777777" w:rsidR="00D26F31" w:rsidRPr="00B118B0" w:rsidRDefault="00D26F31" w:rsidP="00D26F31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ประกันการปฏิบัติงานตามสัญญา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D182B17" w14:textId="2C9514DB" w:rsidR="00D26F31" w:rsidRPr="00B118B0" w:rsidRDefault="00CD1BE6" w:rsidP="00D26F3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23,</w:t>
            </w:r>
            <w:r w:rsidR="007D218F">
              <w:rPr>
                <w:rFonts w:ascii="Angsana New" w:hAnsi="Angsana New"/>
                <w:sz w:val="28"/>
              </w:rPr>
              <w:t>66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3E65818" w14:textId="77777777" w:rsidR="00D26F31" w:rsidRPr="00B118B0" w:rsidRDefault="00D26F31" w:rsidP="00D26F3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2E4F76D" w14:textId="31EA29C9" w:rsidR="00D26F31" w:rsidRPr="00B118B0" w:rsidRDefault="00D26F31" w:rsidP="00D26F31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24,091</w:t>
            </w:r>
          </w:p>
        </w:tc>
        <w:tc>
          <w:tcPr>
            <w:tcW w:w="144" w:type="dxa"/>
            <w:shd w:val="clear" w:color="auto" w:fill="auto"/>
          </w:tcPr>
          <w:p w14:paraId="05EEC821" w14:textId="77777777" w:rsidR="00D26F31" w:rsidRPr="00B118B0" w:rsidRDefault="00D26F31" w:rsidP="00D26F3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46E8674" w14:textId="7C4608DD" w:rsidR="00D26F31" w:rsidRPr="00B118B0" w:rsidRDefault="005A7EED" w:rsidP="00D26F31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21,963</w:t>
            </w:r>
          </w:p>
        </w:tc>
        <w:tc>
          <w:tcPr>
            <w:tcW w:w="180" w:type="dxa"/>
          </w:tcPr>
          <w:p w14:paraId="3F2DC143" w14:textId="77777777" w:rsidR="00D26F31" w:rsidRPr="00B118B0" w:rsidRDefault="00D26F31" w:rsidP="00D26F3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79C848" w14:textId="6C902AF0" w:rsidR="00D26F31" w:rsidRPr="00B118B0" w:rsidRDefault="00D26F31" w:rsidP="00D26F31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22,391</w:t>
            </w:r>
          </w:p>
        </w:tc>
      </w:tr>
      <w:tr w:rsidR="00D26F31" w:rsidRPr="00B118B0" w14:paraId="2EAF5B8B" w14:textId="77777777" w:rsidTr="001A22C4">
        <w:tc>
          <w:tcPr>
            <w:tcW w:w="3060" w:type="dxa"/>
          </w:tcPr>
          <w:p w14:paraId="30353E1B" w14:textId="77777777" w:rsidR="00D26F31" w:rsidRPr="00B118B0" w:rsidRDefault="00D26F31" w:rsidP="00D26F31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ประกันการใช้ไฟฟ้าและอื่น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F2DC05F" w14:textId="7EE49EBD" w:rsidR="00D26F31" w:rsidRPr="00B118B0" w:rsidRDefault="000E132E" w:rsidP="00D26F3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0E132E">
              <w:rPr>
                <w:rFonts w:ascii="Angsana New" w:hAnsi="Angsana New" w:hint="eastAsia"/>
                <w:sz w:val="28"/>
              </w:rPr>
              <w:t>1,630</w:t>
            </w:r>
          </w:p>
        </w:tc>
        <w:tc>
          <w:tcPr>
            <w:tcW w:w="90" w:type="dxa"/>
            <w:shd w:val="clear" w:color="auto" w:fill="auto"/>
          </w:tcPr>
          <w:p w14:paraId="7187F8CF" w14:textId="77777777" w:rsidR="00D26F31" w:rsidRPr="00B118B0" w:rsidRDefault="00D26F31" w:rsidP="00D26F3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295336A" w14:textId="7F51E174" w:rsidR="00D26F31" w:rsidRPr="00B118B0" w:rsidRDefault="00D26F31" w:rsidP="00D26F31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810</w:t>
            </w:r>
          </w:p>
        </w:tc>
        <w:tc>
          <w:tcPr>
            <w:tcW w:w="144" w:type="dxa"/>
            <w:shd w:val="clear" w:color="auto" w:fill="auto"/>
          </w:tcPr>
          <w:p w14:paraId="6C7E520B" w14:textId="77777777" w:rsidR="00D26F31" w:rsidRPr="00B118B0" w:rsidRDefault="00D26F31" w:rsidP="00D26F3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1CBABF6" w14:textId="190F4B08" w:rsidR="00D26F31" w:rsidRPr="00B118B0" w:rsidRDefault="00D26F31" w:rsidP="00D26F31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810</w:t>
            </w:r>
          </w:p>
        </w:tc>
        <w:tc>
          <w:tcPr>
            <w:tcW w:w="180" w:type="dxa"/>
          </w:tcPr>
          <w:p w14:paraId="13E6A424" w14:textId="77777777" w:rsidR="00D26F31" w:rsidRPr="00B118B0" w:rsidRDefault="00D26F31" w:rsidP="00D26F3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A80843" w14:textId="71CC320B" w:rsidR="00D26F31" w:rsidRPr="00B118B0" w:rsidRDefault="00D26F31" w:rsidP="00D26F31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810</w:t>
            </w:r>
          </w:p>
        </w:tc>
      </w:tr>
      <w:tr w:rsidR="00D26F31" w:rsidRPr="00B118B0" w14:paraId="4B889085" w14:textId="77777777" w:rsidTr="001A22C4">
        <w:tc>
          <w:tcPr>
            <w:tcW w:w="3060" w:type="dxa"/>
          </w:tcPr>
          <w:p w14:paraId="6768A7FE" w14:textId="7D002F00" w:rsidR="00D26F31" w:rsidRPr="00B118B0" w:rsidRDefault="00D26F31" w:rsidP="00D26F31">
            <w:pPr>
              <w:ind w:right="-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FBC58" w14:textId="0149F7F1" w:rsidR="00D26F31" w:rsidRPr="00440DFB" w:rsidRDefault="00D2200A" w:rsidP="00D26F31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20FED">
              <w:rPr>
                <w:rFonts w:ascii="Angsana New" w:hAnsi="Angsana New"/>
                <w:b/>
                <w:bCs/>
                <w:sz w:val="28"/>
              </w:rPr>
              <w:t>25,293</w:t>
            </w:r>
          </w:p>
        </w:tc>
        <w:tc>
          <w:tcPr>
            <w:tcW w:w="90" w:type="dxa"/>
            <w:shd w:val="clear" w:color="auto" w:fill="auto"/>
          </w:tcPr>
          <w:p w14:paraId="2B00DF39" w14:textId="77777777" w:rsidR="00D26F31" w:rsidRPr="00440DFB" w:rsidRDefault="00D26F31" w:rsidP="00D26F3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B8EE" w14:textId="03430C64" w:rsidR="00D26F31" w:rsidRPr="00440DFB" w:rsidRDefault="00D26F31" w:rsidP="00D26F31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24,901</w:t>
            </w:r>
          </w:p>
        </w:tc>
        <w:tc>
          <w:tcPr>
            <w:tcW w:w="144" w:type="dxa"/>
            <w:shd w:val="clear" w:color="auto" w:fill="auto"/>
          </w:tcPr>
          <w:p w14:paraId="6DD0306E" w14:textId="77777777" w:rsidR="00D26F31" w:rsidRPr="00440DFB" w:rsidRDefault="00D26F31" w:rsidP="00D26F3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4FC67" w14:textId="296561A5" w:rsidR="00D26F31" w:rsidRPr="00440DFB" w:rsidRDefault="00D26F31" w:rsidP="00D26F31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2</w:t>
            </w:r>
            <w:r w:rsidR="00AA06B5">
              <w:rPr>
                <w:rFonts w:ascii="Angsana New" w:hAnsi="Angsana New"/>
                <w:b/>
                <w:bCs/>
                <w:sz w:val="28"/>
              </w:rPr>
              <w:t>2,773</w:t>
            </w:r>
          </w:p>
        </w:tc>
        <w:tc>
          <w:tcPr>
            <w:tcW w:w="180" w:type="dxa"/>
          </w:tcPr>
          <w:p w14:paraId="2C477231" w14:textId="77777777" w:rsidR="00D26F31" w:rsidRPr="00440DFB" w:rsidRDefault="00D26F31" w:rsidP="00D26F3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723FB0" w14:textId="41A8CFC0" w:rsidR="00D26F31" w:rsidRPr="00440DFB" w:rsidRDefault="00D26F31" w:rsidP="00D26F31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23,201</w:t>
            </w:r>
          </w:p>
        </w:tc>
      </w:tr>
    </w:tbl>
    <w:p w14:paraId="038225D2" w14:textId="0C41B9AC" w:rsidR="00F53166" w:rsidRPr="00B118B0" w:rsidRDefault="00BE56FB" w:rsidP="00251C24">
      <w:pPr>
        <w:spacing w:before="480" w:after="240"/>
        <w:ind w:left="360" w:right="-29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29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3328B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251C2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การค้ำประกันระหว่างกิจการที่เกี่ยวข้องกัน</w:t>
      </w:r>
    </w:p>
    <w:p w14:paraId="4E021ADF" w14:textId="297B4DA3" w:rsidR="00B335F0" w:rsidRDefault="005F0F0C" w:rsidP="00251C24">
      <w:pPr>
        <w:tabs>
          <w:tab w:val="left" w:pos="900"/>
        </w:tabs>
        <w:spacing w:after="240"/>
        <w:ind w:left="90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>ณ</w:t>
      </w:r>
      <w:r w:rsidR="00CE1460" w:rsidRPr="00B118B0">
        <w:rPr>
          <w:rFonts w:asciiTheme="majorBidi" w:hAnsiTheme="majorBidi" w:cstheme="majorBidi"/>
          <w:sz w:val="28"/>
        </w:rPr>
        <w:t xml:space="preserve"> </w:t>
      </w:r>
      <w:r w:rsidR="00CE1460" w:rsidRPr="00B118B0">
        <w:rPr>
          <w:rFonts w:asciiTheme="majorBidi" w:hAnsiTheme="majorBidi" w:cstheme="majorBidi"/>
          <w:sz w:val="28"/>
          <w:cs/>
        </w:rPr>
        <w:t>วันที่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="004F69D1">
        <w:rPr>
          <w:rFonts w:asciiTheme="majorBidi" w:hAnsiTheme="majorBidi" w:cstheme="majorBidi"/>
          <w:sz w:val="28"/>
        </w:rPr>
        <w:t>3</w:t>
      </w:r>
      <w:r w:rsidR="00E43FD6">
        <w:rPr>
          <w:rFonts w:asciiTheme="majorBidi" w:hAnsiTheme="majorBidi" w:cstheme="majorBidi"/>
          <w:sz w:val="28"/>
        </w:rPr>
        <w:t>1</w:t>
      </w:r>
      <w:r w:rsidR="004F69D1">
        <w:rPr>
          <w:rFonts w:asciiTheme="majorBidi" w:hAnsiTheme="majorBidi" w:cstheme="majorBidi" w:hint="cs"/>
          <w:sz w:val="28"/>
          <w:cs/>
        </w:rPr>
        <w:t xml:space="preserve"> </w:t>
      </w:r>
      <w:r w:rsidR="00E43FD6">
        <w:rPr>
          <w:rFonts w:asciiTheme="majorBidi" w:hAnsiTheme="majorBidi" w:cstheme="majorBidi" w:hint="cs"/>
          <w:sz w:val="28"/>
          <w:cs/>
        </w:rPr>
        <w:t>มีนาคม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z w:val="28"/>
        </w:rPr>
        <w:t>256</w:t>
      </w:r>
      <w:r w:rsidR="00E43FD6">
        <w:rPr>
          <w:rFonts w:asciiTheme="majorBidi" w:hAnsiTheme="majorBidi" w:cstheme="majorBidi"/>
          <w:sz w:val="28"/>
        </w:rPr>
        <w:t>5</w:t>
      </w:r>
      <w:r w:rsidRPr="00B118B0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55E1C" w:rsidRPr="00B118B0">
        <w:rPr>
          <w:rFonts w:asciiTheme="majorBidi" w:hAnsiTheme="majorBidi" w:cstheme="majorBidi"/>
          <w:sz w:val="28"/>
          <w:cs/>
        </w:rPr>
        <w:t>บริษัทและกรรมการของกลุ่มบริษัทมีภาระผูกพันต่อธนาคารในการค้ำประกันวงเงินสินเชื่อ</w:t>
      </w:r>
      <w:r w:rsidR="00D55E1C" w:rsidRPr="00107A35">
        <w:rPr>
          <w:rFonts w:asciiTheme="majorBidi" w:hAnsiTheme="majorBidi" w:cstheme="majorBidi"/>
          <w:sz w:val="28"/>
          <w:cs/>
        </w:rPr>
        <w:t>ให้แก่บริษัท แซม วอเตอร์ ซัพพลาย จำกัด</w:t>
      </w:r>
      <w:r w:rsidR="00D55E1C" w:rsidRPr="00107A35">
        <w:rPr>
          <w:rFonts w:asciiTheme="majorBidi" w:hAnsiTheme="majorBidi" w:cstheme="majorBidi"/>
          <w:sz w:val="28"/>
        </w:rPr>
        <w:t xml:space="preserve"> </w:t>
      </w:r>
      <w:r w:rsidR="00237D76" w:rsidRPr="00107A35">
        <w:rPr>
          <w:rFonts w:asciiTheme="majorBidi" w:hAnsiTheme="majorBidi" w:cstheme="majorBidi"/>
          <w:sz w:val="28"/>
          <w:cs/>
        </w:rPr>
        <w:t>และ</w:t>
      </w:r>
      <w:r w:rsidR="00D55E1C" w:rsidRPr="00107A35">
        <w:rPr>
          <w:rFonts w:asciiTheme="majorBidi" w:hAnsiTheme="majorBidi" w:cstheme="majorBidi"/>
          <w:sz w:val="28"/>
          <w:cs/>
        </w:rPr>
        <w:t xml:space="preserve">บริษัท พระแสงกรีน พาวเวอร์ จำกัด ซึ่งเป็นบริษัทย่อยจำนวนเงินรวม </w:t>
      </w:r>
      <w:r w:rsidR="00E2057A" w:rsidRPr="00107A35">
        <w:rPr>
          <w:rFonts w:asciiTheme="majorBidi" w:hAnsiTheme="majorBidi" w:cstheme="majorBidi"/>
          <w:sz w:val="28"/>
        </w:rPr>
        <w:t>2</w:t>
      </w:r>
      <w:r w:rsidR="00BE23E5" w:rsidRPr="00107A35">
        <w:rPr>
          <w:rFonts w:asciiTheme="majorBidi" w:hAnsiTheme="majorBidi" w:cstheme="majorBidi" w:hint="cs"/>
          <w:sz w:val="28"/>
          <w:cs/>
        </w:rPr>
        <w:t>40</w:t>
      </w:r>
      <w:r w:rsidR="00D55E1C" w:rsidRPr="00107A35">
        <w:rPr>
          <w:rFonts w:asciiTheme="majorBidi" w:hAnsiTheme="majorBidi" w:cstheme="majorBidi"/>
          <w:sz w:val="28"/>
        </w:rPr>
        <w:t xml:space="preserve"> </w:t>
      </w:r>
      <w:r w:rsidR="00D55E1C" w:rsidRPr="00107A35">
        <w:rPr>
          <w:rFonts w:asciiTheme="majorBidi" w:hAnsiTheme="majorBidi" w:cstheme="majorBidi"/>
          <w:sz w:val="28"/>
          <w:cs/>
        </w:rPr>
        <w:t xml:space="preserve">ล้านบาท </w:t>
      </w:r>
      <w:r w:rsidR="00C91BBA" w:rsidRPr="00107A35">
        <w:rPr>
          <w:rFonts w:asciiTheme="majorBidi" w:hAnsiTheme="majorBidi" w:cstheme="majorBidi"/>
          <w:sz w:val="28"/>
          <w:cs/>
        </w:rPr>
        <w:t xml:space="preserve">(วันที่ </w:t>
      </w:r>
      <w:r w:rsidR="00C91BBA" w:rsidRPr="00107A35">
        <w:rPr>
          <w:rFonts w:asciiTheme="majorBidi" w:hAnsiTheme="majorBidi" w:cstheme="majorBidi"/>
          <w:sz w:val="28"/>
        </w:rPr>
        <w:t xml:space="preserve">31 </w:t>
      </w:r>
      <w:r w:rsidR="00C91BBA" w:rsidRPr="00107A35">
        <w:rPr>
          <w:rFonts w:asciiTheme="majorBidi" w:hAnsiTheme="majorBidi" w:cstheme="majorBidi"/>
          <w:sz w:val="28"/>
          <w:cs/>
        </w:rPr>
        <w:t xml:space="preserve">ธันวาคม </w:t>
      </w:r>
      <w:r w:rsidR="00C91BBA" w:rsidRPr="00107A35">
        <w:rPr>
          <w:rFonts w:asciiTheme="majorBidi" w:hAnsiTheme="majorBidi" w:cstheme="majorBidi"/>
          <w:sz w:val="28"/>
        </w:rPr>
        <w:t>256</w:t>
      </w:r>
      <w:r w:rsidR="00AF2407" w:rsidRPr="00107A35">
        <w:rPr>
          <w:rFonts w:asciiTheme="majorBidi" w:hAnsiTheme="majorBidi" w:cstheme="majorBidi" w:hint="cs"/>
          <w:sz w:val="28"/>
          <w:cs/>
        </w:rPr>
        <w:t>4</w:t>
      </w:r>
      <w:r w:rsidR="00C91BBA" w:rsidRPr="00107A35">
        <w:rPr>
          <w:rFonts w:asciiTheme="majorBidi" w:hAnsiTheme="majorBidi" w:cstheme="majorBidi"/>
          <w:sz w:val="28"/>
        </w:rPr>
        <w:t xml:space="preserve">: </w:t>
      </w:r>
      <w:r w:rsidR="00C91BBA" w:rsidRPr="00107A35">
        <w:rPr>
          <w:rFonts w:asciiTheme="majorBidi" w:hAnsiTheme="majorBidi" w:cstheme="majorBidi"/>
          <w:sz w:val="28"/>
          <w:cs/>
        </w:rPr>
        <w:t xml:space="preserve">จำนวน </w:t>
      </w:r>
      <w:r w:rsidR="00354194" w:rsidRPr="00107A35">
        <w:rPr>
          <w:rFonts w:ascii="Angsana New" w:hAnsi="Angsana New"/>
          <w:sz w:val="28"/>
        </w:rPr>
        <w:t>240</w:t>
      </w:r>
      <w:r w:rsidR="00EF17B5" w:rsidRPr="00107A35">
        <w:rPr>
          <w:rFonts w:asciiTheme="majorBidi" w:hAnsiTheme="majorBidi" w:cstheme="majorBidi"/>
          <w:sz w:val="28"/>
        </w:rPr>
        <w:t xml:space="preserve"> </w:t>
      </w:r>
      <w:r w:rsidR="00C91BBA" w:rsidRPr="00107A35">
        <w:rPr>
          <w:rFonts w:asciiTheme="majorBidi" w:hAnsiTheme="majorBidi" w:cstheme="majorBidi"/>
          <w:sz w:val="28"/>
          <w:cs/>
        </w:rPr>
        <w:t>ล้านบาท)</w:t>
      </w:r>
      <w:r w:rsidR="00BD5571">
        <w:rPr>
          <w:rFonts w:asciiTheme="majorBidi" w:hAnsiTheme="majorBidi" w:cstheme="majorBidi" w:hint="cs"/>
          <w:sz w:val="28"/>
          <w:cs/>
        </w:rPr>
        <w:t xml:space="preserve"> </w:t>
      </w:r>
    </w:p>
    <w:p w14:paraId="582D59CD" w14:textId="5B91BF81" w:rsidR="00F53166" w:rsidRDefault="009E4C64" w:rsidP="00251C24">
      <w:pPr>
        <w:tabs>
          <w:tab w:val="left" w:pos="900"/>
        </w:tabs>
        <w:spacing w:after="240"/>
        <w:ind w:left="900"/>
        <w:jc w:val="thaiDistribute"/>
        <w:rPr>
          <w:rFonts w:asciiTheme="majorBidi" w:hAnsiTheme="majorBidi" w:cstheme="majorBidi"/>
          <w:sz w:val="28"/>
        </w:rPr>
      </w:pPr>
      <w:r w:rsidRPr="005A6F6F">
        <w:rPr>
          <w:rFonts w:asciiTheme="majorBidi" w:hAnsiTheme="majorBidi" w:cstheme="majorBidi"/>
          <w:spacing w:val="10"/>
          <w:sz w:val="28"/>
          <w:cs/>
        </w:rPr>
        <w:t>โดยทั่วไปการค้ำประกันนี้มีผลผูกพันต่อผู้ค้ำประกันนานเท่าที่ภาระหนี้สินยังไม่ได้ชำระโดยบริษัทผู้ได้รับ</w:t>
      </w:r>
      <w:r w:rsidRPr="00B118B0">
        <w:rPr>
          <w:rFonts w:asciiTheme="majorBidi" w:hAnsiTheme="majorBidi" w:cstheme="majorBidi"/>
          <w:sz w:val="28"/>
          <w:cs/>
        </w:rPr>
        <w:t xml:space="preserve">การค้ำประกัน </w:t>
      </w:r>
    </w:p>
    <w:p w14:paraId="77A8BC72" w14:textId="77777777" w:rsidR="00450A44" w:rsidRDefault="00450A44" w:rsidP="00450A44">
      <w:pPr>
        <w:spacing w:before="120" w:after="120"/>
        <w:ind w:left="360" w:right="-29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29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3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E357AA">
        <w:rPr>
          <w:rFonts w:asciiTheme="majorBidi" w:hAnsiTheme="majorBidi" w:cstheme="majorBidi"/>
          <w:sz w:val="28"/>
          <w:cs/>
        </w:rPr>
        <w:t>การจำนำหุ้นบริษัทย่อย</w:t>
      </w:r>
    </w:p>
    <w:p w14:paraId="1F5268F6" w14:textId="6B97211F" w:rsidR="00450A44" w:rsidRPr="00C11260" w:rsidRDefault="00450A44" w:rsidP="00450A44">
      <w:pPr>
        <w:spacing w:after="240"/>
        <w:ind w:left="90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>
        <w:rPr>
          <w:rFonts w:ascii="Angsana New" w:hAnsi="Angsana New"/>
          <w:spacing w:val="-4"/>
          <w:sz w:val="28"/>
        </w:rPr>
        <w:t>3</w:t>
      </w:r>
      <w:r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</w:rPr>
        <w:t>2563</w:t>
      </w:r>
      <w:r>
        <w:rPr>
          <w:rFonts w:ascii="Angsana New" w:hAnsi="Angsana New" w:hint="cs"/>
          <w:spacing w:val="-4"/>
          <w:sz w:val="28"/>
          <w:cs/>
        </w:rPr>
        <w:t xml:space="preserve"> ที่ประชุมคณะกรรมการของบริษัทครั้งที่ </w:t>
      </w:r>
      <w:r>
        <w:rPr>
          <w:rFonts w:ascii="Angsana New" w:hAnsi="Angsana New"/>
          <w:spacing w:val="-4"/>
          <w:sz w:val="28"/>
        </w:rPr>
        <w:t>18/2563</w:t>
      </w:r>
      <w:r>
        <w:rPr>
          <w:rFonts w:ascii="Angsana New" w:hAnsi="Angsana New" w:hint="cs"/>
          <w:spacing w:val="-4"/>
          <w:sz w:val="28"/>
          <w:cs/>
        </w:rPr>
        <w:t xml:space="preserve"> มีมติอนุมัติให้บริษัทขายหุ้นสามัญของ</w:t>
      </w:r>
      <w:r w:rsidR="001E584D">
        <w:rPr>
          <w:rFonts w:ascii="Angsana New" w:hAnsi="Angsana New"/>
          <w:spacing w:val="-4"/>
          <w:sz w:val="28"/>
        </w:rPr>
        <w:t xml:space="preserve">  </w:t>
      </w:r>
      <w:r>
        <w:rPr>
          <w:rFonts w:ascii="Angsana New" w:hAnsi="Angsana New" w:hint="cs"/>
          <w:spacing w:val="-4"/>
          <w:sz w:val="28"/>
          <w:cs/>
        </w:rPr>
        <w:t xml:space="preserve">บริษัท แซม วอเตอร์ ซัพพลาย จำกัด จำนวน </w:t>
      </w:r>
      <w:r>
        <w:rPr>
          <w:rFonts w:ascii="Angsana New" w:hAnsi="Angsana New"/>
          <w:spacing w:val="-4"/>
          <w:sz w:val="28"/>
        </w:rPr>
        <w:t>476,552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43.52</w:t>
      </w:r>
      <w:r>
        <w:rPr>
          <w:rFonts w:ascii="Angsana New" w:hAnsi="Angsana New" w:hint="cs"/>
          <w:spacing w:val="-4"/>
          <w:sz w:val="28"/>
          <w:cs/>
        </w:rPr>
        <w:t xml:space="preserve"> จากจำนวนหุ้นสามัญทั้งหมด </w:t>
      </w:r>
      <w:r>
        <w:rPr>
          <w:rFonts w:ascii="Angsana New" w:hAnsi="Angsana New"/>
          <w:spacing w:val="-4"/>
          <w:sz w:val="28"/>
        </w:rPr>
        <w:t>1,034,996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94.52</w:t>
      </w:r>
      <w:r>
        <w:rPr>
          <w:rFonts w:ascii="Angsana New" w:hAnsi="Angsana New" w:hint="cs"/>
          <w:spacing w:val="-4"/>
          <w:sz w:val="28"/>
          <w:cs/>
        </w:rPr>
        <w:t xml:space="preserve"> ในมูลค่า </w:t>
      </w:r>
      <w:r>
        <w:rPr>
          <w:rFonts w:ascii="Angsana New" w:hAnsi="Angsana New"/>
          <w:spacing w:val="-4"/>
          <w:sz w:val="28"/>
        </w:rPr>
        <w:t>47.65</w:t>
      </w:r>
      <w:r>
        <w:rPr>
          <w:rFonts w:ascii="Angsana New" w:hAnsi="Angsana New" w:hint="cs"/>
          <w:spacing w:val="-4"/>
          <w:sz w:val="28"/>
          <w:cs/>
        </w:rPr>
        <w:t xml:space="preserve"> ล้านบาท เป็นผลทำให้ ณ วันที่ </w:t>
      </w:r>
      <w:r>
        <w:rPr>
          <w:rFonts w:ascii="Angsana New" w:hAnsi="Angsana New"/>
          <w:spacing w:val="-4"/>
          <w:sz w:val="28"/>
        </w:rPr>
        <w:t>31</w:t>
      </w:r>
      <w:r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</w:rPr>
        <w:t>2563</w:t>
      </w:r>
      <w:r>
        <w:rPr>
          <w:rFonts w:ascii="Angsana New" w:hAnsi="Angsana New" w:hint="cs"/>
          <w:spacing w:val="-4"/>
          <w:sz w:val="28"/>
          <w:cs/>
        </w:rPr>
        <w:t xml:space="preserve"> บริษัทยังคงเหลือเงินลงทุนในบริษัท แซม วอเตอร์  ซัพพลาย จำกัด จำนวน </w:t>
      </w:r>
      <w:r>
        <w:rPr>
          <w:rFonts w:ascii="Angsana New" w:hAnsi="Angsana New"/>
          <w:spacing w:val="-4"/>
          <w:sz w:val="28"/>
        </w:rPr>
        <w:t>558,444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51.00</w:t>
      </w:r>
      <w:r>
        <w:rPr>
          <w:rFonts w:ascii="Angsana New" w:hAnsi="Angsana New" w:hint="cs"/>
          <w:spacing w:val="-4"/>
          <w:sz w:val="28"/>
          <w:cs/>
        </w:rPr>
        <w:t xml:space="preserve"> ต่อมาบริษัทได้ซื้อหุ้นจากผู้ถือหุ้นรายอื่นของบริษัท </w:t>
      </w:r>
      <w:r w:rsidRPr="001E584D">
        <w:rPr>
          <w:rFonts w:ascii="Angsana New" w:hAnsi="Angsana New" w:hint="cs"/>
          <w:spacing w:val="-10"/>
          <w:sz w:val="28"/>
          <w:cs/>
        </w:rPr>
        <w:t xml:space="preserve">แซม วอเตอร์  ซัพพลาย จำกัด จำนวน </w:t>
      </w:r>
      <w:r w:rsidRPr="001E584D">
        <w:rPr>
          <w:rFonts w:ascii="Angsana New" w:hAnsi="Angsana New"/>
          <w:spacing w:val="-10"/>
          <w:sz w:val="28"/>
        </w:rPr>
        <w:t>6</w:t>
      </w:r>
      <w:r w:rsidRPr="001E584D">
        <w:rPr>
          <w:rFonts w:ascii="Angsana New" w:hAnsi="Angsana New" w:hint="cs"/>
          <w:spacing w:val="-10"/>
          <w:sz w:val="28"/>
          <w:cs/>
        </w:rPr>
        <w:t xml:space="preserve"> หุ้น ในมูลค่า </w:t>
      </w:r>
      <w:r w:rsidRPr="001E584D">
        <w:rPr>
          <w:rFonts w:ascii="Angsana New" w:hAnsi="Angsana New"/>
          <w:spacing w:val="-10"/>
          <w:sz w:val="28"/>
        </w:rPr>
        <w:t>600</w:t>
      </w:r>
      <w:r w:rsidRPr="001E584D">
        <w:rPr>
          <w:rFonts w:ascii="Angsana New" w:hAnsi="Angsana New" w:hint="cs"/>
          <w:spacing w:val="-10"/>
          <w:sz w:val="28"/>
          <w:cs/>
        </w:rPr>
        <w:t xml:space="preserve"> บาท ดังนั้น จำนวนหุ้นทั้งหมดที่บริษัทถือหุ้นในบริษัท แซม วอเตอร์</w:t>
      </w:r>
      <w:r>
        <w:rPr>
          <w:rFonts w:ascii="Angsana New" w:hAnsi="Angsana New" w:hint="cs"/>
          <w:spacing w:val="-4"/>
          <w:sz w:val="28"/>
          <w:cs/>
        </w:rPr>
        <w:t xml:space="preserve"> ซัพพลาย จำกัด เป็นจำนวน </w:t>
      </w:r>
      <w:r>
        <w:rPr>
          <w:rFonts w:ascii="Angsana New" w:hAnsi="Angsana New"/>
          <w:spacing w:val="-4"/>
          <w:sz w:val="28"/>
        </w:rPr>
        <w:t>558,450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51.00</w:t>
      </w:r>
    </w:p>
    <w:p w14:paraId="37916F79" w14:textId="77777777" w:rsidR="00450A44" w:rsidRDefault="00450A44" w:rsidP="00450A44">
      <w:pPr>
        <w:spacing w:after="240"/>
        <w:ind w:left="90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pacing w:val="-4"/>
          <w:sz w:val="28"/>
          <w:cs/>
        </w:rPr>
        <w:t xml:space="preserve">บริษัทได้ทำสัญญาจำนำหุ้นกับผู้ถือหุ้นรายใหม่เป็นจำนวนหุ้นทั้งสิ้น </w:t>
      </w:r>
      <w:r>
        <w:rPr>
          <w:rFonts w:ascii="Angsana New" w:hAnsi="Angsana New"/>
          <w:spacing w:val="-4"/>
          <w:sz w:val="28"/>
        </w:rPr>
        <w:t xml:space="preserve">558,450 </w:t>
      </w:r>
      <w:r>
        <w:rPr>
          <w:rFonts w:ascii="Angsana New" w:hAnsi="Angsana New" w:hint="cs"/>
          <w:spacing w:val="-4"/>
          <w:sz w:val="28"/>
          <w:cs/>
        </w:rPr>
        <w:t>หุ้นในส่วนของบริษัทที่บริษัทเป็นเจ้าของเพื่อเป็นหลักประกันในการลงทุน</w:t>
      </w:r>
    </w:p>
    <w:p w14:paraId="4AC20FCA" w14:textId="61D65C88" w:rsidR="00AA4B6C" w:rsidRDefault="00AA4B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</w:p>
    <w:p w14:paraId="10FD688A" w14:textId="2F5FC07B" w:rsidR="008E3BE0" w:rsidRPr="0013543F" w:rsidRDefault="008E3BE0" w:rsidP="008E3BE0">
      <w:pPr>
        <w:spacing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13543F">
        <w:rPr>
          <w:rFonts w:asciiTheme="majorBidi" w:hAnsiTheme="majorBidi" w:cstheme="majorBidi"/>
          <w:b/>
          <w:bCs/>
          <w:sz w:val="28"/>
        </w:rPr>
        <w:lastRenderedPageBreak/>
        <w:t>29</w:t>
      </w:r>
      <w:r w:rsidRPr="0013543F">
        <w:rPr>
          <w:rFonts w:asciiTheme="majorBidi" w:hAnsiTheme="majorBidi" w:cstheme="majorBidi"/>
          <w:b/>
          <w:bCs/>
          <w:sz w:val="28"/>
          <w:cs/>
        </w:rPr>
        <w:t>.</w:t>
      </w:r>
      <w:r w:rsidRPr="0013543F">
        <w:rPr>
          <w:rFonts w:asciiTheme="majorBidi" w:hAnsiTheme="majorBidi" w:cstheme="majorBidi"/>
          <w:b/>
          <w:bCs/>
          <w:sz w:val="28"/>
        </w:rPr>
        <w:t>4</w:t>
      </w:r>
      <w:r w:rsidRPr="0013543F">
        <w:rPr>
          <w:rFonts w:asciiTheme="majorBidi" w:hAnsiTheme="majorBidi" w:cstheme="majorBidi"/>
          <w:b/>
          <w:bCs/>
          <w:sz w:val="28"/>
        </w:rPr>
        <w:tab/>
      </w:r>
      <w:r w:rsidR="00201F57" w:rsidRPr="0013543F">
        <w:rPr>
          <w:rFonts w:asciiTheme="majorBidi" w:hAnsiTheme="majorBidi" w:cstheme="majorBidi" w:hint="cs"/>
          <w:b/>
          <w:bCs/>
          <w:sz w:val="28"/>
          <w:cs/>
        </w:rPr>
        <w:t>คดีความ</w:t>
      </w:r>
      <w:r w:rsidR="00EF0862" w:rsidRPr="0013543F">
        <w:rPr>
          <w:rFonts w:asciiTheme="majorBidi" w:hAnsiTheme="majorBidi" w:cstheme="majorBidi" w:hint="cs"/>
          <w:b/>
          <w:bCs/>
          <w:sz w:val="28"/>
          <w:cs/>
        </w:rPr>
        <w:t>ฟ้องร้อง</w:t>
      </w:r>
    </w:p>
    <w:p w14:paraId="4ED37C42" w14:textId="49134B6A" w:rsidR="00A52F91" w:rsidRPr="0013543F" w:rsidRDefault="00BE55F6" w:rsidP="00162C8B">
      <w:pPr>
        <w:spacing w:after="240"/>
        <w:ind w:left="900" w:hanging="540"/>
        <w:jc w:val="thaiDistribute"/>
        <w:rPr>
          <w:rFonts w:ascii="Angsana New" w:eastAsia="Times New Roman" w:hAnsi="Angsana New"/>
          <w:sz w:val="28"/>
          <w:cs/>
        </w:rPr>
      </w:pPr>
      <w:r w:rsidRPr="0013543F">
        <w:rPr>
          <w:rFonts w:asciiTheme="majorBidi" w:hAnsiTheme="majorBidi" w:cstheme="majorBidi"/>
          <w:sz w:val="28"/>
        </w:rPr>
        <w:t xml:space="preserve">29.4.1 </w:t>
      </w:r>
      <w:r w:rsidR="008217FA" w:rsidRPr="001F2C15">
        <w:rPr>
          <w:rFonts w:ascii="Angsana New" w:eastAsia="Times New Roman" w:hAnsi="Angsana New" w:hint="cs"/>
          <w:sz w:val="28"/>
          <w:cs/>
        </w:rPr>
        <w:t xml:space="preserve">เมื่อวันที่ </w:t>
      </w:r>
      <w:r w:rsidR="008217FA" w:rsidRPr="001F2C15">
        <w:rPr>
          <w:rFonts w:ascii="Angsana New" w:eastAsia="Times New Roman" w:hAnsi="Angsana New" w:hint="cs"/>
          <w:sz w:val="28"/>
        </w:rPr>
        <w:t xml:space="preserve">24 </w:t>
      </w:r>
      <w:r w:rsidR="008217FA" w:rsidRPr="001F2C15">
        <w:rPr>
          <w:rFonts w:ascii="Angsana New" w:eastAsia="Times New Roman" w:hAnsi="Angsana New" w:hint="cs"/>
          <w:sz w:val="28"/>
          <w:cs/>
        </w:rPr>
        <w:t xml:space="preserve">มีนาคม </w:t>
      </w:r>
      <w:r w:rsidR="008217FA" w:rsidRPr="001F2C15">
        <w:rPr>
          <w:rFonts w:ascii="Angsana New" w:eastAsia="Times New Roman" w:hAnsi="Angsana New" w:hint="cs"/>
          <w:sz w:val="28"/>
        </w:rPr>
        <w:t xml:space="preserve">2564 </w:t>
      </w:r>
      <w:r w:rsidR="008217FA" w:rsidRPr="001F2C15">
        <w:rPr>
          <w:rFonts w:ascii="Angsana New" w:eastAsia="Times New Roman" w:hAnsi="Angsana New" w:hint="cs"/>
          <w:sz w:val="28"/>
          <w:cs/>
        </w:rPr>
        <w:t>บริษัทแห่งหนึ่ง</w:t>
      </w:r>
      <w:r w:rsidR="008217FA" w:rsidRPr="001F2C15">
        <w:rPr>
          <w:rFonts w:ascii="Angsana New" w:eastAsia="Times New Roman" w:hAnsi="Angsana New"/>
          <w:sz w:val="28"/>
        </w:rPr>
        <w:t xml:space="preserve"> </w:t>
      </w:r>
      <w:r w:rsidR="008217FA" w:rsidRPr="001F2C15">
        <w:rPr>
          <w:rFonts w:ascii="Angsana New" w:eastAsia="Times New Roman" w:hAnsi="Angsana New" w:hint="cs"/>
          <w:sz w:val="28"/>
        </w:rPr>
        <w:t>(“</w:t>
      </w:r>
      <w:r w:rsidR="008217FA" w:rsidRPr="001F2C15">
        <w:rPr>
          <w:rFonts w:ascii="Angsana New" w:eastAsia="Times New Roman" w:hAnsi="Angsana New" w:hint="cs"/>
          <w:sz w:val="28"/>
          <w:cs/>
        </w:rPr>
        <w:t>โจทก์”) ได้ยื่นฟ้องดำเนินคดีเรียกค่าเสียหายกับ บริษัทโกลด์ ชอร์ส จำกัด (“บริษัท”) ซึ่งเป็นบริษัทย่อย ต่อศาลแพ่ง</w:t>
      </w:r>
      <w:r w:rsidR="008217FA" w:rsidRPr="001F2C15">
        <w:rPr>
          <w:rFonts w:ascii="Angsana New" w:eastAsia="Times New Roman" w:hAnsi="Angsana New"/>
          <w:sz w:val="28"/>
        </w:rPr>
        <w:t xml:space="preserve"> </w:t>
      </w:r>
      <w:r w:rsidR="008217FA" w:rsidRPr="001F2C15">
        <w:rPr>
          <w:rFonts w:ascii="Angsana New" w:eastAsia="Times New Roman" w:hAnsi="Angsana New" w:hint="cs"/>
          <w:sz w:val="28"/>
          <w:cs/>
        </w:rPr>
        <w:t>เป็นคดีสืบเนื่องมาจากสัญญาจ้างทำของ โดยฟ้องเรียกเงินประกันผลงานคืนจากบริษัท ทุนทรัพย์ที่ฟ้องจำนวนประมาณ</w:t>
      </w:r>
      <w:r w:rsidR="008217FA" w:rsidRPr="001F2C15">
        <w:rPr>
          <w:rFonts w:ascii="Angsana New" w:eastAsia="Times New Roman" w:hAnsi="Angsana New"/>
          <w:sz w:val="28"/>
        </w:rPr>
        <w:t xml:space="preserve"> 2.49</w:t>
      </w:r>
      <w:r w:rsidR="008217FA" w:rsidRPr="001F2C15">
        <w:rPr>
          <w:rFonts w:ascii="Angsana New" w:eastAsia="Times New Roman" w:hAnsi="Angsana New" w:hint="cs"/>
          <w:sz w:val="28"/>
        </w:rPr>
        <w:t xml:space="preserve"> </w:t>
      </w:r>
      <w:r w:rsidR="008217FA" w:rsidRPr="001F2C15">
        <w:rPr>
          <w:rFonts w:ascii="Angsana New" w:eastAsia="Times New Roman" w:hAnsi="Angsana New" w:hint="cs"/>
          <w:sz w:val="28"/>
          <w:cs/>
        </w:rPr>
        <w:t>ล้านบาท พร้อมดอกเบี้ยในอัตราร้อยละ</w:t>
      </w:r>
      <w:r w:rsidR="008217FA" w:rsidRPr="001F2C15">
        <w:rPr>
          <w:rFonts w:ascii="Angsana New" w:eastAsia="Times New Roman" w:hAnsi="Angsana New"/>
          <w:sz w:val="28"/>
          <w:cs/>
        </w:rPr>
        <w:t xml:space="preserve"> </w:t>
      </w:r>
      <w:r w:rsidR="008217FA" w:rsidRPr="001F2C15">
        <w:rPr>
          <w:rFonts w:ascii="Angsana New" w:eastAsia="Times New Roman" w:hAnsi="Angsana New"/>
          <w:sz w:val="28"/>
        </w:rPr>
        <w:t>7.5</w:t>
      </w:r>
      <w:r w:rsidR="008217FA" w:rsidRPr="001F2C15">
        <w:rPr>
          <w:rFonts w:ascii="Angsana New" w:eastAsia="Times New Roman" w:hAnsi="Angsana New"/>
          <w:sz w:val="28"/>
          <w:cs/>
        </w:rPr>
        <w:t xml:space="preserve"> </w:t>
      </w:r>
      <w:r w:rsidR="008217FA" w:rsidRPr="001F2C15">
        <w:rPr>
          <w:rFonts w:ascii="Angsana New" w:eastAsia="Times New Roman" w:hAnsi="Angsana New" w:hint="cs"/>
          <w:sz w:val="28"/>
          <w:cs/>
        </w:rPr>
        <w:t>ต่อปี ต่อมาบริษัทได้ฟ้องแย้งคดีต่อโจทก์จากคดีดังกล่าวและเรียกค่าเสียหายคืน โดยทุนทรัพย์ที่ฟ้องจำนวนประมาณ</w:t>
      </w:r>
      <w:r w:rsidR="008217FA" w:rsidRPr="001F2C15">
        <w:rPr>
          <w:rFonts w:ascii="Angsana New" w:eastAsia="Times New Roman" w:hAnsi="Angsana New"/>
          <w:sz w:val="28"/>
        </w:rPr>
        <w:t xml:space="preserve"> 3.55</w:t>
      </w:r>
      <w:r w:rsidR="008217FA" w:rsidRPr="001F2C15">
        <w:rPr>
          <w:rFonts w:ascii="Angsana New" w:eastAsia="Times New Roman" w:hAnsi="Angsana New" w:hint="cs"/>
          <w:sz w:val="28"/>
        </w:rPr>
        <w:t xml:space="preserve"> </w:t>
      </w:r>
      <w:r w:rsidR="008217FA" w:rsidRPr="001F2C15">
        <w:rPr>
          <w:rFonts w:ascii="Angsana New" w:eastAsia="Times New Roman" w:hAnsi="Angsana New" w:hint="cs"/>
          <w:sz w:val="28"/>
          <w:cs/>
        </w:rPr>
        <w:t>ล้านบาท พร้อมดอกเบี้ยในอัตราร้อยละ</w:t>
      </w:r>
      <w:r w:rsidR="008217FA" w:rsidRPr="001F2C15">
        <w:rPr>
          <w:rFonts w:ascii="Angsana New" w:eastAsia="Times New Roman" w:hAnsi="Angsana New"/>
          <w:sz w:val="28"/>
          <w:cs/>
        </w:rPr>
        <w:t xml:space="preserve"> </w:t>
      </w:r>
      <w:r w:rsidR="008217FA" w:rsidRPr="001F2C15">
        <w:rPr>
          <w:rFonts w:ascii="Angsana New" w:eastAsia="Times New Roman" w:hAnsi="Angsana New"/>
          <w:sz w:val="28"/>
        </w:rPr>
        <w:t>7.5</w:t>
      </w:r>
      <w:r w:rsidR="008217FA" w:rsidRPr="001F2C15">
        <w:rPr>
          <w:rFonts w:ascii="Angsana New" w:eastAsia="Times New Roman" w:hAnsi="Angsana New"/>
          <w:sz w:val="28"/>
          <w:cs/>
        </w:rPr>
        <w:t xml:space="preserve"> </w:t>
      </w:r>
      <w:r w:rsidR="008217FA" w:rsidRPr="001F2C15">
        <w:rPr>
          <w:rFonts w:ascii="Angsana New" w:eastAsia="Times New Roman" w:hAnsi="Angsana New" w:hint="cs"/>
          <w:sz w:val="28"/>
          <w:cs/>
        </w:rPr>
        <w:t>ต่อปี</w:t>
      </w:r>
      <w:r w:rsidR="008217FA" w:rsidRPr="001F2C15">
        <w:rPr>
          <w:rFonts w:ascii="Angsana New" w:eastAsia="Times New Roman" w:hAnsi="Angsana New"/>
          <w:sz w:val="28"/>
        </w:rPr>
        <w:t xml:space="preserve"> </w:t>
      </w:r>
      <w:r w:rsidR="008217FA" w:rsidRPr="001F2C15">
        <w:rPr>
          <w:rFonts w:ascii="Angsana New" w:eastAsia="Times New Roman" w:hAnsi="Angsana New" w:hint="cs"/>
          <w:sz w:val="28"/>
          <w:cs/>
        </w:rPr>
        <w:t xml:space="preserve">และในวันเดียวกันโจทก์ได้ฟ้องร้องเรียกค่าเสียหาย ซึ่งเป็นคดีสืบเนื่องมาจากสัญญาจ้างทำของข้างต้น โดยฟ้องร้องเฉพาะดอกเบี้ยที่บริษัทได้ชำระค่าสินค้าล่าช้า ทุนทรัพย์ที่ฟ้องจำนวนประมาณ </w:t>
      </w:r>
      <w:r w:rsidR="008217FA">
        <w:rPr>
          <w:rFonts w:ascii="Angsana New" w:eastAsia="Times New Roman" w:hAnsi="Angsana New"/>
          <w:sz w:val="28"/>
        </w:rPr>
        <w:t xml:space="preserve">      </w:t>
      </w:r>
      <w:r w:rsidR="008217FA" w:rsidRPr="001F2C15">
        <w:rPr>
          <w:rFonts w:ascii="Angsana New" w:eastAsia="Times New Roman" w:hAnsi="Angsana New"/>
          <w:sz w:val="28"/>
        </w:rPr>
        <w:t xml:space="preserve">3.64 </w:t>
      </w:r>
      <w:r w:rsidR="008217FA" w:rsidRPr="001F2C15">
        <w:rPr>
          <w:rFonts w:ascii="Angsana New" w:eastAsia="Times New Roman" w:hAnsi="Angsana New" w:hint="cs"/>
          <w:sz w:val="28"/>
          <w:cs/>
        </w:rPr>
        <w:t xml:space="preserve">ล้านบาท พร้อมดอกเบี้ยในอัตราร้อยละ </w:t>
      </w:r>
      <w:r w:rsidR="008217FA" w:rsidRPr="001F2C15">
        <w:rPr>
          <w:rFonts w:ascii="Angsana New" w:eastAsia="Times New Roman" w:hAnsi="Angsana New"/>
          <w:sz w:val="28"/>
        </w:rPr>
        <w:t>7.5</w:t>
      </w:r>
      <w:r w:rsidR="008217FA" w:rsidRPr="001F2C15">
        <w:rPr>
          <w:rFonts w:ascii="Angsana New" w:eastAsia="Times New Roman" w:hAnsi="Angsana New" w:hint="cs"/>
          <w:sz w:val="28"/>
          <w:cs/>
        </w:rPr>
        <w:t xml:space="preserve"> ต่อปี </w:t>
      </w:r>
      <w:r w:rsidR="008217FA" w:rsidRPr="00E202FA">
        <w:rPr>
          <w:rFonts w:ascii="Angsana New" w:eastAsia="Times New Roman" w:hAnsi="Angsana New" w:hint="cs"/>
          <w:spacing w:val="-8"/>
          <w:sz w:val="28"/>
          <w:cs/>
        </w:rPr>
        <w:t>ของจำนวนเงินต้นดังกล่าวนับแต่วันฟ้องจนถึงวันที่ชำระเสร็จสิ้น</w:t>
      </w:r>
      <w:r w:rsidR="008217FA" w:rsidRPr="001F2C15">
        <w:rPr>
          <w:rFonts w:ascii="Angsana New" w:eastAsia="Times New Roman" w:hAnsi="Angsana New" w:hint="cs"/>
          <w:sz w:val="28"/>
          <w:cs/>
        </w:rPr>
        <w:t xml:space="preserve"> อย่างไรก็ตามคดียังอยู่ในระหว่างพิจารณาของศาลแพ่ง และนัดสืบพยานโจทก์และจำเลย</w:t>
      </w:r>
    </w:p>
    <w:p w14:paraId="00CE055C" w14:textId="442C4096" w:rsidR="00364CB9" w:rsidRDefault="00BE55F6" w:rsidP="00364CB9">
      <w:pPr>
        <w:spacing w:after="240"/>
        <w:ind w:left="900" w:hanging="540"/>
        <w:jc w:val="thaiDistribute"/>
        <w:rPr>
          <w:rFonts w:asciiTheme="majorBidi" w:hAnsiTheme="majorBidi" w:cstheme="majorBidi" w:hint="cs"/>
          <w:sz w:val="28"/>
          <w:cs/>
        </w:rPr>
      </w:pPr>
      <w:r w:rsidRPr="0013543F">
        <w:rPr>
          <w:rFonts w:asciiTheme="majorBidi" w:hAnsiTheme="majorBidi" w:cstheme="majorBidi"/>
          <w:sz w:val="28"/>
        </w:rPr>
        <w:t xml:space="preserve">29.4.2 </w:t>
      </w:r>
      <w:r w:rsidR="00BC4B06" w:rsidRPr="001F2C15">
        <w:rPr>
          <w:rFonts w:ascii="Angsana New" w:eastAsia="Times New Roman" w:hAnsi="Angsana New" w:hint="cs"/>
          <w:sz w:val="28"/>
          <w:cs/>
        </w:rPr>
        <w:t xml:space="preserve">เมื่อวันที่ </w:t>
      </w:r>
      <w:r w:rsidR="00BC4B06" w:rsidRPr="001F2C15">
        <w:rPr>
          <w:rFonts w:ascii="Angsana New" w:eastAsia="Times New Roman" w:hAnsi="Angsana New"/>
          <w:sz w:val="28"/>
        </w:rPr>
        <w:t>15</w:t>
      </w:r>
      <w:r w:rsidR="00BC4B06" w:rsidRPr="001F2C15">
        <w:rPr>
          <w:rFonts w:ascii="Angsana New" w:eastAsia="Times New Roman" w:hAnsi="Angsana New" w:hint="cs"/>
          <w:sz w:val="28"/>
          <w:cs/>
        </w:rPr>
        <w:t xml:space="preserve"> มีนาคม </w:t>
      </w:r>
      <w:r w:rsidR="00BC4B06" w:rsidRPr="001F2C15">
        <w:rPr>
          <w:rFonts w:ascii="Angsana New" w:eastAsia="Times New Roman" w:hAnsi="Angsana New"/>
          <w:sz w:val="28"/>
        </w:rPr>
        <w:t>2565</w:t>
      </w:r>
      <w:r w:rsidR="00BC4B06" w:rsidRPr="001F2C15">
        <w:rPr>
          <w:rFonts w:ascii="Angsana New" w:eastAsia="Times New Roman" w:hAnsi="Angsana New" w:hint="cs"/>
          <w:sz w:val="28"/>
          <w:cs/>
        </w:rPr>
        <w:t xml:space="preserve"> บริษัท</w:t>
      </w:r>
      <w:r w:rsidR="00BC4B06" w:rsidRPr="00BC4B06">
        <w:rPr>
          <w:rFonts w:ascii="Angsana New" w:eastAsia="Times New Roman" w:hAnsi="Angsana New" w:hint="cs"/>
          <w:spacing w:val="-6"/>
          <w:sz w:val="28"/>
          <w:cs/>
        </w:rPr>
        <w:t>แห่ง</w:t>
      </w:r>
      <w:r w:rsidR="00BC4B06" w:rsidRPr="00BC4B06">
        <w:rPr>
          <w:rFonts w:asciiTheme="majorBidi" w:hAnsiTheme="majorBidi" w:cstheme="majorBidi" w:hint="cs"/>
          <w:spacing w:val="-6"/>
          <w:sz w:val="28"/>
          <w:cs/>
        </w:rPr>
        <w:t>หนึ่ง (“โจทก์”) ได้ยื่นฟ้องดำเนินคดีเรียกค่าเสียหายกับ บริษัท ไฮโดรเอ็นเตอร์ไพร์ส</w:t>
      </w:r>
      <w:r w:rsidR="00BC4B06" w:rsidRPr="001F2C15">
        <w:rPr>
          <w:rFonts w:asciiTheme="majorBidi" w:hAnsiTheme="majorBidi" w:cstheme="majorBidi" w:hint="cs"/>
          <w:sz w:val="28"/>
          <w:cs/>
        </w:rPr>
        <w:t xml:space="preserve"> แอนด์ อะควอดีซายน์ จำกัด </w:t>
      </w:r>
      <w:r w:rsidR="00BC4B06" w:rsidRPr="001F2C15">
        <w:rPr>
          <w:rFonts w:asciiTheme="majorBidi" w:hAnsiTheme="majorBidi" w:cstheme="majorBidi"/>
          <w:sz w:val="28"/>
        </w:rPr>
        <w:t>(“</w:t>
      </w:r>
      <w:r w:rsidR="00BC4B06" w:rsidRPr="001F2C15">
        <w:rPr>
          <w:rFonts w:asciiTheme="majorBidi" w:hAnsiTheme="majorBidi" w:cstheme="majorBidi" w:hint="cs"/>
          <w:sz w:val="28"/>
          <w:cs/>
        </w:rPr>
        <w:t>บริษัท</w:t>
      </w:r>
      <w:r w:rsidR="00BC4B06" w:rsidRPr="001F2C15">
        <w:rPr>
          <w:rFonts w:asciiTheme="majorBidi" w:hAnsiTheme="majorBidi" w:cstheme="majorBidi"/>
          <w:sz w:val="28"/>
        </w:rPr>
        <w:t>”)</w:t>
      </w:r>
      <w:r w:rsidR="00BC4B06" w:rsidRPr="001F2C15">
        <w:rPr>
          <w:rFonts w:asciiTheme="majorBidi" w:hAnsiTheme="majorBidi" w:cstheme="majorBidi" w:hint="cs"/>
          <w:sz w:val="28"/>
          <w:cs/>
        </w:rPr>
        <w:t xml:space="preserve"> ซึ่งเป็นบริษัทย่อย เป็นคดีสืบเนื่องมาจากสัญญาผลิตน้ำประปาพร้อมติดตั้ง </w:t>
      </w:r>
      <w:r w:rsidR="00FF32F4">
        <w:rPr>
          <w:rFonts w:asciiTheme="majorBidi" w:hAnsiTheme="majorBidi" w:cstheme="majorBidi"/>
          <w:sz w:val="28"/>
        </w:rPr>
        <w:t xml:space="preserve"> </w:t>
      </w:r>
      <w:r w:rsidR="00BC4B06" w:rsidRPr="001F2C15">
        <w:rPr>
          <w:rFonts w:asciiTheme="majorBidi" w:hAnsiTheme="majorBidi" w:cstheme="majorBidi" w:hint="cs"/>
          <w:sz w:val="28"/>
          <w:cs/>
        </w:rPr>
        <w:t xml:space="preserve">ทุนทรัพย์ที่ฟ้องจำนวนประมาณ </w:t>
      </w:r>
      <w:r w:rsidR="00BC4B06" w:rsidRPr="001F2C15">
        <w:rPr>
          <w:rFonts w:asciiTheme="majorBidi" w:hAnsiTheme="majorBidi" w:cstheme="majorBidi"/>
          <w:sz w:val="28"/>
        </w:rPr>
        <w:t xml:space="preserve">18.59 </w:t>
      </w:r>
      <w:r w:rsidR="00BC4B06" w:rsidRPr="001F2C15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BC4B06" w:rsidRPr="00D87DEB">
        <w:rPr>
          <w:rFonts w:asciiTheme="majorBidi" w:hAnsiTheme="majorBidi" w:cstheme="majorBidi" w:hint="cs"/>
          <w:spacing w:val="-6"/>
          <w:sz w:val="28"/>
          <w:cs/>
        </w:rPr>
        <w:t xml:space="preserve">พร้อมดอกเบี้ยในอัตราร้อยละ </w:t>
      </w:r>
      <w:r w:rsidR="00BC4B06" w:rsidRPr="00D87DEB">
        <w:rPr>
          <w:rFonts w:asciiTheme="majorBidi" w:hAnsiTheme="majorBidi" w:cstheme="majorBidi"/>
          <w:spacing w:val="-6"/>
          <w:sz w:val="28"/>
        </w:rPr>
        <w:t>5</w:t>
      </w:r>
      <w:r w:rsidR="00BC4B06" w:rsidRPr="00D87DEB">
        <w:rPr>
          <w:rFonts w:asciiTheme="majorBidi" w:hAnsiTheme="majorBidi" w:cstheme="majorBidi" w:hint="cs"/>
          <w:spacing w:val="-6"/>
          <w:sz w:val="28"/>
          <w:cs/>
        </w:rPr>
        <w:t xml:space="preserve"> ต่อปี ของเงินต้นจำนวน</w:t>
      </w:r>
      <w:r w:rsidR="006F7B19" w:rsidRPr="00D87DEB">
        <w:rPr>
          <w:rFonts w:asciiTheme="majorBidi" w:hAnsiTheme="majorBidi" w:cstheme="majorBidi"/>
          <w:spacing w:val="-6"/>
          <w:sz w:val="28"/>
        </w:rPr>
        <w:t xml:space="preserve"> </w:t>
      </w:r>
      <w:r w:rsidR="00BC4B06" w:rsidRPr="00D87DEB">
        <w:rPr>
          <w:rFonts w:asciiTheme="majorBidi" w:hAnsiTheme="majorBidi" w:cstheme="majorBidi"/>
          <w:spacing w:val="-6"/>
          <w:sz w:val="28"/>
        </w:rPr>
        <w:t xml:space="preserve">16.77 </w:t>
      </w:r>
      <w:r w:rsidR="00BC4B06" w:rsidRPr="00D87DEB">
        <w:rPr>
          <w:rFonts w:asciiTheme="majorBidi" w:hAnsiTheme="majorBidi" w:cstheme="majorBidi" w:hint="cs"/>
          <w:spacing w:val="-6"/>
          <w:sz w:val="28"/>
          <w:cs/>
        </w:rPr>
        <w:t>ล้านบาท</w:t>
      </w:r>
      <w:r w:rsidR="00BC4B06" w:rsidRPr="001F2C15">
        <w:rPr>
          <w:rFonts w:asciiTheme="majorBidi" w:hAnsiTheme="majorBidi" w:cstheme="majorBidi" w:hint="cs"/>
          <w:sz w:val="28"/>
          <w:cs/>
        </w:rPr>
        <w:t xml:space="preserve"> นับแต่วันฟ้องจนถึงวันที่ชำระเสร็จสิ้น อย่างไรก็ตาม คดียังคงอยู่ในการพิจารณาของศาลแพ่ง และศาลได้นัดสืบพยานโจทก์และจำเลยในวันที่ </w:t>
      </w:r>
      <w:r w:rsidR="00BC4B06" w:rsidRPr="001F2C15">
        <w:rPr>
          <w:rFonts w:asciiTheme="majorBidi" w:hAnsiTheme="majorBidi" w:cstheme="majorBidi"/>
          <w:sz w:val="28"/>
        </w:rPr>
        <w:t>23</w:t>
      </w:r>
      <w:r w:rsidR="00BC4B06" w:rsidRPr="001F2C15">
        <w:rPr>
          <w:rFonts w:asciiTheme="majorBidi" w:hAnsiTheme="majorBidi" w:cstheme="majorBidi" w:hint="cs"/>
          <w:sz w:val="28"/>
          <w:cs/>
        </w:rPr>
        <w:t xml:space="preserve"> พฤษภาคม </w:t>
      </w:r>
      <w:r w:rsidR="00BC4B06" w:rsidRPr="001F2C15">
        <w:rPr>
          <w:rFonts w:asciiTheme="majorBidi" w:hAnsiTheme="majorBidi" w:cstheme="majorBidi"/>
          <w:sz w:val="28"/>
        </w:rPr>
        <w:t xml:space="preserve">2565 </w:t>
      </w:r>
      <w:r w:rsidR="008D5ADA">
        <w:rPr>
          <w:rFonts w:asciiTheme="majorBidi" w:hAnsiTheme="majorBidi" w:cstheme="majorBidi" w:hint="cs"/>
          <w:sz w:val="28"/>
          <w:cs/>
        </w:rPr>
        <w:t>ทั้งนี้</w:t>
      </w:r>
      <w:r w:rsidR="00BC4B06" w:rsidRPr="001F2C15">
        <w:rPr>
          <w:rFonts w:asciiTheme="majorBidi" w:hAnsiTheme="majorBidi" w:cstheme="majorBidi" w:hint="cs"/>
          <w:sz w:val="28"/>
          <w:cs/>
        </w:rPr>
        <w:t>บริษัทได้</w:t>
      </w:r>
      <w:r w:rsidR="00A4664C">
        <w:rPr>
          <w:rFonts w:asciiTheme="majorBidi" w:hAnsiTheme="majorBidi" w:cstheme="majorBidi" w:hint="cs"/>
          <w:sz w:val="28"/>
          <w:cs/>
        </w:rPr>
        <w:t>บันทึก</w:t>
      </w:r>
      <w:r w:rsidR="00BC4B06" w:rsidRPr="001F2C15">
        <w:rPr>
          <w:rFonts w:asciiTheme="majorBidi" w:hAnsiTheme="majorBidi" w:cstheme="majorBidi" w:hint="cs"/>
          <w:sz w:val="28"/>
          <w:cs/>
        </w:rPr>
        <w:t>ตั้งประมาณการ</w:t>
      </w:r>
      <w:r w:rsidR="00DB0E2F">
        <w:rPr>
          <w:rFonts w:asciiTheme="majorBidi" w:hAnsiTheme="majorBidi" w:cstheme="majorBidi" w:hint="cs"/>
          <w:sz w:val="28"/>
          <w:cs/>
        </w:rPr>
        <w:t>ดอกเบี้ย</w:t>
      </w:r>
      <w:r w:rsidR="00BC4B06" w:rsidRPr="001F2C15">
        <w:rPr>
          <w:rFonts w:asciiTheme="majorBidi" w:hAnsiTheme="majorBidi" w:cstheme="majorBidi" w:hint="cs"/>
          <w:sz w:val="28"/>
          <w:cs/>
        </w:rPr>
        <w:t>ที่อาจเกิดขึ้นไว้ในบัญชี</w:t>
      </w:r>
      <w:r w:rsidR="00F404D8">
        <w:rPr>
          <w:rFonts w:asciiTheme="majorBidi" w:hAnsiTheme="majorBidi" w:hint="cs"/>
          <w:sz w:val="28"/>
          <w:cs/>
        </w:rPr>
        <w:t xml:space="preserve">แล้วจำนวน </w:t>
      </w:r>
      <w:r w:rsidR="00F404D8">
        <w:rPr>
          <w:rFonts w:asciiTheme="majorBidi" w:hAnsiTheme="majorBidi"/>
          <w:sz w:val="28"/>
        </w:rPr>
        <w:t xml:space="preserve">1.86 </w:t>
      </w:r>
      <w:r w:rsidR="00F404D8">
        <w:rPr>
          <w:rFonts w:asciiTheme="majorBidi" w:hAnsiTheme="majorBidi" w:hint="cs"/>
          <w:sz w:val="28"/>
          <w:cs/>
        </w:rPr>
        <w:t>ล้านบาท</w:t>
      </w:r>
    </w:p>
    <w:p w14:paraId="3B3829F3" w14:textId="74AE2DE9" w:rsidR="0029118E" w:rsidRDefault="0029118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576C4346" w14:textId="577DDA16" w:rsidR="00F53166" w:rsidRPr="0033328B" w:rsidRDefault="00BE56FB" w:rsidP="00E27714">
      <w:pPr>
        <w:spacing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lastRenderedPageBreak/>
        <w:t>29</w:t>
      </w:r>
      <w:r w:rsidR="009E4C64" w:rsidRPr="0033328B">
        <w:rPr>
          <w:rFonts w:asciiTheme="majorBidi" w:hAnsiTheme="majorBidi" w:cstheme="majorBidi"/>
          <w:b/>
          <w:bCs/>
          <w:sz w:val="28"/>
          <w:cs/>
        </w:rPr>
        <w:t>.</w:t>
      </w:r>
      <w:r w:rsidR="008E3BE0">
        <w:rPr>
          <w:rFonts w:asciiTheme="majorBidi" w:hAnsiTheme="majorBidi" w:cstheme="majorBidi"/>
          <w:b/>
          <w:bCs/>
          <w:sz w:val="28"/>
        </w:rPr>
        <w:t>5</w:t>
      </w:r>
      <w:r w:rsidR="00CB4A6E" w:rsidRPr="0033328B">
        <w:rPr>
          <w:rFonts w:asciiTheme="majorBidi" w:hAnsiTheme="majorBidi" w:cstheme="majorBidi"/>
          <w:b/>
          <w:bCs/>
          <w:sz w:val="28"/>
        </w:rPr>
        <w:tab/>
      </w:r>
      <w:r w:rsidR="009E4C64" w:rsidRPr="0033328B">
        <w:rPr>
          <w:rFonts w:asciiTheme="majorBidi" w:hAnsiTheme="majorBidi" w:cstheme="majorBidi"/>
          <w:b/>
          <w:bCs/>
          <w:sz w:val="28"/>
          <w:cs/>
        </w:rPr>
        <w:t>ภาระผูกพันอื่น</w:t>
      </w:r>
    </w:p>
    <w:p w14:paraId="6A92008C" w14:textId="71EA7A6A" w:rsidR="00C2047C" w:rsidRPr="00C11260" w:rsidRDefault="00BE56FB" w:rsidP="00E357AA">
      <w:pPr>
        <w:spacing w:after="240"/>
        <w:ind w:left="900" w:hanging="540"/>
        <w:jc w:val="thaiDistribute"/>
        <w:rPr>
          <w:rFonts w:ascii="Angsana New" w:hAnsi="Angsana New"/>
          <w:sz w:val="28"/>
        </w:rPr>
      </w:pPr>
      <w:bookmarkStart w:id="7" w:name="_Hlk95491130"/>
      <w:r>
        <w:rPr>
          <w:rFonts w:ascii="Angsana New" w:hAnsi="Angsana New"/>
          <w:sz w:val="28"/>
        </w:rPr>
        <w:t>29</w:t>
      </w:r>
      <w:r w:rsidR="00A00055">
        <w:rPr>
          <w:rFonts w:ascii="Angsana New" w:hAnsi="Angsana New"/>
          <w:sz w:val="28"/>
        </w:rPr>
        <w:t>.</w:t>
      </w:r>
      <w:r w:rsidR="008E3BE0">
        <w:rPr>
          <w:rFonts w:ascii="Angsana New" w:hAnsi="Angsana New"/>
          <w:sz w:val="28"/>
        </w:rPr>
        <w:t>5</w:t>
      </w:r>
      <w:r w:rsidR="00A00055">
        <w:rPr>
          <w:rFonts w:ascii="Angsana New" w:hAnsi="Angsana New"/>
          <w:sz w:val="28"/>
        </w:rPr>
        <w:t>.1</w:t>
      </w:r>
      <w:r w:rsidR="00A00055" w:rsidRPr="004517A7">
        <w:rPr>
          <w:rFonts w:ascii="Angsana New" w:hAnsi="Angsana New" w:hint="cs"/>
          <w:sz w:val="28"/>
        </w:rPr>
        <w:tab/>
      </w:r>
      <w:r w:rsidR="00A00055" w:rsidRPr="004517A7">
        <w:rPr>
          <w:rFonts w:ascii="Angsana New" w:hAnsi="Angsana New" w:hint="cs"/>
          <w:sz w:val="28"/>
          <w:cs/>
        </w:rPr>
        <w:t xml:space="preserve">เมื่อวันที่ </w:t>
      </w:r>
      <w:r w:rsidR="00A00055" w:rsidRPr="004517A7">
        <w:rPr>
          <w:rFonts w:ascii="Angsana New" w:hAnsi="Angsana New" w:hint="cs"/>
          <w:sz w:val="28"/>
        </w:rPr>
        <w:t>1</w:t>
      </w:r>
      <w:r w:rsidR="00A00055" w:rsidRPr="004517A7">
        <w:rPr>
          <w:rFonts w:ascii="Angsana New" w:hAnsi="Angsana New" w:hint="cs"/>
          <w:sz w:val="28"/>
          <w:cs/>
        </w:rPr>
        <w:t xml:space="preserve"> มกราคม</w:t>
      </w:r>
      <w:r w:rsidR="00A00055" w:rsidRPr="004517A7">
        <w:rPr>
          <w:rFonts w:ascii="Angsana New" w:hAnsi="Angsana New" w:hint="cs"/>
          <w:sz w:val="28"/>
        </w:rPr>
        <w:t xml:space="preserve"> 2559</w:t>
      </w:r>
      <w:r w:rsidR="00A00055" w:rsidRPr="004517A7">
        <w:rPr>
          <w:rFonts w:ascii="Angsana New" w:hAnsi="Angsana New" w:hint="cs"/>
          <w:sz w:val="28"/>
          <w:cs/>
        </w:rPr>
        <w:t xml:space="preserve"> บริษัท พระแสงกรีน พาวเวอร์ จำกัด ซึ่งเป็นบริษัทย่อย ได้ลงนามในสัญญาว่าจ้าง</w:t>
      </w:r>
      <w:r w:rsidR="00A00055" w:rsidRPr="00C11260">
        <w:rPr>
          <w:rFonts w:ascii="Angsana New" w:hAnsi="Angsana New" w:hint="cs"/>
          <w:sz w:val="28"/>
          <w:cs/>
        </w:rPr>
        <w:t>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 รวมทั้งจัดหาบุคลากรควบคุมและดูแลระบบผลิตไฟฟ้าจาก</w:t>
      </w:r>
      <w:r w:rsidR="006376DE">
        <w:rPr>
          <w:rFonts w:ascii="Angsana New" w:hAnsi="Angsana New"/>
          <w:sz w:val="28"/>
        </w:rPr>
        <w:t xml:space="preserve">   </w:t>
      </w:r>
      <w:r w:rsidR="00A00055" w:rsidRPr="00C11260">
        <w:rPr>
          <w:rFonts w:ascii="Angsana New" w:hAnsi="Angsana New" w:hint="cs"/>
          <w:sz w:val="28"/>
          <w:cs/>
        </w:rPr>
        <w:t xml:space="preserve">ก๊าซชีวภาพ โดยมีค่าใช้จ่ายทั้งสิ้น </w:t>
      </w:r>
      <w:r w:rsidR="00A00055" w:rsidRPr="00C11260">
        <w:rPr>
          <w:rFonts w:ascii="Angsana New" w:hAnsi="Angsana New" w:hint="cs"/>
          <w:sz w:val="28"/>
        </w:rPr>
        <w:t>33</w:t>
      </w:r>
      <w:r w:rsidR="00A00055" w:rsidRPr="00C11260">
        <w:rPr>
          <w:rFonts w:ascii="Angsana New" w:hAnsi="Angsana New" w:hint="cs"/>
          <w:sz w:val="28"/>
          <w:cs/>
        </w:rPr>
        <w:t xml:space="preserve"> ล้านบาท 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 ตามอัตราที่ระบุในสัญญา สัญญาดังกล่าวมีผลบังคับใช้ตั้งแต่</w:t>
      </w:r>
      <w:r w:rsidR="006376DE">
        <w:rPr>
          <w:rFonts w:ascii="Angsana New" w:hAnsi="Angsana New"/>
          <w:sz w:val="28"/>
        </w:rPr>
        <w:t xml:space="preserve">      </w:t>
      </w:r>
      <w:r w:rsidR="00A00055" w:rsidRPr="00C11260">
        <w:rPr>
          <w:rFonts w:ascii="Angsana New" w:hAnsi="Angsana New" w:hint="cs"/>
          <w:sz w:val="28"/>
          <w:cs/>
        </w:rPr>
        <w:t xml:space="preserve">วันที่ </w:t>
      </w:r>
      <w:r w:rsidR="00A00055" w:rsidRPr="00C11260">
        <w:rPr>
          <w:rFonts w:ascii="Angsana New" w:hAnsi="Angsana New" w:hint="cs"/>
          <w:sz w:val="28"/>
        </w:rPr>
        <w:t>1</w:t>
      </w:r>
      <w:r w:rsidR="00A00055" w:rsidRPr="00C11260">
        <w:rPr>
          <w:rFonts w:ascii="Angsana New" w:hAnsi="Angsana New" w:hint="cs"/>
          <w:sz w:val="28"/>
          <w:cs/>
        </w:rPr>
        <w:t xml:space="preserve"> มกราคม </w:t>
      </w:r>
      <w:r w:rsidR="00A00055" w:rsidRPr="00C11260">
        <w:rPr>
          <w:rFonts w:ascii="Angsana New" w:hAnsi="Angsana New" w:hint="cs"/>
          <w:sz w:val="28"/>
        </w:rPr>
        <w:t>2559</w:t>
      </w:r>
      <w:r w:rsidR="00A00055" w:rsidRPr="00C11260">
        <w:rPr>
          <w:rFonts w:ascii="Angsana New" w:hAnsi="Angsana New" w:hint="cs"/>
          <w:sz w:val="28"/>
          <w:cs/>
        </w:rPr>
        <w:t xml:space="preserve"> สิ้นสุดวันที่ </w:t>
      </w:r>
      <w:r w:rsidR="00A00055" w:rsidRPr="00C11260">
        <w:rPr>
          <w:rFonts w:ascii="Angsana New" w:hAnsi="Angsana New" w:hint="cs"/>
          <w:sz w:val="28"/>
        </w:rPr>
        <w:t>31</w:t>
      </w:r>
      <w:r w:rsidR="00A00055" w:rsidRPr="00C11260">
        <w:rPr>
          <w:rFonts w:ascii="Angsana New" w:hAnsi="Angsana New" w:hint="cs"/>
          <w:sz w:val="28"/>
          <w:cs/>
        </w:rPr>
        <w:t xml:space="preserve"> ธันวาคม </w:t>
      </w:r>
      <w:r w:rsidR="00A00055" w:rsidRPr="00C11260">
        <w:rPr>
          <w:rFonts w:ascii="Angsana New" w:hAnsi="Angsana New" w:hint="cs"/>
          <w:sz w:val="28"/>
        </w:rPr>
        <w:t>2563</w:t>
      </w:r>
      <w:r w:rsidR="00A00055" w:rsidRPr="00C11260">
        <w:rPr>
          <w:rFonts w:ascii="Angsana New" w:hAnsi="Angsana New" w:hint="cs"/>
          <w:sz w:val="28"/>
          <w:cs/>
        </w:rPr>
        <w:t xml:space="preserve"> และสามารถต่อสัญญาได้ตามระยะเวลาของสัญญาขายไฟฟ้าโดยจะทำการตกลงค่าจ้างใหม่ในทุก ๆ รอบ </w:t>
      </w:r>
      <w:r w:rsidR="00A00055" w:rsidRPr="00C11260">
        <w:rPr>
          <w:rFonts w:ascii="Angsana New" w:hAnsi="Angsana New" w:hint="cs"/>
          <w:sz w:val="28"/>
        </w:rPr>
        <w:t>5</w:t>
      </w:r>
      <w:r w:rsidR="00A00055" w:rsidRPr="00C11260">
        <w:rPr>
          <w:rFonts w:ascii="Angsana New" w:hAnsi="Angsana New" w:hint="cs"/>
          <w:sz w:val="28"/>
          <w:cs/>
        </w:rPr>
        <w:t xml:space="preserve"> ปี</w:t>
      </w:r>
    </w:p>
    <w:bookmarkEnd w:id="7"/>
    <w:p w14:paraId="3AB12BC5" w14:textId="1F598C42" w:rsidR="00FA1CAF" w:rsidRPr="00620EBA" w:rsidRDefault="00BE56FB" w:rsidP="00137862">
      <w:pPr>
        <w:spacing w:after="240"/>
        <w:ind w:left="900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29</w:t>
      </w:r>
      <w:r w:rsidR="00FA1CAF" w:rsidRPr="00620EBA">
        <w:rPr>
          <w:rFonts w:asciiTheme="majorBidi" w:hAnsiTheme="majorBidi" w:cstheme="majorBidi"/>
          <w:sz w:val="28"/>
          <w:cs/>
        </w:rPr>
        <w:t>.</w:t>
      </w:r>
      <w:r w:rsidR="008E3BE0">
        <w:rPr>
          <w:rFonts w:asciiTheme="majorBidi" w:hAnsiTheme="majorBidi" w:cstheme="majorBidi"/>
          <w:sz w:val="28"/>
        </w:rPr>
        <w:t>5</w:t>
      </w:r>
      <w:r w:rsidR="00FA1CAF" w:rsidRPr="00620EBA">
        <w:rPr>
          <w:rFonts w:asciiTheme="majorBidi" w:hAnsiTheme="majorBidi" w:cstheme="majorBidi"/>
          <w:sz w:val="28"/>
          <w:cs/>
        </w:rPr>
        <w:t>.</w:t>
      </w:r>
      <w:r w:rsidR="00E357AA">
        <w:rPr>
          <w:rFonts w:asciiTheme="majorBidi" w:hAnsiTheme="majorBidi" w:cstheme="majorBidi" w:hint="cs"/>
          <w:sz w:val="28"/>
          <w:cs/>
        </w:rPr>
        <w:t>2</w:t>
      </w:r>
      <w:r w:rsidR="00985E24" w:rsidRPr="00620EBA">
        <w:rPr>
          <w:rFonts w:asciiTheme="majorBidi" w:hAnsiTheme="majorBidi" w:cstheme="majorBidi"/>
          <w:sz w:val="28"/>
        </w:rPr>
        <w:tab/>
      </w:r>
      <w:r w:rsidR="00C81DA0" w:rsidRPr="00620EBA">
        <w:rPr>
          <w:rFonts w:asciiTheme="majorBidi" w:hAnsiTheme="majorBidi" w:cstheme="majorBidi"/>
          <w:sz w:val="28"/>
          <w:cs/>
        </w:rPr>
        <w:t>บริษัท พระแสงกรีน พาวเวอร์ จำกัด 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เครื่องกำเนิดไฟฟ้ารวมทั้งจัดหาบุคลากรควบคุมและดูแลระบบผลิตไฟฟ้าจากก๊าซชีวภาพ จำนวนเงินขั้นต่ำที่บริษัทย่อยดังกล่าวต้องจ่ายในอนาคตทั้งสิ้นภายใต้สัญญาบริการ มีรายละเอียดดังนี้</w:t>
      </w:r>
    </w:p>
    <w:tbl>
      <w:tblPr>
        <w:tblW w:w="864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400"/>
        <w:gridCol w:w="1530"/>
        <w:gridCol w:w="270"/>
        <w:gridCol w:w="1440"/>
      </w:tblGrid>
      <w:tr w:rsidR="00FA1CAF" w:rsidRPr="00620EBA" w14:paraId="36B77885" w14:textId="77777777" w:rsidTr="009B25BE">
        <w:trPr>
          <w:trHeight w:val="409"/>
        </w:trPr>
        <w:tc>
          <w:tcPr>
            <w:tcW w:w="8640" w:type="dxa"/>
            <w:gridSpan w:val="4"/>
            <w:vAlign w:val="bottom"/>
          </w:tcPr>
          <w:p w14:paraId="39E8E574" w14:textId="78B06FDC" w:rsidR="00FA1CAF" w:rsidRPr="00620EBA" w:rsidRDefault="00FA1CAF" w:rsidP="00B949D3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  <w:r w:rsidRPr="00620EBA">
              <w:rPr>
                <w:rFonts w:asciiTheme="majorBidi" w:hAnsiTheme="majorBidi" w:cstheme="majorBidi"/>
                <w:sz w:val="28"/>
              </w:rPr>
              <w:t>(</w:t>
            </w:r>
            <w:r w:rsidRPr="00620EB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20EBA">
              <w:rPr>
                <w:rFonts w:asciiTheme="majorBidi" w:hAnsiTheme="majorBidi" w:cstheme="majorBidi"/>
                <w:sz w:val="28"/>
              </w:rPr>
              <w:t xml:space="preserve">: </w:t>
            </w:r>
            <w:r w:rsidR="0053491E" w:rsidRPr="00620EBA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620EBA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A1CAF" w:rsidRPr="00620EBA" w14:paraId="14526CF8" w14:textId="77777777" w:rsidTr="009B25BE">
        <w:trPr>
          <w:trHeight w:val="409"/>
        </w:trPr>
        <w:tc>
          <w:tcPr>
            <w:tcW w:w="5400" w:type="dxa"/>
            <w:vAlign w:val="bottom"/>
          </w:tcPr>
          <w:p w14:paraId="379756F1" w14:textId="77777777" w:rsidR="00FA1CAF" w:rsidRPr="00620EBA" w:rsidRDefault="00FA1CAF" w:rsidP="00401A1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3EF201C" w14:textId="32F1B272" w:rsidR="00FA1CAF" w:rsidRPr="00620EBA" w:rsidRDefault="00825D0B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620EBA">
              <w:rPr>
                <w:rFonts w:asciiTheme="majorBidi" w:hAnsiTheme="majorBidi" w:cstheme="majorBidi"/>
                <w:sz w:val="28"/>
              </w:rPr>
              <w:t>3</w:t>
            </w:r>
            <w:r w:rsidR="00A00055" w:rsidRPr="00620EBA">
              <w:rPr>
                <w:rFonts w:asciiTheme="majorBidi" w:hAnsiTheme="majorBidi" w:cstheme="majorBidi"/>
                <w:sz w:val="28"/>
              </w:rPr>
              <w:t xml:space="preserve">1 </w:t>
            </w:r>
            <w:r w:rsidR="00A00055" w:rsidRPr="00620EBA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  <w:r w:rsidR="00FA1CAF" w:rsidRPr="00620EB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A1CAF" w:rsidRPr="00620EBA">
              <w:rPr>
                <w:rFonts w:asciiTheme="majorBidi" w:hAnsiTheme="majorBidi" w:cstheme="majorBidi"/>
                <w:sz w:val="28"/>
              </w:rPr>
              <w:t>256</w:t>
            </w:r>
            <w:r w:rsidR="004169B9" w:rsidRPr="00620EB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14:paraId="47AFB3BA" w14:textId="77777777" w:rsidR="00FA1CAF" w:rsidRPr="00620EBA" w:rsidRDefault="00FA1CAF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8ED371" w14:textId="3677B91B" w:rsidR="00FA1CAF" w:rsidRPr="00620EBA" w:rsidRDefault="00FA1CAF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620EB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20EBA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620EBA">
              <w:rPr>
                <w:rFonts w:asciiTheme="majorBidi" w:hAnsiTheme="majorBidi" w:cstheme="majorBidi"/>
                <w:sz w:val="28"/>
              </w:rPr>
              <w:t>256</w:t>
            </w:r>
            <w:r w:rsidR="004169B9" w:rsidRPr="00620EBA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A1CAF" w:rsidRPr="00620EBA" w14:paraId="213CC9BC" w14:textId="77777777" w:rsidTr="009B25BE">
        <w:trPr>
          <w:trHeight w:val="395"/>
        </w:trPr>
        <w:tc>
          <w:tcPr>
            <w:tcW w:w="5400" w:type="dxa"/>
          </w:tcPr>
          <w:p w14:paraId="392B348B" w14:textId="77777777" w:rsidR="00FA1CAF" w:rsidRPr="00620EBA" w:rsidRDefault="00FA1CAF" w:rsidP="00401A19">
            <w:pPr>
              <w:ind w:left="50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20EBA">
              <w:rPr>
                <w:rFonts w:asciiTheme="majorBidi" w:hAnsiTheme="majorBidi" w:cstheme="majorBidi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98B9927" w14:textId="77777777" w:rsidR="00FA1CAF" w:rsidRPr="00620EBA" w:rsidRDefault="00FA1CAF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B7F5326" w14:textId="77777777" w:rsidR="00FA1CAF" w:rsidRPr="00620EBA" w:rsidRDefault="00FA1CAF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A59473" w14:textId="77777777" w:rsidR="00FA1CAF" w:rsidRPr="00620EBA" w:rsidRDefault="00FA1CAF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620EBA" w:rsidRPr="00620EBA" w14:paraId="65360C1C" w14:textId="77777777" w:rsidTr="009B25BE">
        <w:trPr>
          <w:trHeight w:val="409"/>
        </w:trPr>
        <w:tc>
          <w:tcPr>
            <w:tcW w:w="5400" w:type="dxa"/>
          </w:tcPr>
          <w:p w14:paraId="3413EF7D" w14:textId="77777777" w:rsidR="00620EBA" w:rsidRPr="00620EBA" w:rsidRDefault="00620EBA" w:rsidP="00620EBA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20E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ภายใน </w:t>
            </w:r>
            <w:r w:rsidRPr="00620EB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620E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D75F1B" w14:textId="542ACB40" w:rsidR="00620EBA" w:rsidRPr="00620EBA" w:rsidRDefault="00D26F31" w:rsidP="00620EBA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4,557</w:t>
            </w:r>
          </w:p>
        </w:tc>
        <w:tc>
          <w:tcPr>
            <w:tcW w:w="270" w:type="dxa"/>
          </w:tcPr>
          <w:p w14:paraId="106880B4" w14:textId="77777777" w:rsidR="00620EBA" w:rsidRPr="00620EBA" w:rsidRDefault="00620EBA" w:rsidP="00620EBA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41E3077" w14:textId="4C75187C" w:rsidR="00620EBA" w:rsidRPr="00620EBA" w:rsidRDefault="00620EBA" w:rsidP="00620EBA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620EBA">
              <w:rPr>
                <w:rFonts w:ascii="Angsana New" w:hAnsi="Angsana New" w:hint="cs"/>
                <w:sz w:val="28"/>
                <w:cs/>
              </w:rPr>
              <w:t>4,545</w:t>
            </w:r>
          </w:p>
        </w:tc>
      </w:tr>
      <w:tr w:rsidR="00620EBA" w:rsidRPr="00620EBA" w14:paraId="7273D156" w14:textId="77777777" w:rsidTr="009B25BE">
        <w:trPr>
          <w:trHeight w:val="409"/>
        </w:trPr>
        <w:tc>
          <w:tcPr>
            <w:tcW w:w="5400" w:type="dxa"/>
          </w:tcPr>
          <w:p w14:paraId="657B87EE" w14:textId="77777777" w:rsidR="00620EBA" w:rsidRPr="00620EBA" w:rsidRDefault="00620EBA" w:rsidP="00620EBA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20E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620EBA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620E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620EBA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620E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A95AB" w14:textId="08C447D8" w:rsidR="00620EBA" w:rsidRPr="00620EBA" w:rsidRDefault="00D26F31" w:rsidP="00620EBA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49ECA3A7" w14:textId="77777777" w:rsidR="00620EBA" w:rsidRPr="00620EBA" w:rsidRDefault="00620EBA" w:rsidP="00620EBA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4F120A" w14:textId="00FD7681" w:rsidR="00620EBA" w:rsidRPr="00620EBA" w:rsidRDefault="00620EBA" w:rsidP="00620EBA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20EBA">
              <w:rPr>
                <w:rFonts w:ascii="Angsana New" w:hAnsi="Angsana New" w:hint="cs"/>
                <w:sz w:val="28"/>
                <w:cs/>
              </w:rPr>
              <w:t>1,139</w:t>
            </w:r>
          </w:p>
        </w:tc>
      </w:tr>
      <w:tr w:rsidR="00620EBA" w:rsidRPr="00B118B0" w14:paraId="524528AA" w14:textId="77777777" w:rsidTr="009B25BE">
        <w:trPr>
          <w:trHeight w:val="409"/>
        </w:trPr>
        <w:tc>
          <w:tcPr>
            <w:tcW w:w="5400" w:type="dxa"/>
          </w:tcPr>
          <w:p w14:paraId="6032C9ED" w14:textId="77777777" w:rsidR="00620EBA" w:rsidRPr="00620EBA" w:rsidRDefault="00620EBA" w:rsidP="00620EBA">
            <w:pPr>
              <w:ind w:left="492" w:right="-29" w:hanging="60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20EB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96257" w14:textId="181FEB4B" w:rsidR="00620EBA" w:rsidRPr="00620EBA" w:rsidRDefault="00D26F31" w:rsidP="00620EBA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4,557</w:t>
            </w:r>
          </w:p>
        </w:tc>
        <w:tc>
          <w:tcPr>
            <w:tcW w:w="270" w:type="dxa"/>
          </w:tcPr>
          <w:p w14:paraId="26BE63E5" w14:textId="77777777" w:rsidR="00620EBA" w:rsidRPr="00620EBA" w:rsidRDefault="00620EBA" w:rsidP="00620EBA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10B1C2F" w14:textId="2970D93E" w:rsidR="00620EBA" w:rsidRPr="00B118B0" w:rsidRDefault="00620EBA" w:rsidP="00620EBA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20EBA">
              <w:rPr>
                <w:rFonts w:ascii="Angsana New" w:hAnsi="Angsana New" w:hint="cs"/>
                <w:b/>
                <w:bCs/>
                <w:sz w:val="28"/>
                <w:cs/>
              </w:rPr>
              <w:t>5,684</w:t>
            </w:r>
          </w:p>
        </w:tc>
      </w:tr>
    </w:tbl>
    <w:p w14:paraId="6FF77E53" w14:textId="7174BA5C" w:rsidR="001029DF" w:rsidRPr="00B118B0" w:rsidRDefault="00FB03D0" w:rsidP="009B25BE">
      <w:pPr>
        <w:spacing w:before="240" w:after="360"/>
        <w:ind w:left="900" w:right="-43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บริษัทย่อยมีภาระผูกพันที่ต้องจ่ายค่าจ้างควบคุมและบำรุงรักษาเป็นรายเดือนตามอัตราที่ระบุในสัญญา สัญญาดังกล่าวมีผลบังคับใช้ตั้งแต่วันที่ </w:t>
      </w:r>
      <w:r w:rsidRPr="00B118B0">
        <w:rPr>
          <w:rFonts w:asciiTheme="majorBidi" w:hAnsiTheme="majorBidi" w:cstheme="majorBidi"/>
          <w:sz w:val="28"/>
        </w:rPr>
        <w:t>1</w:t>
      </w:r>
      <w:r w:rsidRPr="00B118B0">
        <w:rPr>
          <w:rFonts w:asciiTheme="majorBidi" w:hAnsiTheme="majorBidi" w:cstheme="majorBidi"/>
          <w:sz w:val="28"/>
          <w:cs/>
        </w:rPr>
        <w:t xml:space="preserve"> มกราคม </w:t>
      </w:r>
      <w:r w:rsidRPr="00B118B0">
        <w:rPr>
          <w:rFonts w:asciiTheme="majorBidi" w:hAnsiTheme="majorBidi" w:cstheme="majorBidi"/>
          <w:sz w:val="28"/>
        </w:rPr>
        <w:t xml:space="preserve">2559 </w:t>
      </w:r>
      <w:r w:rsidRPr="00B118B0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Pr="00B118B0">
        <w:rPr>
          <w:rFonts w:asciiTheme="majorBidi" w:hAnsiTheme="majorBidi" w:cstheme="majorBidi"/>
          <w:sz w:val="28"/>
        </w:rPr>
        <w:t xml:space="preserve">31 </w:t>
      </w:r>
      <w:r w:rsidRPr="00B118B0">
        <w:rPr>
          <w:rFonts w:asciiTheme="majorBidi" w:hAnsiTheme="majorBidi" w:cstheme="majorBidi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sz w:val="28"/>
        </w:rPr>
        <w:t xml:space="preserve">2563 </w:t>
      </w:r>
      <w:r w:rsidR="006376DE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อย่างไรก็ตาม เมื่อวันที่ </w:t>
      </w:r>
      <w:r w:rsidRPr="00B118B0">
        <w:rPr>
          <w:rFonts w:asciiTheme="majorBidi" w:hAnsiTheme="majorBidi" w:cstheme="majorBidi"/>
          <w:sz w:val="28"/>
        </w:rPr>
        <w:t xml:space="preserve">1 </w:t>
      </w:r>
      <w:r w:rsidRPr="00B118B0">
        <w:rPr>
          <w:rFonts w:asciiTheme="majorBidi" w:hAnsiTheme="majorBidi" w:cstheme="majorBidi"/>
          <w:sz w:val="28"/>
          <w:cs/>
        </w:rPr>
        <w:t xml:space="preserve">เมษายน </w:t>
      </w:r>
      <w:r w:rsidRPr="00B118B0">
        <w:rPr>
          <w:rFonts w:asciiTheme="majorBidi" w:hAnsiTheme="majorBidi" w:cstheme="majorBidi"/>
          <w:sz w:val="28"/>
        </w:rPr>
        <w:t xml:space="preserve">2561 </w:t>
      </w:r>
      <w:r w:rsidRPr="00B118B0">
        <w:rPr>
          <w:rFonts w:asciiTheme="majorBidi" w:hAnsiTheme="majorBidi" w:cstheme="majorBidi"/>
          <w:sz w:val="28"/>
          <w:cs/>
        </w:rPr>
        <w:t>บริษัทย่อยได้ทำสัญญาฉบับใหม่และยกเลิกสัญญาฉบับเดิม โดยมีผลบังคับใช้ตั้งแต่วันที่</w:t>
      </w:r>
      <w:r w:rsidRPr="00B118B0">
        <w:rPr>
          <w:rFonts w:asciiTheme="majorBidi" w:hAnsiTheme="majorBidi" w:cstheme="majorBidi"/>
          <w:sz w:val="28"/>
        </w:rPr>
        <w:t xml:space="preserve"> 1</w:t>
      </w:r>
      <w:r w:rsidRPr="00B118B0">
        <w:rPr>
          <w:rFonts w:asciiTheme="majorBidi" w:hAnsiTheme="majorBidi" w:cstheme="majorBidi"/>
          <w:sz w:val="28"/>
          <w:cs/>
        </w:rPr>
        <w:t xml:space="preserve"> เมษายน </w:t>
      </w:r>
      <w:r w:rsidRPr="00B118B0">
        <w:rPr>
          <w:rFonts w:asciiTheme="majorBidi" w:hAnsiTheme="majorBidi" w:cstheme="majorBidi"/>
          <w:sz w:val="28"/>
        </w:rPr>
        <w:t xml:space="preserve">2561 </w:t>
      </w:r>
      <w:r w:rsidRPr="00B118B0">
        <w:rPr>
          <w:rFonts w:asciiTheme="majorBidi" w:hAnsiTheme="majorBidi" w:cstheme="majorBidi"/>
          <w:sz w:val="28"/>
          <w:cs/>
        </w:rPr>
        <w:t>สิ้นสุดวันที่</w:t>
      </w:r>
      <w:r w:rsidRPr="00B118B0">
        <w:rPr>
          <w:rFonts w:asciiTheme="majorBidi" w:hAnsiTheme="majorBidi" w:cstheme="majorBidi"/>
          <w:sz w:val="28"/>
        </w:rPr>
        <w:t xml:space="preserve"> 31</w:t>
      </w:r>
      <w:r w:rsidRPr="00B118B0">
        <w:rPr>
          <w:rFonts w:asciiTheme="majorBidi" w:hAnsiTheme="majorBidi" w:cstheme="majorBidi"/>
          <w:sz w:val="28"/>
          <w:cs/>
        </w:rPr>
        <w:t xml:space="preserve"> มีนาคม </w:t>
      </w:r>
      <w:r w:rsidRPr="00B118B0">
        <w:rPr>
          <w:rFonts w:asciiTheme="majorBidi" w:hAnsiTheme="majorBidi" w:cstheme="majorBidi"/>
          <w:sz w:val="28"/>
        </w:rPr>
        <w:t xml:space="preserve">2566 </w:t>
      </w:r>
      <w:r w:rsidRPr="00B118B0">
        <w:rPr>
          <w:rFonts w:asciiTheme="majorBidi" w:hAnsiTheme="majorBidi" w:cstheme="majorBidi"/>
          <w:sz w:val="28"/>
          <w:cs/>
        </w:rPr>
        <w:t>และสามารถต่อสัญญาได้ตามระยะเวลาของสัญญาขายไฟฟ้าโดยจะทำการตกลงค่าจ้างใหม่ในทุก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>ๆ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รอบ </w:t>
      </w:r>
      <w:r w:rsidRPr="00B118B0">
        <w:rPr>
          <w:rFonts w:asciiTheme="majorBidi" w:hAnsiTheme="majorBidi" w:cstheme="majorBidi"/>
          <w:sz w:val="28"/>
        </w:rPr>
        <w:t>5</w:t>
      </w:r>
      <w:r w:rsidRPr="00B118B0">
        <w:rPr>
          <w:rFonts w:asciiTheme="majorBidi" w:hAnsiTheme="majorBidi" w:cstheme="majorBidi"/>
          <w:sz w:val="28"/>
          <w:cs/>
        </w:rPr>
        <w:t xml:space="preserve"> ปี</w:t>
      </w:r>
    </w:p>
    <w:p w14:paraId="47F934A2" w14:textId="7A4E1BF9" w:rsidR="00DA7EB5" w:rsidRDefault="00BE56FB" w:rsidP="00E57595">
      <w:pPr>
        <w:spacing w:after="240"/>
        <w:ind w:left="900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29</w:t>
      </w:r>
      <w:r w:rsidR="009E4C64" w:rsidRPr="00B118B0">
        <w:rPr>
          <w:rFonts w:asciiTheme="majorBidi" w:hAnsiTheme="majorBidi" w:cstheme="majorBidi"/>
          <w:sz w:val="28"/>
          <w:cs/>
        </w:rPr>
        <w:t>.</w:t>
      </w:r>
      <w:r w:rsidR="008E3BE0">
        <w:rPr>
          <w:rFonts w:asciiTheme="majorBidi" w:hAnsiTheme="majorBidi" w:cstheme="majorBidi"/>
          <w:sz w:val="28"/>
        </w:rPr>
        <w:t>5</w:t>
      </w:r>
      <w:r w:rsidR="009E4C64" w:rsidRPr="00B118B0">
        <w:rPr>
          <w:rFonts w:asciiTheme="majorBidi" w:hAnsiTheme="majorBidi" w:cstheme="majorBidi"/>
          <w:sz w:val="28"/>
          <w:cs/>
        </w:rPr>
        <w:t>.</w:t>
      </w:r>
      <w:r w:rsidR="00137DF3">
        <w:rPr>
          <w:rFonts w:asciiTheme="majorBidi" w:hAnsiTheme="majorBidi" w:cstheme="majorBidi"/>
          <w:sz w:val="28"/>
        </w:rPr>
        <w:t>3</w:t>
      </w:r>
      <w:r w:rsidR="009E4C64" w:rsidRPr="00B118B0">
        <w:rPr>
          <w:rFonts w:asciiTheme="majorBidi" w:hAnsiTheme="majorBidi" w:cstheme="majorBidi"/>
          <w:sz w:val="28"/>
          <w:cs/>
        </w:rPr>
        <w:tab/>
      </w:r>
      <w:r w:rsidR="00941DA9" w:rsidRPr="00B118B0">
        <w:rPr>
          <w:rFonts w:asciiTheme="majorBidi" w:hAnsiTheme="majorBidi" w:cstheme="majorBidi"/>
          <w:sz w:val="28"/>
          <w:cs/>
        </w:rPr>
        <w:t xml:space="preserve">บริษัท พระแสงกรีน พาวเวอร์ จำกัด ซึ่งเป็นบริษัทย่อยมีภาระผูกพันที่จะต้องจ่ายเงินภายใต้สัญญาซื้อขายน้ำเสียกับบริษัทที่เกี่ยวข้องกันแห่งหนึ่งโดยสัญญามีอายุ </w:t>
      </w:r>
      <w:r w:rsidR="00941DA9" w:rsidRPr="00B118B0">
        <w:rPr>
          <w:rFonts w:asciiTheme="majorBidi" w:hAnsiTheme="majorBidi" w:cstheme="majorBidi"/>
          <w:sz w:val="28"/>
        </w:rPr>
        <w:t>15</w:t>
      </w:r>
      <w:r w:rsidR="00941DA9" w:rsidRPr="00B118B0">
        <w:rPr>
          <w:rFonts w:asciiTheme="majorBidi" w:hAnsiTheme="majorBidi" w:cstheme="majorBidi"/>
          <w:sz w:val="28"/>
          <w:cs/>
        </w:rPr>
        <w:t xml:space="preserve"> ปี และสามารถต่อสัญญาเพิ่มคราวละ </w:t>
      </w:r>
      <w:r w:rsidR="00941DA9" w:rsidRPr="00B118B0">
        <w:rPr>
          <w:rFonts w:asciiTheme="majorBidi" w:hAnsiTheme="majorBidi" w:cstheme="majorBidi"/>
          <w:sz w:val="28"/>
        </w:rPr>
        <w:t>10</w:t>
      </w:r>
      <w:r w:rsidR="00941DA9" w:rsidRPr="00B118B0">
        <w:rPr>
          <w:rFonts w:asciiTheme="majorBidi" w:hAnsiTheme="majorBidi" w:cstheme="majorBidi"/>
          <w:sz w:val="28"/>
          <w:cs/>
        </w:rPr>
        <w:t xml:space="preserve"> ปี</w:t>
      </w:r>
    </w:p>
    <w:p w14:paraId="79576831" w14:textId="294524CD" w:rsidR="0029118E" w:rsidRDefault="0029118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49482EF0" w14:textId="5B7C4A07" w:rsidR="00347765" w:rsidRPr="00BE55F6" w:rsidRDefault="00347765" w:rsidP="00BE55F6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E55F6">
        <w:rPr>
          <w:rFonts w:asciiTheme="majorBidi" w:hAnsiTheme="majorBidi" w:cstheme="majorBidi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14:paraId="5801DBF0" w14:textId="636C1439" w:rsidR="004441E8" w:rsidRDefault="00303437" w:rsidP="00347765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4"/>
          <w:sz w:val="28"/>
        </w:rPr>
      </w:pPr>
      <w:r w:rsidRPr="001B57E7">
        <w:rPr>
          <w:rFonts w:asciiTheme="majorBidi" w:hAnsiTheme="majorBidi" w:cstheme="majorBidi" w:hint="cs"/>
          <w:sz w:val="28"/>
          <w:cs/>
        </w:rPr>
        <w:t>ณ</w:t>
      </w:r>
      <w:r w:rsidRPr="001B57E7">
        <w:rPr>
          <w:rFonts w:asciiTheme="majorBidi" w:hAnsiTheme="majorBidi" w:cstheme="majorBidi"/>
          <w:sz w:val="28"/>
          <w:cs/>
        </w:rPr>
        <w:t xml:space="preserve"> วันที่ </w:t>
      </w:r>
      <w:r w:rsidRPr="001B57E7">
        <w:rPr>
          <w:rFonts w:asciiTheme="majorBidi" w:hAnsiTheme="majorBidi" w:cstheme="majorBidi"/>
          <w:sz w:val="28"/>
        </w:rPr>
        <w:t xml:space="preserve">31 </w:t>
      </w:r>
      <w:r w:rsidRPr="001B57E7">
        <w:rPr>
          <w:rFonts w:asciiTheme="majorBidi" w:hAnsiTheme="majorBidi" w:cstheme="majorBidi"/>
          <w:sz w:val="28"/>
          <w:cs/>
        </w:rPr>
        <w:t xml:space="preserve">มีนาคม </w:t>
      </w:r>
      <w:r w:rsidRPr="001B57E7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5</w:t>
      </w:r>
      <w:r w:rsidRPr="001B57E7">
        <w:rPr>
          <w:rFonts w:asciiTheme="majorBidi" w:hAnsiTheme="majorBidi" w:cstheme="majorBidi"/>
          <w:sz w:val="28"/>
        </w:rPr>
        <w:t xml:space="preserve"> </w:t>
      </w:r>
      <w:r w:rsidRPr="001B57E7">
        <w:rPr>
          <w:rFonts w:asciiTheme="majorBidi" w:hAnsiTheme="majorBidi" w:cstheme="majorBidi"/>
          <w:sz w:val="28"/>
          <w:cs/>
        </w:rPr>
        <w:t>และ</w:t>
      </w:r>
      <w:r w:rsidRPr="001B57E7">
        <w:rPr>
          <w:rFonts w:asciiTheme="majorBidi" w:hAnsiTheme="majorBidi" w:cstheme="majorBidi" w:hint="cs"/>
          <w:sz w:val="28"/>
          <w:cs/>
        </w:rPr>
        <w:t xml:space="preserve"> </w:t>
      </w:r>
      <w:r w:rsidRPr="001B57E7">
        <w:rPr>
          <w:rFonts w:asciiTheme="majorBidi" w:hAnsiTheme="majorBidi" w:cstheme="majorBidi"/>
          <w:sz w:val="28"/>
          <w:cs/>
        </w:rPr>
        <w:t xml:space="preserve">วันที่ </w:t>
      </w:r>
      <w:r w:rsidRPr="001B57E7">
        <w:rPr>
          <w:rFonts w:asciiTheme="majorBidi" w:hAnsiTheme="majorBidi" w:cstheme="majorBidi"/>
          <w:sz w:val="28"/>
        </w:rPr>
        <w:t>31</w:t>
      </w:r>
      <w:r w:rsidRPr="001B57E7">
        <w:rPr>
          <w:rFonts w:asciiTheme="majorBidi" w:hAnsiTheme="majorBidi" w:cstheme="majorBidi"/>
          <w:sz w:val="28"/>
          <w:cs/>
        </w:rPr>
        <w:t xml:space="preserve"> ธันวาคม </w:t>
      </w:r>
      <w:r w:rsidRPr="001B57E7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4</w:t>
      </w:r>
      <w:r w:rsidR="00347765" w:rsidRPr="004517A7">
        <w:rPr>
          <w:rFonts w:ascii="Angsana New" w:hAnsi="Angsana New" w:hint="cs"/>
          <w:spacing w:val="-4"/>
          <w:sz w:val="28"/>
          <w:cs/>
        </w:rPr>
        <w:t xml:space="preserve"> บริษัทมีสินทรัพย์ที่วัดมูลค่าด้วยมูลค่ายุติธรรมแยกแสดงตามลำดับชั้น</w:t>
      </w:r>
      <w:r w:rsidR="00347765" w:rsidRPr="004517A7">
        <w:rPr>
          <w:rFonts w:ascii="Angsana New" w:hAnsi="Angsana New" w:hint="cs"/>
          <w:spacing w:val="-4"/>
          <w:sz w:val="28"/>
        </w:rPr>
        <w:t xml:space="preserve"> </w:t>
      </w:r>
      <w:r w:rsidR="00347765" w:rsidRPr="004517A7">
        <w:rPr>
          <w:rFonts w:ascii="Angsana New" w:hAnsi="Angsana New" w:hint="cs"/>
          <w:spacing w:val="-4"/>
          <w:sz w:val="28"/>
          <w:cs/>
        </w:rPr>
        <w:t>ของมูลค่ายุติธรรม ดังนี้</w:t>
      </w:r>
    </w:p>
    <w:tbl>
      <w:tblPr>
        <w:tblW w:w="92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09"/>
        <w:gridCol w:w="810"/>
        <w:gridCol w:w="831"/>
        <w:gridCol w:w="788"/>
        <w:gridCol w:w="810"/>
        <w:gridCol w:w="809"/>
        <w:gridCol w:w="870"/>
        <w:gridCol w:w="838"/>
        <w:gridCol w:w="874"/>
        <w:gridCol w:w="9"/>
      </w:tblGrid>
      <w:tr w:rsidR="00956835" w:rsidRPr="004517A7" w14:paraId="43E06A53" w14:textId="77777777" w:rsidTr="00613A3D">
        <w:trPr>
          <w:gridAfter w:val="1"/>
          <w:wAfter w:w="9" w:type="dxa"/>
          <w:tblHeader/>
        </w:trPr>
        <w:tc>
          <w:tcPr>
            <w:tcW w:w="9239" w:type="dxa"/>
            <w:gridSpan w:val="9"/>
            <w:vAlign w:val="bottom"/>
          </w:tcPr>
          <w:p w14:paraId="0B6F3211" w14:textId="77777777" w:rsidR="00956835" w:rsidRPr="004517A7" w:rsidRDefault="00956835" w:rsidP="00613A3D">
            <w:pPr>
              <w:pStyle w:val="BodyTextIndent3"/>
              <w:spacing w:before="0" w:after="0" w:line="276" w:lineRule="auto"/>
              <w:ind w:left="0"/>
              <w:jc w:val="right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</w:rPr>
              <w:t>(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4517A7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4517A7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956835" w:rsidRPr="004517A7" w14:paraId="026D95B1" w14:textId="77777777" w:rsidTr="00613A3D">
        <w:trPr>
          <w:tblHeader/>
        </w:trPr>
        <w:tc>
          <w:tcPr>
            <w:tcW w:w="2609" w:type="dxa"/>
            <w:vAlign w:val="bottom"/>
          </w:tcPr>
          <w:p w14:paraId="135BDC2E" w14:textId="77777777" w:rsidR="00956835" w:rsidRPr="004517A7" w:rsidRDefault="00956835" w:rsidP="00613A3D">
            <w:pPr>
              <w:pStyle w:val="BodyTextIndent3"/>
              <w:spacing w:before="0" w:after="0" w:line="276" w:lineRule="auto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6639" w:type="dxa"/>
            <w:gridSpan w:val="9"/>
            <w:vAlign w:val="bottom"/>
          </w:tcPr>
          <w:p w14:paraId="461A8503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56835" w:rsidRPr="004517A7" w14:paraId="3F1871BF" w14:textId="77777777" w:rsidTr="00613A3D">
        <w:trPr>
          <w:gridAfter w:val="1"/>
          <w:wAfter w:w="9" w:type="dxa"/>
          <w:tblHeader/>
        </w:trPr>
        <w:tc>
          <w:tcPr>
            <w:tcW w:w="2609" w:type="dxa"/>
            <w:vAlign w:val="bottom"/>
          </w:tcPr>
          <w:p w14:paraId="4114535C" w14:textId="77777777" w:rsidR="00956835" w:rsidRPr="004517A7" w:rsidRDefault="00956835" w:rsidP="00613A3D">
            <w:pPr>
              <w:pStyle w:val="BodyTextIndent3"/>
              <w:spacing w:before="0" w:after="0" w:line="276" w:lineRule="auto"/>
              <w:ind w:left="0" w:hanging="180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641" w:type="dxa"/>
            <w:gridSpan w:val="2"/>
            <w:vAlign w:val="bottom"/>
          </w:tcPr>
          <w:p w14:paraId="43CEC2C5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598" w:type="dxa"/>
            <w:gridSpan w:val="2"/>
            <w:vAlign w:val="bottom"/>
          </w:tcPr>
          <w:p w14:paraId="6E12E1F2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679" w:type="dxa"/>
            <w:gridSpan w:val="2"/>
            <w:vAlign w:val="bottom"/>
          </w:tcPr>
          <w:p w14:paraId="6572EDB5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712" w:type="dxa"/>
            <w:gridSpan w:val="2"/>
            <w:vAlign w:val="bottom"/>
          </w:tcPr>
          <w:p w14:paraId="05162F12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56835" w:rsidRPr="004517A7" w14:paraId="5B17D740" w14:textId="77777777" w:rsidTr="00613A3D">
        <w:trPr>
          <w:gridAfter w:val="1"/>
          <w:wAfter w:w="9" w:type="dxa"/>
          <w:tblHeader/>
        </w:trPr>
        <w:tc>
          <w:tcPr>
            <w:tcW w:w="2609" w:type="dxa"/>
            <w:vAlign w:val="bottom"/>
          </w:tcPr>
          <w:p w14:paraId="27D08CAC" w14:textId="77777777" w:rsidR="00956835" w:rsidRPr="004517A7" w:rsidRDefault="00956835" w:rsidP="00613A3D">
            <w:pPr>
              <w:pStyle w:val="BodyTextIndent3"/>
              <w:spacing w:before="0" w:after="0" w:line="276" w:lineRule="auto"/>
              <w:ind w:left="0" w:hanging="180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B165A0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31" w:type="dxa"/>
            <w:vAlign w:val="bottom"/>
          </w:tcPr>
          <w:p w14:paraId="5E945502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788" w:type="dxa"/>
            <w:vAlign w:val="bottom"/>
          </w:tcPr>
          <w:p w14:paraId="7B8E1C2B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10" w:type="dxa"/>
            <w:vAlign w:val="bottom"/>
          </w:tcPr>
          <w:p w14:paraId="15DB93C9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809" w:type="dxa"/>
            <w:vAlign w:val="bottom"/>
          </w:tcPr>
          <w:p w14:paraId="23C14ABB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70" w:type="dxa"/>
            <w:vAlign w:val="bottom"/>
          </w:tcPr>
          <w:p w14:paraId="495CB110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838" w:type="dxa"/>
            <w:vAlign w:val="bottom"/>
          </w:tcPr>
          <w:p w14:paraId="04019772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74" w:type="dxa"/>
            <w:vAlign w:val="bottom"/>
          </w:tcPr>
          <w:p w14:paraId="4C1BA1B7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956835" w:rsidRPr="004517A7" w14:paraId="6588A29E" w14:textId="77777777" w:rsidTr="00613A3D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3CA99010" w14:textId="77777777" w:rsidR="00956835" w:rsidRPr="00C428B1" w:rsidRDefault="00956835" w:rsidP="00613A3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</w:t>
            </w:r>
          </w:p>
          <w:p w14:paraId="5008792C" w14:textId="77777777" w:rsidR="00956835" w:rsidRPr="00C428B1" w:rsidRDefault="00956835" w:rsidP="00613A3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4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  <w:tc>
          <w:tcPr>
            <w:tcW w:w="810" w:type="dxa"/>
            <w:vAlign w:val="bottom"/>
          </w:tcPr>
          <w:p w14:paraId="701D7223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31" w:type="dxa"/>
            <w:vAlign w:val="bottom"/>
          </w:tcPr>
          <w:p w14:paraId="34B08ACC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88" w:type="dxa"/>
            <w:vAlign w:val="bottom"/>
          </w:tcPr>
          <w:p w14:paraId="73C9851B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5044436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09" w:type="dxa"/>
            <w:vAlign w:val="bottom"/>
          </w:tcPr>
          <w:p w14:paraId="5FB99891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70" w:type="dxa"/>
            <w:vAlign w:val="bottom"/>
          </w:tcPr>
          <w:p w14:paraId="6E1EE16B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31BAB18B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74" w:type="dxa"/>
            <w:vAlign w:val="bottom"/>
          </w:tcPr>
          <w:p w14:paraId="6239FC15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</w:tr>
      <w:tr w:rsidR="00956835" w:rsidRPr="004517A7" w14:paraId="1F8929E9" w14:textId="77777777" w:rsidTr="00613A3D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2EEC8A69" w14:textId="77777777" w:rsidR="00956835" w:rsidRPr="00C428B1" w:rsidRDefault="00956835" w:rsidP="00613A3D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</w:t>
            </w:r>
          </w:p>
          <w:p w14:paraId="4386B6A3" w14:textId="77777777" w:rsidR="00956835" w:rsidRPr="00C428B1" w:rsidRDefault="00956835" w:rsidP="00613A3D">
            <w:pPr>
              <w:pStyle w:val="BodyTextIndent3"/>
              <w:spacing w:before="0" w:after="0" w:line="276" w:lineRule="auto"/>
              <w:ind w:left="162" w:hanging="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810" w:type="dxa"/>
            <w:vAlign w:val="bottom"/>
          </w:tcPr>
          <w:p w14:paraId="2219528C" w14:textId="2CC0CA02" w:rsidR="00956835" w:rsidRPr="00C428B1" w:rsidRDefault="00A24FC6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40809BB4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20E20FE0" w14:textId="7B127D66" w:rsidR="00956835" w:rsidRPr="00C428B1" w:rsidRDefault="00A24FC6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B87C2CB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4248A4FC" w14:textId="30683217" w:rsidR="00956835" w:rsidRPr="00C428B1" w:rsidRDefault="00A24FC6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57</w:t>
            </w:r>
          </w:p>
        </w:tc>
        <w:tc>
          <w:tcPr>
            <w:tcW w:w="870" w:type="dxa"/>
            <w:vAlign w:val="bottom"/>
          </w:tcPr>
          <w:p w14:paraId="77EE3D12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57</w:t>
            </w:r>
          </w:p>
        </w:tc>
        <w:tc>
          <w:tcPr>
            <w:tcW w:w="838" w:type="dxa"/>
            <w:vAlign w:val="bottom"/>
          </w:tcPr>
          <w:p w14:paraId="09A9E077" w14:textId="28566018" w:rsidR="00956835" w:rsidRPr="00C428B1" w:rsidRDefault="00A24FC6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57</w:t>
            </w:r>
          </w:p>
        </w:tc>
        <w:tc>
          <w:tcPr>
            <w:tcW w:w="874" w:type="dxa"/>
            <w:vAlign w:val="bottom"/>
          </w:tcPr>
          <w:p w14:paraId="5514F1B2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57</w:t>
            </w:r>
          </w:p>
        </w:tc>
      </w:tr>
      <w:tr w:rsidR="00956835" w:rsidRPr="004517A7" w14:paraId="7DF0B294" w14:textId="77777777" w:rsidTr="00613A3D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6C1986DD" w14:textId="77777777" w:rsidR="00956835" w:rsidRPr="00C428B1" w:rsidRDefault="00956835" w:rsidP="00613A3D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810" w:type="dxa"/>
            <w:vAlign w:val="bottom"/>
          </w:tcPr>
          <w:p w14:paraId="2A57C778" w14:textId="4E3E0F8D" w:rsidR="00956835" w:rsidRPr="00C428B1" w:rsidRDefault="0005125E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048C11C0" w14:textId="77777777" w:rsidR="00956835" w:rsidRPr="00C428B1" w:rsidRDefault="0095683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0C91AD59" w14:textId="50E35E96" w:rsidR="00956835" w:rsidRPr="00C428B1" w:rsidRDefault="0005125E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05125E">
              <w:rPr>
                <w:rFonts w:asciiTheme="majorBidi" w:eastAsia="Times New Roman" w:hAnsiTheme="majorBidi" w:cstheme="majorBidi" w:hint="eastAsia"/>
                <w:kern w:val="28"/>
                <w:sz w:val="28"/>
              </w:rPr>
              <w:t>443</w:t>
            </w:r>
          </w:p>
        </w:tc>
        <w:tc>
          <w:tcPr>
            <w:tcW w:w="810" w:type="dxa"/>
            <w:vAlign w:val="bottom"/>
          </w:tcPr>
          <w:p w14:paraId="4BB3E475" w14:textId="77777777" w:rsidR="00956835" w:rsidRPr="00C428B1" w:rsidRDefault="0095683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445</w:t>
            </w:r>
          </w:p>
        </w:tc>
        <w:tc>
          <w:tcPr>
            <w:tcW w:w="809" w:type="dxa"/>
            <w:vAlign w:val="bottom"/>
          </w:tcPr>
          <w:p w14:paraId="4F502E06" w14:textId="623A6877" w:rsidR="00956835" w:rsidRPr="00C428B1" w:rsidRDefault="0005125E" w:rsidP="0005125E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52028DFF" w14:textId="77777777" w:rsidR="00956835" w:rsidRPr="00C428B1" w:rsidRDefault="0095683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838" w:type="dxa"/>
            <w:vAlign w:val="bottom"/>
          </w:tcPr>
          <w:p w14:paraId="470E461B" w14:textId="5F9B41DB" w:rsidR="00956835" w:rsidRPr="00C428B1" w:rsidRDefault="0005125E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05125E">
              <w:rPr>
                <w:rFonts w:asciiTheme="majorBidi" w:eastAsia="Times New Roman" w:hAnsiTheme="majorBidi" w:cstheme="majorBidi" w:hint="eastAsia"/>
                <w:kern w:val="28"/>
                <w:sz w:val="28"/>
              </w:rPr>
              <w:t>443</w:t>
            </w:r>
          </w:p>
        </w:tc>
        <w:tc>
          <w:tcPr>
            <w:tcW w:w="874" w:type="dxa"/>
            <w:vAlign w:val="bottom"/>
          </w:tcPr>
          <w:p w14:paraId="09A444D1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</w:rPr>
              <w:t>445</w:t>
            </w:r>
          </w:p>
        </w:tc>
      </w:tr>
      <w:tr w:rsidR="00956835" w:rsidRPr="004517A7" w14:paraId="63A05D52" w14:textId="77777777" w:rsidTr="00613A3D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15FFE1DD" w14:textId="77777777" w:rsidR="00956835" w:rsidRPr="00C428B1" w:rsidRDefault="00956835" w:rsidP="00613A3D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vAlign w:val="bottom"/>
          </w:tcPr>
          <w:p w14:paraId="148885C6" w14:textId="0890D95E" w:rsidR="00956835" w:rsidRPr="00C428B1" w:rsidRDefault="0005125E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5480B008" w14:textId="77777777" w:rsidR="00956835" w:rsidRPr="00C428B1" w:rsidRDefault="0095683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67EDF819" w14:textId="7CA79F38" w:rsidR="00956835" w:rsidRPr="00C428B1" w:rsidRDefault="0005125E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05125E">
              <w:rPr>
                <w:rFonts w:asciiTheme="majorBidi" w:eastAsia="Times New Roman" w:hAnsiTheme="majorBidi" w:cstheme="majorBidi" w:hint="eastAsia"/>
                <w:kern w:val="28"/>
                <w:sz w:val="28"/>
              </w:rPr>
              <w:t>262</w:t>
            </w:r>
          </w:p>
        </w:tc>
        <w:tc>
          <w:tcPr>
            <w:tcW w:w="810" w:type="dxa"/>
            <w:vAlign w:val="bottom"/>
          </w:tcPr>
          <w:p w14:paraId="2F53C514" w14:textId="77777777" w:rsidR="00956835" w:rsidRPr="00C428B1" w:rsidRDefault="0095683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eastAsia="Times New Roman" w:hAnsiTheme="majorBidi" w:cstheme="majorBidi" w:hint="cs"/>
                <w:kern w:val="28"/>
                <w:sz w:val="28"/>
                <w:szCs w:val="28"/>
                <w:cs/>
              </w:rPr>
              <w:t>2</w:t>
            </w: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67</w:t>
            </w:r>
          </w:p>
        </w:tc>
        <w:tc>
          <w:tcPr>
            <w:tcW w:w="809" w:type="dxa"/>
            <w:vAlign w:val="bottom"/>
          </w:tcPr>
          <w:p w14:paraId="3BBC5C9E" w14:textId="6EA9B61B" w:rsidR="00956835" w:rsidRPr="00C428B1" w:rsidRDefault="0005125E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4439F6C2" w14:textId="77777777" w:rsidR="00956835" w:rsidRPr="00C428B1" w:rsidRDefault="0095683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38" w:type="dxa"/>
            <w:vAlign w:val="bottom"/>
          </w:tcPr>
          <w:p w14:paraId="7EBC56C0" w14:textId="6406A9B7" w:rsidR="00956835" w:rsidRPr="00C428B1" w:rsidRDefault="0005125E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05125E">
              <w:rPr>
                <w:rFonts w:asciiTheme="majorBidi" w:eastAsia="Times New Roman" w:hAnsiTheme="majorBidi" w:cstheme="majorBidi" w:hint="eastAsia"/>
                <w:kern w:val="28"/>
                <w:sz w:val="28"/>
              </w:rPr>
              <w:t>262</w:t>
            </w:r>
          </w:p>
        </w:tc>
        <w:tc>
          <w:tcPr>
            <w:tcW w:w="874" w:type="dxa"/>
            <w:vAlign w:val="bottom"/>
          </w:tcPr>
          <w:p w14:paraId="1A5901A2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2</w:t>
            </w:r>
            <w:r w:rsidRPr="00C428B1">
              <w:rPr>
                <w:rFonts w:asciiTheme="majorBidi" w:eastAsia="Times New Roman" w:hAnsiTheme="majorBidi" w:cstheme="majorBidi"/>
                <w:kern w:val="28"/>
                <w:sz w:val="28"/>
              </w:rPr>
              <w:t>67</w:t>
            </w:r>
          </w:p>
        </w:tc>
      </w:tr>
      <w:tr w:rsidR="00956835" w:rsidRPr="004517A7" w14:paraId="42209381" w14:textId="77777777" w:rsidTr="00613A3D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1A28F8D8" w14:textId="77777777" w:rsidR="00956835" w:rsidRPr="00C428B1" w:rsidRDefault="00956835" w:rsidP="00613A3D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  <w:vAlign w:val="bottom"/>
          </w:tcPr>
          <w:p w14:paraId="30DF3915" w14:textId="7C1DD6C0" w:rsidR="00956835" w:rsidRPr="00C428B1" w:rsidRDefault="0043171D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7E9DA075" w14:textId="77777777" w:rsidR="00956835" w:rsidRPr="00C428B1" w:rsidRDefault="0095683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0021B3CD" w14:textId="221AE05B" w:rsidR="00956835" w:rsidRPr="00C428B1" w:rsidRDefault="0043171D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7FB665D" w14:textId="77777777" w:rsidR="00956835" w:rsidRPr="00C428B1" w:rsidRDefault="0095683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7292BBAD" w14:textId="55B0A264" w:rsidR="00956835" w:rsidRPr="00C428B1" w:rsidRDefault="0043171D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</w:t>
            </w:r>
          </w:p>
        </w:tc>
        <w:tc>
          <w:tcPr>
            <w:tcW w:w="870" w:type="dxa"/>
            <w:vAlign w:val="bottom"/>
          </w:tcPr>
          <w:p w14:paraId="0236C56D" w14:textId="77777777" w:rsidR="00956835" w:rsidRPr="00C428B1" w:rsidRDefault="0095683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2</w:t>
            </w:r>
          </w:p>
        </w:tc>
        <w:tc>
          <w:tcPr>
            <w:tcW w:w="838" w:type="dxa"/>
            <w:vAlign w:val="bottom"/>
          </w:tcPr>
          <w:p w14:paraId="0A409788" w14:textId="7452A899" w:rsidR="00956835" w:rsidRPr="00C428B1" w:rsidRDefault="0043171D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</w:t>
            </w:r>
          </w:p>
        </w:tc>
        <w:tc>
          <w:tcPr>
            <w:tcW w:w="874" w:type="dxa"/>
            <w:vAlign w:val="bottom"/>
          </w:tcPr>
          <w:p w14:paraId="6B01E0F9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2</w:t>
            </w:r>
          </w:p>
        </w:tc>
      </w:tr>
      <w:tr w:rsidR="00956835" w:rsidRPr="004517A7" w14:paraId="018C06C3" w14:textId="77777777" w:rsidTr="00613A3D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76C78B82" w14:textId="77777777" w:rsidR="00956835" w:rsidRPr="00C428B1" w:rsidRDefault="00956835" w:rsidP="00613A3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สิทธิภายใต้สัญญาซื้อขายไฟฟ้า                         จากการรวมธุรกิจ</w:t>
            </w:r>
          </w:p>
        </w:tc>
        <w:tc>
          <w:tcPr>
            <w:tcW w:w="810" w:type="dxa"/>
            <w:vAlign w:val="bottom"/>
          </w:tcPr>
          <w:p w14:paraId="603FFDA6" w14:textId="4012720E" w:rsidR="00956835" w:rsidRPr="00C428B1" w:rsidRDefault="007258CF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11F2BA3A" w14:textId="77777777" w:rsidR="00956835" w:rsidRPr="00C428B1" w:rsidRDefault="0095683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27DEEC48" w14:textId="683B254A" w:rsidR="00956835" w:rsidRPr="00C428B1" w:rsidRDefault="007258CF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E1B5C40" w14:textId="77777777" w:rsidR="00956835" w:rsidRPr="00C428B1" w:rsidRDefault="0095683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6AAED1C6" w14:textId="696708FE" w:rsidR="00956835" w:rsidRPr="00C428B1" w:rsidRDefault="007258CF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67</w:t>
            </w:r>
          </w:p>
        </w:tc>
        <w:tc>
          <w:tcPr>
            <w:tcW w:w="870" w:type="dxa"/>
            <w:vAlign w:val="bottom"/>
          </w:tcPr>
          <w:p w14:paraId="4FB2808E" w14:textId="77777777" w:rsidR="00956835" w:rsidRPr="00C428B1" w:rsidRDefault="0095683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eastAsia="Times New Roman" w:hAnsiTheme="majorBidi" w:cstheme="majorBidi" w:hint="cs"/>
                <w:kern w:val="28"/>
                <w:sz w:val="28"/>
                <w:szCs w:val="28"/>
                <w:cs/>
              </w:rPr>
              <w:t>68</w:t>
            </w:r>
          </w:p>
        </w:tc>
        <w:tc>
          <w:tcPr>
            <w:tcW w:w="838" w:type="dxa"/>
            <w:vAlign w:val="bottom"/>
          </w:tcPr>
          <w:p w14:paraId="0DFAA972" w14:textId="58163D51" w:rsidR="00956835" w:rsidRPr="00C428B1" w:rsidRDefault="007258CF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67</w:t>
            </w:r>
          </w:p>
        </w:tc>
        <w:tc>
          <w:tcPr>
            <w:tcW w:w="874" w:type="dxa"/>
            <w:vAlign w:val="bottom"/>
          </w:tcPr>
          <w:p w14:paraId="6443366E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C428B1"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68</w:t>
            </w:r>
          </w:p>
        </w:tc>
      </w:tr>
      <w:tr w:rsidR="00956835" w:rsidRPr="004517A7" w14:paraId="095ADDA2" w14:textId="77777777" w:rsidTr="00613A3D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73EC106C" w14:textId="77777777" w:rsidR="00956835" w:rsidRPr="00C428B1" w:rsidRDefault="00956835" w:rsidP="00613A3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สิทธิประโยชน์ภายใต้สัญญาเช่าที่ดินจากการรวมธุรกิจ</w:t>
            </w:r>
          </w:p>
        </w:tc>
        <w:tc>
          <w:tcPr>
            <w:tcW w:w="810" w:type="dxa"/>
            <w:vAlign w:val="bottom"/>
          </w:tcPr>
          <w:p w14:paraId="423EF82C" w14:textId="7F86CECE" w:rsidR="00956835" w:rsidRPr="00C428B1" w:rsidRDefault="00BB406B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04C37572" w14:textId="77777777" w:rsidR="00956835" w:rsidRPr="00C428B1" w:rsidRDefault="0095683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597D5880" w14:textId="7FBFE37A" w:rsidR="00956835" w:rsidRPr="00C428B1" w:rsidRDefault="00BB406B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32</w:t>
            </w:r>
          </w:p>
        </w:tc>
        <w:tc>
          <w:tcPr>
            <w:tcW w:w="810" w:type="dxa"/>
            <w:vAlign w:val="bottom"/>
          </w:tcPr>
          <w:p w14:paraId="38B90848" w14:textId="77777777" w:rsidR="00956835" w:rsidRPr="00C428B1" w:rsidRDefault="0095683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33</w:t>
            </w:r>
          </w:p>
        </w:tc>
        <w:tc>
          <w:tcPr>
            <w:tcW w:w="809" w:type="dxa"/>
            <w:vAlign w:val="bottom"/>
          </w:tcPr>
          <w:p w14:paraId="2D7F8D92" w14:textId="71B8AF0B" w:rsidR="00956835" w:rsidRPr="00C428B1" w:rsidRDefault="00BB406B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1166E499" w14:textId="77777777" w:rsidR="00956835" w:rsidRPr="00C428B1" w:rsidRDefault="0095683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38" w:type="dxa"/>
            <w:vAlign w:val="bottom"/>
          </w:tcPr>
          <w:p w14:paraId="335C6ACB" w14:textId="4BFADC6B" w:rsidR="00956835" w:rsidRPr="00C428B1" w:rsidRDefault="00BB406B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32</w:t>
            </w:r>
          </w:p>
        </w:tc>
        <w:tc>
          <w:tcPr>
            <w:tcW w:w="874" w:type="dxa"/>
            <w:vAlign w:val="bottom"/>
          </w:tcPr>
          <w:p w14:paraId="7B79C3D6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</w:rPr>
              <w:t>33</w:t>
            </w:r>
          </w:p>
        </w:tc>
      </w:tr>
      <w:tr w:rsidR="00956835" w:rsidRPr="004517A7" w14:paraId="535CEBD3" w14:textId="77777777" w:rsidTr="00613A3D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7DF5511C" w14:textId="77777777" w:rsidR="00956835" w:rsidRPr="00C428B1" w:rsidRDefault="00956835" w:rsidP="00613A3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สิทธิภายใต้สัญญาบริการสถานีแก๊สจากการรวมธุรกิจ</w:t>
            </w:r>
          </w:p>
        </w:tc>
        <w:tc>
          <w:tcPr>
            <w:tcW w:w="810" w:type="dxa"/>
            <w:vAlign w:val="bottom"/>
          </w:tcPr>
          <w:p w14:paraId="4735A764" w14:textId="6445B0B4" w:rsidR="00956835" w:rsidRPr="00C428B1" w:rsidRDefault="00BB406B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706389DB" w14:textId="77777777" w:rsidR="00956835" w:rsidRPr="00C428B1" w:rsidRDefault="0095683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35AC914B" w14:textId="320AD2CC" w:rsidR="00956835" w:rsidRPr="00C428B1" w:rsidRDefault="00BB406B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84EB21A" w14:textId="77777777" w:rsidR="00956835" w:rsidRPr="00C428B1" w:rsidRDefault="0095683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3E1370B4" w14:textId="5AB377E1" w:rsidR="00956835" w:rsidRPr="00C428B1" w:rsidRDefault="00BB406B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64</w:t>
            </w:r>
          </w:p>
        </w:tc>
        <w:tc>
          <w:tcPr>
            <w:tcW w:w="870" w:type="dxa"/>
            <w:vAlign w:val="bottom"/>
          </w:tcPr>
          <w:p w14:paraId="0AD77A64" w14:textId="77777777" w:rsidR="00956835" w:rsidRPr="00C428B1" w:rsidRDefault="0095683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6</w:t>
            </w:r>
            <w:r w:rsidRPr="00C428B1">
              <w:rPr>
                <w:rFonts w:asciiTheme="majorBidi" w:eastAsia="Times New Roman" w:hAnsiTheme="majorBidi" w:cstheme="majorBidi" w:hint="cs"/>
                <w:kern w:val="28"/>
                <w:sz w:val="28"/>
                <w:szCs w:val="28"/>
                <w:cs/>
              </w:rPr>
              <w:t>5</w:t>
            </w:r>
          </w:p>
        </w:tc>
        <w:tc>
          <w:tcPr>
            <w:tcW w:w="838" w:type="dxa"/>
            <w:vAlign w:val="bottom"/>
          </w:tcPr>
          <w:p w14:paraId="077F0F5F" w14:textId="5FF0DB52" w:rsidR="00956835" w:rsidRPr="00C428B1" w:rsidRDefault="00BB406B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64</w:t>
            </w:r>
          </w:p>
        </w:tc>
        <w:tc>
          <w:tcPr>
            <w:tcW w:w="874" w:type="dxa"/>
            <w:vAlign w:val="bottom"/>
          </w:tcPr>
          <w:p w14:paraId="307D561A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6</w:t>
            </w:r>
            <w:r w:rsidRPr="00C428B1"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5</w:t>
            </w:r>
          </w:p>
        </w:tc>
      </w:tr>
      <w:tr w:rsidR="00956835" w:rsidRPr="004517A7" w14:paraId="31E43681" w14:textId="77777777" w:rsidTr="00613A3D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2ECFE953" w14:textId="77777777" w:rsidR="00956835" w:rsidRPr="00C428B1" w:rsidRDefault="00956835" w:rsidP="00613A3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810" w:type="dxa"/>
            <w:vAlign w:val="bottom"/>
          </w:tcPr>
          <w:p w14:paraId="7936EFAA" w14:textId="5E79D51A" w:rsidR="00956835" w:rsidRPr="00C428B1" w:rsidRDefault="00BB406B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4B9536C8" w14:textId="77777777" w:rsidR="00956835" w:rsidRPr="00C428B1" w:rsidRDefault="0095683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36637165" w14:textId="223DE76A" w:rsidR="00956835" w:rsidRPr="00C428B1" w:rsidRDefault="00BB406B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 w:rsidRPr="00BB406B">
              <w:rPr>
                <w:rFonts w:asciiTheme="majorBidi" w:eastAsia="Times New Roman" w:hAnsiTheme="majorBidi" w:cstheme="majorBidi" w:hint="eastAsia"/>
                <w:kern w:val="28"/>
                <w:sz w:val="28"/>
              </w:rPr>
              <w:t>1,338</w:t>
            </w:r>
          </w:p>
        </w:tc>
        <w:tc>
          <w:tcPr>
            <w:tcW w:w="810" w:type="dxa"/>
            <w:vAlign w:val="bottom"/>
          </w:tcPr>
          <w:p w14:paraId="20020842" w14:textId="77777777" w:rsidR="00956835" w:rsidRPr="00C428B1" w:rsidRDefault="0095683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1,351</w:t>
            </w:r>
          </w:p>
        </w:tc>
        <w:tc>
          <w:tcPr>
            <w:tcW w:w="809" w:type="dxa"/>
            <w:vAlign w:val="bottom"/>
          </w:tcPr>
          <w:p w14:paraId="09039A48" w14:textId="41832045" w:rsidR="00956835" w:rsidRPr="00C428B1" w:rsidRDefault="00BB406B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6A426883" w14:textId="77777777" w:rsidR="00956835" w:rsidRPr="00C428B1" w:rsidRDefault="0095683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10B057D0" w14:textId="24B4A74E" w:rsidR="00956835" w:rsidRPr="00C428B1" w:rsidRDefault="00BB406B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 w:rsidRPr="00BB406B">
              <w:rPr>
                <w:rFonts w:asciiTheme="majorBidi" w:eastAsia="Times New Roman" w:hAnsiTheme="majorBidi" w:cstheme="majorBidi" w:hint="eastAsia"/>
                <w:kern w:val="28"/>
                <w:sz w:val="28"/>
              </w:rPr>
              <w:t>1,338</w:t>
            </w:r>
          </w:p>
        </w:tc>
        <w:tc>
          <w:tcPr>
            <w:tcW w:w="874" w:type="dxa"/>
            <w:vAlign w:val="bottom"/>
          </w:tcPr>
          <w:p w14:paraId="58258174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</w:rPr>
              <w:t>1,351</w:t>
            </w:r>
          </w:p>
        </w:tc>
      </w:tr>
    </w:tbl>
    <w:p w14:paraId="1838BB1D" w14:textId="57AF4522" w:rsidR="0029118E" w:rsidRDefault="0029118E" w:rsidP="00347765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4"/>
          <w:sz w:val="28"/>
          <w:cs/>
        </w:rPr>
      </w:pPr>
    </w:p>
    <w:p w14:paraId="79FC17DE" w14:textId="77777777" w:rsidR="0029118E" w:rsidRDefault="0029118E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28"/>
          <w:cs/>
        </w:rPr>
      </w:pPr>
      <w:r>
        <w:rPr>
          <w:rFonts w:ascii="Angsana New" w:hAnsi="Angsana New"/>
          <w:spacing w:val="-4"/>
          <w:sz w:val="28"/>
          <w:cs/>
        </w:rPr>
        <w:br w:type="page"/>
      </w:r>
    </w:p>
    <w:tbl>
      <w:tblPr>
        <w:tblW w:w="922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831"/>
        <w:gridCol w:w="709"/>
        <w:gridCol w:w="728"/>
        <w:gridCol w:w="871"/>
        <w:gridCol w:w="765"/>
        <w:gridCol w:w="831"/>
        <w:gridCol w:w="831"/>
        <w:gridCol w:w="866"/>
      </w:tblGrid>
      <w:tr w:rsidR="000D7095" w:rsidRPr="004517A7" w14:paraId="4E864D2E" w14:textId="77777777" w:rsidTr="000D7095">
        <w:trPr>
          <w:tblHeader/>
        </w:trPr>
        <w:tc>
          <w:tcPr>
            <w:tcW w:w="9222" w:type="dxa"/>
            <w:gridSpan w:val="9"/>
            <w:vAlign w:val="bottom"/>
          </w:tcPr>
          <w:p w14:paraId="12868AC4" w14:textId="77777777" w:rsidR="000D7095" w:rsidRPr="004517A7" w:rsidRDefault="000D7095" w:rsidP="00613A3D">
            <w:pPr>
              <w:pStyle w:val="BodyTextIndent3"/>
              <w:spacing w:before="0" w:after="0" w:line="276" w:lineRule="auto"/>
              <w:ind w:left="0"/>
              <w:jc w:val="right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</w:rPr>
              <w:lastRenderedPageBreak/>
              <w:t>(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4517A7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4517A7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0D7095" w:rsidRPr="004517A7" w14:paraId="01D8A54F" w14:textId="77777777" w:rsidTr="00BB406B">
        <w:trPr>
          <w:tblHeader/>
        </w:trPr>
        <w:tc>
          <w:tcPr>
            <w:tcW w:w="2790" w:type="dxa"/>
            <w:vAlign w:val="bottom"/>
          </w:tcPr>
          <w:p w14:paraId="114BBE99" w14:textId="77777777" w:rsidR="000D7095" w:rsidRPr="004517A7" w:rsidRDefault="000D7095" w:rsidP="00613A3D">
            <w:pPr>
              <w:pStyle w:val="BodyTextIndent3"/>
              <w:spacing w:before="0" w:after="0" w:line="276" w:lineRule="auto"/>
              <w:ind w:left="0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6432" w:type="dxa"/>
            <w:gridSpan w:val="8"/>
            <w:vAlign w:val="bottom"/>
          </w:tcPr>
          <w:p w14:paraId="21DBA1BD" w14:textId="77777777" w:rsidR="000D7095" w:rsidRPr="004517A7" w:rsidRDefault="000D709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7095" w:rsidRPr="004517A7" w14:paraId="7B2DBB58" w14:textId="77777777" w:rsidTr="00BB406B">
        <w:trPr>
          <w:tblHeader/>
        </w:trPr>
        <w:tc>
          <w:tcPr>
            <w:tcW w:w="2790" w:type="dxa"/>
            <w:vAlign w:val="bottom"/>
          </w:tcPr>
          <w:p w14:paraId="6F4A6C69" w14:textId="77777777" w:rsidR="000D7095" w:rsidRPr="004517A7" w:rsidRDefault="000D7095" w:rsidP="00613A3D">
            <w:pPr>
              <w:pStyle w:val="BodyTextIndent3"/>
              <w:spacing w:before="0" w:after="0" w:line="276" w:lineRule="auto"/>
              <w:ind w:left="0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152DF881" w14:textId="77777777" w:rsidR="000D7095" w:rsidRPr="004517A7" w:rsidRDefault="000D709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599" w:type="dxa"/>
            <w:gridSpan w:val="2"/>
            <w:vAlign w:val="bottom"/>
          </w:tcPr>
          <w:p w14:paraId="1FA316C0" w14:textId="77777777" w:rsidR="000D7095" w:rsidRPr="004517A7" w:rsidRDefault="000D709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596" w:type="dxa"/>
            <w:gridSpan w:val="2"/>
            <w:vAlign w:val="bottom"/>
          </w:tcPr>
          <w:p w14:paraId="4EAC8BD5" w14:textId="77777777" w:rsidR="000D7095" w:rsidRPr="004517A7" w:rsidRDefault="000D709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697" w:type="dxa"/>
            <w:gridSpan w:val="2"/>
            <w:vAlign w:val="bottom"/>
          </w:tcPr>
          <w:p w14:paraId="4C7D3A2D" w14:textId="77777777" w:rsidR="000D7095" w:rsidRPr="004517A7" w:rsidRDefault="000D709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D7095" w:rsidRPr="004517A7" w14:paraId="40B52CBB" w14:textId="77777777" w:rsidTr="00BB406B">
        <w:trPr>
          <w:tblHeader/>
        </w:trPr>
        <w:tc>
          <w:tcPr>
            <w:tcW w:w="2790" w:type="dxa"/>
            <w:vAlign w:val="bottom"/>
          </w:tcPr>
          <w:p w14:paraId="2479077F" w14:textId="77777777" w:rsidR="000D7095" w:rsidRPr="004517A7" w:rsidRDefault="000D7095" w:rsidP="00613A3D">
            <w:pPr>
              <w:pStyle w:val="BodyTextIndent3"/>
              <w:spacing w:before="0" w:after="0" w:line="276" w:lineRule="auto"/>
              <w:ind w:left="0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52215599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709" w:type="dxa"/>
            <w:vAlign w:val="bottom"/>
          </w:tcPr>
          <w:p w14:paraId="63DDACD7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728" w:type="dxa"/>
            <w:vAlign w:val="bottom"/>
          </w:tcPr>
          <w:p w14:paraId="4A3CA147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71" w:type="dxa"/>
            <w:vAlign w:val="bottom"/>
          </w:tcPr>
          <w:p w14:paraId="1303ED39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765" w:type="dxa"/>
            <w:vAlign w:val="bottom"/>
          </w:tcPr>
          <w:p w14:paraId="18B061AD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31" w:type="dxa"/>
            <w:vAlign w:val="bottom"/>
          </w:tcPr>
          <w:p w14:paraId="419FE5A4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831" w:type="dxa"/>
            <w:vAlign w:val="bottom"/>
          </w:tcPr>
          <w:p w14:paraId="2E399C78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66" w:type="dxa"/>
            <w:vAlign w:val="bottom"/>
          </w:tcPr>
          <w:p w14:paraId="733483E7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0D7095" w:rsidRPr="004517A7" w14:paraId="257AFC8A" w14:textId="77777777" w:rsidTr="00BB406B">
        <w:tc>
          <w:tcPr>
            <w:tcW w:w="2790" w:type="dxa"/>
            <w:vAlign w:val="bottom"/>
          </w:tcPr>
          <w:p w14:paraId="0181C67F" w14:textId="77777777" w:rsidR="000D7095" w:rsidRPr="00C428B1" w:rsidRDefault="000D7095" w:rsidP="00613A3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b/>
                <w:bCs/>
                <w:kern w:val="28"/>
                <w:sz w:val="28"/>
                <w:szCs w:val="28"/>
              </w:rPr>
            </w:pPr>
            <w:r w:rsidRPr="00C428B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</w:t>
            </w:r>
          </w:p>
          <w:p w14:paraId="6AA8B154" w14:textId="77777777" w:rsidR="000D7095" w:rsidRPr="00C428B1" w:rsidRDefault="000D7095" w:rsidP="00613A3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4"/>
              <w:jc w:val="left"/>
              <w:rPr>
                <w:b/>
                <w:bCs/>
                <w:spacing w:val="-6"/>
                <w:kern w:val="28"/>
                <w:sz w:val="28"/>
                <w:szCs w:val="28"/>
              </w:rPr>
            </w:pPr>
            <w:r w:rsidRPr="00C428B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  <w:r w:rsidRPr="00C428B1">
              <w:rPr>
                <w:rFonts w:hint="cs"/>
                <w:b/>
                <w:bCs/>
                <w:spacing w:val="-6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31" w:type="dxa"/>
            <w:vAlign w:val="bottom"/>
          </w:tcPr>
          <w:p w14:paraId="64A7D063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bottom"/>
          </w:tcPr>
          <w:p w14:paraId="14F24859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28" w:type="dxa"/>
            <w:vAlign w:val="bottom"/>
          </w:tcPr>
          <w:p w14:paraId="2DCE44C4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871" w:type="dxa"/>
            <w:vAlign w:val="bottom"/>
          </w:tcPr>
          <w:p w14:paraId="5D30E326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65" w:type="dxa"/>
            <w:vAlign w:val="bottom"/>
          </w:tcPr>
          <w:p w14:paraId="378721BD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31" w:type="dxa"/>
            <w:vAlign w:val="bottom"/>
          </w:tcPr>
          <w:p w14:paraId="56262FF1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31" w:type="dxa"/>
            <w:vAlign w:val="bottom"/>
          </w:tcPr>
          <w:p w14:paraId="120A1A0E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289634F9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D7095" w:rsidRPr="004517A7" w14:paraId="0EDEE089" w14:textId="77777777" w:rsidTr="00BB406B">
        <w:tc>
          <w:tcPr>
            <w:tcW w:w="2790" w:type="dxa"/>
            <w:vAlign w:val="bottom"/>
          </w:tcPr>
          <w:p w14:paraId="1B49008C" w14:textId="77777777" w:rsidR="000D7095" w:rsidRPr="00C428B1" w:rsidRDefault="000D7095" w:rsidP="00613A3D">
            <w:pPr>
              <w:pStyle w:val="BodyTextIndent3"/>
              <w:spacing w:before="0" w:after="0" w:line="276" w:lineRule="auto"/>
              <w:ind w:left="162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C428B1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831" w:type="dxa"/>
            <w:vAlign w:val="bottom"/>
          </w:tcPr>
          <w:p w14:paraId="5AA6C70F" w14:textId="1C394861" w:rsidR="000D7095" w:rsidRPr="00C428B1" w:rsidRDefault="00E84FBC" w:rsidP="00613A3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>
              <w:rPr>
                <w:rFonts w:ascii="Angsana New" w:eastAsia="Times New Roman" w:hAnsi="Angsana New"/>
                <w:kern w:val="28"/>
                <w:sz w:val="28"/>
              </w:rPr>
              <w:t>-</w:t>
            </w:r>
          </w:p>
        </w:tc>
        <w:tc>
          <w:tcPr>
            <w:tcW w:w="709" w:type="dxa"/>
            <w:vAlign w:val="bottom"/>
          </w:tcPr>
          <w:p w14:paraId="4B2F803C" w14:textId="77777777" w:rsidR="000D7095" w:rsidRPr="00E86C15" w:rsidRDefault="000D7095" w:rsidP="00E86C15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E86C15">
              <w:rPr>
                <w:rFonts w:ascii="Angsana New" w:eastAsia="Times New Roman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728" w:type="dxa"/>
            <w:vAlign w:val="bottom"/>
          </w:tcPr>
          <w:p w14:paraId="78576C50" w14:textId="26A828FD" w:rsidR="000D7095" w:rsidRPr="00C428B1" w:rsidRDefault="00E84FBC" w:rsidP="00613A3D">
            <w:pPr>
              <w:spacing w:line="276" w:lineRule="auto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kern w:val="28"/>
                <w:sz w:val="28"/>
                <w:lang w:val="en-GB"/>
              </w:rPr>
              <w:t>-</w:t>
            </w:r>
          </w:p>
        </w:tc>
        <w:tc>
          <w:tcPr>
            <w:tcW w:w="871" w:type="dxa"/>
            <w:vAlign w:val="bottom"/>
          </w:tcPr>
          <w:p w14:paraId="4CE33631" w14:textId="77777777" w:rsidR="000D7095" w:rsidRPr="00E86C15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  <w:lang w:val="en-GB"/>
              </w:rPr>
            </w:pPr>
            <w:r w:rsidRPr="00C428B1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65" w:type="dxa"/>
            <w:vAlign w:val="bottom"/>
          </w:tcPr>
          <w:p w14:paraId="43A2DCD4" w14:textId="12760164" w:rsidR="000D7095" w:rsidRPr="00E84FBC" w:rsidRDefault="00303759" w:rsidP="00E84FB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  <w:lang w:val="en-GB"/>
              </w:rPr>
            </w:pPr>
            <w:r>
              <w:rPr>
                <w:rFonts w:eastAsia="Times New Roman"/>
                <w:kern w:val="28"/>
                <w:sz w:val="28"/>
                <w:szCs w:val="28"/>
                <w:lang w:val="en-GB"/>
              </w:rPr>
              <w:t>4</w:t>
            </w:r>
          </w:p>
        </w:tc>
        <w:tc>
          <w:tcPr>
            <w:tcW w:w="831" w:type="dxa"/>
            <w:vAlign w:val="bottom"/>
          </w:tcPr>
          <w:p w14:paraId="59FE817D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C428B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lang w:val="en-GB"/>
              </w:rPr>
              <w:t>4</w:t>
            </w:r>
          </w:p>
        </w:tc>
        <w:tc>
          <w:tcPr>
            <w:tcW w:w="831" w:type="dxa"/>
            <w:vAlign w:val="bottom"/>
          </w:tcPr>
          <w:p w14:paraId="13BA7566" w14:textId="6E8F15E0" w:rsidR="000D7095" w:rsidRPr="00C428B1" w:rsidRDefault="00303759" w:rsidP="00613A3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kern w:val="28"/>
                <w:sz w:val="28"/>
                <w:lang w:val="en-GB"/>
              </w:rPr>
              <w:t>4</w:t>
            </w:r>
          </w:p>
        </w:tc>
        <w:tc>
          <w:tcPr>
            <w:tcW w:w="866" w:type="dxa"/>
            <w:vAlign w:val="bottom"/>
          </w:tcPr>
          <w:p w14:paraId="73368D7D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C428B1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4</w:t>
            </w:r>
          </w:p>
        </w:tc>
      </w:tr>
      <w:tr w:rsidR="000D7095" w:rsidRPr="004517A7" w14:paraId="2A994510" w14:textId="77777777" w:rsidTr="00BB406B">
        <w:tc>
          <w:tcPr>
            <w:tcW w:w="2790" w:type="dxa"/>
            <w:vAlign w:val="bottom"/>
          </w:tcPr>
          <w:p w14:paraId="17589F72" w14:textId="77777777" w:rsidR="000D7095" w:rsidRPr="00C428B1" w:rsidRDefault="000D7095" w:rsidP="00613A3D">
            <w:pPr>
              <w:pStyle w:val="BodyTextIndent3"/>
              <w:spacing w:before="0" w:after="0" w:line="276" w:lineRule="auto"/>
              <w:ind w:left="162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C428B1">
              <w:rPr>
                <w:rFonts w:hint="cs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831" w:type="dxa"/>
            <w:vAlign w:val="bottom"/>
          </w:tcPr>
          <w:p w14:paraId="3DE98A51" w14:textId="1F24AEC5" w:rsidR="000D7095" w:rsidRPr="00C428B1" w:rsidRDefault="00E84FBC" w:rsidP="00613A3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>
              <w:rPr>
                <w:rFonts w:ascii="Angsana New" w:eastAsia="Times New Roman" w:hAnsi="Angsana New"/>
                <w:kern w:val="28"/>
                <w:sz w:val="28"/>
              </w:rPr>
              <w:t>-</w:t>
            </w:r>
          </w:p>
        </w:tc>
        <w:tc>
          <w:tcPr>
            <w:tcW w:w="709" w:type="dxa"/>
            <w:vAlign w:val="bottom"/>
          </w:tcPr>
          <w:p w14:paraId="436C1E37" w14:textId="77777777" w:rsidR="000D7095" w:rsidRPr="00E86C15" w:rsidRDefault="000D7095" w:rsidP="00E86C15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E86C15">
              <w:rPr>
                <w:rFonts w:ascii="Angsana New" w:eastAsia="Times New Roman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728" w:type="dxa"/>
            <w:vAlign w:val="bottom"/>
          </w:tcPr>
          <w:p w14:paraId="25D00730" w14:textId="014F9D3B" w:rsidR="000D7095" w:rsidRPr="00C428B1" w:rsidRDefault="00E84FBC" w:rsidP="00613A3D">
            <w:pPr>
              <w:spacing w:line="276" w:lineRule="auto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kern w:val="28"/>
                <w:sz w:val="28"/>
                <w:lang w:val="en-GB"/>
              </w:rPr>
              <w:t>131</w:t>
            </w:r>
          </w:p>
        </w:tc>
        <w:tc>
          <w:tcPr>
            <w:tcW w:w="871" w:type="dxa"/>
            <w:vAlign w:val="bottom"/>
          </w:tcPr>
          <w:p w14:paraId="38B082CC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C428B1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131</w:t>
            </w:r>
          </w:p>
        </w:tc>
        <w:tc>
          <w:tcPr>
            <w:tcW w:w="765" w:type="dxa"/>
            <w:vAlign w:val="bottom"/>
          </w:tcPr>
          <w:p w14:paraId="66969516" w14:textId="774B4F0D" w:rsidR="000D7095" w:rsidRPr="00E84FBC" w:rsidRDefault="00E84FBC" w:rsidP="00E84FB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  <w:lang w:val="en-GB"/>
              </w:rPr>
            </w:pPr>
            <w:r w:rsidRPr="00E84FBC">
              <w:rPr>
                <w:rFonts w:eastAsia="Times New Roman"/>
                <w:kern w:val="28"/>
                <w:sz w:val="28"/>
                <w:szCs w:val="28"/>
                <w:lang w:val="en-GB"/>
              </w:rPr>
              <w:t>-</w:t>
            </w:r>
          </w:p>
        </w:tc>
        <w:tc>
          <w:tcPr>
            <w:tcW w:w="831" w:type="dxa"/>
            <w:vAlign w:val="bottom"/>
          </w:tcPr>
          <w:p w14:paraId="39E26A0C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C428B1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31" w:type="dxa"/>
            <w:vAlign w:val="bottom"/>
          </w:tcPr>
          <w:p w14:paraId="3E0B2E45" w14:textId="3B7E4C8B" w:rsidR="000D7095" w:rsidRPr="00C428B1" w:rsidRDefault="00E84FBC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  <w:lang w:val="en-GB"/>
              </w:rPr>
            </w:pPr>
            <w:r>
              <w:rPr>
                <w:rFonts w:eastAsia="Times New Roman"/>
                <w:kern w:val="28"/>
                <w:sz w:val="28"/>
                <w:szCs w:val="28"/>
                <w:lang w:val="en-GB"/>
              </w:rPr>
              <w:t>131</w:t>
            </w:r>
          </w:p>
        </w:tc>
        <w:tc>
          <w:tcPr>
            <w:tcW w:w="866" w:type="dxa"/>
            <w:vAlign w:val="bottom"/>
          </w:tcPr>
          <w:p w14:paraId="4DFAD3B9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C428B1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131</w:t>
            </w:r>
          </w:p>
        </w:tc>
      </w:tr>
      <w:tr w:rsidR="000D7095" w:rsidRPr="004517A7" w14:paraId="553199A9" w14:textId="77777777" w:rsidTr="00BB406B">
        <w:tc>
          <w:tcPr>
            <w:tcW w:w="2790" w:type="dxa"/>
            <w:vAlign w:val="bottom"/>
          </w:tcPr>
          <w:p w14:paraId="54FB3D05" w14:textId="77777777" w:rsidR="000D7095" w:rsidRPr="00C428B1" w:rsidRDefault="000D7095" w:rsidP="00613A3D">
            <w:pPr>
              <w:pStyle w:val="BodyTextIndent3"/>
              <w:spacing w:before="0" w:after="0" w:line="276" w:lineRule="auto"/>
              <w:ind w:left="162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C428B1">
              <w:rPr>
                <w:rFonts w:hint="cs"/>
                <w:kern w:val="28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831" w:type="dxa"/>
            <w:vAlign w:val="bottom"/>
          </w:tcPr>
          <w:p w14:paraId="4560CA39" w14:textId="124AB2B1" w:rsidR="000D7095" w:rsidRPr="00C428B1" w:rsidRDefault="00E86C15" w:rsidP="00613A3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>
              <w:rPr>
                <w:rFonts w:ascii="Angsana New" w:eastAsia="Times New Roman" w:hAnsi="Angsana New"/>
                <w:kern w:val="28"/>
                <w:sz w:val="28"/>
              </w:rPr>
              <w:t>-</w:t>
            </w:r>
          </w:p>
        </w:tc>
        <w:tc>
          <w:tcPr>
            <w:tcW w:w="709" w:type="dxa"/>
            <w:vAlign w:val="bottom"/>
          </w:tcPr>
          <w:p w14:paraId="2D3ACBA5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C428B1">
              <w:rPr>
                <w:rFonts w:eastAsia="Times New Roman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28" w:type="dxa"/>
            <w:vAlign w:val="bottom"/>
          </w:tcPr>
          <w:p w14:paraId="43A331BD" w14:textId="306E6106" w:rsidR="000D7095" w:rsidRPr="00C428B1" w:rsidRDefault="00E86C15" w:rsidP="00613A3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>
              <w:rPr>
                <w:rFonts w:ascii="Angsana New" w:eastAsia="Times New Roman" w:hAnsi="Angsana New"/>
                <w:kern w:val="28"/>
                <w:sz w:val="28"/>
              </w:rPr>
              <w:t>38</w:t>
            </w:r>
          </w:p>
        </w:tc>
        <w:tc>
          <w:tcPr>
            <w:tcW w:w="871" w:type="dxa"/>
            <w:vAlign w:val="bottom"/>
          </w:tcPr>
          <w:p w14:paraId="66B7ED5C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C428B1">
              <w:rPr>
                <w:rFonts w:eastAsia="Times New Roman" w:hint="cs"/>
                <w:kern w:val="28"/>
                <w:sz w:val="28"/>
                <w:szCs w:val="28"/>
                <w:cs/>
              </w:rPr>
              <w:t>39</w:t>
            </w:r>
          </w:p>
        </w:tc>
        <w:tc>
          <w:tcPr>
            <w:tcW w:w="765" w:type="dxa"/>
            <w:vAlign w:val="bottom"/>
          </w:tcPr>
          <w:p w14:paraId="3919CA20" w14:textId="71097141" w:rsidR="000D7095" w:rsidRPr="00E84FBC" w:rsidRDefault="00E86C15" w:rsidP="00E84FB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  <w:lang w:val="en-GB"/>
              </w:rPr>
            </w:pPr>
            <w:r>
              <w:rPr>
                <w:rFonts w:eastAsia="Times New Roman"/>
                <w:kern w:val="28"/>
                <w:sz w:val="28"/>
                <w:szCs w:val="28"/>
                <w:lang w:val="en-GB"/>
              </w:rPr>
              <w:t>-</w:t>
            </w:r>
          </w:p>
        </w:tc>
        <w:tc>
          <w:tcPr>
            <w:tcW w:w="831" w:type="dxa"/>
            <w:vAlign w:val="bottom"/>
          </w:tcPr>
          <w:p w14:paraId="2D6BF016" w14:textId="77777777" w:rsidR="000D7095" w:rsidRPr="00C428B1" w:rsidRDefault="000D7095" w:rsidP="00E84FBC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C428B1">
              <w:rPr>
                <w:rFonts w:eastAsia="Times New Roman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20E65A41" w14:textId="5D99D190" w:rsidR="000D7095" w:rsidRPr="00C428B1" w:rsidRDefault="00E86C15" w:rsidP="00613A3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>
              <w:rPr>
                <w:rFonts w:ascii="Angsana New" w:eastAsia="Times New Roman" w:hAnsi="Angsana New"/>
                <w:kern w:val="28"/>
                <w:sz w:val="28"/>
              </w:rPr>
              <w:t>38</w:t>
            </w:r>
          </w:p>
        </w:tc>
        <w:tc>
          <w:tcPr>
            <w:tcW w:w="866" w:type="dxa"/>
            <w:vAlign w:val="bottom"/>
          </w:tcPr>
          <w:p w14:paraId="4021366C" w14:textId="77777777" w:rsidR="000D7095" w:rsidRPr="00C428B1" w:rsidRDefault="000D7095" w:rsidP="00613A3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C428B1">
              <w:rPr>
                <w:rFonts w:eastAsia="Times New Roman" w:hint="cs"/>
                <w:kern w:val="28"/>
                <w:sz w:val="28"/>
                <w:szCs w:val="28"/>
                <w:cs/>
              </w:rPr>
              <w:t>39</w:t>
            </w:r>
          </w:p>
        </w:tc>
      </w:tr>
    </w:tbl>
    <w:p w14:paraId="788449E2" w14:textId="77777777" w:rsidR="00B00311" w:rsidRPr="00B00311" w:rsidRDefault="00B00311" w:rsidP="00B00311">
      <w:pPr>
        <w:pStyle w:val="ListParagraph"/>
        <w:ind w:left="360" w:right="-29"/>
        <w:jc w:val="thaiDistribute"/>
        <w:rPr>
          <w:rFonts w:asciiTheme="majorBidi" w:hAnsiTheme="majorBidi" w:cstheme="majorBidi"/>
          <w:sz w:val="20"/>
          <w:szCs w:val="20"/>
        </w:rPr>
      </w:pPr>
    </w:p>
    <w:p w14:paraId="2C02D153" w14:textId="48BC3D31" w:rsidR="00404551" w:rsidRDefault="00814407" w:rsidP="00404551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3E584CC" w14:textId="28E74C54" w:rsidR="008A161F" w:rsidRDefault="003F380C" w:rsidP="00BE56FB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365EC098" w14:textId="67C7BEC3" w:rsidR="001B57E7" w:rsidRPr="00AF4984" w:rsidRDefault="001B57E7" w:rsidP="00EA1354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AF4984">
        <w:rPr>
          <w:rFonts w:asciiTheme="majorBidi" w:hAnsiTheme="majorBidi" w:cstheme="majorBidi" w:hint="cs"/>
          <w:sz w:val="28"/>
          <w:cs/>
        </w:rPr>
        <w:t>มูลค่ายุติธรรมของเครื่องมือทางการเงิน</w:t>
      </w:r>
    </w:p>
    <w:p w14:paraId="3C9CB5F9" w14:textId="77777777" w:rsidR="00BA15FA" w:rsidRPr="004517A7" w:rsidRDefault="00BA15FA" w:rsidP="00EA1354">
      <w:pPr>
        <w:pStyle w:val="FSNoteDetail"/>
        <w:tabs>
          <w:tab w:val="left" w:pos="180"/>
          <w:tab w:val="left" w:pos="360"/>
        </w:tabs>
      </w:pPr>
      <w:r w:rsidRPr="004517A7">
        <w:rPr>
          <w:rFonts w:hint="cs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จำนวนเงินที่ผู้ซื้อและผู้ขายตกลงแลกเปลี่ยนสินทรัพย์หรือชำระหนี้กัน 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</w:t>
      </w:r>
    </w:p>
    <w:p w14:paraId="4BDB9543" w14:textId="145187A5" w:rsidR="0059043F" w:rsidRDefault="00BA15FA" w:rsidP="00523E2F">
      <w:pPr>
        <w:pStyle w:val="ListParagraph"/>
        <w:spacing w:before="240"/>
        <w:ind w:left="360" w:right="-29"/>
        <w:jc w:val="thaiDistribute"/>
        <w:rPr>
          <w:rFonts w:asciiTheme="majorBidi" w:hAnsiTheme="majorBidi"/>
          <w:sz w:val="28"/>
        </w:rPr>
      </w:pPr>
      <w:r w:rsidRPr="004517A7">
        <w:rPr>
          <w:rFonts w:hint="cs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</w:r>
      <w:r w:rsidR="001B57E7" w:rsidRPr="001B57E7">
        <w:rPr>
          <w:rFonts w:asciiTheme="majorBidi" w:hAnsiTheme="majorBidi" w:cstheme="majorBidi"/>
          <w:sz w:val="28"/>
          <w:cs/>
        </w:rPr>
        <w:t xml:space="preserve"> </w:t>
      </w:r>
      <w:r w:rsidR="001B57E7" w:rsidRPr="001B57E7">
        <w:rPr>
          <w:rFonts w:asciiTheme="majorBidi" w:hAnsiTheme="majorBidi" w:cstheme="majorBidi" w:hint="cs"/>
          <w:sz w:val="28"/>
          <w:cs/>
        </w:rPr>
        <w:t>ณ</w:t>
      </w:r>
      <w:r w:rsidR="001B57E7" w:rsidRPr="001B57E7">
        <w:rPr>
          <w:rFonts w:asciiTheme="majorBidi" w:hAnsiTheme="majorBidi" w:cstheme="majorBidi"/>
          <w:sz w:val="28"/>
          <w:cs/>
        </w:rPr>
        <w:t xml:space="preserve"> วันที่ </w:t>
      </w:r>
      <w:r w:rsidR="001B57E7" w:rsidRPr="001B57E7">
        <w:rPr>
          <w:rFonts w:asciiTheme="majorBidi" w:hAnsiTheme="majorBidi" w:cstheme="majorBidi"/>
          <w:sz w:val="28"/>
        </w:rPr>
        <w:t xml:space="preserve">31 </w:t>
      </w:r>
      <w:r w:rsidR="001B57E7" w:rsidRPr="001B57E7">
        <w:rPr>
          <w:rFonts w:asciiTheme="majorBidi" w:hAnsiTheme="majorBidi" w:cstheme="majorBidi"/>
          <w:sz w:val="28"/>
          <w:cs/>
        </w:rPr>
        <w:t xml:space="preserve">มีนาคม </w:t>
      </w:r>
      <w:r w:rsidR="001B57E7" w:rsidRPr="001B57E7">
        <w:rPr>
          <w:rFonts w:asciiTheme="majorBidi" w:hAnsiTheme="majorBidi" w:cstheme="majorBidi"/>
          <w:sz w:val="28"/>
        </w:rPr>
        <w:t>256</w:t>
      </w:r>
      <w:r w:rsidR="00DA7EB5">
        <w:rPr>
          <w:rFonts w:asciiTheme="majorBidi" w:hAnsiTheme="majorBidi" w:cstheme="majorBidi"/>
          <w:sz w:val="28"/>
        </w:rPr>
        <w:t>5</w:t>
      </w:r>
      <w:r w:rsidR="001B57E7" w:rsidRPr="001B57E7">
        <w:rPr>
          <w:rFonts w:asciiTheme="majorBidi" w:hAnsiTheme="majorBidi" w:cstheme="majorBidi"/>
          <w:sz w:val="28"/>
        </w:rPr>
        <w:t xml:space="preserve"> </w:t>
      </w:r>
      <w:r w:rsidR="001B57E7" w:rsidRPr="001B57E7">
        <w:rPr>
          <w:rFonts w:asciiTheme="majorBidi" w:hAnsiTheme="majorBidi" w:cstheme="majorBidi"/>
          <w:sz w:val="28"/>
          <w:cs/>
        </w:rPr>
        <w:t>และ</w:t>
      </w:r>
      <w:r w:rsidR="001B57E7" w:rsidRPr="001B57E7">
        <w:rPr>
          <w:rFonts w:asciiTheme="majorBidi" w:hAnsiTheme="majorBidi" w:cstheme="majorBidi" w:hint="cs"/>
          <w:sz w:val="28"/>
          <w:cs/>
        </w:rPr>
        <w:t xml:space="preserve"> </w:t>
      </w:r>
      <w:r w:rsidR="001B57E7" w:rsidRPr="001B57E7">
        <w:rPr>
          <w:rFonts w:asciiTheme="majorBidi" w:hAnsiTheme="majorBidi" w:cstheme="majorBidi"/>
          <w:sz w:val="28"/>
          <w:cs/>
        </w:rPr>
        <w:t xml:space="preserve">วันที่ </w:t>
      </w:r>
      <w:r w:rsidR="001B57E7" w:rsidRPr="001B57E7">
        <w:rPr>
          <w:rFonts w:asciiTheme="majorBidi" w:hAnsiTheme="majorBidi" w:cstheme="majorBidi"/>
          <w:sz w:val="28"/>
        </w:rPr>
        <w:t>31</w:t>
      </w:r>
      <w:r w:rsidR="001B57E7" w:rsidRPr="001B57E7">
        <w:rPr>
          <w:rFonts w:asciiTheme="majorBidi" w:hAnsiTheme="majorBidi" w:cstheme="majorBidi"/>
          <w:sz w:val="28"/>
          <w:cs/>
        </w:rPr>
        <w:t xml:space="preserve"> ธันวาคม </w:t>
      </w:r>
      <w:r w:rsidR="001B57E7" w:rsidRPr="001B57E7">
        <w:rPr>
          <w:rFonts w:asciiTheme="majorBidi" w:hAnsiTheme="majorBidi" w:cstheme="majorBidi"/>
          <w:sz w:val="28"/>
        </w:rPr>
        <w:t>256</w:t>
      </w:r>
      <w:r w:rsidR="00DA7EB5">
        <w:rPr>
          <w:rFonts w:asciiTheme="majorBidi" w:hAnsiTheme="majorBidi" w:cstheme="majorBidi"/>
          <w:sz w:val="28"/>
        </w:rPr>
        <w:t>4</w:t>
      </w:r>
    </w:p>
    <w:tbl>
      <w:tblPr>
        <w:tblW w:w="9781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240"/>
        <w:gridCol w:w="808"/>
        <w:gridCol w:w="811"/>
        <w:gridCol w:w="813"/>
        <w:gridCol w:w="806"/>
        <w:gridCol w:w="7"/>
        <w:gridCol w:w="810"/>
        <w:gridCol w:w="807"/>
        <w:gridCol w:w="7"/>
        <w:gridCol w:w="818"/>
        <w:gridCol w:w="847"/>
        <w:gridCol w:w="7"/>
      </w:tblGrid>
      <w:tr w:rsidR="00E33EAA" w:rsidRPr="004517A7" w14:paraId="6E75134F" w14:textId="77777777" w:rsidTr="00E435DC">
        <w:trPr>
          <w:gridAfter w:val="1"/>
          <w:wAfter w:w="7" w:type="dxa"/>
          <w:tblHeader/>
        </w:trPr>
        <w:tc>
          <w:tcPr>
            <w:tcW w:w="3240" w:type="dxa"/>
          </w:tcPr>
          <w:p w14:paraId="6E43EA07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238" w:type="dxa"/>
            <w:gridSpan w:val="4"/>
            <w:vAlign w:val="bottom"/>
          </w:tcPr>
          <w:p w14:paraId="3E760814" w14:textId="77777777" w:rsidR="00E33EAA" w:rsidRPr="004517A7" w:rsidRDefault="00E33EAA" w:rsidP="00F409DF">
            <w:pP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296" w:type="dxa"/>
            <w:gridSpan w:val="6"/>
          </w:tcPr>
          <w:p w14:paraId="5120B2B8" w14:textId="77777777" w:rsidR="00E33EAA" w:rsidRPr="004517A7" w:rsidRDefault="00E33EAA" w:rsidP="00F409DF">
            <w:pPr>
              <w:ind w:left="-18" w:right="-78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(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หน่วย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>ล้านบาท)</w:t>
            </w:r>
          </w:p>
        </w:tc>
      </w:tr>
      <w:tr w:rsidR="00E33EAA" w:rsidRPr="004517A7" w14:paraId="436CCADB" w14:textId="77777777" w:rsidTr="00E435DC">
        <w:trPr>
          <w:gridAfter w:val="1"/>
          <w:wAfter w:w="7" w:type="dxa"/>
          <w:tblHeader/>
        </w:trPr>
        <w:tc>
          <w:tcPr>
            <w:tcW w:w="3240" w:type="dxa"/>
          </w:tcPr>
          <w:p w14:paraId="1C72AF11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238" w:type="dxa"/>
            <w:gridSpan w:val="4"/>
            <w:vAlign w:val="bottom"/>
          </w:tcPr>
          <w:p w14:paraId="76B2F245" w14:textId="77777777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3296" w:type="dxa"/>
            <w:gridSpan w:val="6"/>
          </w:tcPr>
          <w:p w14:paraId="4A052BC4" w14:textId="77777777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E33EAA" w:rsidRPr="004517A7" w14:paraId="147001AD" w14:textId="77777777" w:rsidTr="00E435DC">
        <w:trPr>
          <w:gridAfter w:val="1"/>
          <w:wAfter w:w="7" w:type="dxa"/>
          <w:tblHeader/>
        </w:trPr>
        <w:tc>
          <w:tcPr>
            <w:tcW w:w="3240" w:type="dxa"/>
          </w:tcPr>
          <w:p w14:paraId="3FAF066E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38967FC1" w14:textId="77777777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มีนาคม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5</w:t>
            </w:r>
          </w:p>
        </w:tc>
        <w:tc>
          <w:tcPr>
            <w:tcW w:w="1619" w:type="dxa"/>
            <w:gridSpan w:val="2"/>
            <w:vAlign w:val="bottom"/>
          </w:tcPr>
          <w:p w14:paraId="00AFE822" w14:textId="77777777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4</w:t>
            </w:r>
          </w:p>
        </w:tc>
        <w:tc>
          <w:tcPr>
            <w:tcW w:w="1624" w:type="dxa"/>
            <w:gridSpan w:val="3"/>
            <w:vAlign w:val="bottom"/>
          </w:tcPr>
          <w:p w14:paraId="77690BBB" w14:textId="77777777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มีนาคม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5</w:t>
            </w:r>
          </w:p>
        </w:tc>
        <w:tc>
          <w:tcPr>
            <w:tcW w:w="1672" w:type="dxa"/>
            <w:gridSpan w:val="3"/>
            <w:vAlign w:val="bottom"/>
          </w:tcPr>
          <w:p w14:paraId="13F40BA9" w14:textId="77777777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4</w:t>
            </w:r>
          </w:p>
        </w:tc>
      </w:tr>
      <w:tr w:rsidR="00E33EAA" w:rsidRPr="004517A7" w14:paraId="5AD91635" w14:textId="77777777" w:rsidTr="00E435DC">
        <w:trPr>
          <w:tblHeader/>
        </w:trPr>
        <w:tc>
          <w:tcPr>
            <w:tcW w:w="3240" w:type="dxa"/>
          </w:tcPr>
          <w:p w14:paraId="27FD14ED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318A216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ตามบัญชี</w:t>
            </w:r>
          </w:p>
        </w:tc>
        <w:tc>
          <w:tcPr>
            <w:tcW w:w="811" w:type="dxa"/>
            <w:vAlign w:val="bottom"/>
          </w:tcPr>
          <w:p w14:paraId="530F059A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813" w:type="dxa"/>
            <w:vAlign w:val="bottom"/>
          </w:tcPr>
          <w:p w14:paraId="0256B619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  ตามบัญชี</w:t>
            </w:r>
          </w:p>
        </w:tc>
        <w:tc>
          <w:tcPr>
            <w:tcW w:w="813" w:type="dxa"/>
            <w:gridSpan w:val="2"/>
            <w:vAlign w:val="bottom"/>
          </w:tcPr>
          <w:p w14:paraId="539485B1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810" w:type="dxa"/>
            <w:vAlign w:val="bottom"/>
          </w:tcPr>
          <w:p w14:paraId="03D9C261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ตามบัญชี</w:t>
            </w:r>
          </w:p>
        </w:tc>
        <w:tc>
          <w:tcPr>
            <w:tcW w:w="814" w:type="dxa"/>
            <w:gridSpan w:val="2"/>
            <w:vAlign w:val="bottom"/>
          </w:tcPr>
          <w:p w14:paraId="5402BD02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818" w:type="dxa"/>
            <w:vAlign w:val="bottom"/>
          </w:tcPr>
          <w:p w14:paraId="0819D14B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  ตามบัญชี</w:t>
            </w:r>
          </w:p>
        </w:tc>
        <w:tc>
          <w:tcPr>
            <w:tcW w:w="854" w:type="dxa"/>
            <w:gridSpan w:val="2"/>
            <w:vAlign w:val="bottom"/>
          </w:tcPr>
          <w:p w14:paraId="617EDC5F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</w:tr>
      <w:tr w:rsidR="00E33EAA" w:rsidRPr="004517A7" w14:paraId="6C77D260" w14:textId="77777777" w:rsidTr="00E435DC">
        <w:tc>
          <w:tcPr>
            <w:tcW w:w="3240" w:type="dxa"/>
          </w:tcPr>
          <w:p w14:paraId="5535C618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left="154"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0AFD7491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1" w:type="dxa"/>
          </w:tcPr>
          <w:p w14:paraId="386D9D18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3" w:type="dxa"/>
          </w:tcPr>
          <w:p w14:paraId="603060F5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3" w:type="dxa"/>
            <w:gridSpan w:val="2"/>
          </w:tcPr>
          <w:p w14:paraId="3B047C88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362A4BF7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4" w:type="dxa"/>
            <w:gridSpan w:val="2"/>
          </w:tcPr>
          <w:p w14:paraId="0FB1256A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8" w:type="dxa"/>
          </w:tcPr>
          <w:p w14:paraId="19F50F74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54" w:type="dxa"/>
            <w:gridSpan w:val="2"/>
          </w:tcPr>
          <w:p w14:paraId="695E949A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</w:tr>
      <w:tr w:rsidR="00E33EAA" w:rsidRPr="004517A7" w14:paraId="77B3D37B" w14:textId="77777777" w:rsidTr="00E435DC">
        <w:trPr>
          <w:trHeight w:val="279"/>
        </w:trPr>
        <w:tc>
          <w:tcPr>
            <w:tcW w:w="3240" w:type="dxa"/>
          </w:tcPr>
          <w:p w14:paraId="4BCEA56F" w14:textId="77777777" w:rsidR="00E33EAA" w:rsidRPr="004517A7" w:rsidRDefault="00E33EAA" w:rsidP="00613A3D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08" w:type="dxa"/>
            <w:vAlign w:val="bottom"/>
          </w:tcPr>
          <w:p w14:paraId="51AD7734" w14:textId="2E0F3F58" w:rsidR="00E33EAA" w:rsidRPr="004517A7" w:rsidRDefault="00C85EBB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106</w:t>
            </w:r>
          </w:p>
        </w:tc>
        <w:tc>
          <w:tcPr>
            <w:tcW w:w="811" w:type="dxa"/>
            <w:vAlign w:val="bottom"/>
          </w:tcPr>
          <w:p w14:paraId="06C2E49B" w14:textId="38468AE7" w:rsidR="00E33EAA" w:rsidRPr="004517A7" w:rsidRDefault="00C85EBB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106</w:t>
            </w:r>
          </w:p>
        </w:tc>
        <w:tc>
          <w:tcPr>
            <w:tcW w:w="813" w:type="dxa"/>
            <w:vAlign w:val="bottom"/>
          </w:tcPr>
          <w:p w14:paraId="7DC8B232" w14:textId="77777777" w:rsidR="00E33EAA" w:rsidRPr="004517A7" w:rsidRDefault="00E33EAA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166</w:t>
            </w:r>
          </w:p>
        </w:tc>
        <w:tc>
          <w:tcPr>
            <w:tcW w:w="813" w:type="dxa"/>
            <w:gridSpan w:val="2"/>
            <w:vAlign w:val="bottom"/>
          </w:tcPr>
          <w:p w14:paraId="17692898" w14:textId="77777777" w:rsidR="00E33EAA" w:rsidRPr="004517A7" w:rsidRDefault="00E33EAA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166</w:t>
            </w:r>
          </w:p>
        </w:tc>
        <w:tc>
          <w:tcPr>
            <w:tcW w:w="810" w:type="dxa"/>
            <w:vAlign w:val="bottom"/>
          </w:tcPr>
          <w:p w14:paraId="38470F95" w14:textId="054B9A23" w:rsidR="00E33EAA" w:rsidRPr="004517A7" w:rsidRDefault="00C85EBB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192DA218" w14:textId="4064D881" w:rsidR="00E33EAA" w:rsidRPr="004517A7" w:rsidRDefault="00C85EBB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14:paraId="06B039D4" w14:textId="77777777" w:rsidR="00E33EAA" w:rsidRPr="004517A7" w:rsidRDefault="00E33EAA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54" w:type="dxa"/>
            <w:gridSpan w:val="2"/>
            <w:vAlign w:val="bottom"/>
          </w:tcPr>
          <w:p w14:paraId="31A73BF4" w14:textId="77777777" w:rsidR="00E33EAA" w:rsidRPr="004517A7" w:rsidRDefault="00E33EAA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E33EAA" w:rsidRPr="004517A7" w14:paraId="7A45EB1D" w14:textId="77777777" w:rsidTr="00E435DC">
        <w:tc>
          <w:tcPr>
            <w:tcW w:w="3240" w:type="dxa"/>
          </w:tcPr>
          <w:p w14:paraId="6405E2B2" w14:textId="77777777" w:rsidR="00E33EAA" w:rsidRPr="004517A7" w:rsidRDefault="00E33EAA" w:rsidP="00613A3D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08" w:type="dxa"/>
            <w:vAlign w:val="bottom"/>
          </w:tcPr>
          <w:p w14:paraId="50D6B4BC" w14:textId="254E2645" w:rsidR="00E33EAA" w:rsidRPr="004517A7" w:rsidRDefault="00C85EBB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85EBB">
              <w:rPr>
                <w:rFonts w:asciiTheme="majorBidi" w:hAnsiTheme="majorBidi" w:cstheme="majorBidi" w:hint="eastAsia"/>
                <w:szCs w:val="24"/>
              </w:rPr>
              <w:t>254</w:t>
            </w:r>
          </w:p>
        </w:tc>
        <w:tc>
          <w:tcPr>
            <w:tcW w:w="811" w:type="dxa"/>
            <w:vAlign w:val="bottom"/>
          </w:tcPr>
          <w:p w14:paraId="57E0639E" w14:textId="384261DF" w:rsidR="00E33EAA" w:rsidRPr="004517A7" w:rsidRDefault="00C85EBB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85EBB">
              <w:rPr>
                <w:rFonts w:asciiTheme="majorBidi" w:hAnsiTheme="majorBidi" w:cstheme="majorBidi" w:hint="eastAsia"/>
                <w:szCs w:val="24"/>
              </w:rPr>
              <w:t>254</w:t>
            </w:r>
          </w:p>
        </w:tc>
        <w:tc>
          <w:tcPr>
            <w:tcW w:w="813" w:type="dxa"/>
            <w:vAlign w:val="bottom"/>
          </w:tcPr>
          <w:p w14:paraId="565A7DA3" w14:textId="77777777" w:rsidR="00E33EAA" w:rsidRPr="004517A7" w:rsidRDefault="00E33EAA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56</w:t>
            </w:r>
            <w:r w:rsidRPr="004517A7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813" w:type="dxa"/>
            <w:gridSpan w:val="2"/>
            <w:vAlign w:val="bottom"/>
          </w:tcPr>
          <w:p w14:paraId="6892BCDD" w14:textId="77777777" w:rsidR="00E33EAA" w:rsidRPr="004517A7" w:rsidRDefault="00E33EAA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56</w:t>
            </w:r>
            <w:r w:rsidRPr="004517A7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810" w:type="dxa"/>
            <w:vAlign w:val="bottom"/>
          </w:tcPr>
          <w:p w14:paraId="606464A4" w14:textId="3C8F4E7C" w:rsidR="00E33EAA" w:rsidRPr="004517A7" w:rsidRDefault="00216B3C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16B3C">
              <w:rPr>
                <w:rFonts w:asciiTheme="majorBidi" w:hAnsiTheme="majorBidi" w:cstheme="majorBidi" w:hint="eastAsia"/>
                <w:szCs w:val="24"/>
              </w:rPr>
              <w:t>134</w:t>
            </w:r>
          </w:p>
        </w:tc>
        <w:tc>
          <w:tcPr>
            <w:tcW w:w="814" w:type="dxa"/>
            <w:gridSpan w:val="2"/>
            <w:vAlign w:val="bottom"/>
          </w:tcPr>
          <w:p w14:paraId="0675D92C" w14:textId="61A7B1EA" w:rsidR="00E33EAA" w:rsidRPr="004517A7" w:rsidRDefault="00216B3C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16B3C">
              <w:rPr>
                <w:rFonts w:asciiTheme="majorBidi" w:hAnsiTheme="majorBidi" w:cstheme="majorBidi" w:hint="eastAsia"/>
                <w:szCs w:val="24"/>
              </w:rPr>
              <w:t>134</w:t>
            </w:r>
          </w:p>
        </w:tc>
        <w:tc>
          <w:tcPr>
            <w:tcW w:w="818" w:type="dxa"/>
            <w:vAlign w:val="bottom"/>
          </w:tcPr>
          <w:p w14:paraId="72192E8B" w14:textId="77777777" w:rsidR="00E33EAA" w:rsidRPr="004517A7" w:rsidRDefault="00E33EAA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125</w:t>
            </w:r>
          </w:p>
        </w:tc>
        <w:tc>
          <w:tcPr>
            <w:tcW w:w="854" w:type="dxa"/>
            <w:gridSpan w:val="2"/>
            <w:vAlign w:val="bottom"/>
          </w:tcPr>
          <w:p w14:paraId="4B1B883A" w14:textId="77777777" w:rsidR="00E33EAA" w:rsidRPr="004517A7" w:rsidRDefault="00E33EAA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125</w:t>
            </w:r>
          </w:p>
        </w:tc>
      </w:tr>
      <w:tr w:rsidR="00E33EAA" w:rsidRPr="004517A7" w14:paraId="7987E967" w14:textId="77777777" w:rsidTr="00E435DC">
        <w:tc>
          <w:tcPr>
            <w:tcW w:w="3240" w:type="dxa"/>
          </w:tcPr>
          <w:p w14:paraId="6759B3C4" w14:textId="7670F0CF" w:rsidR="00E33EAA" w:rsidRPr="004517A7" w:rsidRDefault="00E33EAA" w:rsidP="00613A3D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</w:t>
            </w:r>
            <w:r w:rsidR="00DC0A98">
              <w:rPr>
                <w:rFonts w:asciiTheme="majorBidi" w:hAnsiTheme="majorBidi" w:cstheme="majorBidi" w:hint="cs"/>
                <w:szCs w:val="24"/>
                <w:cs/>
              </w:rPr>
              <w:t>แก่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08" w:type="dxa"/>
            <w:vAlign w:val="bottom"/>
          </w:tcPr>
          <w:p w14:paraId="77524655" w14:textId="7E412E92" w:rsidR="00E33EAA" w:rsidRPr="004517A7" w:rsidRDefault="00216B3C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16B3C">
              <w:rPr>
                <w:rFonts w:asciiTheme="majorBidi" w:hAnsiTheme="majorBidi" w:cstheme="majorBidi" w:hint="eastAsia"/>
                <w:szCs w:val="24"/>
              </w:rPr>
              <w:t>41</w:t>
            </w:r>
          </w:p>
        </w:tc>
        <w:tc>
          <w:tcPr>
            <w:tcW w:w="811" w:type="dxa"/>
            <w:vAlign w:val="bottom"/>
          </w:tcPr>
          <w:p w14:paraId="2A612CCE" w14:textId="220629B5" w:rsidR="00E33EAA" w:rsidRPr="004517A7" w:rsidRDefault="00216B3C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16B3C">
              <w:rPr>
                <w:rFonts w:asciiTheme="majorBidi" w:hAnsiTheme="majorBidi" w:cstheme="majorBidi" w:hint="eastAsia"/>
                <w:szCs w:val="24"/>
              </w:rPr>
              <w:t>41</w:t>
            </w:r>
          </w:p>
        </w:tc>
        <w:tc>
          <w:tcPr>
            <w:tcW w:w="813" w:type="dxa"/>
            <w:vAlign w:val="bottom"/>
          </w:tcPr>
          <w:p w14:paraId="6D00B379" w14:textId="77777777" w:rsidR="00E33EAA" w:rsidRPr="004517A7" w:rsidRDefault="00E33EAA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813" w:type="dxa"/>
            <w:gridSpan w:val="2"/>
            <w:vAlign w:val="bottom"/>
          </w:tcPr>
          <w:p w14:paraId="4EF22497" w14:textId="77777777" w:rsidR="00E33EAA" w:rsidRPr="004517A7" w:rsidRDefault="00E33EAA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810" w:type="dxa"/>
            <w:vAlign w:val="bottom"/>
          </w:tcPr>
          <w:p w14:paraId="3A72839B" w14:textId="542D768C" w:rsidR="00E33EAA" w:rsidRPr="004517A7" w:rsidRDefault="00216B3C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16B3C">
              <w:rPr>
                <w:rFonts w:asciiTheme="majorBidi" w:hAnsiTheme="majorBidi" w:cstheme="majorBidi" w:hint="eastAsia"/>
                <w:szCs w:val="24"/>
              </w:rPr>
              <w:t>566</w:t>
            </w:r>
          </w:p>
        </w:tc>
        <w:tc>
          <w:tcPr>
            <w:tcW w:w="814" w:type="dxa"/>
            <w:gridSpan w:val="2"/>
            <w:vAlign w:val="bottom"/>
          </w:tcPr>
          <w:p w14:paraId="562FA77A" w14:textId="1AFCC930" w:rsidR="00E33EAA" w:rsidRPr="004517A7" w:rsidRDefault="00216B3C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16B3C">
              <w:rPr>
                <w:rFonts w:asciiTheme="majorBidi" w:hAnsiTheme="majorBidi" w:cstheme="majorBidi" w:hint="eastAsia"/>
                <w:szCs w:val="24"/>
              </w:rPr>
              <w:t>566</w:t>
            </w:r>
          </w:p>
        </w:tc>
        <w:tc>
          <w:tcPr>
            <w:tcW w:w="818" w:type="dxa"/>
            <w:vAlign w:val="bottom"/>
          </w:tcPr>
          <w:p w14:paraId="7D38C8CF" w14:textId="77777777" w:rsidR="00E33EAA" w:rsidRPr="004517A7" w:rsidRDefault="00E33EAA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851</w:t>
            </w:r>
          </w:p>
        </w:tc>
        <w:tc>
          <w:tcPr>
            <w:tcW w:w="854" w:type="dxa"/>
            <w:gridSpan w:val="2"/>
            <w:vAlign w:val="bottom"/>
          </w:tcPr>
          <w:p w14:paraId="067CB712" w14:textId="77777777" w:rsidR="00E33EAA" w:rsidRPr="004517A7" w:rsidRDefault="00E33EAA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851</w:t>
            </w:r>
          </w:p>
        </w:tc>
      </w:tr>
      <w:tr w:rsidR="00E33EAA" w:rsidRPr="004517A7" w14:paraId="47A8BA63" w14:textId="77777777" w:rsidTr="00E435DC">
        <w:tc>
          <w:tcPr>
            <w:tcW w:w="3240" w:type="dxa"/>
          </w:tcPr>
          <w:p w14:paraId="6E1219A3" w14:textId="15FE67F6" w:rsidR="00E33EAA" w:rsidRPr="004517A7" w:rsidRDefault="00E33EAA" w:rsidP="00613A3D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</w:t>
            </w:r>
            <w:r w:rsidR="00DC0A98">
              <w:rPr>
                <w:rFonts w:asciiTheme="majorBidi" w:hAnsiTheme="majorBidi" w:cstheme="majorBidi" w:hint="cs"/>
                <w:szCs w:val="24"/>
                <w:cs/>
              </w:rPr>
              <w:t>แก่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808" w:type="dxa"/>
            <w:vAlign w:val="bottom"/>
          </w:tcPr>
          <w:p w14:paraId="476E80EB" w14:textId="072789ED" w:rsidR="00E33EAA" w:rsidRPr="004517A7" w:rsidRDefault="00E435DC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11" w:type="dxa"/>
            <w:vAlign w:val="bottom"/>
          </w:tcPr>
          <w:p w14:paraId="75549734" w14:textId="14FB48E1" w:rsidR="00E33EAA" w:rsidRPr="004517A7" w:rsidRDefault="00E435DC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13" w:type="dxa"/>
            <w:vAlign w:val="bottom"/>
          </w:tcPr>
          <w:p w14:paraId="49398BF1" w14:textId="77777777" w:rsidR="00E33EAA" w:rsidRPr="004517A7" w:rsidRDefault="00E33EAA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13" w:type="dxa"/>
            <w:gridSpan w:val="2"/>
            <w:vAlign w:val="bottom"/>
          </w:tcPr>
          <w:p w14:paraId="3FBA85AD" w14:textId="77777777" w:rsidR="00E33EAA" w:rsidRPr="004517A7" w:rsidRDefault="00E33EAA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10" w:type="dxa"/>
            <w:vAlign w:val="bottom"/>
          </w:tcPr>
          <w:p w14:paraId="71A7119D" w14:textId="1882ED0F" w:rsidR="00E33EAA" w:rsidRPr="004517A7" w:rsidRDefault="00E435DC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435DC">
              <w:rPr>
                <w:rFonts w:asciiTheme="majorBidi" w:hAnsiTheme="majorBidi" w:cstheme="majorBidi" w:hint="eastAsia"/>
                <w:szCs w:val="24"/>
              </w:rPr>
              <w:t>81</w:t>
            </w:r>
          </w:p>
        </w:tc>
        <w:tc>
          <w:tcPr>
            <w:tcW w:w="814" w:type="dxa"/>
            <w:gridSpan w:val="2"/>
            <w:vAlign w:val="bottom"/>
          </w:tcPr>
          <w:p w14:paraId="315BB716" w14:textId="37079BA9" w:rsidR="00E33EAA" w:rsidRPr="004517A7" w:rsidRDefault="00E435DC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435DC">
              <w:rPr>
                <w:rFonts w:asciiTheme="majorBidi" w:hAnsiTheme="majorBidi" w:cstheme="majorBidi" w:hint="eastAsia"/>
                <w:szCs w:val="24"/>
              </w:rPr>
              <w:t>81</w:t>
            </w:r>
          </w:p>
        </w:tc>
        <w:tc>
          <w:tcPr>
            <w:tcW w:w="818" w:type="dxa"/>
            <w:vAlign w:val="bottom"/>
          </w:tcPr>
          <w:p w14:paraId="268B94FF" w14:textId="77777777" w:rsidR="00E33EAA" w:rsidRPr="004517A7" w:rsidRDefault="00E33EAA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81</w:t>
            </w:r>
          </w:p>
        </w:tc>
        <w:tc>
          <w:tcPr>
            <w:tcW w:w="854" w:type="dxa"/>
            <w:gridSpan w:val="2"/>
            <w:vAlign w:val="bottom"/>
          </w:tcPr>
          <w:p w14:paraId="53DFB17C" w14:textId="77777777" w:rsidR="00E33EAA" w:rsidRPr="004517A7" w:rsidRDefault="00E33EAA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81</w:t>
            </w:r>
          </w:p>
        </w:tc>
      </w:tr>
      <w:tr w:rsidR="00E33EAA" w:rsidRPr="004517A7" w14:paraId="2EF5DFD2" w14:textId="77777777" w:rsidTr="00E435DC">
        <w:tc>
          <w:tcPr>
            <w:tcW w:w="3240" w:type="dxa"/>
          </w:tcPr>
          <w:p w14:paraId="2F0347B9" w14:textId="77777777" w:rsidR="00E33EAA" w:rsidRPr="004517A7" w:rsidRDefault="00E33EAA" w:rsidP="00613A3D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08" w:type="dxa"/>
            <w:vAlign w:val="bottom"/>
          </w:tcPr>
          <w:p w14:paraId="2BE3634B" w14:textId="639B8BA1" w:rsidR="00E33EAA" w:rsidRPr="004517A7" w:rsidRDefault="00DF264E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32</w:t>
            </w:r>
          </w:p>
        </w:tc>
        <w:tc>
          <w:tcPr>
            <w:tcW w:w="811" w:type="dxa"/>
            <w:vAlign w:val="bottom"/>
          </w:tcPr>
          <w:p w14:paraId="4D64FAFA" w14:textId="61487834" w:rsidR="00E33EAA" w:rsidRPr="004517A7" w:rsidRDefault="00DF264E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32</w:t>
            </w:r>
          </w:p>
        </w:tc>
        <w:tc>
          <w:tcPr>
            <w:tcW w:w="813" w:type="dxa"/>
            <w:vAlign w:val="bottom"/>
          </w:tcPr>
          <w:p w14:paraId="35FD34A5" w14:textId="77777777" w:rsidR="00E33EAA" w:rsidRPr="004517A7" w:rsidRDefault="00E33EAA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32</w:t>
            </w:r>
          </w:p>
        </w:tc>
        <w:tc>
          <w:tcPr>
            <w:tcW w:w="813" w:type="dxa"/>
            <w:gridSpan w:val="2"/>
            <w:vAlign w:val="bottom"/>
          </w:tcPr>
          <w:p w14:paraId="4DD96007" w14:textId="77777777" w:rsidR="00E33EAA" w:rsidRPr="004517A7" w:rsidRDefault="00E33EAA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32</w:t>
            </w:r>
          </w:p>
        </w:tc>
        <w:tc>
          <w:tcPr>
            <w:tcW w:w="810" w:type="dxa"/>
            <w:vAlign w:val="bottom"/>
          </w:tcPr>
          <w:p w14:paraId="2745CE54" w14:textId="6CDA9F77" w:rsidR="00E33EAA" w:rsidRPr="004517A7" w:rsidRDefault="00DF264E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3C092191" w14:textId="34383F21" w:rsidR="00E33EAA" w:rsidRPr="004517A7" w:rsidRDefault="00DF264E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14:paraId="4559823B" w14:textId="77777777" w:rsidR="00E33EAA" w:rsidRPr="004517A7" w:rsidRDefault="00E33EAA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54" w:type="dxa"/>
            <w:gridSpan w:val="2"/>
            <w:vAlign w:val="bottom"/>
          </w:tcPr>
          <w:p w14:paraId="15E5E103" w14:textId="77777777" w:rsidR="00E33EAA" w:rsidRPr="004517A7" w:rsidRDefault="00E33EAA" w:rsidP="00613A3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DF264E" w:rsidRPr="004517A7" w14:paraId="2393C1E0" w14:textId="77777777" w:rsidTr="00E435DC">
        <w:tc>
          <w:tcPr>
            <w:tcW w:w="3240" w:type="dxa"/>
          </w:tcPr>
          <w:p w14:paraId="299849D1" w14:textId="4F93B828" w:rsidR="00DF264E" w:rsidRPr="004517A7" w:rsidRDefault="00DF264E" w:rsidP="00DF264E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เงินให้กู้ยืมระยะยาว</w:t>
            </w:r>
            <w:r w:rsidR="00DC0A98">
              <w:rPr>
                <w:rFonts w:asciiTheme="majorBidi" w:hAnsiTheme="majorBidi" w:cstheme="majorBidi" w:hint="cs"/>
                <w:szCs w:val="24"/>
                <w:cs/>
              </w:rPr>
              <w:t>แก่</w:t>
            </w:r>
            <w:r w:rsidR="00462C82"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08" w:type="dxa"/>
            <w:vAlign w:val="bottom"/>
          </w:tcPr>
          <w:p w14:paraId="52549830" w14:textId="68D2D5B0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1" w:type="dxa"/>
            <w:vAlign w:val="bottom"/>
          </w:tcPr>
          <w:p w14:paraId="125F4B4C" w14:textId="7B5CA8C9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6CD85EA0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3" w:type="dxa"/>
            <w:gridSpan w:val="2"/>
            <w:vAlign w:val="bottom"/>
          </w:tcPr>
          <w:p w14:paraId="43B30CEC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70389AF" w14:textId="5CA54D4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7</w:t>
            </w:r>
          </w:p>
        </w:tc>
        <w:tc>
          <w:tcPr>
            <w:tcW w:w="814" w:type="dxa"/>
            <w:gridSpan w:val="2"/>
            <w:vAlign w:val="bottom"/>
          </w:tcPr>
          <w:p w14:paraId="6DC5D125" w14:textId="4C927223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7</w:t>
            </w:r>
          </w:p>
        </w:tc>
        <w:tc>
          <w:tcPr>
            <w:tcW w:w="818" w:type="dxa"/>
            <w:vAlign w:val="bottom"/>
          </w:tcPr>
          <w:p w14:paraId="58F558B9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7</w:t>
            </w:r>
          </w:p>
        </w:tc>
        <w:tc>
          <w:tcPr>
            <w:tcW w:w="854" w:type="dxa"/>
            <w:gridSpan w:val="2"/>
            <w:vAlign w:val="bottom"/>
          </w:tcPr>
          <w:p w14:paraId="57599AC8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7</w:t>
            </w:r>
          </w:p>
        </w:tc>
      </w:tr>
      <w:tr w:rsidR="00DF264E" w:rsidRPr="004517A7" w14:paraId="7DB2FBBC" w14:textId="77777777" w:rsidTr="00E435DC">
        <w:tc>
          <w:tcPr>
            <w:tcW w:w="3240" w:type="dxa"/>
          </w:tcPr>
          <w:p w14:paraId="76817255" w14:textId="77777777" w:rsidR="00DF264E" w:rsidRPr="004517A7" w:rsidRDefault="00DF264E" w:rsidP="00DF264E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08" w:type="dxa"/>
            <w:vAlign w:val="bottom"/>
          </w:tcPr>
          <w:p w14:paraId="5F0C1D6A" w14:textId="5A38DF30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57</w:t>
            </w:r>
          </w:p>
        </w:tc>
        <w:tc>
          <w:tcPr>
            <w:tcW w:w="811" w:type="dxa"/>
            <w:vAlign w:val="bottom"/>
          </w:tcPr>
          <w:p w14:paraId="6ED15322" w14:textId="52D708E2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57</w:t>
            </w:r>
          </w:p>
        </w:tc>
        <w:tc>
          <w:tcPr>
            <w:tcW w:w="813" w:type="dxa"/>
            <w:vAlign w:val="bottom"/>
          </w:tcPr>
          <w:p w14:paraId="6F6F2135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57</w:t>
            </w:r>
          </w:p>
        </w:tc>
        <w:tc>
          <w:tcPr>
            <w:tcW w:w="813" w:type="dxa"/>
            <w:gridSpan w:val="2"/>
            <w:vAlign w:val="bottom"/>
          </w:tcPr>
          <w:p w14:paraId="1559D0CA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57</w:t>
            </w:r>
          </w:p>
        </w:tc>
        <w:tc>
          <w:tcPr>
            <w:tcW w:w="810" w:type="dxa"/>
            <w:vAlign w:val="bottom"/>
          </w:tcPr>
          <w:p w14:paraId="31AB8377" w14:textId="18F98C72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1BDF3AE8" w14:textId="388DBC45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8" w:type="dxa"/>
            <w:vAlign w:val="bottom"/>
          </w:tcPr>
          <w:p w14:paraId="5DE3A57B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54" w:type="dxa"/>
            <w:gridSpan w:val="2"/>
            <w:vAlign w:val="bottom"/>
          </w:tcPr>
          <w:p w14:paraId="0150394D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DF264E" w:rsidRPr="004517A7" w14:paraId="16EB725F" w14:textId="77777777" w:rsidTr="00E435DC">
        <w:tc>
          <w:tcPr>
            <w:tcW w:w="3240" w:type="dxa"/>
          </w:tcPr>
          <w:p w14:paraId="31C55BAF" w14:textId="77777777" w:rsidR="00DF264E" w:rsidRPr="004517A7" w:rsidRDefault="00DF264E" w:rsidP="00DF264E">
            <w:pPr>
              <w:tabs>
                <w:tab w:val="left" w:pos="360"/>
                <w:tab w:val="left" w:pos="1440"/>
              </w:tabs>
              <w:ind w:left="154"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808" w:type="dxa"/>
            <w:vAlign w:val="bottom"/>
          </w:tcPr>
          <w:p w14:paraId="7B5B0629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6E085EEF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522EE365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6BD67B2C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E402CE4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1F06DB81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651FB1F0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0BFA285F" w14:textId="77777777" w:rsidR="00DF264E" w:rsidRPr="004517A7" w:rsidRDefault="00DF264E" w:rsidP="00DF264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C31680" w:rsidRPr="004517A7" w14:paraId="63499525" w14:textId="77777777" w:rsidTr="00E435DC">
        <w:tc>
          <w:tcPr>
            <w:tcW w:w="3240" w:type="dxa"/>
            <w:vAlign w:val="bottom"/>
          </w:tcPr>
          <w:p w14:paraId="618F6048" w14:textId="77777777" w:rsidR="00C31680" w:rsidRPr="004517A7" w:rsidRDefault="00C31680" w:rsidP="00C31680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8" w:type="dxa"/>
            <w:vAlign w:val="bottom"/>
          </w:tcPr>
          <w:p w14:paraId="546D85B8" w14:textId="58C8594F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145</w:t>
            </w:r>
          </w:p>
        </w:tc>
        <w:tc>
          <w:tcPr>
            <w:tcW w:w="811" w:type="dxa"/>
            <w:vAlign w:val="bottom"/>
          </w:tcPr>
          <w:p w14:paraId="08AFBC56" w14:textId="1917228A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145</w:t>
            </w:r>
          </w:p>
        </w:tc>
        <w:tc>
          <w:tcPr>
            <w:tcW w:w="813" w:type="dxa"/>
            <w:vAlign w:val="bottom"/>
          </w:tcPr>
          <w:p w14:paraId="58D8F693" w14:textId="77777777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145</w:t>
            </w:r>
          </w:p>
        </w:tc>
        <w:tc>
          <w:tcPr>
            <w:tcW w:w="813" w:type="dxa"/>
            <w:gridSpan w:val="2"/>
            <w:vAlign w:val="bottom"/>
          </w:tcPr>
          <w:p w14:paraId="16783C3F" w14:textId="77777777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145</w:t>
            </w:r>
          </w:p>
        </w:tc>
        <w:tc>
          <w:tcPr>
            <w:tcW w:w="810" w:type="dxa"/>
            <w:vAlign w:val="bottom"/>
          </w:tcPr>
          <w:p w14:paraId="1DAC045F" w14:textId="05579262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70</w:t>
            </w:r>
          </w:p>
        </w:tc>
        <w:tc>
          <w:tcPr>
            <w:tcW w:w="814" w:type="dxa"/>
            <w:gridSpan w:val="2"/>
            <w:vAlign w:val="bottom"/>
          </w:tcPr>
          <w:p w14:paraId="6B306EED" w14:textId="0B975F85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70</w:t>
            </w:r>
          </w:p>
        </w:tc>
        <w:tc>
          <w:tcPr>
            <w:tcW w:w="818" w:type="dxa"/>
            <w:vAlign w:val="bottom"/>
          </w:tcPr>
          <w:p w14:paraId="3C1C5FB3" w14:textId="77777777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70</w:t>
            </w:r>
          </w:p>
        </w:tc>
        <w:tc>
          <w:tcPr>
            <w:tcW w:w="854" w:type="dxa"/>
            <w:gridSpan w:val="2"/>
            <w:vAlign w:val="bottom"/>
          </w:tcPr>
          <w:p w14:paraId="27903B8F" w14:textId="77777777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70</w:t>
            </w:r>
          </w:p>
        </w:tc>
      </w:tr>
      <w:tr w:rsidR="00C31680" w:rsidRPr="004517A7" w14:paraId="3B41E5EE" w14:textId="77777777" w:rsidTr="00E435DC">
        <w:tc>
          <w:tcPr>
            <w:tcW w:w="3240" w:type="dxa"/>
            <w:vAlign w:val="bottom"/>
          </w:tcPr>
          <w:p w14:paraId="18EB8F20" w14:textId="77777777" w:rsidR="00C31680" w:rsidRPr="004517A7" w:rsidRDefault="00C31680" w:rsidP="00C31680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808" w:type="dxa"/>
            <w:vAlign w:val="bottom"/>
          </w:tcPr>
          <w:p w14:paraId="1FDE7A92" w14:textId="312F6026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1" w:type="dxa"/>
            <w:vAlign w:val="bottom"/>
          </w:tcPr>
          <w:p w14:paraId="3510F281" w14:textId="57F3707D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663412EE" w14:textId="77777777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13" w:type="dxa"/>
            <w:gridSpan w:val="2"/>
            <w:vAlign w:val="bottom"/>
          </w:tcPr>
          <w:p w14:paraId="76C72D04" w14:textId="77777777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10" w:type="dxa"/>
            <w:vAlign w:val="bottom"/>
          </w:tcPr>
          <w:p w14:paraId="5216FC9F" w14:textId="1B42589B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56E63780" w14:textId="5B4DEFC0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14:paraId="58EC1E3D" w14:textId="77777777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54" w:type="dxa"/>
            <w:gridSpan w:val="2"/>
            <w:vAlign w:val="bottom"/>
          </w:tcPr>
          <w:p w14:paraId="7550E3D9" w14:textId="77777777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</w:tr>
      <w:tr w:rsidR="00C31680" w:rsidRPr="004517A7" w14:paraId="351CA4B8" w14:textId="77777777" w:rsidTr="00E435DC">
        <w:tc>
          <w:tcPr>
            <w:tcW w:w="3240" w:type="dxa"/>
            <w:vAlign w:val="bottom"/>
          </w:tcPr>
          <w:p w14:paraId="6A1EBD17" w14:textId="77777777" w:rsidR="00C31680" w:rsidRPr="004517A7" w:rsidRDefault="00C31680" w:rsidP="00C31680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08" w:type="dxa"/>
            <w:vAlign w:val="bottom"/>
          </w:tcPr>
          <w:p w14:paraId="38490F32" w14:textId="4C8ACB8F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31680">
              <w:rPr>
                <w:rFonts w:asciiTheme="majorBidi" w:hAnsiTheme="majorBidi" w:cstheme="majorBidi" w:hint="eastAsia"/>
                <w:szCs w:val="24"/>
              </w:rPr>
              <w:t>3</w:t>
            </w:r>
            <w:r w:rsidR="005644F1">
              <w:rPr>
                <w:rFonts w:asciiTheme="majorBidi" w:hAnsiTheme="majorBidi" w:cstheme="majorBidi"/>
                <w:szCs w:val="24"/>
              </w:rPr>
              <w:t>3</w:t>
            </w:r>
            <w:r w:rsidRPr="00C31680">
              <w:rPr>
                <w:rFonts w:asciiTheme="majorBidi" w:hAnsiTheme="majorBidi" w:cstheme="majorBidi" w:hint="eastAsia"/>
                <w:szCs w:val="24"/>
              </w:rPr>
              <w:t>0</w:t>
            </w:r>
          </w:p>
        </w:tc>
        <w:tc>
          <w:tcPr>
            <w:tcW w:w="811" w:type="dxa"/>
            <w:vAlign w:val="bottom"/>
          </w:tcPr>
          <w:p w14:paraId="65D8C3F5" w14:textId="1296E9D8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31680">
              <w:rPr>
                <w:rFonts w:asciiTheme="majorBidi" w:hAnsiTheme="majorBidi" w:cstheme="majorBidi" w:hint="eastAsia"/>
                <w:szCs w:val="24"/>
              </w:rPr>
              <w:t>3</w:t>
            </w:r>
            <w:r w:rsidR="005644F1">
              <w:rPr>
                <w:rFonts w:asciiTheme="majorBidi" w:hAnsiTheme="majorBidi" w:cstheme="majorBidi"/>
                <w:szCs w:val="24"/>
              </w:rPr>
              <w:t>3</w:t>
            </w:r>
            <w:r w:rsidRPr="00C31680">
              <w:rPr>
                <w:rFonts w:asciiTheme="majorBidi" w:hAnsiTheme="majorBidi" w:cstheme="majorBidi" w:hint="eastAsia"/>
                <w:szCs w:val="24"/>
              </w:rPr>
              <w:t>0</w:t>
            </w:r>
          </w:p>
        </w:tc>
        <w:tc>
          <w:tcPr>
            <w:tcW w:w="813" w:type="dxa"/>
            <w:vAlign w:val="bottom"/>
          </w:tcPr>
          <w:p w14:paraId="47E28331" w14:textId="77777777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404</w:t>
            </w:r>
          </w:p>
        </w:tc>
        <w:tc>
          <w:tcPr>
            <w:tcW w:w="813" w:type="dxa"/>
            <w:gridSpan w:val="2"/>
            <w:vAlign w:val="bottom"/>
          </w:tcPr>
          <w:p w14:paraId="57CFCBEF" w14:textId="77777777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404</w:t>
            </w:r>
          </w:p>
        </w:tc>
        <w:tc>
          <w:tcPr>
            <w:tcW w:w="810" w:type="dxa"/>
            <w:vAlign w:val="bottom"/>
          </w:tcPr>
          <w:p w14:paraId="59CF878F" w14:textId="5F5F33A6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31680">
              <w:rPr>
                <w:rFonts w:asciiTheme="majorBidi" w:hAnsiTheme="majorBidi" w:cstheme="majorBidi" w:hint="eastAsia"/>
                <w:szCs w:val="24"/>
              </w:rPr>
              <w:t>115</w:t>
            </w:r>
          </w:p>
        </w:tc>
        <w:tc>
          <w:tcPr>
            <w:tcW w:w="814" w:type="dxa"/>
            <w:gridSpan w:val="2"/>
            <w:vAlign w:val="bottom"/>
          </w:tcPr>
          <w:p w14:paraId="09905CD5" w14:textId="5DE597FB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31680">
              <w:rPr>
                <w:rFonts w:asciiTheme="majorBidi" w:hAnsiTheme="majorBidi" w:cstheme="majorBidi" w:hint="eastAsia"/>
                <w:szCs w:val="24"/>
              </w:rPr>
              <w:t>115</w:t>
            </w:r>
          </w:p>
        </w:tc>
        <w:tc>
          <w:tcPr>
            <w:tcW w:w="818" w:type="dxa"/>
            <w:vAlign w:val="bottom"/>
          </w:tcPr>
          <w:p w14:paraId="02460FBB" w14:textId="77777777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131</w:t>
            </w:r>
          </w:p>
        </w:tc>
        <w:tc>
          <w:tcPr>
            <w:tcW w:w="854" w:type="dxa"/>
            <w:gridSpan w:val="2"/>
            <w:vAlign w:val="bottom"/>
          </w:tcPr>
          <w:p w14:paraId="54D61CD3" w14:textId="77777777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131</w:t>
            </w:r>
          </w:p>
        </w:tc>
      </w:tr>
      <w:tr w:rsidR="00C31680" w:rsidRPr="004517A7" w14:paraId="08897D5C" w14:textId="77777777" w:rsidTr="00E435DC">
        <w:tc>
          <w:tcPr>
            <w:tcW w:w="3240" w:type="dxa"/>
            <w:vAlign w:val="bottom"/>
          </w:tcPr>
          <w:p w14:paraId="26E7FE10" w14:textId="77777777" w:rsidR="00C31680" w:rsidRPr="004517A7" w:rsidRDefault="00C31680" w:rsidP="00C31680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08" w:type="dxa"/>
            <w:vAlign w:val="bottom"/>
          </w:tcPr>
          <w:p w14:paraId="2D0A6FC6" w14:textId="67DEA004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11" w:type="dxa"/>
            <w:vAlign w:val="bottom"/>
          </w:tcPr>
          <w:p w14:paraId="046ECF1B" w14:textId="2A4065F8" w:rsidR="00C31680" w:rsidRPr="004517A7" w:rsidRDefault="008B3BE1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13" w:type="dxa"/>
            <w:vAlign w:val="bottom"/>
          </w:tcPr>
          <w:p w14:paraId="2A0BFFEC" w14:textId="77777777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3" w:type="dxa"/>
            <w:gridSpan w:val="2"/>
            <w:vAlign w:val="bottom"/>
          </w:tcPr>
          <w:p w14:paraId="2965D4A8" w14:textId="77777777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29BF54B" w14:textId="02606CF7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31680">
              <w:rPr>
                <w:rFonts w:asciiTheme="majorBidi" w:hAnsiTheme="majorBidi" w:cstheme="majorBidi" w:hint="eastAsia"/>
                <w:szCs w:val="24"/>
              </w:rPr>
              <w:t>46</w:t>
            </w:r>
          </w:p>
        </w:tc>
        <w:tc>
          <w:tcPr>
            <w:tcW w:w="814" w:type="dxa"/>
            <w:gridSpan w:val="2"/>
            <w:vAlign w:val="bottom"/>
          </w:tcPr>
          <w:p w14:paraId="741E03ED" w14:textId="6EDB231A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31680">
              <w:rPr>
                <w:rFonts w:asciiTheme="majorBidi" w:hAnsiTheme="majorBidi" w:cstheme="majorBidi" w:hint="eastAsia"/>
                <w:szCs w:val="24"/>
              </w:rPr>
              <w:t>46</w:t>
            </w:r>
          </w:p>
        </w:tc>
        <w:tc>
          <w:tcPr>
            <w:tcW w:w="818" w:type="dxa"/>
            <w:vAlign w:val="bottom"/>
          </w:tcPr>
          <w:p w14:paraId="3E899874" w14:textId="77777777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177</w:t>
            </w:r>
          </w:p>
        </w:tc>
        <w:tc>
          <w:tcPr>
            <w:tcW w:w="854" w:type="dxa"/>
            <w:gridSpan w:val="2"/>
            <w:vAlign w:val="bottom"/>
          </w:tcPr>
          <w:p w14:paraId="3FAA6FA2" w14:textId="77777777" w:rsidR="00C31680" w:rsidRPr="004517A7" w:rsidRDefault="00C31680" w:rsidP="00C31680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177</w:t>
            </w:r>
          </w:p>
        </w:tc>
      </w:tr>
      <w:tr w:rsidR="008B3BE1" w:rsidRPr="004517A7" w14:paraId="4ECC9B3A" w14:textId="77777777" w:rsidTr="00E435DC">
        <w:tc>
          <w:tcPr>
            <w:tcW w:w="3240" w:type="dxa"/>
            <w:vAlign w:val="bottom"/>
          </w:tcPr>
          <w:p w14:paraId="1D9AEE4B" w14:textId="77777777" w:rsidR="008B3BE1" w:rsidRPr="004517A7" w:rsidRDefault="008B3BE1" w:rsidP="008B3BE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808" w:type="dxa"/>
            <w:vAlign w:val="bottom"/>
          </w:tcPr>
          <w:p w14:paraId="5BB46BBE" w14:textId="7BACA05B" w:rsidR="008B3BE1" w:rsidRPr="004517A7" w:rsidRDefault="008B3BE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1" w:type="dxa"/>
            <w:vAlign w:val="bottom"/>
          </w:tcPr>
          <w:p w14:paraId="33963037" w14:textId="2890C882" w:rsidR="008B3BE1" w:rsidRPr="004517A7" w:rsidRDefault="008B3BE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23C47FCE" w14:textId="77777777" w:rsidR="008B3BE1" w:rsidRPr="004517A7" w:rsidRDefault="008B3BE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276</w:t>
            </w:r>
          </w:p>
        </w:tc>
        <w:tc>
          <w:tcPr>
            <w:tcW w:w="813" w:type="dxa"/>
            <w:gridSpan w:val="2"/>
            <w:vAlign w:val="bottom"/>
          </w:tcPr>
          <w:p w14:paraId="4467C2CC" w14:textId="77777777" w:rsidR="008B3BE1" w:rsidRPr="004517A7" w:rsidRDefault="008B3BE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276</w:t>
            </w:r>
          </w:p>
        </w:tc>
        <w:tc>
          <w:tcPr>
            <w:tcW w:w="810" w:type="dxa"/>
            <w:vAlign w:val="bottom"/>
          </w:tcPr>
          <w:p w14:paraId="5BA8F874" w14:textId="0C8024D4" w:rsidR="008B3BE1" w:rsidRPr="004517A7" w:rsidRDefault="008B3BE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7C506D01" w14:textId="2B1188BF" w:rsidR="008B3BE1" w:rsidRPr="004517A7" w:rsidRDefault="008B3BE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8" w:type="dxa"/>
            <w:vAlign w:val="bottom"/>
          </w:tcPr>
          <w:p w14:paraId="3472AAA9" w14:textId="77777777" w:rsidR="008B3BE1" w:rsidRPr="004517A7" w:rsidRDefault="008B3BE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126</w:t>
            </w:r>
          </w:p>
        </w:tc>
        <w:tc>
          <w:tcPr>
            <w:tcW w:w="854" w:type="dxa"/>
            <w:gridSpan w:val="2"/>
            <w:vAlign w:val="bottom"/>
          </w:tcPr>
          <w:p w14:paraId="2E09F36E" w14:textId="77777777" w:rsidR="008B3BE1" w:rsidRPr="004517A7" w:rsidRDefault="008B3BE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126</w:t>
            </w:r>
          </w:p>
        </w:tc>
      </w:tr>
      <w:tr w:rsidR="008B3BE1" w:rsidRPr="004517A7" w14:paraId="5B88BC28" w14:textId="77777777" w:rsidTr="00E435DC">
        <w:tc>
          <w:tcPr>
            <w:tcW w:w="3240" w:type="dxa"/>
            <w:vAlign w:val="bottom"/>
          </w:tcPr>
          <w:p w14:paraId="1A6BD8DD" w14:textId="77777777" w:rsidR="008B3BE1" w:rsidRPr="004517A7" w:rsidRDefault="008B3BE1" w:rsidP="008B3BE1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  <w:vAlign w:val="bottom"/>
          </w:tcPr>
          <w:p w14:paraId="366B5321" w14:textId="3E0C75E2" w:rsidR="008B3BE1" w:rsidRPr="004517A7" w:rsidRDefault="008B3BE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8B3BE1">
              <w:rPr>
                <w:rFonts w:asciiTheme="majorBidi" w:hAnsiTheme="majorBidi" w:cstheme="majorBidi" w:hint="eastAsia"/>
                <w:szCs w:val="24"/>
              </w:rPr>
              <w:t>140</w:t>
            </w:r>
          </w:p>
        </w:tc>
        <w:tc>
          <w:tcPr>
            <w:tcW w:w="811" w:type="dxa"/>
            <w:vAlign w:val="bottom"/>
          </w:tcPr>
          <w:p w14:paraId="4E60DF58" w14:textId="23B50713" w:rsidR="008B3BE1" w:rsidRPr="004517A7" w:rsidRDefault="008B3BE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8B3BE1">
              <w:rPr>
                <w:rFonts w:asciiTheme="majorBidi" w:hAnsiTheme="majorBidi" w:cstheme="majorBidi" w:hint="eastAsia"/>
                <w:szCs w:val="24"/>
              </w:rPr>
              <w:t>140</w:t>
            </w:r>
          </w:p>
        </w:tc>
        <w:tc>
          <w:tcPr>
            <w:tcW w:w="813" w:type="dxa"/>
            <w:vAlign w:val="bottom"/>
          </w:tcPr>
          <w:p w14:paraId="7565224F" w14:textId="77777777" w:rsidR="008B3BE1" w:rsidRPr="004517A7" w:rsidRDefault="008B3BE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168</w:t>
            </w:r>
          </w:p>
        </w:tc>
        <w:tc>
          <w:tcPr>
            <w:tcW w:w="813" w:type="dxa"/>
            <w:gridSpan w:val="2"/>
            <w:vAlign w:val="bottom"/>
          </w:tcPr>
          <w:p w14:paraId="43E22DC1" w14:textId="77777777" w:rsidR="008B3BE1" w:rsidRPr="004517A7" w:rsidRDefault="008B3BE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168</w:t>
            </w:r>
          </w:p>
        </w:tc>
        <w:tc>
          <w:tcPr>
            <w:tcW w:w="810" w:type="dxa"/>
            <w:vAlign w:val="bottom"/>
          </w:tcPr>
          <w:p w14:paraId="57022518" w14:textId="2D078C4A" w:rsidR="008B3BE1" w:rsidRPr="004517A7" w:rsidRDefault="008B3BE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0855FDB6" w14:textId="159DC921" w:rsidR="008B3BE1" w:rsidRPr="004517A7" w:rsidRDefault="008B3BE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8" w:type="dxa"/>
            <w:vAlign w:val="bottom"/>
          </w:tcPr>
          <w:p w14:paraId="65F2E97C" w14:textId="77777777" w:rsidR="008B3BE1" w:rsidRPr="004517A7" w:rsidRDefault="008B3BE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54" w:type="dxa"/>
            <w:gridSpan w:val="2"/>
            <w:vAlign w:val="bottom"/>
          </w:tcPr>
          <w:p w14:paraId="32F426FE" w14:textId="77777777" w:rsidR="008B3BE1" w:rsidRPr="004517A7" w:rsidRDefault="008B3BE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8B3BE1" w:rsidRPr="004517A7" w14:paraId="5C13EFD8" w14:textId="77777777" w:rsidTr="00E435DC">
        <w:tc>
          <w:tcPr>
            <w:tcW w:w="3240" w:type="dxa"/>
            <w:vAlign w:val="bottom"/>
          </w:tcPr>
          <w:p w14:paraId="27A73B3A" w14:textId="0BBCE025" w:rsidR="008B3BE1" w:rsidRPr="004517A7" w:rsidRDefault="008B3BE1" w:rsidP="008B3BE1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  <w:r w:rsidR="00326514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</w:p>
        </w:tc>
        <w:tc>
          <w:tcPr>
            <w:tcW w:w="808" w:type="dxa"/>
            <w:vAlign w:val="bottom"/>
          </w:tcPr>
          <w:p w14:paraId="5597DABD" w14:textId="0461960C" w:rsidR="008B3BE1" w:rsidRPr="004517A7" w:rsidRDefault="005644F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16</w:t>
            </w:r>
            <w:r w:rsidR="008B3BE1" w:rsidRPr="008B3BE1">
              <w:rPr>
                <w:rFonts w:asciiTheme="majorBidi" w:hAnsiTheme="majorBidi" w:cstheme="majorBidi" w:hint="eastAsia"/>
                <w:szCs w:val="24"/>
              </w:rPr>
              <w:t>4</w:t>
            </w:r>
          </w:p>
        </w:tc>
        <w:tc>
          <w:tcPr>
            <w:tcW w:w="811" w:type="dxa"/>
            <w:vAlign w:val="bottom"/>
          </w:tcPr>
          <w:p w14:paraId="3DAF671E" w14:textId="7CD2EA79" w:rsidR="008B3BE1" w:rsidRPr="004517A7" w:rsidRDefault="005644F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16</w:t>
            </w:r>
            <w:r w:rsidR="008B3BE1" w:rsidRPr="008B3BE1">
              <w:rPr>
                <w:rFonts w:asciiTheme="majorBidi" w:hAnsiTheme="majorBidi" w:cstheme="majorBidi" w:hint="eastAsia"/>
                <w:szCs w:val="24"/>
              </w:rPr>
              <w:t>4</w:t>
            </w:r>
          </w:p>
        </w:tc>
        <w:tc>
          <w:tcPr>
            <w:tcW w:w="813" w:type="dxa"/>
            <w:vAlign w:val="bottom"/>
          </w:tcPr>
          <w:p w14:paraId="0D13B74E" w14:textId="77777777" w:rsidR="008B3BE1" w:rsidRPr="004517A7" w:rsidRDefault="008B3BE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185</w:t>
            </w:r>
          </w:p>
        </w:tc>
        <w:tc>
          <w:tcPr>
            <w:tcW w:w="813" w:type="dxa"/>
            <w:gridSpan w:val="2"/>
            <w:vAlign w:val="bottom"/>
          </w:tcPr>
          <w:p w14:paraId="486BD0CD" w14:textId="77777777" w:rsidR="008B3BE1" w:rsidRPr="004517A7" w:rsidRDefault="008B3BE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185</w:t>
            </w:r>
          </w:p>
        </w:tc>
        <w:tc>
          <w:tcPr>
            <w:tcW w:w="810" w:type="dxa"/>
            <w:vAlign w:val="bottom"/>
          </w:tcPr>
          <w:p w14:paraId="6B361B6A" w14:textId="13E8D01A" w:rsidR="008B3BE1" w:rsidRPr="004517A7" w:rsidRDefault="008B3BE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8B3BE1">
              <w:rPr>
                <w:rFonts w:asciiTheme="majorBidi" w:hAnsiTheme="majorBidi" w:cstheme="majorBidi" w:hint="eastAsia"/>
                <w:szCs w:val="24"/>
              </w:rPr>
              <w:t>3</w:t>
            </w:r>
          </w:p>
        </w:tc>
        <w:tc>
          <w:tcPr>
            <w:tcW w:w="814" w:type="dxa"/>
            <w:gridSpan w:val="2"/>
            <w:vAlign w:val="bottom"/>
          </w:tcPr>
          <w:p w14:paraId="15C6B4A3" w14:textId="66E140D2" w:rsidR="008B3BE1" w:rsidRPr="004517A7" w:rsidRDefault="008B3BE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8B3BE1">
              <w:rPr>
                <w:rFonts w:asciiTheme="majorBidi" w:hAnsiTheme="majorBidi" w:cstheme="majorBidi" w:hint="eastAsia"/>
                <w:szCs w:val="24"/>
              </w:rPr>
              <w:t>3</w:t>
            </w:r>
          </w:p>
        </w:tc>
        <w:tc>
          <w:tcPr>
            <w:tcW w:w="818" w:type="dxa"/>
            <w:vAlign w:val="bottom"/>
          </w:tcPr>
          <w:p w14:paraId="030C7FE6" w14:textId="77777777" w:rsidR="008B3BE1" w:rsidRPr="004517A7" w:rsidRDefault="008B3BE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4</w:t>
            </w:r>
          </w:p>
        </w:tc>
        <w:tc>
          <w:tcPr>
            <w:tcW w:w="854" w:type="dxa"/>
            <w:gridSpan w:val="2"/>
            <w:vAlign w:val="bottom"/>
          </w:tcPr>
          <w:p w14:paraId="11935441" w14:textId="77777777" w:rsidR="008B3BE1" w:rsidRPr="004517A7" w:rsidRDefault="008B3BE1" w:rsidP="008B3BE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4</w:t>
            </w:r>
          </w:p>
        </w:tc>
      </w:tr>
      <w:tr w:rsidR="008B3BE1" w:rsidRPr="004517A7" w14:paraId="51AB85CA" w14:textId="77777777" w:rsidTr="00E435DC">
        <w:tc>
          <w:tcPr>
            <w:tcW w:w="3240" w:type="dxa"/>
          </w:tcPr>
          <w:p w14:paraId="03E52516" w14:textId="77777777" w:rsidR="008B3BE1" w:rsidRPr="004517A7" w:rsidRDefault="008B3BE1" w:rsidP="008B3BE1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08CC7AE3" w14:textId="77777777" w:rsidR="008B3BE1" w:rsidRPr="004517A7" w:rsidRDefault="008B3BE1" w:rsidP="008B3BE1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1" w:type="dxa"/>
            <w:vAlign w:val="bottom"/>
          </w:tcPr>
          <w:p w14:paraId="27930B4B" w14:textId="77777777" w:rsidR="008B3BE1" w:rsidRPr="004517A7" w:rsidRDefault="008B3BE1" w:rsidP="008B3BE1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4F24F1E5" w14:textId="77777777" w:rsidR="008B3BE1" w:rsidRPr="004517A7" w:rsidRDefault="008B3BE1" w:rsidP="008B3BE1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760BA21" w14:textId="77777777" w:rsidR="008B3BE1" w:rsidRPr="004517A7" w:rsidRDefault="008B3BE1" w:rsidP="008B3BE1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D158F5" w14:textId="77777777" w:rsidR="008B3BE1" w:rsidRPr="004517A7" w:rsidRDefault="008B3BE1" w:rsidP="008B3BE1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5E4E8818" w14:textId="77777777" w:rsidR="008B3BE1" w:rsidRPr="004517A7" w:rsidRDefault="008B3BE1" w:rsidP="008B3BE1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8" w:type="dxa"/>
            <w:vAlign w:val="bottom"/>
          </w:tcPr>
          <w:p w14:paraId="05C7D970" w14:textId="77777777" w:rsidR="008B3BE1" w:rsidRPr="004517A7" w:rsidRDefault="008B3BE1" w:rsidP="008B3BE1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5EED538F" w14:textId="77777777" w:rsidR="008B3BE1" w:rsidRPr="004517A7" w:rsidRDefault="008B3BE1" w:rsidP="008B3BE1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14:paraId="14AD9821" w14:textId="082ED6B4" w:rsidR="006C2345" w:rsidRPr="004517A7" w:rsidRDefault="006C2345" w:rsidP="006C2345">
      <w:pPr>
        <w:pStyle w:val="FSNoteDetail"/>
        <w:tabs>
          <w:tab w:val="left" w:pos="180"/>
        </w:tabs>
      </w:pPr>
      <w:r w:rsidRPr="004517A7">
        <w:rPr>
          <w:rFonts w:hint="cs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62B1F477" w14:textId="77777777" w:rsidR="006C2345" w:rsidRPr="004517A7" w:rsidRDefault="006C2345" w:rsidP="006C2345">
      <w:pPr>
        <w:numPr>
          <w:ilvl w:val="0"/>
          <w:numId w:val="10"/>
        </w:numPr>
        <w:tabs>
          <w:tab w:val="clear" w:pos="2522"/>
          <w:tab w:val="left" w:pos="360"/>
        </w:tabs>
        <w:overflowPunct/>
        <w:autoSpaceDE/>
        <w:autoSpaceDN/>
        <w:adjustRightInd/>
        <w:spacing w:before="120"/>
        <w:ind w:left="1170" w:hanging="270"/>
        <w:jc w:val="thaiDistribute"/>
        <w:textAlignment w:val="auto"/>
        <w:rPr>
          <w:rFonts w:ascii="Angsana New" w:hAnsi="Angsana New"/>
          <w:sz w:val="28"/>
        </w:rPr>
      </w:pPr>
      <w:bookmarkStart w:id="8" w:name="_Hlk95492248"/>
      <w:r w:rsidRPr="004517A7">
        <w:rPr>
          <w:rFonts w:ascii="Angsana New" w:hAnsi="Angsana New"/>
          <w:sz w:val="28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Pr="004517A7">
        <w:rPr>
          <w:rFonts w:ascii="Angsana New" w:eastAsia="Angsana New" w:hAnsi="Angsana New"/>
          <w:sz w:val="28"/>
          <w:cs/>
        </w:rPr>
        <w:t>เงินสดและรายการเทียบเท่าเงินสด</w:t>
      </w:r>
      <w:r w:rsidRPr="004517A7">
        <w:rPr>
          <w:rFonts w:ascii="Angsana New" w:eastAsia="Angsana New" w:hAnsi="Angsana New"/>
          <w:sz w:val="28"/>
        </w:rPr>
        <w:t xml:space="preserve"> </w:t>
      </w:r>
      <w:r w:rsidRPr="004517A7">
        <w:rPr>
          <w:rFonts w:hint="cs"/>
          <w:cs/>
        </w:rPr>
        <w:t xml:space="preserve">ลูกหนี้การค้าและลูกหนี้อื่น </w:t>
      </w:r>
      <w:r w:rsidRPr="004517A7">
        <w:rPr>
          <w:rFonts w:ascii="Angsana New" w:eastAsia="Angsana New" w:hAnsi="Angsana New"/>
          <w:sz w:val="28"/>
          <w:cs/>
        </w:rPr>
        <w:t>เงินให้กู้ยืม</w:t>
      </w:r>
      <w:r w:rsidRPr="004517A7">
        <w:rPr>
          <w:rFonts w:ascii="Angsana New" w:eastAsia="Angsana New" w:hAnsi="Angsana New" w:hint="cs"/>
          <w:sz w:val="28"/>
          <w:cs/>
        </w:rPr>
        <w:t>ระยะสั้น</w:t>
      </w:r>
      <w:r w:rsidRPr="004517A7">
        <w:rPr>
          <w:rFonts w:ascii="Angsana New" w:eastAsia="Angsana New" w:hAnsi="Angsana New"/>
          <w:sz w:val="28"/>
          <w:cs/>
        </w:rPr>
        <w:t xml:space="preserve"> </w:t>
      </w:r>
      <w:r w:rsidRPr="004517A7">
        <w:rPr>
          <w:rFonts w:hint="cs"/>
          <w:cs/>
        </w:rPr>
        <w:t xml:space="preserve">เงินฝากธนาคารที่มีภาระค้ำประกัน เงินให้กู้ยืมระยะยาว สินทรัพย์ทางการเงินไม่หมุนเวียนอื่น </w:t>
      </w:r>
      <w:r w:rsidRPr="004517A7">
        <w:rPr>
          <w:rFonts w:ascii="Angsana New" w:eastAsia="Angsana New" w:hAnsi="Angsana New" w:hint="cs"/>
          <w:sz w:val="28"/>
          <w:cs/>
        </w:rPr>
        <w:t xml:space="preserve">เงินกู้ยืมจากสถาบันการเงิน </w:t>
      </w:r>
      <w:r w:rsidRPr="004517A7">
        <w:rPr>
          <w:rFonts w:ascii="Angsana New" w:hAnsi="Angsana New"/>
          <w:sz w:val="28"/>
          <w:cs/>
        </w:rPr>
        <w:t>เจ้าหนี้การค้าและเจ้าหนี้อื่น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Pr="004517A7">
        <w:rPr>
          <w:rFonts w:ascii="Angsana New" w:hAnsi="Angsana New"/>
          <w:sz w:val="28"/>
          <w:cs/>
        </w:rPr>
        <w:t>เงินกู้ยืมระยะสั้น</w:t>
      </w:r>
      <w:r w:rsidRPr="004517A7">
        <w:rPr>
          <w:rFonts w:ascii="Angsana New" w:hAnsi="Angsana New" w:hint="cs"/>
          <w:sz w:val="28"/>
          <w:cs/>
        </w:rPr>
        <w:t xml:space="preserve"> เงินกู้ยืมระยะยาวจากสถาบันการเงิน</w:t>
      </w:r>
      <w:r w:rsidRPr="004517A7">
        <w:rPr>
          <w:rFonts w:ascii="Angsana New" w:eastAsia="Angsana New" w:hAnsi="Angsana New"/>
          <w:sz w:val="28"/>
        </w:rPr>
        <w:t xml:space="preserve"> </w:t>
      </w:r>
      <w:r w:rsidRPr="004517A7">
        <w:rPr>
          <w:rFonts w:ascii="Angsana New" w:eastAsia="Angsana New" w:hAnsi="Angsana New" w:hint="cs"/>
          <w:sz w:val="28"/>
          <w:cs/>
        </w:rPr>
        <w:t>และหนี้สินตามสัญญาเช่า</w:t>
      </w:r>
      <w:r w:rsidRPr="004517A7">
        <w:rPr>
          <w:rFonts w:ascii="Angsana New" w:hAnsi="Angsana New"/>
          <w:sz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bookmarkEnd w:id="8"/>
    <w:p w14:paraId="5FFC6833" w14:textId="48004183" w:rsidR="006C2345" w:rsidRPr="004517A7" w:rsidRDefault="006C2345" w:rsidP="006C2345">
      <w:pPr>
        <w:tabs>
          <w:tab w:val="left" w:pos="360"/>
        </w:tabs>
        <w:overflowPunct/>
        <w:autoSpaceDE/>
        <w:autoSpaceDN/>
        <w:adjustRightInd/>
        <w:spacing w:before="120"/>
        <w:ind w:left="1170" w:hanging="288"/>
        <w:jc w:val="thaiDistribute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 xml:space="preserve">ข) </w:t>
      </w:r>
      <w:r w:rsidRPr="004517A7">
        <w:rPr>
          <w:rFonts w:ascii="Angsana New" w:hAnsi="Angsana New" w:hint="cs"/>
          <w:sz w:val="28"/>
          <w:cs/>
        </w:rPr>
        <w:tab/>
        <w:t>เงินลงทุนในตราสารทุน แสดงมูลค่ายุติธรรมตามราคาตลาด กรณีที่เป็นเงินลงทุนในตราสารทุนที่ไม่อยู่ใน</w:t>
      </w:r>
      <w:r w:rsidR="00047315">
        <w:rPr>
          <w:rFonts w:ascii="Angsana New" w:hAnsi="Angsana New"/>
          <w:sz w:val="28"/>
        </w:rPr>
        <w:t xml:space="preserve">  </w:t>
      </w:r>
      <w:r w:rsidRPr="004517A7">
        <w:rPr>
          <w:rFonts w:ascii="Angsana New" w:hAnsi="Angsana New" w:hint="cs"/>
          <w:sz w:val="28"/>
          <w:cs/>
        </w:rPr>
        <w:t>ความต้องการของตลาด คำนวณตามหลักเกณฑ์การประเมินมูลค่าที่เป็นที่ยอมรับทั่วไป</w:t>
      </w:r>
    </w:p>
    <w:p w14:paraId="713646BD" w14:textId="7D4B1D6D" w:rsidR="006C2345" w:rsidRDefault="006C2345" w:rsidP="006C2345">
      <w:pPr>
        <w:pStyle w:val="ListParagraph"/>
        <w:tabs>
          <w:tab w:val="left" w:pos="360"/>
        </w:tabs>
        <w:overflowPunct/>
        <w:autoSpaceDE/>
        <w:autoSpaceDN/>
        <w:adjustRightInd/>
        <w:spacing w:before="120"/>
        <w:ind w:left="1170" w:hanging="288"/>
        <w:jc w:val="thaiDistribute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ค)</w:t>
      </w:r>
      <w:r w:rsidRPr="004517A7">
        <w:rPr>
          <w:rFonts w:ascii="Angsana New" w:hAnsi="Angsana New" w:hint="cs"/>
          <w:sz w:val="28"/>
          <w:cs/>
        </w:rPr>
        <w:tab/>
      </w:r>
      <w:r w:rsidRPr="004517A7">
        <w:rPr>
          <w:rFonts w:ascii="Angsana New" w:hAnsi="Angsana New"/>
          <w:sz w:val="28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</w:t>
      </w:r>
      <w:r w:rsidR="00047315">
        <w:rPr>
          <w:rFonts w:ascii="Angsana New" w:hAnsi="Angsana New"/>
          <w:sz w:val="28"/>
        </w:rPr>
        <w:t xml:space="preserve">  </w:t>
      </w:r>
      <w:r w:rsidRPr="004517A7">
        <w:rPr>
          <w:rFonts w:ascii="Angsana New" w:hAnsi="Angsana New"/>
          <w:sz w:val="28"/>
          <w:cs/>
        </w:rPr>
        <w:t>ตามมูลค่าตามบัญชีที่แสดงในงบแสดงฐานะการเงิน</w:t>
      </w:r>
    </w:p>
    <w:p w14:paraId="2BAF60D0" w14:textId="77777777" w:rsidR="00497D1D" w:rsidRPr="000F0E84" w:rsidRDefault="00497D1D" w:rsidP="00497D1D">
      <w:pPr>
        <w:tabs>
          <w:tab w:val="left" w:pos="1377"/>
        </w:tabs>
        <w:rPr>
          <w:rFonts w:asciiTheme="majorBidi" w:hAnsiTheme="majorBidi" w:cstheme="majorBidi"/>
          <w:sz w:val="20"/>
          <w:szCs w:val="20"/>
        </w:rPr>
      </w:pPr>
    </w:p>
    <w:p w14:paraId="2AE0DE84" w14:textId="723EB750" w:rsidR="00497D1D" w:rsidRPr="0029118E" w:rsidRDefault="00C141F1" w:rsidP="00C141F1">
      <w:pPr>
        <w:pStyle w:val="ListParagraph"/>
        <w:numPr>
          <w:ilvl w:val="0"/>
          <w:numId w:val="1"/>
        </w:numPr>
        <w:rPr>
          <w:rFonts w:hint="eastAsia"/>
          <w:b/>
          <w:bCs/>
        </w:rPr>
      </w:pPr>
      <w:r w:rsidRPr="0029118E">
        <w:rPr>
          <w:rFonts w:hint="cs"/>
          <w:b/>
          <w:bCs/>
          <w:cs/>
        </w:rPr>
        <w:t>เหตุการณ์ภายหลังรอบระยะเวลาที่รายงาน</w:t>
      </w:r>
    </w:p>
    <w:p w14:paraId="5AC15930" w14:textId="474BF76D" w:rsidR="00C141F1" w:rsidRPr="00C9510E" w:rsidRDefault="005530A7" w:rsidP="005530A7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  <w:r w:rsidRPr="005530A7">
        <w:rPr>
          <w:rFonts w:asciiTheme="majorBidi" w:hAnsiTheme="majorBidi" w:hint="cs"/>
          <w:sz w:val="28"/>
          <w:cs/>
        </w:rPr>
        <w:t>เมื่อวันที่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cstheme="majorBidi"/>
          <w:sz w:val="28"/>
        </w:rPr>
        <w:t xml:space="preserve">15 </w:t>
      </w:r>
      <w:r w:rsidRPr="005530A7">
        <w:rPr>
          <w:rFonts w:asciiTheme="majorBidi" w:hAnsiTheme="majorBidi" w:hint="cs"/>
          <w:sz w:val="28"/>
          <w:cs/>
        </w:rPr>
        <w:t>ธันวาคม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cstheme="majorBidi"/>
          <w:sz w:val="28"/>
        </w:rPr>
        <w:t xml:space="preserve">2564 </w:t>
      </w:r>
      <w:r w:rsidRPr="005530A7">
        <w:rPr>
          <w:rFonts w:asciiTheme="majorBidi" w:hAnsiTheme="majorBidi" w:hint="cs"/>
          <w:sz w:val="28"/>
          <w:cs/>
        </w:rPr>
        <w:t>ที่ประชุมคณะกรรมการบริษัท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ครั้งที่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cstheme="majorBidi"/>
          <w:sz w:val="28"/>
        </w:rPr>
        <w:t xml:space="preserve">13/2564 </w:t>
      </w:r>
      <w:r w:rsidRPr="005530A7">
        <w:rPr>
          <w:rFonts w:asciiTheme="majorBidi" w:hAnsiTheme="majorBidi" w:hint="cs"/>
          <w:sz w:val="28"/>
          <w:cs/>
        </w:rPr>
        <w:t>ของบริษัท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เซเว่น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ยูทิลิตี้ส์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แอนด์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พาวเวอร์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จำกัด</w:t>
      </w:r>
      <w:r w:rsidRPr="005530A7">
        <w:rPr>
          <w:rFonts w:asciiTheme="majorBidi" w:hAnsiTheme="majorBidi"/>
          <w:sz w:val="28"/>
          <w:cs/>
        </w:rPr>
        <w:t xml:space="preserve"> (</w:t>
      </w:r>
      <w:r w:rsidRPr="005530A7">
        <w:rPr>
          <w:rFonts w:asciiTheme="majorBidi" w:hAnsiTheme="majorBidi" w:hint="cs"/>
          <w:sz w:val="28"/>
          <w:cs/>
        </w:rPr>
        <w:t>มหาชน</w:t>
      </w:r>
      <w:r w:rsidRPr="005530A7">
        <w:rPr>
          <w:rFonts w:asciiTheme="majorBidi" w:hAnsiTheme="majorBidi"/>
          <w:sz w:val="28"/>
          <w:cs/>
        </w:rPr>
        <w:t xml:space="preserve">) </w:t>
      </w:r>
      <w:r w:rsidRPr="005530A7">
        <w:rPr>
          <w:rFonts w:asciiTheme="majorBidi" w:hAnsiTheme="majorBidi" w:hint="cs"/>
          <w:sz w:val="28"/>
          <w:cs/>
        </w:rPr>
        <w:t>ได้มีมติอนุมัติให้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บริษัท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สตาร์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แก๊ส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จำกัด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เข้าลงทุนใน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บริษัท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บิลเลี่ยน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เวลเนส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จำกัด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ต่อมา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เมื่อวันที่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cstheme="majorBidi"/>
          <w:sz w:val="28"/>
        </w:rPr>
        <w:t xml:space="preserve">28 </w:t>
      </w:r>
      <w:r w:rsidR="00686909">
        <w:rPr>
          <w:rFonts w:asciiTheme="majorBidi" w:hAnsiTheme="majorBidi" w:cstheme="majorBidi"/>
          <w:sz w:val="28"/>
        </w:rPr>
        <w:t xml:space="preserve">  </w:t>
      </w:r>
      <w:r w:rsidRPr="005530A7">
        <w:rPr>
          <w:rFonts w:asciiTheme="majorBidi" w:hAnsiTheme="majorBidi" w:hint="cs"/>
          <w:sz w:val="28"/>
          <w:cs/>
        </w:rPr>
        <w:t>เมษายน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cstheme="majorBidi"/>
          <w:sz w:val="28"/>
        </w:rPr>
        <w:t xml:space="preserve">2565 </w:t>
      </w:r>
      <w:r w:rsidRPr="005530A7">
        <w:rPr>
          <w:rFonts w:asciiTheme="majorBidi" w:hAnsiTheme="majorBidi" w:hint="cs"/>
          <w:sz w:val="28"/>
          <w:cs/>
        </w:rPr>
        <w:t>ที่ประชุมคณะกรรมการบริษัท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ครั้งที่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cstheme="majorBidi"/>
          <w:sz w:val="28"/>
        </w:rPr>
        <w:t xml:space="preserve">5/2565 </w:t>
      </w:r>
      <w:r w:rsidRPr="005530A7">
        <w:rPr>
          <w:rFonts w:asciiTheme="majorBidi" w:hAnsiTheme="majorBidi" w:hint="cs"/>
          <w:sz w:val="28"/>
          <w:cs/>
        </w:rPr>
        <w:t>ของบริษัท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เซเว่น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ยูทิลิตี้ส์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แอนด์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พาวเวอร์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จำกัด</w:t>
      </w:r>
      <w:r w:rsidRPr="005530A7">
        <w:rPr>
          <w:rFonts w:asciiTheme="majorBidi" w:hAnsiTheme="majorBidi"/>
          <w:sz w:val="28"/>
          <w:cs/>
        </w:rPr>
        <w:t xml:space="preserve"> (</w:t>
      </w:r>
      <w:r w:rsidRPr="005530A7">
        <w:rPr>
          <w:rFonts w:asciiTheme="majorBidi" w:hAnsiTheme="majorBidi" w:hint="cs"/>
          <w:sz w:val="28"/>
          <w:cs/>
        </w:rPr>
        <w:t>มหาชน</w:t>
      </w:r>
      <w:r w:rsidRPr="005530A7">
        <w:rPr>
          <w:rFonts w:asciiTheme="majorBidi" w:hAnsiTheme="majorBidi"/>
          <w:sz w:val="28"/>
          <w:cs/>
        </w:rPr>
        <w:t xml:space="preserve">) </w:t>
      </w:r>
      <w:r w:rsidR="00686909">
        <w:rPr>
          <w:rFonts w:asciiTheme="majorBidi" w:hAnsiTheme="majorBidi"/>
          <w:sz w:val="28"/>
        </w:rPr>
        <w:t xml:space="preserve">   </w:t>
      </w:r>
      <w:r w:rsidRPr="005530A7">
        <w:rPr>
          <w:rFonts w:asciiTheme="majorBidi" w:hAnsiTheme="majorBidi" w:hint="cs"/>
          <w:sz w:val="28"/>
          <w:cs/>
        </w:rPr>
        <w:t>ได้มีมติอนุมัติให้ยกเลิกการเข้าลงทุนใน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บริษัท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บิลเลี่ยน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เวลเนส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จำกัด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ดังกล่าว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เนื่องจากการเจรจาในรายละเอียดเกี่ยวกับข้อตกลงในการซื้อขายหุ้นสามัญของ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บริษัท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บิลเลี่ยน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เวลเนส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จำกัด</w:t>
      </w:r>
      <w:r w:rsidRPr="005530A7">
        <w:rPr>
          <w:rFonts w:asciiTheme="majorBidi" w:hAnsiTheme="majorBidi"/>
          <w:sz w:val="28"/>
          <w:cs/>
        </w:rPr>
        <w:t xml:space="preserve"> </w:t>
      </w:r>
      <w:r w:rsidRPr="005530A7">
        <w:rPr>
          <w:rFonts w:asciiTheme="majorBidi" w:hAnsiTheme="majorBidi" w:hint="cs"/>
          <w:sz w:val="28"/>
          <w:cs/>
        </w:rPr>
        <w:t>กับทางผู้ขายไม่สามารถบรรลุข้อตกลงกันได้</w:t>
      </w:r>
    </w:p>
    <w:sectPr w:rsidR="00C141F1" w:rsidRPr="00C9510E" w:rsidSect="00355466">
      <w:headerReference w:type="default" r:id="rId16"/>
      <w:footerReference w:type="default" r:id="rId17"/>
      <w:footnotePr>
        <w:pos w:val="sectEnd"/>
      </w:footnotePr>
      <w:endnotePr>
        <w:numFmt w:val="decimal"/>
        <w:numStart w:val="0"/>
      </w:endnotePr>
      <w:pgSz w:w="11909" w:h="16834" w:code="9"/>
      <w:pgMar w:top="1440" w:right="929" w:bottom="1440" w:left="1440" w:header="864" w:footer="432" w:gutter="0"/>
      <w:pgNumType w:start="4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49383" w14:textId="77777777" w:rsidR="000571A8" w:rsidRDefault="000571A8">
      <w:pPr>
        <w:rPr>
          <w:rFonts w:hint="eastAsia"/>
        </w:rPr>
      </w:pPr>
      <w:r>
        <w:separator/>
      </w:r>
    </w:p>
  </w:endnote>
  <w:endnote w:type="continuationSeparator" w:id="0">
    <w:p w14:paraId="1E59074E" w14:textId="77777777" w:rsidR="000571A8" w:rsidRDefault="000571A8">
      <w:pPr>
        <w:rPr>
          <w:rFonts w:hint="eastAsia"/>
        </w:rPr>
      </w:pPr>
      <w:r>
        <w:continuationSeparator/>
      </w:r>
    </w:p>
  </w:endnote>
  <w:endnote w:type="continuationNotice" w:id="1">
    <w:p w14:paraId="598EEA70" w14:textId="77777777" w:rsidR="000571A8" w:rsidRDefault="000571A8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798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9FD3FE" w14:textId="77777777" w:rsidR="0079755E" w:rsidRPr="000748DD" w:rsidRDefault="0079755E" w:rsidP="000748DD">
        <w:pPr>
          <w:pStyle w:val="Footer"/>
          <w:ind w:right="74"/>
          <w:jc w:val="right"/>
          <w:rPr>
            <w:rFonts w:ascii="Angsana New" w:hAnsi="Angsana New"/>
            <w:sz w:val="28"/>
          </w:rPr>
        </w:pPr>
        <w:r w:rsidRPr="00DA4B61">
          <w:rPr>
            <w:rFonts w:ascii="Angsana New" w:hAnsi="Angsana New"/>
            <w:sz w:val="28"/>
          </w:rPr>
          <w:fldChar w:fldCharType="begin"/>
        </w:r>
        <w:r w:rsidRPr="00DA4B61">
          <w:rPr>
            <w:rFonts w:ascii="Angsana New" w:hAnsi="Angsana New"/>
            <w:sz w:val="28"/>
          </w:rPr>
          <w:instrText xml:space="preserve"> PAGE   \* MERGEFORMAT </w:instrText>
        </w:r>
        <w:r w:rsidRPr="00DA4B61">
          <w:rPr>
            <w:rFonts w:ascii="Angsana New" w:hAnsi="Angsana New"/>
            <w:sz w:val="28"/>
          </w:rPr>
          <w:fldChar w:fldCharType="separate"/>
        </w:r>
        <w:r w:rsidR="00372F30">
          <w:rPr>
            <w:rFonts w:ascii="Angsana New" w:hAnsi="Angsana New"/>
            <w:noProof/>
            <w:sz w:val="28"/>
          </w:rPr>
          <w:t>14</w:t>
        </w:r>
        <w:r w:rsidRPr="00DA4B61"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97890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AFE5E" w14:textId="1C2FD7A7" w:rsidR="0079755E" w:rsidRPr="008532CD" w:rsidRDefault="0079755E" w:rsidP="008532CD">
        <w:pPr>
          <w:pStyle w:val="Footer"/>
          <w:jc w:val="right"/>
          <w:rPr>
            <w:rFonts w:hint="eastAsia"/>
          </w:rPr>
        </w:pPr>
        <w:r w:rsidRPr="008532CD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8532CD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8532CD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372F30">
          <w:rPr>
            <w:rFonts w:asciiTheme="majorBidi" w:hAnsiTheme="majorBidi" w:cstheme="majorBidi"/>
            <w:noProof/>
            <w:sz w:val="28"/>
            <w:szCs w:val="32"/>
          </w:rPr>
          <w:t>51</w:t>
        </w:r>
        <w:r w:rsidRPr="008532CD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04549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631A6B6A" w14:textId="5FDEA39A" w:rsidR="0079755E" w:rsidRPr="005C6B93" w:rsidRDefault="0079755E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5C6B93">
          <w:rPr>
            <w:rFonts w:asciiTheme="majorBidi" w:hAnsiTheme="majorBidi" w:cstheme="majorBidi"/>
            <w:sz w:val="28"/>
          </w:rPr>
          <w:fldChar w:fldCharType="begin"/>
        </w:r>
        <w:r w:rsidRPr="005C6B9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C6B93">
          <w:rPr>
            <w:rFonts w:asciiTheme="majorBidi" w:hAnsiTheme="majorBidi" w:cstheme="majorBidi"/>
            <w:sz w:val="28"/>
          </w:rPr>
          <w:fldChar w:fldCharType="separate"/>
        </w:r>
        <w:r w:rsidR="00372F30">
          <w:rPr>
            <w:rFonts w:asciiTheme="majorBidi" w:hAnsiTheme="majorBidi" w:cstheme="majorBidi"/>
            <w:noProof/>
            <w:sz w:val="28"/>
          </w:rPr>
          <w:t>53</w:t>
        </w:r>
        <w:r w:rsidRPr="005C6B9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B0F0597" w14:textId="15C20544" w:rsidR="0079755E" w:rsidRDefault="0079755E" w:rsidP="00DF43EB">
    <w:pPr>
      <w:pStyle w:val="Footer"/>
      <w:jc w:val="center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707C4" w14:textId="77777777" w:rsidR="000571A8" w:rsidRDefault="000571A8">
      <w:pPr>
        <w:rPr>
          <w:rFonts w:hint="eastAsia"/>
        </w:rPr>
      </w:pPr>
      <w:r>
        <w:separator/>
      </w:r>
    </w:p>
  </w:footnote>
  <w:footnote w:type="continuationSeparator" w:id="0">
    <w:p w14:paraId="2F8F4D4B" w14:textId="77777777" w:rsidR="000571A8" w:rsidRDefault="000571A8">
      <w:pPr>
        <w:rPr>
          <w:rFonts w:hint="eastAsia"/>
        </w:rPr>
      </w:pPr>
      <w:r>
        <w:continuationSeparator/>
      </w:r>
    </w:p>
  </w:footnote>
  <w:footnote w:type="continuationNotice" w:id="1">
    <w:p w14:paraId="1C1E3319" w14:textId="77777777" w:rsidR="000571A8" w:rsidRDefault="000571A8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6599D" w14:textId="1F5D6FC5" w:rsidR="0079755E" w:rsidRDefault="0079755E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bookmarkStart w:id="4" w:name="_Hlk39673241"/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1D609483" w14:textId="77777777" w:rsidR="0079755E" w:rsidRDefault="0079755E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bookmarkEnd w:id="4"/>
  <w:p w14:paraId="03228566" w14:textId="21D733D1" w:rsidR="006B7C38" w:rsidRDefault="006B7C38" w:rsidP="006B7C3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มีนาคม </w:t>
    </w:r>
    <w:r>
      <w:rPr>
        <w:rFonts w:ascii="Angsana New" w:hAnsi="Angsana New"/>
        <w:b/>
        <w:bCs/>
        <w:sz w:val="28"/>
      </w:rPr>
      <w:t>2565</w:t>
    </w:r>
  </w:p>
  <w:p w14:paraId="01EE91B7" w14:textId="77777777" w:rsidR="006B7C38" w:rsidRDefault="006B7C38" w:rsidP="006B7C3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663E2E4C" w14:textId="77777777" w:rsidR="0079755E" w:rsidRPr="00A4131C" w:rsidRDefault="0079755E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8DF66" w14:textId="4C5C099F" w:rsidR="0079755E" w:rsidRDefault="0079755E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3BCF515A" w14:textId="77777777" w:rsidR="0079755E" w:rsidRDefault="0079755E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052E2CA4" w14:textId="77777777" w:rsidR="005505D3" w:rsidRDefault="005505D3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มีนาคม </w:t>
    </w:r>
    <w:r>
      <w:rPr>
        <w:rFonts w:ascii="Angsana New" w:hAnsi="Angsana New"/>
        <w:b/>
        <w:bCs/>
        <w:sz w:val="28"/>
      </w:rPr>
      <w:t>2565</w:t>
    </w:r>
  </w:p>
  <w:p w14:paraId="57734D18" w14:textId="77777777" w:rsidR="005505D3" w:rsidRDefault="005505D3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0969C598" w14:textId="77777777" w:rsidR="0079755E" w:rsidRPr="00B37563" w:rsidRDefault="0079755E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F2151" w14:textId="2CD6902F" w:rsidR="0079755E" w:rsidRDefault="0079755E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051DF121" w14:textId="77777777" w:rsidR="0079755E" w:rsidRDefault="0079755E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165C4A72" w14:textId="77777777" w:rsidR="005505D3" w:rsidRDefault="005505D3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มีนาคม </w:t>
    </w:r>
    <w:r>
      <w:rPr>
        <w:rFonts w:ascii="Angsana New" w:hAnsi="Angsana New"/>
        <w:b/>
        <w:bCs/>
        <w:sz w:val="28"/>
      </w:rPr>
      <w:t>2565</w:t>
    </w:r>
  </w:p>
  <w:p w14:paraId="1E198EBA" w14:textId="2CFE62DC" w:rsidR="0079755E" w:rsidRDefault="005505D3" w:rsidP="00457842">
    <w:pPr>
      <w:tabs>
        <w:tab w:val="left" w:pos="720"/>
      </w:tabs>
      <w:spacing w:after="24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345E"/>
    <w:multiLevelType w:val="multilevel"/>
    <w:tmpl w:val="812288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1366DE"/>
    <w:multiLevelType w:val="hybridMultilevel"/>
    <w:tmpl w:val="ABFC80FE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D2208"/>
    <w:multiLevelType w:val="multilevel"/>
    <w:tmpl w:val="7B74980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607CF8"/>
    <w:multiLevelType w:val="hybridMultilevel"/>
    <w:tmpl w:val="D56C2000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11DFB"/>
    <w:multiLevelType w:val="multilevel"/>
    <w:tmpl w:val="B0369C5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A4467D9"/>
    <w:multiLevelType w:val="hybridMultilevel"/>
    <w:tmpl w:val="A43C1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82B3A"/>
    <w:multiLevelType w:val="multilevel"/>
    <w:tmpl w:val="0802B140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FB33C82"/>
    <w:multiLevelType w:val="multilevel"/>
    <w:tmpl w:val="69B0096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7EC51CF"/>
    <w:multiLevelType w:val="multilevel"/>
    <w:tmpl w:val="05722340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ascii="Angsana New" w:hAnsi="Angsana New" w:cs="Angsana New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cs="Angsana New" w:hint="default"/>
        <w:color w:val="auto"/>
      </w:rPr>
    </w:lvl>
  </w:abstractNum>
  <w:abstractNum w:abstractNumId="9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B63F2"/>
    <w:multiLevelType w:val="multilevel"/>
    <w:tmpl w:val="1CC2A3A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1195797"/>
    <w:multiLevelType w:val="multilevel"/>
    <w:tmpl w:val="880CCEE6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66575B8"/>
    <w:multiLevelType w:val="hybridMultilevel"/>
    <w:tmpl w:val="05560536"/>
    <w:lvl w:ilvl="0" w:tplc="040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738F5"/>
    <w:multiLevelType w:val="hybridMultilevel"/>
    <w:tmpl w:val="8BEEC370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F022C"/>
    <w:multiLevelType w:val="hybridMultilevel"/>
    <w:tmpl w:val="995E2F7C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72424E"/>
    <w:multiLevelType w:val="hybridMultilevel"/>
    <w:tmpl w:val="74C08A8C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522"/>
        </w:tabs>
        <w:ind w:left="2522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2"/>
        </w:tabs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2"/>
        </w:tabs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17" w15:restartNumberingAfterBreak="0">
    <w:nsid w:val="43BB1CF4"/>
    <w:multiLevelType w:val="multilevel"/>
    <w:tmpl w:val="0C2666EA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8" w15:restartNumberingAfterBreak="0">
    <w:nsid w:val="47A24D13"/>
    <w:multiLevelType w:val="hybridMultilevel"/>
    <w:tmpl w:val="931035A2"/>
    <w:lvl w:ilvl="0" w:tplc="09AA2C3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5299C"/>
    <w:multiLevelType w:val="hybridMultilevel"/>
    <w:tmpl w:val="B2BEC362"/>
    <w:lvl w:ilvl="0" w:tplc="37588E74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33D8C"/>
    <w:multiLevelType w:val="multilevel"/>
    <w:tmpl w:val="880CCEE6"/>
    <w:styleLink w:val="CurrentList1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3B43793"/>
    <w:multiLevelType w:val="hybridMultilevel"/>
    <w:tmpl w:val="DDCC8938"/>
    <w:lvl w:ilvl="0" w:tplc="BF468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BE7D8C">
      <w:numFmt w:val="none"/>
      <w:lvlText w:val=""/>
      <w:lvlJc w:val="left"/>
      <w:pPr>
        <w:tabs>
          <w:tab w:val="num" w:pos="360"/>
        </w:tabs>
      </w:pPr>
    </w:lvl>
    <w:lvl w:ilvl="2" w:tplc="C93A736A">
      <w:numFmt w:val="none"/>
      <w:lvlText w:val=""/>
      <w:lvlJc w:val="left"/>
      <w:pPr>
        <w:tabs>
          <w:tab w:val="num" w:pos="360"/>
        </w:tabs>
      </w:pPr>
    </w:lvl>
    <w:lvl w:ilvl="3" w:tplc="1CE4BF20">
      <w:numFmt w:val="none"/>
      <w:lvlText w:val=""/>
      <w:lvlJc w:val="left"/>
      <w:pPr>
        <w:tabs>
          <w:tab w:val="num" w:pos="360"/>
        </w:tabs>
      </w:pPr>
    </w:lvl>
    <w:lvl w:ilvl="4" w:tplc="B37647C6">
      <w:numFmt w:val="none"/>
      <w:lvlText w:val=""/>
      <w:lvlJc w:val="left"/>
      <w:pPr>
        <w:tabs>
          <w:tab w:val="num" w:pos="360"/>
        </w:tabs>
      </w:pPr>
    </w:lvl>
    <w:lvl w:ilvl="5" w:tplc="F732DA8C">
      <w:numFmt w:val="none"/>
      <w:lvlText w:val=""/>
      <w:lvlJc w:val="left"/>
      <w:pPr>
        <w:tabs>
          <w:tab w:val="num" w:pos="360"/>
        </w:tabs>
      </w:pPr>
    </w:lvl>
    <w:lvl w:ilvl="6" w:tplc="B580602A">
      <w:numFmt w:val="none"/>
      <w:lvlText w:val=""/>
      <w:lvlJc w:val="left"/>
      <w:pPr>
        <w:tabs>
          <w:tab w:val="num" w:pos="360"/>
        </w:tabs>
      </w:pPr>
    </w:lvl>
    <w:lvl w:ilvl="7" w:tplc="939EB788">
      <w:numFmt w:val="none"/>
      <w:lvlText w:val=""/>
      <w:lvlJc w:val="left"/>
      <w:pPr>
        <w:tabs>
          <w:tab w:val="num" w:pos="360"/>
        </w:tabs>
      </w:pPr>
    </w:lvl>
    <w:lvl w:ilvl="8" w:tplc="824C157E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6E9A5847"/>
    <w:multiLevelType w:val="hybridMultilevel"/>
    <w:tmpl w:val="7DA49474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FF45EE"/>
    <w:multiLevelType w:val="multilevel"/>
    <w:tmpl w:val="025843D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8BD3A2E"/>
    <w:multiLevelType w:val="multilevel"/>
    <w:tmpl w:val="07EC5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75083534">
    <w:abstractNumId w:val="7"/>
  </w:num>
  <w:num w:numId="2" w16cid:durableId="1974359121">
    <w:abstractNumId w:val="24"/>
  </w:num>
  <w:num w:numId="3" w16cid:durableId="679895435">
    <w:abstractNumId w:val="9"/>
  </w:num>
  <w:num w:numId="4" w16cid:durableId="214510648">
    <w:abstractNumId w:val="19"/>
  </w:num>
  <w:num w:numId="5" w16cid:durableId="1336886518">
    <w:abstractNumId w:val="5"/>
  </w:num>
  <w:num w:numId="6" w16cid:durableId="1025791372">
    <w:abstractNumId w:val="12"/>
  </w:num>
  <w:num w:numId="7" w16cid:durableId="2112434186">
    <w:abstractNumId w:val="11"/>
  </w:num>
  <w:num w:numId="8" w16cid:durableId="1750078631">
    <w:abstractNumId w:val="21"/>
  </w:num>
  <w:num w:numId="9" w16cid:durableId="117842792">
    <w:abstractNumId w:val="14"/>
  </w:num>
  <w:num w:numId="10" w16cid:durableId="1607349572">
    <w:abstractNumId w:val="16"/>
  </w:num>
  <w:num w:numId="11" w16cid:durableId="663819344">
    <w:abstractNumId w:val="4"/>
  </w:num>
  <w:num w:numId="12" w16cid:durableId="1791243878">
    <w:abstractNumId w:val="15"/>
  </w:num>
  <w:num w:numId="13" w16cid:durableId="1694383470">
    <w:abstractNumId w:val="0"/>
  </w:num>
  <w:num w:numId="14" w16cid:durableId="358892426">
    <w:abstractNumId w:val="22"/>
  </w:num>
  <w:num w:numId="15" w16cid:durableId="641809009">
    <w:abstractNumId w:val="3"/>
  </w:num>
  <w:num w:numId="16" w16cid:durableId="838079026">
    <w:abstractNumId w:val="13"/>
  </w:num>
  <w:num w:numId="17" w16cid:durableId="555429418">
    <w:abstractNumId w:val="6"/>
  </w:num>
  <w:num w:numId="18" w16cid:durableId="1588416969">
    <w:abstractNumId w:val="20"/>
  </w:num>
  <w:num w:numId="19" w16cid:durableId="912812509">
    <w:abstractNumId w:val="8"/>
  </w:num>
  <w:num w:numId="20" w16cid:durableId="1511942007">
    <w:abstractNumId w:val="1"/>
  </w:num>
  <w:num w:numId="21" w16cid:durableId="1184973577">
    <w:abstractNumId w:val="17"/>
  </w:num>
  <w:num w:numId="22" w16cid:durableId="2121874837">
    <w:abstractNumId w:val="2"/>
  </w:num>
  <w:num w:numId="23" w16cid:durableId="1161848178">
    <w:abstractNumId w:val="18"/>
  </w:num>
  <w:num w:numId="24" w16cid:durableId="665405012">
    <w:abstractNumId w:val="23"/>
  </w:num>
  <w:num w:numId="25" w16cid:durableId="4028714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3796975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E075460"/>
    <w:rsid w:val="000019EA"/>
    <w:rsid w:val="00001A39"/>
    <w:rsid w:val="00001B76"/>
    <w:rsid w:val="00002FEF"/>
    <w:rsid w:val="00002FF6"/>
    <w:rsid w:val="00003722"/>
    <w:rsid w:val="00003A2E"/>
    <w:rsid w:val="00003A40"/>
    <w:rsid w:val="00004340"/>
    <w:rsid w:val="0000437D"/>
    <w:rsid w:val="00004F1E"/>
    <w:rsid w:val="00005506"/>
    <w:rsid w:val="000056EE"/>
    <w:rsid w:val="00005B39"/>
    <w:rsid w:val="00005DE1"/>
    <w:rsid w:val="00005E32"/>
    <w:rsid w:val="00006221"/>
    <w:rsid w:val="00010ED5"/>
    <w:rsid w:val="00011095"/>
    <w:rsid w:val="00011A05"/>
    <w:rsid w:val="00011A48"/>
    <w:rsid w:val="00011DB1"/>
    <w:rsid w:val="00011F4D"/>
    <w:rsid w:val="00012006"/>
    <w:rsid w:val="0001221A"/>
    <w:rsid w:val="00012571"/>
    <w:rsid w:val="000128AE"/>
    <w:rsid w:val="00012A21"/>
    <w:rsid w:val="00015691"/>
    <w:rsid w:val="00015E36"/>
    <w:rsid w:val="00016A6C"/>
    <w:rsid w:val="00016C76"/>
    <w:rsid w:val="00017CCF"/>
    <w:rsid w:val="000203CC"/>
    <w:rsid w:val="00020B71"/>
    <w:rsid w:val="00020B82"/>
    <w:rsid w:val="00020F3B"/>
    <w:rsid w:val="00020FBC"/>
    <w:rsid w:val="00021036"/>
    <w:rsid w:val="0002165B"/>
    <w:rsid w:val="00021F5E"/>
    <w:rsid w:val="000223EA"/>
    <w:rsid w:val="00022C79"/>
    <w:rsid w:val="00022DE0"/>
    <w:rsid w:val="0002307B"/>
    <w:rsid w:val="0002372B"/>
    <w:rsid w:val="00023847"/>
    <w:rsid w:val="00023E3D"/>
    <w:rsid w:val="000243CC"/>
    <w:rsid w:val="000247B7"/>
    <w:rsid w:val="0002482A"/>
    <w:rsid w:val="00026097"/>
    <w:rsid w:val="000264F5"/>
    <w:rsid w:val="000269B1"/>
    <w:rsid w:val="00026E4B"/>
    <w:rsid w:val="00026FE7"/>
    <w:rsid w:val="000271DB"/>
    <w:rsid w:val="0002731B"/>
    <w:rsid w:val="000274E1"/>
    <w:rsid w:val="00027D98"/>
    <w:rsid w:val="000303AE"/>
    <w:rsid w:val="000307F1"/>
    <w:rsid w:val="00030EAA"/>
    <w:rsid w:val="00031197"/>
    <w:rsid w:val="000312A9"/>
    <w:rsid w:val="0003160A"/>
    <w:rsid w:val="00031FA7"/>
    <w:rsid w:val="00032414"/>
    <w:rsid w:val="000325E8"/>
    <w:rsid w:val="00033101"/>
    <w:rsid w:val="00033366"/>
    <w:rsid w:val="00034687"/>
    <w:rsid w:val="00034A74"/>
    <w:rsid w:val="0003605A"/>
    <w:rsid w:val="00036105"/>
    <w:rsid w:val="00036616"/>
    <w:rsid w:val="000367BB"/>
    <w:rsid w:val="00037054"/>
    <w:rsid w:val="0003727E"/>
    <w:rsid w:val="00037F80"/>
    <w:rsid w:val="00040473"/>
    <w:rsid w:val="0004097A"/>
    <w:rsid w:val="000409C7"/>
    <w:rsid w:val="00040F2E"/>
    <w:rsid w:val="000415BD"/>
    <w:rsid w:val="00041F83"/>
    <w:rsid w:val="000422CA"/>
    <w:rsid w:val="00042340"/>
    <w:rsid w:val="0004240B"/>
    <w:rsid w:val="00042738"/>
    <w:rsid w:val="00043091"/>
    <w:rsid w:val="00043FC5"/>
    <w:rsid w:val="00044135"/>
    <w:rsid w:val="00044236"/>
    <w:rsid w:val="0004429E"/>
    <w:rsid w:val="0004497D"/>
    <w:rsid w:val="00044A32"/>
    <w:rsid w:val="00044A46"/>
    <w:rsid w:val="0004500F"/>
    <w:rsid w:val="00045312"/>
    <w:rsid w:val="00045B34"/>
    <w:rsid w:val="00046238"/>
    <w:rsid w:val="000469D2"/>
    <w:rsid w:val="00046C48"/>
    <w:rsid w:val="00047315"/>
    <w:rsid w:val="00047A94"/>
    <w:rsid w:val="000501A5"/>
    <w:rsid w:val="00050F5C"/>
    <w:rsid w:val="000510DD"/>
    <w:rsid w:val="000510E6"/>
    <w:rsid w:val="0005125E"/>
    <w:rsid w:val="00051401"/>
    <w:rsid w:val="000517E3"/>
    <w:rsid w:val="00051EEA"/>
    <w:rsid w:val="0005224E"/>
    <w:rsid w:val="000527E6"/>
    <w:rsid w:val="00052EEF"/>
    <w:rsid w:val="000532F9"/>
    <w:rsid w:val="00053772"/>
    <w:rsid w:val="00053CB7"/>
    <w:rsid w:val="00054C2F"/>
    <w:rsid w:val="00055201"/>
    <w:rsid w:val="0005583A"/>
    <w:rsid w:val="00056043"/>
    <w:rsid w:val="00056659"/>
    <w:rsid w:val="000566D8"/>
    <w:rsid w:val="000569D1"/>
    <w:rsid w:val="000571A8"/>
    <w:rsid w:val="000576C6"/>
    <w:rsid w:val="00057925"/>
    <w:rsid w:val="00057CFE"/>
    <w:rsid w:val="0006035C"/>
    <w:rsid w:val="00060F09"/>
    <w:rsid w:val="00062A7E"/>
    <w:rsid w:val="00063A36"/>
    <w:rsid w:val="00063D03"/>
    <w:rsid w:val="00063F8D"/>
    <w:rsid w:val="00064C68"/>
    <w:rsid w:val="0006519C"/>
    <w:rsid w:val="00065788"/>
    <w:rsid w:val="00065E8F"/>
    <w:rsid w:val="00065F34"/>
    <w:rsid w:val="00066700"/>
    <w:rsid w:val="000671A5"/>
    <w:rsid w:val="00067F02"/>
    <w:rsid w:val="000708E3"/>
    <w:rsid w:val="00070BEB"/>
    <w:rsid w:val="000719DC"/>
    <w:rsid w:val="000723FA"/>
    <w:rsid w:val="00072918"/>
    <w:rsid w:val="00073031"/>
    <w:rsid w:val="00073233"/>
    <w:rsid w:val="00073B3A"/>
    <w:rsid w:val="00073D22"/>
    <w:rsid w:val="00073DD6"/>
    <w:rsid w:val="00073F18"/>
    <w:rsid w:val="000748DD"/>
    <w:rsid w:val="00075C47"/>
    <w:rsid w:val="0007670F"/>
    <w:rsid w:val="00076BD3"/>
    <w:rsid w:val="00077364"/>
    <w:rsid w:val="00077569"/>
    <w:rsid w:val="00077846"/>
    <w:rsid w:val="0007796F"/>
    <w:rsid w:val="000803EE"/>
    <w:rsid w:val="0008048A"/>
    <w:rsid w:val="00080658"/>
    <w:rsid w:val="00080E49"/>
    <w:rsid w:val="00081419"/>
    <w:rsid w:val="00081754"/>
    <w:rsid w:val="00081764"/>
    <w:rsid w:val="00081BC8"/>
    <w:rsid w:val="000821F9"/>
    <w:rsid w:val="00082990"/>
    <w:rsid w:val="00082AEF"/>
    <w:rsid w:val="000841F6"/>
    <w:rsid w:val="000844FB"/>
    <w:rsid w:val="00084690"/>
    <w:rsid w:val="0008515F"/>
    <w:rsid w:val="000860DC"/>
    <w:rsid w:val="000861E9"/>
    <w:rsid w:val="00086979"/>
    <w:rsid w:val="00087360"/>
    <w:rsid w:val="00087405"/>
    <w:rsid w:val="0009037F"/>
    <w:rsid w:val="00090437"/>
    <w:rsid w:val="0009130F"/>
    <w:rsid w:val="00091745"/>
    <w:rsid w:val="00091A44"/>
    <w:rsid w:val="000930D0"/>
    <w:rsid w:val="000931B0"/>
    <w:rsid w:val="000932A1"/>
    <w:rsid w:val="000933A8"/>
    <w:rsid w:val="00093A1F"/>
    <w:rsid w:val="00094249"/>
    <w:rsid w:val="000942FA"/>
    <w:rsid w:val="0009484D"/>
    <w:rsid w:val="00094C0C"/>
    <w:rsid w:val="00094F42"/>
    <w:rsid w:val="0009523E"/>
    <w:rsid w:val="00095C5B"/>
    <w:rsid w:val="00095D2E"/>
    <w:rsid w:val="00096B74"/>
    <w:rsid w:val="00097134"/>
    <w:rsid w:val="00097CBF"/>
    <w:rsid w:val="000A0C0C"/>
    <w:rsid w:val="000A1084"/>
    <w:rsid w:val="000A16A1"/>
    <w:rsid w:val="000A18B3"/>
    <w:rsid w:val="000A18D6"/>
    <w:rsid w:val="000A19DD"/>
    <w:rsid w:val="000A24D5"/>
    <w:rsid w:val="000A280E"/>
    <w:rsid w:val="000A2833"/>
    <w:rsid w:val="000A2C4A"/>
    <w:rsid w:val="000A2D29"/>
    <w:rsid w:val="000A34B1"/>
    <w:rsid w:val="000A3D4F"/>
    <w:rsid w:val="000A4173"/>
    <w:rsid w:val="000A509D"/>
    <w:rsid w:val="000A619C"/>
    <w:rsid w:val="000A6B35"/>
    <w:rsid w:val="000A722C"/>
    <w:rsid w:val="000A7494"/>
    <w:rsid w:val="000A7A0E"/>
    <w:rsid w:val="000B00AF"/>
    <w:rsid w:val="000B07CD"/>
    <w:rsid w:val="000B08F7"/>
    <w:rsid w:val="000B0C4F"/>
    <w:rsid w:val="000B0CAC"/>
    <w:rsid w:val="000B0F9F"/>
    <w:rsid w:val="000B4171"/>
    <w:rsid w:val="000B45B3"/>
    <w:rsid w:val="000B471A"/>
    <w:rsid w:val="000B4E63"/>
    <w:rsid w:val="000B57BE"/>
    <w:rsid w:val="000B57D8"/>
    <w:rsid w:val="000B6250"/>
    <w:rsid w:val="000B69B0"/>
    <w:rsid w:val="000B6C5E"/>
    <w:rsid w:val="000B7A2A"/>
    <w:rsid w:val="000C0912"/>
    <w:rsid w:val="000C0AAF"/>
    <w:rsid w:val="000C1826"/>
    <w:rsid w:val="000C588A"/>
    <w:rsid w:val="000C5B4B"/>
    <w:rsid w:val="000C5EF1"/>
    <w:rsid w:val="000C7204"/>
    <w:rsid w:val="000C7589"/>
    <w:rsid w:val="000C75E9"/>
    <w:rsid w:val="000D0306"/>
    <w:rsid w:val="000D0472"/>
    <w:rsid w:val="000D1925"/>
    <w:rsid w:val="000D1F2D"/>
    <w:rsid w:val="000D1F49"/>
    <w:rsid w:val="000D2630"/>
    <w:rsid w:val="000D2C33"/>
    <w:rsid w:val="000D32C6"/>
    <w:rsid w:val="000D36BB"/>
    <w:rsid w:val="000D3940"/>
    <w:rsid w:val="000D3DFF"/>
    <w:rsid w:val="000D4727"/>
    <w:rsid w:val="000D53A3"/>
    <w:rsid w:val="000D550E"/>
    <w:rsid w:val="000D6788"/>
    <w:rsid w:val="000D7095"/>
    <w:rsid w:val="000D7444"/>
    <w:rsid w:val="000D76B4"/>
    <w:rsid w:val="000D7B8A"/>
    <w:rsid w:val="000E00D3"/>
    <w:rsid w:val="000E132E"/>
    <w:rsid w:val="000E150A"/>
    <w:rsid w:val="000E214E"/>
    <w:rsid w:val="000E24B1"/>
    <w:rsid w:val="000E4352"/>
    <w:rsid w:val="000E5F41"/>
    <w:rsid w:val="000E6F90"/>
    <w:rsid w:val="000E7257"/>
    <w:rsid w:val="000E777D"/>
    <w:rsid w:val="000E7F55"/>
    <w:rsid w:val="000F050A"/>
    <w:rsid w:val="000F0C37"/>
    <w:rsid w:val="000F0C51"/>
    <w:rsid w:val="000F0E22"/>
    <w:rsid w:val="000F0E84"/>
    <w:rsid w:val="000F1A13"/>
    <w:rsid w:val="000F1EB0"/>
    <w:rsid w:val="000F312F"/>
    <w:rsid w:val="000F34A6"/>
    <w:rsid w:val="000F4496"/>
    <w:rsid w:val="000F5282"/>
    <w:rsid w:val="000F52A4"/>
    <w:rsid w:val="000F66BB"/>
    <w:rsid w:val="000F704C"/>
    <w:rsid w:val="000F7174"/>
    <w:rsid w:val="00100026"/>
    <w:rsid w:val="00100C6A"/>
    <w:rsid w:val="001015A3"/>
    <w:rsid w:val="00101746"/>
    <w:rsid w:val="00101CB9"/>
    <w:rsid w:val="001020A8"/>
    <w:rsid w:val="0010267A"/>
    <w:rsid w:val="001029DF"/>
    <w:rsid w:val="0010353D"/>
    <w:rsid w:val="0010367D"/>
    <w:rsid w:val="00104169"/>
    <w:rsid w:val="00104B2B"/>
    <w:rsid w:val="001060F8"/>
    <w:rsid w:val="00106DFB"/>
    <w:rsid w:val="00107070"/>
    <w:rsid w:val="00107472"/>
    <w:rsid w:val="00107A35"/>
    <w:rsid w:val="00107B9F"/>
    <w:rsid w:val="00107D6E"/>
    <w:rsid w:val="001101ED"/>
    <w:rsid w:val="00111C47"/>
    <w:rsid w:val="00111EB6"/>
    <w:rsid w:val="001120B1"/>
    <w:rsid w:val="001124DF"/>
    <w:rsid w:val="00113203"/>
    <w:rsid w:val="001133A1"/>
    <w:rsid w:val="00113510"/>
    <w:rsid w:val="0011402A"/>
    <w:rsid w:val="00114628"/>
    <w:rsid w:val="001146F4"/>
    <w:rsid w:val="001150E3"/>
    <w:rsid w:val="0011518E"/>
    <w:rsid w:val="001154AB"/>
    <w:rsid w:val="00115DBD"/>
    <w:rsid w:val="00116567"/>
    <w:rsid w:val="00116593"/>
    <w:rsid w:val="0011667B"/>
    <w:rsid w:val="0011703B"/>
    <w:rsid w:val="001170F6"/>
    <w:rsid w:val="0012098C"/>
    <w:rsid w:val="001210C6"/>
    <w:rsid w:val="00121849"/>
    <w:rsid w:val="00122877"/>
    <w:rsid w:val="0012351A"/>
    <w:rsid w:val="001236BC"/>
    <w:rsid w:val="0012405C"/>
    <w:rsid w:val="00124331"/>
    <w:rsid w:val="001243C0"/>
    <w:rsid w:val="00124589"/>
    <w:rsid w:val="001248C1"/>
    <w:rsid w:val="001255F0"/>
    <w:rsid w:val="00125788"/>
    <w:rsid w:val="001257B5"/>
    <w:rsid w:val="00125A93"/>
    <w:rsid w:val="001264C2"/>
    <w:rsid w:val="00126870"/>
    <w:rsid w:val="00127C7C"/>
    <w:rsid w:val="00130098"/>
    <w:rsid w:val="00130F16"/>
    <w:rsid w:val="001329B2"/>
    <w:rsid w:val="001331C1"/>
    <w:rsid w:val="00133EFF"/>
    <w:rsid w:val="001351E9"/>
    <w:rsid w:val="0013525D"/>
    <w:rsid w:val="001352BD"/>
    <w:rsid w:val="0013543F"/>
    <w:rsid w:val="001358AB"/>
    <w:rsid w:val="0013642F"/>
    <w:rsid w:val="001376C8"/>
    <w:rsid w:val="00137862"/>
    <w:rsid w:val="00137D6D"/>
    <w:rsid w:val="00137DF3"/>
    <w:rsid w:val="001403C5"/>
    <w:rsid w:val="0014046C"/>
    <w:rsid w:val="00141129"/>
    <w:rsid w:val="001412B0"/>
    <w:rsid w:val="00142420"/>
    <w:rsid w:val="00142988"/>
    <w:rsid w:val="00142BAC"/>
    <w:rsid w:val="0014433B"/>
    <w:rsid w:val="001448D3"/>
    <w:rsid w:val="00144C65"/>
    <w:rsid w:val="00144F00"/>
    <w:rsid w:val="00144F4E"/>
    <w:rsid w:val="00146898"/>
    <w:rsid w:val="00146A5B"/>
    <w:rsid w:val="00146D48"/>
    <w:rsid w:val="001473B6"/>
    <w:rsid w:val="00147C28"/>
    <w:rsid w:val="00147F34"/>
    <w:rsid w:val="00147FEE"/>
    <w:rsid w:val="00150312"/>
    <w:rsid w:val="00150353"/>
    <w:rsid w:val="00150800"/>
    <w:rsid w:val="00151816"/>
    <w:rsid w:val="00151AA2"/>
    <w:rsid w:val="00151B5D"/>
    <w:rsid w:val="00151FBE"/>
    <w:rsid w:val="001521DA"/>
    <w:rsid w:val="00152517"/>
    <w:rsid w:val="00152868"/>
    <w:rsid w:val="00152A3B"/>
    <w:rsid w:val="00152BCA"/>
    <w:rsid w:val="00152E69"/>
    <w:rsid w:val="00153677"/>
    <w:rsid w:val="00154B4A"/>
    <w:rsid w:val="00154D28"/>
    <w:rsid w:val="00154FA2"/>
    <w:rsid w:val="001551DA"/>
    <w:rsid w:val="00155BDC"/>
    <w:rsid w:val="00156077"/>
    <w:rsid w:val="001564A7"/>
    <w:rsid w:val="001573AE"/>
    <w:rsid w:val="00157C01"/>
    <w:rsid w:val="00160482"/>
    <w:rsid w:val="00160DCE"/>
    <w:rsid w:val="00160E55"/>
    <w:rsid w:val="00161498"/>
    <w:rsid w:val="00161767"/>
    <w:rsid w:val="0016288F"/>
    <w:rsid w:val="00162C8B"/>
    <w:rsid w:val="00163ACB"/>
    <w:rsid w:val="00163DAD"/>
    <w:rsid w:val="00163E46"/>
    <w:rsid w:val="0016489C"/>
    <w:rsid w:val="00164B71"/>
    <w:rsid w:val="00164E7A"/>
    <w:rsid w:val="0016555C"/>
    <w:rsid w:val="00165824"/>
    <w:rsid w:val="00165AB8"/>
    <w:rsid w:val="00167151"/>
    <w:rsid w:val="00167689"/>
    <w:rsid w:val="001676B6"/>
    <w:rsid w:val="001700FA"/>
    <w:rsid w:val="001708D5"/>
    <w:rsid w:val="001712B0"/>
    <w:rsid w:val="0017158F"/>
    <w:rsid w:val="00171A05"/>
    <w:rsid w:val="0017201A"/>
    <w:rsid w:val="00172030"/>
    <w:rsid w:val="0017205A"/>
    <w:rsid w:val="00172469"/>
    <w:rsid w:val="00172CEA"/>
    <w:rsid w:val="00173126"/>
    <w:rsid w:val="00173A05"/>
    <w:rsid w:val="00173A75"/>
    <w:rsid w:val="00173D5E"/>
    <w:rsid w:val="001742D2"/>
    <w:rsid w:val="001743EF"/>
    <w:rsid w:val="001749E0"/>
    <w:rsid w:val="001752BE"/>
    <w:rsid w:val="0017556E"/>
    <w:rsid w:val="00176ACA"/>
    <w:rsid w:val="001774C5"/>
    <w:rsid w:val="00177EDB"/>
    <w:rsid w:val="00181BD7"/>
    <w:rsid w:val="00182AB4"/>
    <w:rsid w:val="00182FFE"/>
    <w:rsid w:val="00183761"/>
    <w:rsid w:val="00184A3B"/>
    <w:rsid w:val="00184D78"/>
    <w:rsid w:val="00185D60"/>
    <w:rsid w:val="00185FF0"/>
    <w:rsid w:val="0018613E"/>
    <w:rsid w:val="001862DF"/>
    <w:rsid w:val="00186B3E"/>
    <w:rsid w:val="00186B58"/>
    <w:rsid w:val="0018753E"/>
    <w:rsid w:val="00187FD6"/>
    <w:rsid w:val="0019057F"/>
    <w:rsid w:val="0019100C"/>
    <w:rsid w:val="00191168"/>
    <w:rsid w:val="001917BD"/>
    <w:rsid w:val="00191800"/>
    <w:rsid w:val="0019183A"/>
    <w:rsid w:val="00191989"/>
    <w:rsid w:val="0019292D"/>
    <w:rsid w:val="001929BC"/>
    <w:rsid w:val="00193B7D"/>
    <w:rsid w:val="00193F96"/>
    <w:rsid w:val="0019412D"/>
    <w:rsid w:val="0019463E"/>
    <w:rsid w:val="00195238"/>
    <w:rsid w:val="00195653"/>
    <w:rsid w:val="00195785"/>
    <w:rsid w:val="001958A8"/>
    <w:rsid w:val="001967BE"/>
    <w:rsid w:val="00196CCB"/>
    <w:rsid w:val="00197245"/>
    <w:rsid w:val="00197B8E"/>
    <w:rsid w:val="00197EB7"/>
    <w:rsid w:val="001A0176"/>
    <w:rsid w:val="001A143D"/>
    <w:rsid w:val="001A1663"/>
    <w:rsid w:val="001A1E8B"/>
    <w:rsid w:val="001A22C4"/>
    <w:rsid w:val="001A271E"/>
    <w:rsid w:val="001A29C1"/>
    <w:rsid w:val="001A2F15"/>
    <w:rsid w:val="001A3009"/>
    <w:rsid w:val="001A3017"/>
    <w:rsid w:val="001A3102"/>
    <w:rsid w:val="001A36DD"/>
    <w:rsid w:val="001A5479"/>
    <w:rsid w:val="001A56FC"/>
    <w:rsid w:val="001A592C"/>
    <w:rsid w:val="001A5B42"/>
    <w:rsid w:val="001A5F6E"/>
    <w:rsid w:val="001A6167"/>
    <w:rsid w:val="001A6F76"/>
    <w:rsid w:val="001A72CC"/>
    <w:rsid w:val="001A7C5F"/>
    <w:rsid w:val="001B07D9"/>
    <w:rsid w:val="001B07F1"/>
    <w:rsid w:val="001B33B3"/>
    <w:rsid w:val="001B390A"/>
    <w:rsid w:val="001B4152"/>
    <w:rsid w:val="001B43D0"/>
    <w:rsid w:val="001B5073"/>
    <w:rsid w:val="001B53B0"/>
    <w:rsid w:val="001B575F"/>
    <w:rsid w:val="001B57E7"/>
    <w:rsid w:val="001B5B9F"/>
    <w:rsid w:val="001B7654"/>
    <w:rsid w:val="001B77B4"/>
    <w:rsid w:val="001B7F0D"/>
    <w:rsid w:val="001C02F8"/>
    <w:rsid w:val="001C0388"/>
    <w:rsid w:val="001C03D9"/>
    <w:rsid w:val="001C0E4B"/>
    <w:rsid w:val="001C1F50"/>
    <w:rsid w:val="001C20F2"/>
    <w:rsid w:val="001C21AC"/>
    <w:rsid w:val="001C2DE9"/>
    <w:rsid w:val="001C2FA5"/>
    <w:rsid w:val="001C3155"/>
    <w:rsid w:val="001C40CF"/>
    <w:rsid w:val="001C4301"/>
    <w:rsid w:val="001C4FE1"/>
    <w:rsid w:val="001C50C9"/>
    <w:rsid w:val="001C574C"/>
    <w:rsid w:val="001C5ADD"/>
    <w:rsid w:val="001C5F71"/>
    <w:rsid w:val="001C687C"/>
    <w:rsid w:val="001C6979"/>
    <w:rsid w:val="001D0C05"/>
    <w:rsid w:val="001D0D25"/>
    <w:rsid w:val="001D1170"/>
    <w:rsid w:val="001D1B3E"/>
    <w:rsid w:val="001D1C43"/>
    <w:rsid w:val="001D2042"/>
    <w:rsid w:val="001D2440"/>
    <w:rsid w:val="001D264D"/>
    <w:rsid w:val="001D2845"/>
    <w:rsid w:val="001D29F7"/>
    <w:rsid w:val="001D2CF5"/>
    <w:rsid w:val="001D31D3"/>
    <w:rsid w:val="001D3592"/>
    <w:rsid w:val="001D3956"/>
    <w:rsid w:val="001D3AE0"/>
    <w:rsid w:val="001D43BC"/>
    <w:rsid w:val="001D49E1"/>
    <w:rsid w:val="001D4DA3"/>
    <w:rsid w:val="001D52D7"/>
    <w:rsid w:val="001D5F66"/>
    <w:rsid w:val="001D6413"/>
    <w:rsid w:val="001D6925"/>
    <w:rsid w:val="001D6ADA"/>
    <w:rsid w:val="001D71D4"/>
    <w:rsid w:val="001D728F"/>
    <w:rsid w:val="001D746A"/>
    <w:rsid w:val="001D74B6"/>
    <w:rsid w:val="001D7A40"/>
    <w:rsid w:val="001D7E4A"/>
    <w:rsid w:val="001E00E7"/>
    <w:rsid w:val="001E1F86"/>
    <w:rsid w:val="001E21CD"/>
    <w:rsid w:val="001E245E"/>
    <w:rsid w:val="001E2560"/>
    <w:rsid w:val="001E2E2E"/>
    <w:rsid w:val="001E314B"/>
    <w:rsid w:val="001E3494"/>
    <w:rsid w:val="001E3579"/>
    <w:rsid w:val="001E383D"/>
    <w:rsid w:val="001E4375"/>
    <w:rsid w:val="001E4421"/>
    <w:rsid w:val="001E4BF3"/>
    <w:rsid w:val="001E4E48"/>
    <w:rsid w:val="001E5557"/>
    <w:rsid w:val="001E55BA"/>
    <w:rsid w:val="001E584D"/>
    <w:rsid w:val="001E586A"/>
    <w:rsid w:val="001E5BE7"/>
    <w:rsid w:val="001E6BF1"/>
    <w:rsid w:val="001E7384"/>
    <w:rsid w:val="001E7A6B"/>
    <w:rsid w:val="001E7FEB"/>
    <w:rsid w:val="001F1D5E"/>
    <w:rsid w:val="001F2298"/>
    <w:rsid w:val="001F22B9"/>
    <w:rsid w:val="001F27D5"/>
    <w:rsid w:val="001F2BBB"/>
    <w:rsid w:val="001F2FC7"/>
    <w:rsid w:val="001F3633"/>
    <w:rsid w:val="001F38A6"/>
    <w:rsid w:val="001F407F"/>
    <w:rsid w:val="001F453E"/>
    <w:rsid w:val="001F4735"/>
    <w:rsid w:val="001F4985"/>
    <w:rsid w:val="001F4D70"/>
    <w:rsid w:val="001F5799"/>
    <w:rsid w:val="001F5D2F"/>
    <w:rsid w:val="001F5F06"/>
    <w:rsid w:val="001F6942"/>
    <w:rsid w:val="001F6DAF"/>
    <w:rsid w:val="001F782E"/>
    <w:rsid w:val="001F78EF"/>
    <w:rsid w:val="001F7ACA"/>
    <w:rsid w:val="00200A95"/>
    <w:rsid w:val="00200EB7"/>
    <w:rsid w:val="00201270"/>
    <w:rsid w:val="00201927"/>
    <w:rsid w:val="00201A41"/>
    <w:rsid w:val="00201AB9"/>
    <w:rsid w:val="00201BCC"/>
    <w:rsid w:val="00201F57"/>
    <w:rsid w:val="00202685"/>
    <w:rsid w:val="00202E54"/>
    <w:rsid w:val="00202E90"/>
    <w:rsid w:val="00203410"/>
    <w:rsid w:val="002037B0"/>
    <w:rsid w:val="00204424"/>
    <w:rsid w:val="0020476F"/>
    <w:rsid w:val="0020485D"/>
    <w:rsid w:val="00204FA5"/>
    <w:rsid w:val="00205822"/>
    <w:rsid w:val="00205ADF"/>
    <w:rsid w:val="002062A3"/>
    <w:rsid w:val="00206682"/>
    <w:rsid w:val="00207197"/>
    <w:rsid w:val="0020738F"/>
    <w:rsid w:val="00207E04"/>
    <w:rsid w:val="00210122"/>
    <w:rsid w:val="002112DC"/>
    <w:rsid w:val="00211556"/>
    <w:rsid w:val="00212623"/>
    <w:rsid w:val="002131FD"/>
    <w:rsid w:val="00213252"/>
    <w:rsid w:val="00213945"/>
    <w:rsid w:val="00213B97"/>
    <w:rsid w:val="00213BF8"/>
    <w:rsid w:val="00213EA6"/>
    <w:rsid w:val="00214068"/>
    <w:rsid w:val="00214089"/>
    <w:rsid w:val="002145BE"/>
    <w:rsid w:val="00214E0A"/>
    <w:rsid w:val="00215886"/>
    <w:rsid w:val="00215A38"/>
    <w:rsid w:val="00216945"/>
    <w:rsid w:val="00216B3C"/>
    <w:rsid w:val="002179E3"/>
    <w:rsid w:val="002210E6"/>
    <w:rsid w:val="00221118"/>
    <w:rsid w:val="0022172F"/>
    <w:rsid w:val="00221766"/>
    <w:rsid w:val="002235DA"/>
    <w:rsid w:val="00224BD9"/>
    <w:rsid w:val="00224FA8"/>
    <w:rsid w:val="00224FB0"/>
    <w:rsid w:val="00225716"/>
    <w:rsid w:val="00225796"/>
    <w:rsid w:val="0022665A"/>
    <w:rsid w:val="002266AE"/>
    <w:rsid w:val="0023154D"/>
    <w:rsid w:val="00231BC6"/>
    <w:rsid w:val="00231F78"/>
    <w:rsid w:val="00231FC3"/>
    <w:rsid w:val="002320C5"/>
    <w:rsid w:val="0023237F"/>
    <w:rsid w:val="00233079"/>
    <w:rsid w:val="00233F63"/>
    <w:rsid w:val="00234052"/>
    <w:rsid w:val="002349AB"/>
    <w:rsid w:val="00234C3F"/>
    <w:rsid w:val="002352FC"/>
    <w:rsid w:val="002367B6"/>
    <w:rsid w:val="0023723F"/>
    <w:rsid w:val="00237D76"/>
    <w:rsid w:val="00237E45"/>
    <w:rsid w:val="00237F71"/>
    <w:rsid w:val="002401A0"/>
    <w:rsid w:val="002403B1"/>
    <w:rsid w:val="002403B3"/>
    <w:rsid w:val="00240B99"/>
    <w:rsid w:val="00241CCC"/>
    <w:rsid w:val="00242A7E"/>
    <w:rsid w:val="00242B83"/>
    <w:rsid w:val="00242BE1"/>
    <w:rsid w:val="00242CF6"/>
    <w:rsid w:val="002430A7"/>
    <w:rsid w:val="002431A0"/>
    <w:rsid w:val="00243B8E"/>
    <w:rsid w:val="00243BE6"/>
    <w:rsid w:val="002441D7"/>
    <w:rsid w:val="0024452E"/>
    <w:rsid w:val="00244B0F"/>
    <w:rsid w:val="00246B4E"/>
    <w:rsid w:val="002475A8"/>
    <w:rsid w:val="00247684"/>
    <w:rsid w:val="0024797B"/>
    <w:rsid w:val="00247C89"/>
    <w:rsid w:val="00247CCF"/>
    <w:rsid w:val="00247FDE"/>
    <w:rsid w:val="0025053F"/>
    <w:rsid w:val="00250778"/>
    <w:rsid w:val="00250A3B"/>
    <w:rsid w:val="00250EB9"/>
    <w:rsid w:val="002510E6"/>
    <w:rsid w:val="002518FA"/>
    <w:rsid w:val="00251BD1"/>
    <w:rsid w:val="00251C24"/>
    <w:rsid w:val="00252CF7"/>
    <w:rsid w:val="002530A1"/>
    <w:rsid w:val="0025384D"/>
    <w:rsid w:val="00253D7C"/>
    <w:rsid w:val="002541A7"/>
    <w:rsid w:val="002543F0"/>
    <w:rsid w:val="002544D7"/>
    <w:rsid w:val="00254C30"/>
    <w:rsid w:val="0025529F"/>
    <w:rsid w:val="0025727E"/>
    <w:rsid w:val="002577D7"/>
    <w:rsid w:val="0026095E"/>
    <w:rsid w:val="00261718"/>
    <w:rsid w:val="00262750"/>
    <w:rsid w:val="00262F03"/>
    <w:rsid w:val="00263847"/>
    <w:rsid w:val="00263C5B"/>
    <w:rsid w:val="00264211"/>
    <w:rsid w:val="00265002"/>
    <w:rsid w:val="002654C4"/>
    <w:rsid w:val="00265C6E"/>
    <w:rsid w:val="00266546"/>
    <w:rsid w:val="00266C32"/>
    <w:rsid w:val="00266DE3"/>
    <w:rsid w:val="0026738D"/>
    <w:rsid w:val="00267B42"/>
    <w:rsid w:val="00267F3B"/>
    <w:rsid w:val="00270CF5"/>
    <w:rsid w:val="00270FA2"/>
    <w:rsid w:val="00271331"/>
    <w:rsid w:val="00271415"/>
    <w:rsid w:val="00271C7B"/>
    <w:rsid w:val="00272EA2"/>
    <w:rsid w:val="00273E96"/>
    <w:rsid w:val="002746A1"/>
    <w:rsid w:val="00275720"/>
    <w:rsid w:val="002757A5"/>
    <w:rsid w:val="002757D0"/>
    <w:rsid w:val="00275A14"/>
    <w:rsid w:val="00276355"/>
    <w:rsid w:val="002771F2"/>
    <w:rsid w:val="002775CF"/>
    <w:rsid w:val="0027766F"/>
    <w:rsid w:val="0027771D"/>
    <w:rsid w:val="00277AC8"/>
    <w:rsid w:val="002811FB"/>
    <w:rsid w:val="00281AF3"/>
    <w:rsid w:val="00282A26"/>
    <w:rsid w:val="00283989"/>
    <w:rsid w:val="00283AAE"/>
    <w:rsid w:val="00283D20"/>
    <w:rsid w:val="00284382"/>
    <w:rsid w:val="002852D4"/>
    <w:rsid w:val="002853B7"/>
    <w:rsid w:val="00285792"/>
    <w:rsid w:val="00285FC7"/>
    <w:rsid w:val="00286708"/>
    <w:rsid w:val="00286D95"/>
    <w:rsid w:val="002873AD"/>
    <w:rsid w:val="00287797"/>
    <w:rsid w:val="002877A0"/>
    <w:rsid w:val="002906F4"/>
    <w:rsid w:val="00290F0E"/>
    <w:rsid w:val="0029118E"/>
    <w:rsid w:val="00291402"/>
    <w:rsid w:val="00291E31"/>
    <w:rsid w:val="00291E5C"/>
    <w:rsid w:val="00292470"/>
    <w:rsid w:val="00292893"/>
    <w:rsid w:val="002931D3"/>
    <w:rsid w:val="00293A16"/>
    <w:rsid w:val="00293E3F"/>
    <w:rsid w:val="00294589"/>
    <w:rsid w:val="0029560F"/>
    <w:rsid w:val="00295D79"/>
    <w:rsid w:val="00295F5D"/>
    <w:rsid w:val="002962CB"/>
    <w:rsid w:val="00297050"/>
    <w:rsid w:val="00297223"/>
    <w:rsid w:val="00297683"/>
    <w:rsid w:val="00297791"/>
    <w:rsid w:val="00297AC0"/>
    <w:rsid w:val="002A09DF"/>
    <w:rsid w:val="002A1CA9"/>
    <w:rsid w:val="002A209B"/>
    <w:rsid w:val="002A2BC4"/>
    <w:rsid w:val="002A2BF5"/>
    <w:rsid w:val="002A3E23"/>
    <w:rsid w:val="002A3E95"/>
    <w:rsid w:val="002A402C"/>
    <w:rsid w:val="002A4265"/>
    <w:rsid w:val="002A4729"/>
    <w:rsid w:val="002A4EF3"/>
    <w:rsid w:val="002A4F9E"/>
    <w:rsid w:val="002A52F3"/>
    <w:rsid w:val="002A56BE"/>
    <w:rsid w:val="002A5A46"/>
    <w:rsid w:val="002A600E"/>
    <w:rsid w:val="002A6069"/>
    <w:rsid w:val="002A6668"/>
    <w:rsid w:val="002A6973"/>
    <w:rsid w:val="002A69CA"/>
    <w:rsid w:val="002A6B8D"/>
    <w:rsid w:val="002A73F7"/>
    <w:rsid w:val="002A746D"/>
    <w:rsid w:val="002A74AE"/>
    <w:rsid w:val="002A7FAB"/>
    <w:rsid w:val="002B0098"/>
    <w:rsid w:val="002B00C5"/>
    <w:rsid w:val="002B0A44"/>
    <w:rsid w:val="002B2B30"/>
    <w:rsid w:val="002B2EE2"/>
    <w:rsid w:val="002B3016"/>
    <w:rsid w:val="002B5097"/>
    <w:rsid w:val="002B5631"/>
    <w:rsid w:val="002B575F"/>
    <w:rsid w:val="002B60FD"/>
    <w:rsid w:val="002B6410"/>
    <w:rsid w:val="002B6A24"/>
    <w:rsid w:val="002B6A84"/>
    <w:rsid w:val="002B6B30"/>
    <w:rsid w:val="002B7448"/>
    <w:rsid w:val="002B7AC1"/>
    <w:rsid w:val="002B7CCC"/>
    <w:rsid w:val="002B7D70"/>
    <w:rsid w:val="002B7DEA"/>
    <w:rsid w:val="002C02DF"/>
    <w:rsid w:val="002C0436"/>
    <w:rsid w:val="002C0580"/>
    <w:rsid w:val="002C0848"/>
    <w:rsid w:val="002C0C98"/>
    <w:rsid w:val="002C1131"/>
    <w:rsid w:val="002C1244"/>
    <w:rsid w:val="002C1D5A"/>
    <w:rsid w:val="002C2B06"/>
    <w:rsid w:val="002C3043"/>
    <w:rsid w:val="002C3164"/>
    <w:rsid w:val="002C5438"/>
    <w:rsid w:val="002C57FD"/>
    <w:rsid w:val="002C5A3E"/>
    <w:rsid w:val="002C5E7B"/>
    <w:rsid w:val="002C6110"/>
    <w:rsid w:val="002C64B4"/>
    <w:rsid w:val="002C66CB"/>
    <w:rsid w:val="002C6B15"/>
    <w:rsid w:val="002C6EBA"/>
    <w:rsid w:val="002C7318"/>
    <w:rsid w:val="002C74AE"/>
    <w:rsid w:val="002C7557"/>
    <w:rsid w:val="002C7B57"/>
    <w:rsid w:val="002C7FA7"/>
    <w:rsid w:val="002D0025"/>
    <w:rsid w:val="002D0531"/>
    <w:rsid w:val="002D085E"/>
    <w:rsid w:val="002D0972"/>
    <w:rsid w:val="002D0F06"/>
    <w:rsid w:val="002D19DE"/>
    <w:rsid w:val="002D1D58"/>
    <w:rsid w:val="002D2B7E"/>
    <w:rsid w:val="002D2D94"/>
    <w:rsid w:val="002D343E"/>
    <w:rsid w:val="002D3815"/>
    <w:rsid w:val="002D4D86"/>
    <w:rsid w:val="002D54F5"/>
    <w:rsid w:val="002D554C"/>
    <w:rsid w:val="002D5555"/>
    <w:rsid w:val="002D5DA1"/>
    <w:rsid w:val="002D6794"/>
    <w:rsid w:val="002D7025"/>
    <w:rsid w:val="002D7336"/>
    <w:rsid w:val="002D7840"/>
    <w:rsid w:val="002D7957"/>
    <w:rsid w:val="002E021D"/>
    <w:rsid w:val="002E038F"/>
    <w:rsid w:val="002E09C0"/>
    <w:rsid w:val="002E110D"/>
    <w:rsid w:val="002E1199"/>
    <w:rsid w:val="002E15AC"/>
    <w:rsid w:val="002E18FB"/>
    <w:rsid w:val="002E2E87"/>
    <w:rsid w:val="002E2F39"/>
    <w:rsid w:val="002E37B0"/>
    <w:rsid w:val="002E3D73"/>
    <w:rsid w:val="002E3D84"/>
    <w:rsid w:val="002E46AD"/>
    <w:rsid w:val="002E46B4"/>
    <w:rsid w:val="002E473C"/>
    <w:rsid w:val="002E4BD1"/>
    <w:rsid w:val="002E53CD"/>
    <w:rsid w:val="002E5576"/>
    <w:rsid w:val="002E6399"/>
    <w:rsid w:val="002E6A93"/>
    <w:rsid w:val="002E701B"/>
    <w:rsid w:val="002E789C"/>
    <w:rsid w:val="002E7C13"/>
    <w:rsid w:val="002E7C29"/>
    <w:rsid w:val="002F02EB"/>
    <w:rsid w:val="002F04DD"/>
    <w:rsid w:val="002F06EF"/>
    <w:rsid w:val="002F0A92"/>
    <w:rsid w:val="002F1755"/>
    <w:rsid w:val="002F2EB1"/>
    <w:rsid w:val="002F34BC"/>
    <w:rsid w:val="002F3A35"/>
    <w:rsid w:val="002F3A80"/>
    <w:rsid w:val="002F4299"/>
    <w:rsid w:val="002F4313"/>
    <w:rsid w:val="002F4890"/>
    <w:rsid w:val="002F49D8"/>
    <w:rsid w:val="002F517F"/>
    <w:rsid w:val="002F5671"/>
    <w:rsid w:val="002F6472"/>
    <w:rsid w:val="002F684A"/>
    <w:rsid w:val="002F6E95"/>
    <w:rsid w:val="002F753B"/>
    <w:rsid w:val="002F7AE9"/>
    <w:rsid w:val="002F7C55"/>
    <w:rsid w:val="0030002E"/>
    <w:rsid w:val="00300097"/>
    <w:rsid w:val="00300429"/>
    <w:rsid w:val="003005D3"/>
    <w:rsid w:val="003006C9"/>
    <w:rsid w:val="00300989"/>
    <w:rsid w:val="00300F7E"/>
    <w:rsid w:val="0030141E"/>
    <w:rsid w:val="00301591"/>
    <w:rsid w:val="003027C1"/>
    <w:rsid w:val="00303437"/>
    <w:rsid w:val="0030350A"/>
    <w:rsid w:val="00303747"/>
    <w:rsid w:val="00303759"/>
    <w:rsid w:val="00303D15"/>
    <w:rsid w:val="00303FAF"/>
    <w:rsid w:val="00304725"/>
    <w:rsid w:val="00304B9F"/>
    <w:rsid w:val="00305C5E"/>
    <w:rsid w:val="00306585"/>
    <w:rsid w:val="00306694"/>
    <w:rsid w:val="00306753"/>
    <w:rsid w:val="00306B8D"/>
    <w:rsid w:val="00307A18"/>
    <w:rsid w:val="00310407"/>
    <w:rsid w:val="003114F9"/>
    <w:rsid w:val="00311808"/>
    <w:rsid w:val="00311F00"/>
    <w:rsid w:val="00312B52"/>
    <w:rsid w:val="00312C17"/>
    <w:rsid w:val="00312FE4"/>
    <w:rsid w:val="00313294"/>
    <w:rsid w:val="003137CB"/>
    <w:rsid w:val="00313CF4"/>
    <w:rsid w:val="003148AA"/>
    <w:rsid w:val="003153C1"/>
    <w:rsid w:val="00315F2A"/>
    <w:rsid w:val="003174C3"/>
    <w:rsid w:val="00317604"/>
    <w:rsid w:val="00317A49"/>
    <w:rsid w:val="00317CAA"/>
    <w:rsid w:val="003216AA"/>
    <w:rsid w:val="0032205E"/>
    <w:rsid w:val="003221CD"/>
    <w:rsid w:val="003222B1"/>
    <w:rsid w:val="003223D0"/>
    <w:rsid w:val="0032268B"/>
    <w:rsid w:val="00322692"/>
    <w:rsid w:val="003227FC"/>
    <w:rsid w:val="00322B2C"/>
    <w:rsid w:val="00322BF6"/>
    <w:rsid w:val="003230BB"/>
    <w:rsid w:val="003234B6"/>
    <w:rsid w:val="00323949"/>
    <w:rsid w:val="00324A24"/>
    <w:rsid w:val="00324C66"/>
    <w:rsid w:val="003259DE"/>
    <w:rsid w:val="00325DAE"/>
    <w:rsid w:val="00326514"/>
    <w:rsid w:val="00326F01"/>
    <w:rsid w:val="0032767D"/>
    <w:rsid w:val="00327EEA"/>
    <w:rsid w:val="003303AF"/>
    <w:rsid w:val="00330448"/>
    <w:rsid w:val="00331C6F"/>
    <w:rsid w:val="003321FF"/>
    <w:rsid w:val="00332A7D"/>
    <w:rsid w:val="00332B06"/>
    <w:rsid w:val="0033328B"/>
    <w:rsid w:val="003333BB"/>
    <w:rsid w:val="003337F0"/>
    <w:rsid w:val="00333807"/>
    <w:rsid w:val="00333BDE"/>
    <w:rsid w:val="00333C90"/>
    <w:rsid w:val="003341A4"/>
    <w:rsid w:val="00334397"/>
    <w:rsid w:val="003344F2"/>
    <w:rsid w:val="00334779"/>
    <w:rsid w:val="0033480E"/>
    <w:rsid w:val="00335226"/>
    <w:rsid w:val="00335356"/>
    <w:rsid w:val="00335516"/>
    <w:rsid w:val="003356BD"/>
    <w:rsid w:val="00335786"/>
    <w:rsid w:val="003357E6"/>
    <w:rsid w:val="0033587D"/>
    <w:rsid w:val="00335E82"/>
    <w:rsid w:val="00336974"/>
    <w:rsid w:val="00336A8C"/>
    <w:rsid w:val="00336E9D"/>
    <w:rsid w:val="00337348"/>
    <w:rsid w:val="00340284"/>
    <w:rsid w:val="0034115E"/>
    <w:rsid w:val="00341691"/>
    <w:rsid w:val="00341CC1"/>
    <w:rsid w:val="003424B9"/>
    <w:rsid w:val="0034250D"/>
    <w:rsid w:val="00342829"/>
    <w:rsid w:val="00342AF7"/>
    <w:rsid w:val="00343792"/>
    <w:rsid w:val="00343A2B"/>
    <w:rsid w:val="00343DAB"/>
    <w:rsid w:val="00343E6D"/>
    <w:rsid w:val="003451D5"/>
    <w:rsid w:val="00345DC4"/>
    <w:rsid w:val="00345ED0"/>
    <w:rsid w:val="00346F3F"/>
    <w:rsid w:val="00347765"/>
    <w:rsid w:val="00347967"/>
    <w:rsid w:val="00350B79"/>
    <w:rsid w:val="00350CED"/>
    <w:rsid w:val="00351A5F"/>
    <w:rsid w:val="0035219D"/>
    <w:rsid w:val="003528DC"/>
    <w:rsid w:val="00352938"/>
    <w:rsid w:val="00352BE7"/>
    <w:rsid w:val="00352EA2"/>
    <w:rsid w:val="00353174"/>
    <w:rsid w:val="00353235"/>
    <w:rsid w:val="00354194"/>
    <w:rsid w:val="00354DFA"/>
    <w:rsid w:val="003552CD"/>
    <w:rsid w:val="00355466"/>
    <w:rsid w:val="00355AFC"/>
    <w:rsid w:val="00356017"/>
    <w:rsid w:val="003566B3"/>
    <w:rsid w:val="00356927"/>
    <w:rsid w:val="00356B2C"/>
    <w:rsid w:val="0035736C"/>
    <w:rsid w:val="00357376"/>
    <w:rsid w:val="00357846"/>
    <w:rsid w:val="00357BB8"/>
    <w:rsid w:val="00360983"/>
    <w:rsid w:val="003609EF"/>
    <w:rsid w:val="00360A80"/>
    <w:rsid w:val="0036153F"/>
    <w:rsid w:val="003615C6"/>
    <w:rsid w:val="00361F5A"/>
    <w:rsid w:val="00362267"/>
    <w:rsid w:val="00363868"/>
    <w:rsid w:val="00363E7B"/>
    <w:rsid w:val="00364B75"/>
    <w:rsid w:val="00364CB9"/>
    <w:rsid w:val="00364EFA"/>
    <w:rsid w:val="0036511A"/>
    <w:rsid w:val="003651F7"/>
    <w:rsid w:val="00365838"/>
    <w:rsid w:val="0036614C"/>
    <w:rsid w:val="00366701"/>
    <w:rsid w:val="00366A00"/>
    <w:rsid w:val="00366EAF"/>
    <w:rsid w:val="00366EFB"/>
    <w:rsid w:val="003670B4"/>
    <w:rsid w:val="003670F2"/>
    <w:rsid w:val="0036791B"/>
    <w:rsid w:val="00367A47"/>
    <w:rsid w:val="00367C39"/>
    <w:rsid w:val="003704A6"/>
    <w:rsid w:val="003705E4"/>
    <w:rsid w:val="00370F24"/>
    <w:rsid w:val="0037215F"/>
    <w:rsid w:val="00372328"/>
    <w:rsid w:val="00372506"/>
    <w:rsid w:val="00372ADB"/>
    <w:rsid w:val="00372ED9"/>
    <w:rsid w:val="00372F30"/>
    <w:rsid w:val="00373B54"/>
    <w:rsid w:val="003740B4"/>
    <w:rsid w:val="0037414A"/>
    <w:rsid w:val="00374426"/>
    <w:rsid w:val="0037487F"/>
    <w:rsid w:val="0037542C"/>
    <w:rsid w:val="0037588A"/>
    <w:rsid w:val="00376445"/>
    <w:rsid w:val="0037667A"/>
    <w:rsid w:val="003766FA"/>
    <w:rsid w:val="00376ED6"/>
    <w:rsid w:val="003776CA"/>
    <w:rsid w:val="00377E5B"/>
    <w:rsid w:val="00381167"/>
    <w:rsid w:val="00381904"/>
    <w:rsid w:val="00381974"/>
    <w:rsid w:val="00381DAE"/>
    <w:rsid w:val="003828CD"/>
    <w:rsid w:val="00382D7D"/>
    <w:rsid w:val="0038321D"/>
    <w:rsid w:val="00383583"/>
    <w:rsid w:val="00383913"/>
    <w:rsid w:val="00383B6B"/>
    <w:rsid w:val="003855D5"/>
    <w:rsid w:val="0038576C"/>
    <w:rsid w:val="00385A9D"/>
    <w:rsid w:val="003862F2"/>
    <w:rsid w:val="00386534"/>
    <w:rsid w:val="00386A17"/>
    <w:rsid w:val="00386F38"/>
    <w:rsid w:val="00387C1C"/>
    <w:rsid w:val="00387F79"/>
    <w:rsid w:val="003908ED"/>
    <w:rsid w:val="003908F0"/>
    <w:rsid w:val="00390AA8"/>
    <w:rsid w:val="003910AA"/>
    <w:rsid w:val="003917A8"/>
    <w:rsid w:val="00392933"/>
    <w:rsid w:val="00392CD5"/>
    <w:rsid w:val="00393BBB"/>
    <w:rsid w:val="00393DEA"/>
    <w:rsid w:val="00394A2B"/>
    <w:rsid w:val="00394E94"/>
    <w:rsid w:val="00394F5A"/>
    <w:rsid w:val="00395153"/>
    <w:rsid w:val="003952DE"/>
    <w:rsid w:val="003964B0"/>
    <w:rsid w:val="00396698"/>
    <w:rsid w:val="00396744"/>
    <w:rsid w:val="00396A68"/>
    <w:rsid w:val="00397999"/>
    <w:rsid w:val="003A0605"/>
    <w:rsid w:val="003A1155"/>
    <w:rsid w:val="003A2B75"/>
    <w:rsid w:val="003A30EA"/>
    <w:rsid w:val="003A354A"/>
    <w:rsid w:val="003A49FB"/>
    <w:rsid w:val="003A4CDE"/>
    <w:rsid w:val="003A4F2E"/>
    <w:rsid w:val="003A5974"/>
    <w:rsid w:val="003A597A"/>
    <w:rsid w:val="003A5FDB"/>
    <w:rsid w:val="003A6364"/>
    <w:rsid w:val="003A6479"/>
    <w:rsid w:val="003A6868"/>
    <w:rsid w:val="003A696E"/>
    <w:rsid w:val="003A6BC1"/>
    <w:rsid w:val="003A6BF4"/>
    <w:rsid w:val="003A6E8D"/>
    <w:rsid w:val="003A7869"/>
    <w:rsid w:val="003A7A83"/>
    <w:rsid w:val="003A7D5A"/>
    <w:rsid w:val="003A7EED"/>
    <w:rsid w:val="003B041C"/>
    <w:rsid w:val="003B1BC8"/>
    <w:rsid w:val="003B2250"/>
    <w:rsid w:val="003B2E34"/>
    <w:rsid w:val="003B344C"/>
    <w:rsid w:val="003B34CC"/>
    <w:rsid w:val="003B3578"/>
    <w:rsid w:val="003B365F"/>
    <w:rsid w:val="003B3E97"/>
    <w:rsid w:val="003B43A2"/>
    <w:rsid w:val="003B48BE"/>
    <w:rsid w:val="003B4ACF"/>
    <w:rsid w:val="003B4D9D"/>
    <w:rsid w:val="003B5236"/>
    <w:rsid w:val="003B5685"/>
    <w:rsid w:val="003B669A"/>
    <w:rsid w:val="003B690B"/>
    <w:rsid w:val="003B6BEB"/>
    <w:rsid w:val="003B7279"/>
    <w:rsid w:val="003B7697"/>
    <w:rsid w:val="003B76A0"/>
    <w:rsid w:val="003B7A6B"/>
    <w:rsid w:val="003C0787"/>
    <w:rsid w:val="003C0971"/>
    <w:rsid w:val="003C18D7"/>
    <w:rsid w:val="003C1C7F"/>
    <w:rsid w:val="003C203F"/>
    <w:rsid w:val="003C26D8"/>
    <w:rsid w:val="003C36BA"/>
    <w:rsid w:val="003C42AE"/>
    <w:rsid w:val="003C4734"/>
    <w:rsid w:val="003C53F3"/>
    <w:rsid w:val="003C5983"/>
    <w:rsid w:val="003C610D"/>
    <w:rsid w:val="003C61B9"/>
    <w:rsid w:val="003C621E"/>
    <w:rsid w:val="003C6E06"/>
    <w:rsid w:val="003C6F6B"/>
    <w:rsid w:val="003C7344"/>
    <w:rsid w:val="003C7615"/>
    <w:rsid w:val="003C7625"/>
    <w:rsid w:val="003C7793"/>
    <w:rsid w:val="003C78CB"/>
    <w:rsid w:val="003C7ACD"/>
    <w:rsid w:val="003D0143"/>
    <w:rsid w:val="003D0449"/>
    <w:rsid w:val="003D04A9"/>
    <w:rsid w:val="003D144D"/>
    <w:rsid w:val="003D178C"/>
    <w:rsid w:val="003D17FF"/>
    <w:rsid w:val="003D1B88"/>
    <w:rsid w:val="003D23B4"/>
    <w:rsid w:val="003D2FA2"/>
    <w:rsid w:val="003D3F74"/>
    <w:rsid w:val="003D408F"/>
    <w:rsid w:val="003D4A22"/>
    <w:rsid w:val="003D4DC1"/>
    <w:rsid w:val="003D5025"/>
    <w:rsid w:val="003D51C9"/>
    <w:rsid w:val="003D52C6"/>
    <w:rsid w:val="003D5C4E"/>
    <w:rsid w:val="003D6470"/>
    <w:rsid w:val="003D7247"/>
    <w:rsid w:val="003D7B9B"/>
    <w:rsid w:val="003D7C60"/>
    <w:rsid w:val="003E00D6"/>
    <w:rsid w:val="003E0BD8"/>
    <w:rsid w:val="003E1F14"/>
    <w:rsid w:val="003E20EF"/>
    <w:rsid w:val="003E2D0C"/>
    <w:rsid w:val="003E2F43"/>
    <w:rsid w:val="003E3B8F"/>
    <w:rsid w:val="003E3D4B"/>
    <w:rsid w:val="003E3FCF"/>
    <w:rsid w:val="003E4ACC"/>
    <w:rsid w:val="003E4E31"/>
    <w:rsid w:val="003E4F72"/>
    <w:rsid w:val="003E523B"/>
    <w:rsid w:val="003E5510"/>
    <w:rsid w:val="003E55A6"/>
    <w:rsid w:val="003E59E9"/>
    <w:rsid w:val="003E6379"/>
    <w:rsid w:val="003E656D"/>
    <w:rsid w:val="003E65AC"/>
    <w:rsid w:val="003E764B"/>
    <w:rsid w:val="003E7859"/>
    <w:rsid w:val="003F063E"/>
    <w:rsid w:val="003F08ED"/>
    <w:rsid w:val="003F08EF"/>
    <w:rsid w:val="003F0969"/>
    <w:rsid w:val="003F2B3D"/>
    <w:rsid w:val="003F2E9D"/>
    <w:rsid w:val="003F380C"/>
    <w:rsid w:val="003F4090"/>
    <w:rsid w:val="003F490F"/>
    <w:rsid w:val="003F4F52"/>
    <w:rsid w:val="003F5043"/>
    <w:rsid w:val="003F505D"/>
    <w:rsid w:val="003F5253"/>
    <w:rsid w:val="003F5560"/>
    <w:rsid w:val="003F5990"/>
    <w:rsid w:val="003F605E"/>
    <w:rsid w:val="003F65FD"/>
    <w:rsid w:val="003F707B"/>
    <w:rsid w:val="00400C7A"/>
    <w:rsid w:val="00400DB3"/>
    <w:rsid w:val="00401A19"/>
    <w:rsid w:val="00403C73"/>
    <w:rsid w:val="00403E40"/>
    <w:rsid w:val="0040445B"/>
    <w:rsid w:val="004044D0"/>
    <w:rsid w:val="00404551"/>
    <w:rsid w:val="004053CD"/>
    <w:rsid w:val="00406DFA"/>
    <w:rsid w:val="004074B8"/>
    <w:rsid w:val="004078D5"/>
    <w:rsid w:val="00407A2A"/>
    <w:rsid w:val="00410A0C"/>
    <w:rsid w:val="00411382"/>
    <w:rsid w:val="0041148D"/>
    <w:rsid w:val="00411A7D"/>
    <w:rsid w:val="00411D44"/>
    <w:rsid w:val="00412407"/>
    <w:rsid w:val="00412CDB"/>
    <w:rsid w:val="004138B8"/>
    <w:rsid w:val="00414035"/>
    <w:rsid w:val="00414555"/>
    <w:rsid w:val="00416476"/>
    <w:rsid w:val="00416919"/>
    <w:rsid w:val="004169B9"/>
    <w:rsid w:val="00416B93"/>
    <w:rsid w:val="00416C5A"/>
    <w:rsid w:val="004170EF"/>
    <w:rsid w:val="00417E06"/>
    <w:rsid w:val="00420241"/>
    <w:rsid w:val="004204E3"/>
    <w:rsid w:val="00420637"/>
    <w:rsid w:val="0042097A"/>
    <w:rsid w:val="00420B1A"/>
    <w:rsid w:val="00420C13"/>
    <w:rsid w:val="00421C5F"/>
    <w:rsid w:val="004231AE"/>
    <w:rsid w:val="00423752"/>
    <w:rsid w:val="00423D4F"/>
    <w:rsid w:val="00424319"/>
    <w:rsid w:val="004249A9"/>
    <w:rsid w:val="00424CEF"/>
    <w:rsid w:val="00424EF1"/>
    <w:rsid w:val="004252D5"/>
    <w:rsid w:val="0042638F"/>
    <w:rsid w:val="00427570"/>
    <w:rsid w:val="00430337"/>
    <w:rsid w:val="004305A9"/>
    <w:rsid w:val="00430DFD"/>
    <w:rsid w:val="0043171D"/>
    <w:rsid w:val="00431741"/>
    <w:rsid w:val="00432D83"/>
    <w:rsid w:val="00432DE4"/>
    <w:rsid w:val="004337A9"/>
    <w:rsid w:val="004353E2"/>
    <w:rsid w:val="00435572"/>
    <w:rsid w:val="00435D64"/>
    <w:rsid w:val="00435DC4"/>
    <w:rsid w:val="0043641F"/>
    <w:rsid w:val="0043739A"/>
    <w:rsid w:val="00437737"/>
    <w:rsid w:val="00437A8A"/>
    <w:rsid w:val="00437FE7"/>
    <w:rsid w:val="004403BB"/>
    <w:rsid w:val="00440DFB"/>
    <w:rsid w:val="0044163A"/>
    <w:rsid w:val="004416FF"/>
    <w:rsid w:val="00442AE8"/>
    <w:rsid w:val="00442FB1"/>
    <w:rsid w:val="004441E8"/>
    <w:rsid w:val="00444765"/>
    <w:rsid w:val="00444EA8"/>
    <w:rsid w:val="00444F5F"/>
    <w:rsid w:val="00445B0E"/>
    <w:rsid w:val="00446154"/>
    <w:rsid w:val="00446573"/>
    <w:rsid w:val="00446601"/>
    <w:rsid w:val="004466FD"/>
    <w:rsid w:val="00446887"/>
    <w:rsid w:val="004473B4"/>
    <w:rsid w:val="004476F4"/>
    <w:rsid w:val="00447B0F"/>
    <w:rsid w:val="00450006"/>
    <w:rsid w:val="0045039E"/>
    <w:rsid w:val="00450964"/>
    <w:rsid w:val="00450A44"/>
    <w:rsid w:val="00451210"/>
    <w:rsid w:val="00451352"/>
    <w:rsid w:val="00451C9D"/>
    <w:rsid w:val="00452EDF"/>
    <w:rsid w:val="004532AA"/>
    <w:rsid w:val="0045491D"/>
    <w:rsid w:val="00455108"/>
    <w:rsid w:val="00455BEC"/>
    <w:rsid w:val="00455E19"/>
    <w:rsid w:val="00456279"/>
    <w:rsid w:val="00457339"/>
    <w:rsid w:val="00457842"/>
    <w:rsid w:val="00457955"/>
    <w:rsid w:val="00457C94"/>
    <w:rsid w:val="00457E2C"/>
    <w:rsid w:val="00457E94"/>
    <w:rsid w:val="00457F87"/>
    <w:rsid w:val="00460179"/>
    <w:rsid w:val="0046075F"/>
    <w:rsid w:val="004615C7"/>
    <w:rsid w:val="00461E64"/>
    <w:rsid w:val="00462BC6"/>
    <w:rsid w:val="00462C82"/>
    <w:rsid w:val="00463B14"/>
    <w:rsid w:val="00464BCE"/>
    <w:rsid w:val="00464E8F"/>
    <w:rsid w:val="0046547E"/>
    <w:rsid w:val="00465541"/>
    <w:rsid w:val="0046576F"/>
    <w:rsid w:val="00465D6F"/>
    <w:rsid w:val="00466D92"/>
    <w:rsid w:val="00467210"/>
    <w:rsid w:val="00467B1E"/>
    <w:rsid w:val="00467D40"/>
    <w:rsid w:val="00467EA6"/>
    <w:rsid w:val="00470956"/>
    <w:rsid w:val="004709B6"/>
    <w:rsid w:val="00470F39"/>
    <w:rsid w:val="00471F72"/>
    <w:rsid w:val="00472201"/>
    <w:rsid w:val="0047269D"/>
    <w:rsid w:val="00472A04"/>
    <w:rsid w:val="00473868"/>
    <w:rsid w:val="00473F98"/>
    <w:rsid w:val="00474343"/>
    <w:rsid w:val="00474380"/>
    <w:rsid w:val="00474B7F"/>
    <w:rsid w:val="00474B90"/>
    <w:rsid w:val="00474D9C"/>
    <w:rsid w:val="0047776F"/>
    <w:rsid w:val="00477E42"/>
    <w:rsid w:val="00477F54"/>
    <w:rsid w:val="0048032B"/>
    <w:rsid w:val="0048033F"/>
    <w:rsid w:val="00481209"/>
    <w:rsid w:val="0048138B"/>
    <w:rsid w:val="00481D28"/>
    <w:rsid w:val="00481F99"/>
    <w:rsid w:val="00483D66"/>
    <w:rsid w:val="00484244"/>
    <w:rsid w:val="00484869"/>
    <w:rsid w:val="00484A6E"/>
    <w:rsid w:val="00484B48"/>
    <w:rsid w:val="00484EEE"/>
    <w:rsid w:val="00485130"/>
    <w:rsid w:val="004857C8"/>
    <w:rsid w:val="004868DF"/>
    <w:rsid w:val="00486969"/>
    <w:rsid w:val="004908FE"/>
    <w:rsid w:val="00490CC4"/>
    <w:rsid w:val="004910D8"/>
    <w:rsid w:val="004919A4"/>
    <w:rsid w:val="00491C11"/>
    <w:rsid w:val="004925E0"/>
    <w:rsid w:val="004954F1"/>
    <w:rsid w:val="004957DB"/>
    <w:rsid w:val="00495B24"/>
    <w:rsid w:val="00495F67"/>
    <w:rsid w:val="00495F81"/>
    <w:rsid w:val="0049614E"/>
    <w:rsid w:val="004967DF"/>
    <w:rsid w:val="00496F1D"/>
    <w:rsid w:val="004975E8"/>
    <w:rsid w:val="0049796B"/>
    <w:rsid w:val="00497D1D"/>
    <w:rsid w:val="004A00E2"/>
    <w:rsid w:val="004A01DE"/>
    <w:rsid w:val="004A0345"/>
    <w:rsid w:val="004A0410"/>
    <w:rsid w:val="004A2138"/>
    <w:rsid w:val="004A38C4"/>
    <w:rsid w:val="004A3A87"/>
    <w:rsid w:val="004A3ACB"/>
    <w:rsid w:val="004A400F"/>
    <w:rsid w:val="004A406F"/>
    <w:rsid w:val="004A409F"/>
    <w:rsid w:val="004A41E2"/>
    <w:rsid w:val="004A4541"/>
    <w:rsid w:val="004A454C"/>
    <w:rsid w:val="004A4B32"/>
    <w:rsid w:val="004A5794"/>
    <w:rsid w:val="004A5F96"/>
    <w:rsid w:val="004A666A"/>
    <w:rsid w:val="004A6817"/>
    <w:rsid w:val="004A699C"/>
    <w:rsid w:val="004A6B7E"/>
    <w:rsid w:val="004A79D7"/>
    <w:rsid w:val="004A7CDC"/>
    <w:rsid w:val="004B0710"/>
    <w:rsid w:val="004B0B5D"/>
    <w:rsid w:val="004B0CF2"/>
    <w:rsid w:val="004B121E"/>
    <w:rsid w:val="004B1296"/>
    <w:rsid w:val="004B19ED"/>
    <w:rsid w:val="004B1AB5"/>
    <w:rsid w:val="004B2792"/>
    <w:rsid w:val="004B2C7E"/>
    <w:rsid w:val="004B2E30"/>
    <w:rsid w:val="004B2F75"/>
    <w:rsid w:val="004B3120"/>
    <w:rsid w:val="004B3DC5"/>
    <w:rsid w:val="004B3EBE"/>
    <w:rsid w:val="004B410B"/>
    <w:rsid w:val="004B4922"/>
    <w:rsid w:val="004B49B8"/>
    <w:rsid w:val="004B4D27"/>
    <w:rsid w:val="004B5057"/>
    <w:rsid w:val="004B54BC"/>
    <w:rsid w:val="004B5726"/>
    <w:rsid w:val="004B5919"/>
    <w:rsid w:val="004B64B8"/>
    <w:rsid w:val="004B690D"/>
    <w:rsid w:val="004C1363"/>
    <w:rsid w:val="004C1445"/>
    <w:rsid w:val="004C151B"/>
    <w:rsid w:val="004C1699"/>
    <w:rsid w:val="004C1926"/>
    <w:rsid w:val="004C20E8"/>
    <w:rsid w:val="004C3C2E"/>
    <w:rsid w:val="004C4DEB"/>
    <w:rsid w:val="004C4FDB"/>
    <w:rsid w:val="004C4FDF"/>
    <w:rsid w:val="004C5170"/>
    <w:rsid w:val="004C647D"/>
    <w:rsid w:val="004C7147"/>
    <w:rsid w:val="004C74DB"/>
    <w:rsid w:val="004C783F"/>
    <w:rsid w:val="004C7C12"/>
    <w:rsid w:val="004D0A1C"/>
    <w:rsid w:val="004D0B24"/>
    <w:rsid w:val="004D1133"/>
    <w:rsid w:val="004D1A1B"/>
    <w:rsid w:val="004D1BEA"/>
    <w:rsid w:val="004D2025"/>
    <w:rsid w:val="004D28C7"/>
    <w:rsid w:val="004D2FB2"/>
    <w:rsid w:val="004D3900"/>
    <w:rsid w:val="004D3A9E"/>
    <w:rsid w:val="004D3B61"/>
    <w:rsid w:val="004D4598"/>
    <w:rsid w:val="004D4C3A"/>
    <w:rsid w:val="004D5017"/>
    <w:rsid w:val="004D57BF"/>
    <w:rsid w:val="004D6755"/>
    <w:rsid w:val="004D726C"/>
    <w:rsid w:val="004D7BDA"/>
    <w:rsid w:val="004E046D"/>
    <w:rsid w:val="004E04D2"/>
    <w:rsid w:val="004E069A"/>
    <w:rsid w:val="004E0739"/>
    <w:rsid w:val="004E0B8C"/>
    <w:rsid w:val="004E16D0"/>
    <w:rsid w:val="004E19A7"/>
    <w:rsid w:val="004E26FD"/>
    <w:rsid w:val="004E2E31"/>
    <w:rsid w:val="004E3D22"/>
    <w:rsid w:val="004E4510"/>
    <w:rsid w:val="004E4856"/>
    <w:rsid w:val="004E492B"/>
    <w:rsid w:val="004E4C42"/>
    <w:rsid w:val="004E528E"/>
    <w:rsid w:val="004E54BC"/>
    <w:rsid w:val="004E555D"/>
    <w:rsid w:val="004E5C0E"/>
    <w:rsid w:val="004E5CD6"/>
    <w:rsid w:val="004E64F3"/>
    <w:rsid w:val="004E6579"/>
    <w:rsid w:val="004E67CD"/>
    <w:rsid w:val="004E6970"/>
    <w:rsid w:val="004E6EC4"/>
    <w:rsid w:val="004E7322"/>
    <w:rsid w:val="004E771E"/>
    <w:rsid w:val="004E77B1"/>
    <w:rsid w:val="004E7F5D"/>
    <w:rsid w:val="004F021D"/>
    <w:rsid w:val="004F0276"/>
    <w:rsid w:val="004F0956"/>
    <w:rsid w:val="004F09CC"/>
    <w:rsid w:val="004F0ADF"/>
    <w:rsid w:val="004F1315"/>
    <w:rsid w:val="004F165C"/>
    <w:rsid w:val="004F16A6"/>
    <w:rsid w:val="004F1936"/>
    <w:rsid w:val="004F3DFA"/>
    <w:rsid w:val="004F45CB"/>
    <w:rsid w:val="004F51D4"/>
    <w:rsid w:val="004F5948"/>
    <w:rsid w:val="004F6952"/>
    <w:rsid w:val="004F69D1"/>
    <w:rsid w:val="004F6D68"/>
    <w:rsid w:val="004F724C"/>
    <w:rsid w:val="004F74A8"/>
    <w:rsid w:val="00501CD9"/>
    <w:rsid w:val="00502313"/>
    <w:rsid w:val="005047D0"/>
    <w:rsid w:val="00505104"/>
    <w:rsid w:val="00505A6A"/>
    <w:rsid w:val="00505FC3"/>
    <w:rsid w:val="005064E6"/>
    <w:rsid w:val="00507334"/>
    <w:rsid w:val="00507478"/>
    <w:rsid w:val="00507644"/>
    <w:rsid w:val="00507D76"/>
    <w:rsid w:val="005104B3"/>
    <w:rsid w:val="00510A60"/>
    <w:rsid w:val="00511398"/>
    <w:rsid w:val="005114E6"/>
    <w:rsid w:val="00512FC3"/>
    <w:rsid w:val="00513C63"/>
    <w:rsid w:val="0051439C"/>
    <w:rsid w:val="0051443B"/>
    <w:rsid w:val="00514636"/>
    <w:rsid w:val="00514770"/>
    <w:rsid w:val="00514B8C"/>
    <w:rsid w:val="00516885"/>
    <w:rsid w:val="00517181"/>
    <w:rsid w:val="0051759C"/>
    <w:rsid w:val="00517879"/>
    <w:rsid w:val="00517A37"/>
    <w:rsid w:val="005203B4"/>
    <w:rsid w:val="0052128F"/>
    <w:rsid w:val="0052171A"/>
    <w:rsid w:val="00521A22"/>
    <w:rsid w:val="0052247E"/>
    <w:rsid w:val="00522C92"/>
    <w:rsid w:val="00522D63"/>
    <w:rsid w:val="00523E2F"/>
    <w:rsid w:val="005240AB"/>
    <w:rsid w:val="0052480B"/>
    <w:rsid w:val="00526A32"/>
    <w:rsid w:val="0052765F"/>
    <w:rsid w:val="00527F77"/>
    <w:rsid w:val="0053073C"/>
    <w:rsid w:val="00530967"/>
    <w:rsid w:val="00530E9E"/>
    <w:rsid w:val="0053241E"/>
    <w:rsid w:val="005324DC"/>
    <w:rsid w:val="00532707"/>
    <w:rsid w:val="0053297E"/>
    <w:rsid w:val="00533211"/>
    <w:rsid w:val="0053491E"/>
    <w:rsid w:val="005349E6"/>
    <w:rsid w:val="00534C64"/>
    <w:rsid w:val="00535A25"/>
    <w:rsid w:val="0053641F"/>
    <w:rsid w:val="00536A96"/>
    <w:rsid w:val="00536C11"/>
    <w:rsid w:val="00536CCF"/>
    <w:rsid w:val="005370AB"/>
    <w:rsid w:val="005370D9"/>
    <w:rsid w:val="00537514"/>
    <w:rsid w:val="005379B7"/>
    <w:rsid w:val="00537F06"/>
    <w:rsid w:val="005401FF"/>
    <w:rsid w:val="0054036F"/>
    <w:rsid w:val="00540F04"/>
    <w:rsid w:val="005411FC"/>
    <w:rsid w:val="005417DA"/>
    <w:rsid w:val="00541AEF"/>
    <w:rsid w:val="00542050"/>
    <w:rsid w:val="00543171"/>
    <w:rsid w:val="00543CBB"/>
    <w:rsid w:val="00544707"/>
    <w:rsid w:val="005448E5"/>
    <w:rsid w:val="00545158"/>
    <w:rsid w:val="00545363"/>
    <w:rsid w:val="0054574E"/>
    <w:rsid w:val="00545948"/>
    <w:rsid w:val="00545A0D"/>
    <w:rsid w:val="005462BA"/>
    <w:rsid w:val="005469F9"/>
    <w:rsid w:val="00547D61"/>
    <w:rsid w:val="00547F07"/>
    <w:rsid w:val="005503C7"/>
    <w:rsid w:val="005505D3"/>
    <w:rsid w:val="005505E0"/>
    <w:rsid w:val="005512E6"/>
    <w:rsid w:val="005515C0"/>
    <w:rsid w:val="005522AD"/>
    <w:rsid w:val="0055239E"/>
    <w:rsid w:val="005530A7"/>
    <w:rsid w:val="0055347D"/>
    <w:rsid w:val="00553602"/>
    <w:rsid w:val="0055405D"/>
    <w:rsid w:val="00554135"/>
    <w:rsid w:val="005545B4"/>
    <w:rsid w:val="00554AB1"/>
    <w:rsid w:val="00554E1F"/>
    <w:rsid w:val="005554D9"/>
    <w:rsid w:val="00555A0E"/>
    <w:rsid w:val="00555B06"/>
    <w:rsid w:val="00555BF1"/>
    <w:rsid w:val="00556AF4"/>
    <w:rsid w:val="005570B9"/>
    <w:rsid w:val="005571D2"/>
    <w:rsid w:val="005576B8"/>
    <w:rsid w:val="00557784"/>
    <w:rsid w:val="00557B09"/>
    <w:rsid w:val="00557C5B"/>
    <w:rsid w:val="00560D16"/>
    <w:rsid w:val="005613E7"/>
    <w:rsid w:val="00561B29"/>
    <w:rsid w:val="00562934"/>
    <w:rsid w:val="005632BB"/>
    <w:rsid w:val="00563757"/>
    <w:rsid w:val="005644F1"/>
    <w:rsid w:val="0056490B"/>
    <w:rsid w:val="00564CF8"/>
    <w:rsid w:val="0056501F"/>
    <w:rsid w:val="005653A3"/>
    <w:rsid w:val="005656B1"/>
    <w:rsid w:val="0056623D"/>
    <w:rsid w:val="00566BC9"/>
    <w:rsid w:val="00567492"/>
    <w:rsid w:val="00567969"/>
    <w:rsid w:val="00567FFB"/>
    <w:rsid w:val="005708BC"/>
    <w:rsid w:val="00570AE8"/>
    <w:rsid w:val="005711B4"/>
    <w:rsid w:val="00571415"/>
    <w:rsid w:val="005721E3"/>
    <w:rsid w:val="0057238A"/>
    <w:rsid w:val="005739E4"/>
    <w:rsid w:val="005752DC"/>
    <w:rsid w:val="00576A91"/>
    <w:rsid w:val="0057768B"/>
    <w:rsid w:val="005777C6"/>
    <w:rsid w:val="00577D1E"/>
    <w:rsid w:val="00577D26"/>
    <w:rsid w:val="00580026"/>
    <w:rsid w:val="00580B03"/>
    <w:rsid w:val="00580EC3"/>
    <w:rsid w:val="0058185C"/>
    <w:rsid w:val="00583215"/>
    <w:rsid w:val="00583449"/>
    <w:rsid w:val="00583960"/>
    <w:rsid w:val="005843C6"/>
    <w:rsid w:val="0058463D"/>
    <w:rsid w:val="0058518F"/>
    <w:rsid w:val="005855F2"/>
    <w:rsid w:val="00585CE2"/>
    <w:rsid w:val="00586F43"/>
    <w:rsid w:val="00587DE4"/>
    <w:rsid w:val="0059043F"/>
    <w:rsid w:val="00590DA7"/>
    <w:rsid w:val="00590EE4"/>
    <w:rsid w:val="005910DB"/>
    <w:rsid w:val="005914E1"/>
    <w:rsid w:val="005917DA"/>
    <w:rsid w:val="00592741"/>
    <w:rsid w:val="00592755"/>
    <w:rsid w:val="00593BE5"/>
    <w:rsid w:val="0059431E"/>
    <w:rsid w:val="0059538E"/>
    <w:rsid w:val="00595600"/>
    <w:rsid w:val="00595807"/>
    <w:rsid w:val="00595839"/>
    <w:rsid w:val="00595CD6"/>
    <w:rsid w:val="00596421"/>
    <w:rsid w:val="00597563"/>
    <w:rsid w:val="005A0805"/>
    <w:rsid w:val="005A1246"/>
    <w:rsid w:val="005A12F1"/>
    <w:rsid w:val="005A13BF"/>
    <w:rsid w:val="005A15CA"/>
    <w:rsid w:val="005A16DB"/>
    <w:rsid w:val="005A311E"/>
    <w:rsid w:val="005A35D8"/>
    <w:rsid w:val="005A492E"/>
    <w:rsid w:val="005A4DCE"/>
    <w:rsid w:val="005A5584"/>
    <w:rsid w:val="005A63C2"/>
    <w:rsid w:val="005A67C3"/>
    <w:rsid w:val="005A692B"/>
    <w:rsid w:val="005A6F6F"/>
    <w:rsid w:val="005A7ADC"/>
    <w:rsid w:val="005A7EED"/>
    <w:rsid w:val="005B02EE"/>
    <w:rsid w:val="005B03BF"/>
    <w:rsid w:val="005B053C"/>
    <w:rsid w:val="005B0A6B"/>
    <w:rsid w:val="005B0E84"/>
    <w:rsid w:val="005B0F24"/>
    <w:rsid w:val="005B203F"/>
    <w:rsid w:val="005B2223"/>
    <w:rsid w:val="005B269C"/>
    <w:rsid w:val="005B2993"/>
    <w:rsid w:val="005B37CB"/>
    <w:rsid w:val="005B42EC"/>
    <w:rsid w:val="005B4635"/>
    <w:rsid w:val="005B4801"/>
    <w:rsid w:val="005B5E63"/>
    <w:rsid w:val="005B5EE7"/>
    <w:rsid w:val="005B5FE9"/>
    <w:rsid w:val="005B6D9A"/>
    <w:rsid w:val="005B6ED0"/>
    <w:rsid w:val="005B7C60"/>
    <w:rsid w:val="005B7D5E"/>
    <w:rsid w:val="005B7E77"/>
    <w:rsid w:val="005C0211"/>
    <w:rsid w:val="005C0330"/>
    <w:rsid w:val="005C0474"/>
    <w:rsid w:val="005C0F81"/>
    <w:rsid w:val="005C3537"/>
    <w:rsid w:val="005C47D0"/>
    <w:rsid w:val="005C4D92"/>
    <w:rsid w:val="005C4F15"/>
    <w:rsid w:val="005C527B"/>
    <w:rsid w:val="005C5E34"/>
    <w:rsid w:val="005C60FF"/>
    <w:rsid w:val="005C61D5"/>
    <w:rsid w:val="005C65F2"/>
    <w:rsid w:val="005C6B93"/>
    <w:rsid w:val="005C6B97"/>
    <w:rsid w:val="005C6FE9"/>
    <w:rsid w:val="005C71BD"/>
    <w:rsid w:val="005C7A20"/>
    <w:rsid w:val="005C7E17"/>
    <w:rsid w:val="005D0CE3"/>
    <w:rsid w:val="005D18C1"/>
    <w:rsid w:val="005D18D2"/>
    <w:rsid w:val="005D4390"/>
    <w:rsid w:val="005D4824"/>
    <w:rsid w:val="005D4C72"/>
    <w:rsid w:val="005D5211"/>
    <w:rsid w:val="005D54A5"/>
    <w:rsid w:val="005D55E8"/>
    <w:rsid w:val="005D5D18"/>
    <w:rsid w:val="005D6CCF"/>
    <w:rsid w:val="005D7837"/>
    <w:rsid w:val="005E16E1"/>
    <w:rsid w:val="005E1A42"/>
    <w:rsid w:val="005E1BFF"/>
    <w:rsid w:val="005E2BC0"/>
    <w:rsid w:val="005E2FCC"/>
    <w:rsid w:val="005E31F1"/>
    <w:rsid w:val="005E4033"/>
    <w:rsid w:val="005E413F"/>
    <w:rsid w:val="005E484E"/>
    <w:rsid w:val="005E50D8"/>
    <w:rsid w:val="005E5270"/>
    <w:rsid w:val="005E53D9"/>
    <w:rsid w:val="005E5BE8"/>
    <w:rsid w:val="005E5C76"/>
    <w:rsid w:val="005E5FA9"/>
    <w:rsid w:val="005E602B"/>
    <w:rsid w:val="005E6B73"/>
    <w:rsid w:val="005E6E82"/>
    <w:rsid w:val="005F058A"/>
    <w:rsid w:val="005F0F0C"/>
    <w:rsid w:val="005F1126"/>
    <w:rsid w:val="005F1FFE"/>
    <w:rsid w:val="005F35DC"/>
    <w:rsid w:val="005F36C3"/>
    <w:rsid w:val="005F3A5B"/>
    <w:rsid w:val="005F4128"/>
    <w:rsid w:val="005F4472"/>
    <w:rsid w:val="005F562F"/>
    <w:rsid w:val="005F5DDD"/>
    <w:rsid w:val="005F5DF9"/>
    <w:rsid w:val="005F6054"/>
    <w:rsid w:val="005F6477"/>
    <w:rsid w:val="005F6D91"/>
    <w:rsid w:val="005F7F9C"/>
    <w:rsid w:val="00600051"/>
    <w:rsid w:val="00600434"/>
    <w:rsid w:val="006007E5"/>
    <w:rsid w:val="00600F05"/>
    <w:rsid w:val="0060104B"/>
    <w:rsid w:val="0060105F"/>
    <w:rsid w:val="00601D79"/>
    <w:rsid w:val="00601F7F"/>
    <w:rsid w:val="0060271A"/>
    <w:rsid w:val="006029D7"/>
    <w:rsid w:val="00602D72"/>
    <w:rsid w:val="00602F1C"/>
    <w:rsid w:val="006044F1"/>
    <w:rsid w:val="006048BE"/>
    <w:rsid w:val="00604A8A"/>
    <w:rsid w:val="00604D8F"/>
    <w:rsid w:val="00604F1F"/>
    <w:rsid w:val="00605D90"/>
    <w:rsid w:val="00605F4F"/>
    <w:rsid w:val="00606001"/>
    <w:rsid w:val="0060628B"/>
    <w:rsid w:val="00606420"/>
    <w:rsid w:val="006064A7"/>
    <w:rsid w:val="00606737"/>
    <w:rsid w:val="006071E7"/>
    <w:rsid w:val="006078F4"/>
    <w:rsid w:val="00607940"/>
    <w:rsid w:val="00607F07"/>
    <w:rsid w:val="00610101"/>
    <w:rsid w:val="006109D6"/>
    <w:rsid w:val="00610B22"/>
    <w:rsid w:val="0061146D"/>
    <w:rsid w:val="00611E8A"/>
    <w:rsid w:val="00611FFD"/>
    <w:rsid w:val="00612460"/>
    <w:rsid w:val="00612BE8"/>
    <w:rsid w:val="00613A3D"/>
    <w:rsid w:val="0061440C"/>
    <w:rsid w:val="006144E1"/>
    <w:rsid w:val="00614957"/>
    <w:rsid w:val="0061566A"/>
    <w:rsid w:val="00615E6F"/>
    <w:rsid w:val="00616A0D"/>
    <w:rsid w:val="00616C5C"/>
    <w:rsid w:val="00617764"/>
    <w:rsid w:val="00617ACE"/>
    <w:rsid w:val="00620B3F"/>
    <w:rsid w:val="00620C4E"/>
    <w:rsid w:val="00620EBA"/>
    <w:rsid w:val="00620FC5"/>
    <w:rsid w:val="0062261A"/>
    <w:rsid w:val="00622E27"/>
    <w:rsid w:val="00622FB6"/>
    <w:rsid w:val="00623A68"/>
    <w:rsid w:val="00623CF1"/>
    <w:rsid w:val="0062400A"/>
    <w:rsid w:val="00624605"/>
    <w:rsid w:val="00624631"/>
    <w:rsid w:val="00624649"/>
    <w:rsid w:val="00624AA4"/>
    <w:rsid w:val="006255A2"/>
    <w:rsid w:val="00625641"/>
    <w:rsid w:val="00625A75"/>
    <w:rsid w:val="00625B05"/>
    <w:rsid w:val="00625B0D"/>
    <w:rsid w:val="006263A6"/>
    <w:rsid w:val="00626CAA"/>
    <w:rsid w:val="00626FBC"/>
    <w:rsid w:val="00627FA9"/>
    <w:rsid w:val="00630178"/>
    <w:rsid w:val="00630F74"/>
    <w:rsid w:val="00631B55"/>
    <w:rsid w:val="006322AE"/>
    <w:rsid w:val="00632DFB"/>
    <w:rsid w:val="00632FB0"/>
    <w:rsid w:val="00633D25"/>
    <w:rsid w:val="006346F6"/>
    <w:rsid w:val="00634F29"/>
    <w:rsid w:val="0063546C"/>
    <w:rsid w:val="006358BF"/>
    <w:rsid w:val="00636921"/>
    <w:rsid w:val="0063695D"/>
    <w:rsid w:val="00636B11"/>
    <w:rsid w:val="00636DC5"/>
    <w:rsid w:val="00636DD1"/>
    <w:rsid w:val="00636E39"/>
    <w:rsid w:val="00637307"/>
    <w:rsid w:val="00637614"/>
    <w:rsid w:val="006376DE"/>
    <w:rsid w:val="00637843"/>
    <w:rsid w:val="00640452"/>
    <w:rsid w:val="0064083C"/>
    <w:rsid w:val="00640ACF"/>
    <w:rsid w:val="00640C96"/>
    <w:rsid w:val="0064156F"/>
    <w:rsid w:val="006418EC"/>
    <w:rsid w:val="00641C29"/>
    <w:rsid w:val="00641EAF"/>
    <w:rsid w:val="00641F25"/>
    <w:rsid w:val="006422F3"/>
    <w:rsid w:val="00642363"/>
    <w:rsid w:val="00642446"/>
    <w:rsid w:val="00642E22"/>
    <w:rsid w:val="00643326"/>
    <w:rsid w:val="00643875"/>
    <w:rsid w:val="00643883"/>
    <w:rsid w:val="00643FEC"/>
    <w:rsid w:val="00643FF7"/>
    <w:rsid w:val="0064458C"/>
    <w:rsid w:val="00644BA6"/>
    <w:rsid w:val="00645D9F"/>
    <w:rsid w:val="00646BDF"/>
    <w:rsid w:val="00647A70"/>
    <w:rsid w:val="00647F30"/>
    <w:rsid w:val="0065080D"/>
    <w:rsid w:val="00650BF3"/>
    <w:rsid w:val="00651B69"/>
    <w:rsid w:val="00651D02"/>
    <w:rsid w:val="006520CD"/>
    <w:rsid w:val="00652974"/>
    <w:rsid w:val="00652E44"/>
    <w:rsid w:val="0065334C"/>
    <w:rsid w:val="00653957"/>
    <w:rsid w:val="00653BD6"/>
    <w:rsid w:val="006543B1"/>
    <w:rsid w:val="00654640"/>
    <w:rsid w:val="00654C48"/>
    <w:rsid w:val="006554F5"/>
    <w:rsid w:val="00655A5D"/>
    <w:rsid w:val="00655DFA"/>
    <w:rsid w:val="00656247"/>
    <w:rsid w:val="00656299"/>
    <w:rsid w:val="006568E4"/>
    <w:rsid w:val="006569FD"/>
    <w:rsid w:val="00657729"/>
    <w:rsid w:val="00660D8D"/>
    <w:rsid w:val="00661557"/>
    <w:rsid w:val="00661AD0"/>
    <w:rsid w:val="006621D0"/>
    <w:rsid w:val="006626FF"/>
    <w:rsid w:val="0066291A"/>
    <w:rsid w:val="00662A83"/>
    <w:rsid w:val="00662BD9"/>
    <w:rsid w:val="00662E1E"/>
    <w:rsid w:val="00663AE4"/>
    <w:rsid w:val="006645CE"/>
    <w:rsid w:val="006648CD"/>
    <w:rsid w:val="0066490B"/>
    <w:rsid w:val="00664CF8"/>
    <w:rsid w:val="00664FFE"/>
    <w:rsid w:val="006652A5"/>
    <w:rsid w:val="0066539F"/>
    <w:rsid w:val="0066552E"/>
    <w:rsid w:val="00665881"/>
    <w:rsid w:val="00665BF1"/>
    <w:rsid w:val="0066605F"/>
    <w:rsid w:val="00666216"/>
    <w:rsid w:val="00666366"/>
    <w:rsid w:val="00666803"/>
    <w:rsid w:val="00666D82"/>
    <w:rsid w:val="00666E64"/>
    <w:rsid w:val="00667D4A"/>
    <w:rsid w:val="00671209"/>
    <w:rsid w:val="00671404"/>
    <w:rsid w:val="0067210F"/>
    <w:rsid w:val="006727B3"/>
    <w:rsid w:val="00673D83"/>
    <w:rsid w:val="006741F5"/>
    <w:rsid w:val="00674470"/>
    <w:rsid w:val="00674674"/>
    <w:rsid w:val="00674F9F"/>
    <w:rsid w:val="006756B6"/>
    <w:rsid w:val="0067656B"/>
    <w:rsid w:val="00676F9F"/>
    <w:rsid w:val="00677FC7"/>
    <w:rsid w:val="00680898"/>
    <w:rsid w:val="00680F5E"/>
    <w:rsid w:val="0068122A"/>
    <w:rsid w:val="00681F76"/>
    <w:rsid w:val="00681FA3"/>
    <w:rsid w:val="00682759"/>
    <w:rsid w:val="0068292A"/>
    <w:rsid w:val="00684249"/>
    <w:rsid w:val="00684D95"/>
    <w:rsid w:val="00684E44"/>
    <w:rsid w:val="0068540E"/>
    <w:rsid w:val="00686165"/>
    <w:rsid w:val="006862D7"/>
    <w:rsid w:val="006862E1"/>
    <w:rsid w:val="0068644E"/>
    <w:rsid w:val="006866FC"/>
    <w:rsid w:val="00686909"/>
    <w:rsid w:val="00687CA5"/>
    <w:rsid w:val="00687E85"/>
    <w:rsid w:val="00690A8A"/>
    <w:rsid w:val="00691560"/>
    <w:rsid w:val="00691619"/>
    <w:rsid w:val="00691794"/>
    <w:rsid w:val="006924B2"/>
    <w:rsid w:val="00694156"/>
    <w:rsid w:val="00694392"/>
    <w:rsid w:val="006949A6"/>
    <w:rsid w:val="00694B6A"/>
    <w:rsid w:val="00694FAD"/>
    <w:rsid w:val="00695376"/>
    <w:rsid w:val="00695383"/>
    <w:rsid w:val="006961A0"/>
    <w:rsid w:val="0069659E"/>
    <w:rsid w:val="00696E4B"/>
    <w:rsid w:val="00697F36"/>
    <w:rsid w:val="006A0808"/>
    <w:rsid w:val="006A0A1C"/>
    <w:rsid w:val="006A1375"/>
    <w:rsid w:val="006A14CD"/>
    <w:rsid w:val="006A203B"/>
    <w:rsid w:val="006A21CF"/>
    <w:rsid w:val="006A237B"/>
    <w:rsid w:val="006A25E0"/>
    <w:rsid w:val="006A261E"/>
    <w:rsid w:val="006A2683"/>
    <w:rsid w:val="006A26E6"/>
    <w:rsid w:val="006A3184"/>
    <w:rsid w:val="006A341C"/>
    <w:rsid w:val="006A3A93"/>
    <w:rsid w:val="006A3B61"/>
    <w:rsid w:val="006A40A7"/>
    <w:rsid w:val="006A43C9"/>
    <w:rsid w:val="006A4A6A"/>
    <w:rsid w:val="006A4BE9"/>
    <w:rsid w:val="006A52CA"/>
    <w:rsid w:val="006A54BB"/>
    <w:rsid w:val="006A54D9"/>
    <w:rsid w:val="006A5674"/>
    <w:rsid w:val="006A6301"/>
    <w:rsid w:val="006A6AD1"/>
    <w:rsid w:val="006A6D16"/>
    <w:rsid w:val="006A7524"/>
    <w:rsid w:val="006A79A9"/>
    <w:rsid w:val="006B01B4"/>
    <w:rsid w:val="006B0B34"/>
    <w:rsid w:val="006B0CFB"/>
    <w:rsid w:val="006B0FE2"/>
    <w:rsid w:val="006B197F"/>
    <w:rsid w:val="006B1CD2"/>
    <w:rsid w:val="006B203A"/>
    <w:rsid w:val="006B2234"/>
    <w:rsid w:val="006B2474"/>
    <w:rsid w:val="006B2BA0"/>
    <w:rsid w:val="006B2BED"/>
    <w:rsid w:val="006B2FC9"/>
    <w:rsid w:val="006B348F"/>
    <w:rsid w:val="006B3522"/>
    <w:rsid w:val="006B36CE"/>
    <w:rsid w:val="006B386B"/>
    <w:rsid w:val="006B3DAF"/>
    <w:rsid w:val="006B3E25"/>
    <w:rsid w:val="006B3F80"/>
    <w:rsid w:val="006B4973"/>
    <w:rsid w:val="006B4BDF"/>
    <w:rsid w:val="006B4D39"/>
    <w:rsid w:val="006B5300"/>
    <w:rsid w:val="006B59D6"/>
    <w:rsid w:val="006B5ED1"/>
    <w:rsid w:val="006B7566"/>
    <w:rsid w:val="006B7C38"/>
    <w:rsid w:val="006C0ED6"/>
    <w:rsid w:val="006C0F13"/>
    <w:rsid w:val="006C1AB7"/>
    <w:rsid w:val="006C209E"/>
    <w:rsid w:val="006C2345"/>
    <w:rsid w:val="006C300C"/>
    <w:rsid w:val="006C3727"/>
    <w:rsid w:val="006C3AFB"/>
    <w:rsid w:val="006C4C69"/>
    <w:rsid w:val="006C5BAE"/>
    <w:rsid w:val="006C668D"/>
    <w:rsid w:val="006C6E43"/>
    <w:rsid w:val="006C752E"/>
    <w:rsid w:val="006C7B5C"/>
    <w:rsid w:val="006C7DAA"/>
    <w:rsid w:val="006D021C"/>
    <w:rsid w:val="006D0910"/>
    <w:rsid w:val="006D0A54"/>
    <w:rsid w:val="006D0CC5"/>
    <w:rsid w:val="006D0D4F"/>
    <w:rsid w:val="006D0EFA"/>
    <w:rsid w:val="006D10FB"/>
    <w:rsid w:val="006D11A2"/>
    <w:rsid w:val="006D15C1"/>
    <w:rsid w:val="006D16FA"/>
    <w:rsid w:val="006D1DFD"/>
    <w:rsid w:val="006D1E35"/>
    <w:rsid w:val="006D2052"/>
    <w:rsid w:val="006D292A"/>
    <w:rsid w:val="006D2E75"/>
    <w:rsid w:val="006D35AA"/>
    <w:rsid w:val="006D3901"/>
    <w:rsid w:val="006D43FD"/>
    <w:rsid w:val="006D5502"/>
    <w:rsid w:val="006D570C"/>
    <w:rsid w:val="006D5EB5"/>
    <w:rsid w:val="006D6E5C"/>
    <w:rsid w:val="006D7141"/>
    <w:rsid w:val="006D731E"/>
    <w:rsid w:val="006D79D5"/>
    <w:rsid w:val="006D7C21"/>
    <w:rsid w:val="006E1A1C"/>
    <w:rsid w:val="006E2419"/>
    <w:rsid w:val="006E2530"/>
    <w:rsid w:val="006E29B2"/>
    <w:rsid w:val="006E3122"/>
    <w:rsid w:val="006E4B75"/>
    <w:rsid w:val="006E4EF2"/>
    <w:rsid w:val="006E5064"/>
    <w:rsid w:val="006E5B07"/>
    <w:rsid w:val="006E6FAA"/>
    <w:rsid w:val="006E7AF3"/>
    <w:rsid w:val="006E7C32"/>
    <w:rsid w:val="006E7F9D"/>
    <w:rsid w:val="006F0C10"/>
    <w:rsid w:val="006F12B2"/>
    <w:rsid w:val="006F155C"/>
    <w:rsid w:val="006F1855"/>
    <w:rsid w:val="006F23F4"/>
    <w:rsid w:val="006F2590"/>
    <w:rsid w:val="006F293A"/>
    <w:rsid w:val="006F3315"/>
    <w:rsid w:val="006F36FE"/>
    <w:rsid w:val="006F371B"/>
    <w:rsid w:val="006F469A"/>
    <w:rsid w:val="006F4777"/>
    <w:rsid w:val="006F4C0A"/>
    <w:rsid w:val="006F4D44"/>
    <w:rsid w:val="006F514E"/>
    <w:rsid w:val="006F5322"/>
    <w:rsid w:val="006F5681"/>
    <w:rsid w:val="006F5A07"/>
    <w:rsid w:val="006F65FE"/>
    <w:rsid w:val="006F6D2D"/>
    <w:rsid w:val="006F7609"/>
    <w:rsid w:val="006F7B19"/>
    <w:rsid w:val="006F7B8C"/>
    <w:rsid w:val="006F7B94"/>
    <w:rsid w:val="006F7E02"/>
    <w:rsid w:val="0070007B"/>
    <w:rsid w:val="007001DE"/>
    <w:rsid w:val="0070123A"/>
    <w:rsid w:val="007014A3"/>
    <w:rsid w:val="007017DD"/>
    <w:rsid w:val="007018B3"/>
    <w:rsid w:val="007019F1"/>
    <w:rsid w:val="00701D0A"/>
    <w:rsid w:val="00701ECC"/>
    <w:rsid w:val="0070296B"/>
    <w:rsid w:val="00703313"/>
    <w:rsid w:val="0070386E"/>
    <w:rsid w:val="00703CB3"/>
    <w:rsid w:val="00703EF2"/>
    <w:rsid w:val="00705239"/>
    <w:rsid w:val="007055E8"/>
    <w:rsid w:val="007058B6"/>
    <w:rsid w:val="00705DA9"/>
    <w:rsid w:val="00706FEB"/>
    <w:rsid w:val="0070753E"/>
    <w:rsid w:val="00707A86"/>
    <w:rsid w:val="00707E14"/>
    <w:rsid w:val="00707E4B"/>
    <w:rsid w:val="007112C9"/>
    <w:rsid w:val="0071167D"/>
    <w:rsid w:val="00711B15"/>
    <w:rsid w:val="00712BBA"/>
    <w:rsid w:val="00712DAB"/>
    <w:rsid w:val="0071362D"/>
    <w:rsid w:val="00714A12"/>
    <w:rsid w:val="0071546D"/>
    <w:rsid w:val="007154F5"/>
    <w:rsid w:val="00715F21"/>
    <w:rsid w:val="00716468"/>
    <w:rsid w:val="00717B21"/>
    <w:rsid w:val="00717E50"/>
    <w:rsid w:val="00720588"/>
    <w:rsid w:val="00720AD6"/>
    <w:rsid w:val="007211D5"/>
    <w:rsid w:val="00721350"/>
    <w:rsid w:val="00721587"/>
    <w:rsid w:val="007217B4"/>
    <w:rsid w:val="00721D77"/>
    <w:rsid w:val="00722239"/>
    <w:rsid w:val="0072317B"/>
    <w:rsid w:val="00723303"/>
    <w:rsid w:val="00723E84"/>
    <w:rsid w:val="00724905"/>
    <w:rsid w:val="007258CF"/>
    <w:rsid w:val="00725F56"/>
    <w:rsid w:val="0072620F"/>
    <w:rsid w:val="007264CD"/>
    <w:rsid w:val="007266CD"/>
    <w:rsid w:val="00726ED3"/>
    <w:rsid w:val="007273C0"/>
    <w:rsid w:val="0072774C"/>
    <w:rsid w:val="00727B43"/>
    <w:rsid w:val="007302C4"/>
    <w:rsid w:val="007304C6"/>
    <w:rsid w:val="00730929"/>
    <w:rsid w:val="00731743"/>
    <w:rsid w:val="00731A46"/>
    <w:rsid w:val="00731C59"/>
    <w:rsid w:val="007326C2"/>
    <w:rsid w:val="00733186"/>
    <w:rsid w:val="00733A91"/>
    <w:rsid w:val="00733CAB"/>
    <w:rsid w:val="007342F2"/>
    <w:rsid w:val="007345A9"/>
    <w:rsid w:val="00735039"/>
    <w:rsid w:val="007359CF"/>
    <w:rsid w:val="007366BD"/>
    <w:rsid w:val="00736C52"/>
    <w:rsid w:val="007375CA"/>
    <w:rsid w:val="00740421"/>
    <w:rsid w:val="00741DA6"/>
    <w:rsid w:val="00742609"/>
    <w:rsid w:val="00742D7D"/>
    <w:rsid w:val="00743059"/>
    <w:rsid w:val="007438AB"/>
    <w:rsid w:val="00744E49"/>
    <w:rsid w:val="007454A9"/>
    <w:rsid w:val="00745C80"/>
    <w:rsid w:val="00745CA3"/>
    <w:rsid w:val="00746833"/>
    <w:rsid w:val="0074713A"/>
    <w:rsid w:val="00747788"/>
    <w:rsid w:val="00747923"/>
    <w:rsid w:val="00747E28"/>
    <w:rsid w:val="00747EFD"/>
    <w:rsid w:val="007500D6"/>
    <w:rsid w:val="007518CB"/>
    <w:rsid w:val="00751B2C"/>
    <w:rsid w:val="0075264B"/>
    <w:rsid w:val="00752A37"/>
    <w:rsid w:val="007536E4"/>
    <w:rsid w:val="0075389A"/>
    <w:rsid w:val="0075442D"/>
    <w:rsid w:val="00754AEF"/>
    <w:rsid w:val="00754E4D"/>
    <w:rsid w:val="00755694"/>
    <w:rsid w:val="007569DB"/>
    <w:rsid w:val="00756C07"/>
    <w:rsid w:val="00756E88"/>
    <w:rsid w:val="00757D1C"/>
    <w:rsid w:val="007601E2"/>
    <w:rsid w:val="007602FC"/>
    <w:rsid w:val="00760563"/>
    <w:rsid w:val="00760671"/>
    <w:rsid w:val="007606A3"/>
    <w:rsid w:val="0076081B"/>
    <w:rsid w:val="00760CEB"/>
    <w:rsid w:val="007611A5"/>
    <w:rsid w:val="00761724"/>
    <w:rsid w:val="00762259"/>
    <w:rsid w:val="0076234F"/>
    <w:rsid w:val="00762A46"/>
    <w:rsid w:val="00762B6A"/>
    <w:rsid w:val="0076307A"/>
    <w:rsid w:val="00763148"/>
    <w:rsid w:val="00763473"/>
    <w:rsid w:val="00763861"/>
    <w:rsid w:val="00763BDD"/>
    <w:rsid w:val="00763DF0"/>
    <w:rsid w:val="00763F4A"/>
    <w:rsid w:val="00764920"/>
    <w:rsid w:val="00765060"/>
    <w:rsid w:val="0076612B"/>
    <w:rsid w:val="00766186"/>
    <w:rsid w:val="00766A05"/>
    <w:rsid w:val="00767498"/>
    <w:rsid w:val="007677C0"/>
    <w:rsid w:val="00767ACB"/>
    <w:rsid w:val="007704B5"/>
    <w:rsid w:val="00771CAD"/>
    <w:rsid w:val="00771D5B"/>
    <w:rsid w:val="00771EBB"/>
    <w:rsid w:val="007721FC"/>
    <w:rsid w:val="0077268B"/>
    <w:rsid w:val="00772B4E"/>
    <w:rsid w:val="00772CF2"/>
    <w:rsid w:val="00773B70"/>
    <w:rsid w:val="00773CDC"/>
    <w:rsid w:val="00774347"/>
    <w:rsid w:val="007745D6"/>
    <w:rsid w:val="00774FBC"/>
    <w:rsid w:val="00775AA5"/>
    <w:rsid w:val="00776013"/>
    <w:rsid w:val="00776324"/>
    <w:rsid w:val="0077656F"/>
    <w:rsid w:val="0077664E"/>
    <w:rsid w:val="0077698E"/>
    <w:rsid w:val="00777ACB"/>
    <w:rsid w:val="00777D15"/>
    <w:rsid w:val="00777E64"/>
    <w:rsid w:val="00780AF5"/>
    <w:rsid w:val="007810BE"/>
    <w:rsid w:val="0078115D"/>
    <w:rsid w:val="0078120F"/>
    <w:rsid w:val="0078124F"/>
    <w:rsid w:val="00782387"/>
    <w:rsid w:val="0078318C"/>
    <w:rsid w:val="00783364"/>
    <w:rsid w:val="0078441F"/>
    <w:rsid w:val="00784792"/>
    <w:rsid w:val="00785558"/>
    <w:rsid w:val="00785F01"/>
    <w:rsid w:val="00786DD6"/>
    <w:rsid w:val="007871F2"/>
    <w:rsid w:val="007904D9"/>
    <w:rsid w:val="00790810"/>
    <w:rsid w:val="00790C77"/>
    <w:rsid w:val="007917E2"/>
    <w:rsid w:val="00792961"/>
    <w:rsid w:val="00793091"/>
    <w:rsid w:val="007931CB"/>
    <w:rsid w:val="00793590"/>
    <w:rsid w:val="0079395B"/>
    <w:rsid w:val="00793DB3"/>
    <w:rsid w:val="00794820"/>
    <w:rsid w:val="007949D9"/>
    <w:rsid w:val="00794ACC"/>
    <w:rsid w:val="00794E35"/>
    <w:rsid w:val="00794FFD"/>
    <w:rsid w:val="00795CE0"/>
    <w:rsid w:val="00796AFD"/>
    <w:rsid w:val="00796AFE"/>
    <w:rsid w:val="00796B31"/>
    <w:rsid w:val="0079755E"/>
    <w:rsid w:val="007977B3"/>
    <w:rsid w:val="007978ED"/>
    <w:rsid w:val="007A020D"/>
    <w:rsid w:val="007A1D4A"/>
    <w:rsid w:val="007A2032"/>
    <w:rsid w:val="007A206C"/>
    <w:rsid w:val="007A21DD"/>
    <w:rsid w:val="007A2588"/>
    <w:rsid w:val="007A2C66"/>
    <w:rsid w:val="007A2FAC"/>
    <w:rsid w:val="007A3DC3"/>
    <w:rsid w:val="007A402A"/>
    <w:rsid w:val="007A4189"/>
    <w:rsid w:val="007A41B7"/>
    <w:rsid w:val="007A447B"/>
    <w:rsid w:val="007A4F45"/>
    <w:rsid w:val="007A50AB"/>
    <w:rsid w:val="007A5957"/>
    <w:rsid w:val="007A63DB"/>
    <w:rsid w:val="007A703D"/>
    <w:rsid w:val="007A739B"/>
    <w:rsid w:val="007A7521"/>
    <w:rsid w:val="007B0B40"/>
    <w:rsid w:val="007B1E0F"/>
    <w:rsid w:val="007B225A"/>
    <w:rsid w:val="007B246E"/>
    <w:rsid w:val="007B2791"/>
    <w:rsid w:val="007B2F81"/>
    <w:rsid w:val="007B37DA"/>
    <w:rsid w:val="007B3844"/>
    <w:rsid w:val="007B454A"/>
    <w:rsid w:val="007B4C4D"/>
    <w:rsid w:val="007B4C57"/>
    <w:rsid w:val="007B5BC4"/>
    <w:rsid w:val="007B5E1B"/>
    <w:rsid w:val="007B680F"/>
    <w:rsid w:val="007B7335"/>
    <w:rsid w:val="007B7B99"/>
    <w:rsid w:val="007B7C30"/>
    <w:rsid w:val="007C0846"/>
    <w:rsid w:val="007C10FE"/>
    <w:rsid w:val="007C1801"/>
    <w:rsid w:val="007C19C3"/>
    <w:rsid w:val="007C24A3"/>
    <w:rsid w:val="007C2E26"/>
    <w:rsid w:val="007C2EC9"/>
    <w:rsid w:val="007C3472"/>
    <w:rsid w:val="007C3ED0"/>
    <w:rsid w:val="007C3FB0"/>
    <w:rsid w:val="007C40C0"/>
    <w:rsid w:val="007C43CD"/>
    <w:rsid w:val="007C5768"/>
    <w:rsid w:val="007C5DB2"/>
    <w:rsid w:val="007C6032"/>
    <w:rsid w:val="007C63D4"/>
    <w:rsid w:val="007C67AA"/>
    <w:rsid w:val="007C7588"/>
    <w:rsid w:val="007C7DBC"/>
    <w:rsid w:val="007C7E8B"/>
    <w:rsid w:val="007D08A1"/>
    <w:rsid w:val="007D09FF"/>
    <w:rsid w:val="007D139A"/>
    <w:rsid w:val="007D1493"/>
    <w:rsid w:val="007D157F"/>
    <w:rsid w:val="007D1699"/>
    <w:rsid w:val="007D1B6F"/>
    <w:rsid w:val="007D1CDC"/>
    <w:rsid w:val="007D218F"/>
    <w:rsid w:val="007D2CB2"/>
    <w:rsid w:val="007D3D91"/>
    <w:rsid w:val="007D478C"/>
    <w:rsid w:val="007D4827"/>
    <w:rsid w:val="007D4CC5"/>
    <w:rsid w:val="007D66DB"/>
    <w:rsid w:val="007D7054"/>
    <w:rsid w:val="007D7A69"/>
    <w:rsid w:val="007D7FE6"/>
    <w:rsid w:val="007E01B5"/>
    <w:rsid w:val="007E04F1"/>
    <w:rsid w:val="007E086A"/>
    <w:rsid w:val="007E0D7B"/>
    <w:rsid w:val="007E1426"/>
    <w:rsid w:val="007E1842"/>
    <w:rsid w:val="007E1C6F"/>
    <w:rsid w:val="007E2593"/>
    <w:rsid w:val="007E28E0"/>
    <w:rsid w:val="007E41FE"/>
    <w:rsid w:val="007E49C4"/>
    <w:rsid w:val="007E4F28"/>
    <w:rsid w:val="007E5154"/>
    <w:rsid w:val="007E6001"/>
    <w:rsid w:val="007E61E5"/>
    <w:rsid w:val="007E63EB"/>
    <w:rsid w:val="007E673D"/>
    <w:rsid w:val="007E67E2"/>
    <w:rsid w:val="007E74DF"/>
    <w:rsid w:val="007E785D"/>
    <w:rsid w:val="007E7ACC"/>
    <w:rsid w:val="007E7C39"/>
    <w:rsid w:val="007F0F73"/>
    <w:rsid w:val="007F111E"/>
    <w:rsid w:val="007F15B1"/>
    <w:rsid w:val="007F1A8C"/>
    <w:rsid w:val="007F27FE"/>
    <w:rsid w:val="007F2991"/>
    <w:rsid w:val="007F29B2"/>
    <w:rsid w:val="007F2C9F"/>
    <w:rsid w:val="007F2E1B"/>
    <w:rsid w:val="007F33DA"/>
    <w:rsid w:val="007F357A"/>
    <w:rsid w:val="007F480F"/>
    <w:rsid w:val="007F6EEA"/>
    <w:rsid w:val="007F7691"/>
    <w:rsid w:val="007F7AA3"/>
    <w:rsid w:val="008009F4"/>
    <w:rsid w:val="00801454"/>
    <w:rsid w:val="008017FA"/>
    <w:rsid w:val="00801E29"/>
    <w:rsid w:val="00802654"/>
    <w:rsid w:val="0080365C"/>
    <w:rsid w:val="00803C70"/>
    <w:rsid w:val="0080441C"/>
    <w:rsid w:val="0080480D"/>
    <w:rsid w:val="00804B7C"/>
    <w:rsid w:val="008057C1"/>
    <w:rsid w:val="00805C06"/>
    <w:rsid w:val="00806179"/>
    <w:rsid w:val="00806326"/>
    <w:rsid w:val="008069EA"/>
    <w:rsid w:val="00806D0B"/>
    <w:rsid w:val="00806EA2"/>
    <w:rsid w:val="00807644"/>
    <w:rsid w:val="00807770"/>
    <w:rsid w:val="00807779"/>
    <w:rsid w:val="0080777C"/>
    <w:rsid w:val="00807A4C"/>
    <w:rsid w:val="00807ACA"/>
    <w:rsid w:val="00810254"/>
    <w:rsid w:val="00810F68"/>
    <w:rsid w:val="00810FAC"/>
    <w:rsid w:val="00811071"/>
    <w:rsid w:val="00811CAF"/>
    <w:rsid w:val="00812BE8"/>
    <w:rsid w:val="008131E3"/>
    <w:rsid w:val="008138DC"/>
    <w:rsid w:val="00813EF8"/>
    <w:rsid w:val="00814407"/>
    <w:rsid w:val="0081474E"/>
    <w:rsid w:val="008148D1"/>
    <w:rsid w:val="0081608F"/>
    <w:rsid w:val="008165A3"/>
    <w:rsid w:val="00816759"/>
    <w:rsid w:val="008171F3"/>
    <w:rsid w:val="008177E6"/>
    <w:rsid w:val="008203DC"/>
    <w:rsid w:val="008207B9"/>
    <w:rsid w:val="00820D6A"/>
    <w:rsid w:val="008217FA"/>
    <w:rsid w:val="00821967"/>
    <w:rsid w:val="00821EEC"/>
    <w:rsid w:val="0082214A"/>
    <w:rsid w:val="00822411"/>
    <w:rsid w:val="00822780"/>
    <w:rsid w:val="008227F7"/>
    <w:rsid w:val="00822A3F"/>
    <w:rsid w:val="00822EEA"/>
    <w:rsid w:val="00822FB2"/>
    <w:rsid w:val="00823A3D"/>
    <w:rsid w:val="00823BF0"/>
    <w:rsid w:val="00823D98"/>
    <w:rsid w:val="00823F1C"/>
    <w:rsid w:val="008240E6"/>
    <w:rsid w:val="00824B7D"/>
    <w:rsid w:val="0082509B"/>
    <w:rsid w:val="008259C7"/>
    <w:rsid w:val="00825B67"/>
    <w:rsid w:val="00825D0B"/>
    <w:rsid w:val="008264DC"/>
    <w:rsid w:val="00827062"/>
    <w:rsid w:val="0082767F"/>
    <w:rsid w:val="00827931"/>
    <w:rsid w:val="008306B4"/>
    <w:rsid w:val="00830C7B"/>
    <w:rsid w:val="00831CC7"/>
    <w:rsid w:val="008322AA"/>
    <w:rsid w:val="00832355"/>
    <w:rsid w:val="008324F6"/>
    <w:rsid w:val="008327E4"/>
    <w:rsid w:val="0083352E"/>
    <w:rsid w:val="00833980"/>
    <w:rsid w:val="00833A03"/>
    <w:rsid w:val="00833C3A"/>
    <w:rsid w:val="00834EC4"/>
    <w:rsid w:val="00834FC1"/>
    <w:rsid w:val="008350A3"/>
    <w:rsid w:val="00835913"/>
    <w:rsid w:val="0083596B"/>
    <w:rsid w:val="00835B79"/>
    <w:rsid w:val="00835DCF"/>
    <w:rsid w:val="00836F6D"/>
    <w:rsid w:val="00836F81"/>
    <w:rsid w:val="008413A5"/>
    <w:rsid w:val="00842140"/>
    <w:rsid w:val="00842C89"/>
    <w:rsid w:val="00842FD7"/>
    <w:rsid w:val="0084325D"/>
    <w:rsid w:val="00843428"/>
    <w:rsid w:val="008434BC"/>
    <w:rsid w:val="00843B8F"/>
    <w:rsid w:val="00843FDB"/>
    <w:rsid w:val="0084470E"/>
    <w:rsid w:val="00844825"/>
    <w:rsid w:val="00844D98"/>
    <w:rsid w:val="00844F1E"/>
    <w:rsid w:val="008451EE"/>
    <w:rsid w:val="008454DA"/>
    <w:rsid w:val="008457C3"/>
    <w:rsid w:val="00845920"/>
    <w:rsid w:val="008463F7"/>
    <w:rsid w:val="0084662D"/>
    <w:rsid w:val="0084750D"/>
    <w:rsid w:val="00847604"/>
    <w:rsid w:val="00847694"/>
    <w:rsid w:val="0084776C"/>
    <w:rsid w:val="008479DD"/>
    <w:rsid w:val="00847BED"/>
    <w:rsid w:val="008500CA"/>
    <w:rsid w:val="008507DF"/>
    <w:rsid w:val="00850C02"/>
    <w:rsid w:val="008514DB"/>
    <w:rsid w:val="008518C1"/>
    <w:rsid w:val="00851B05"/>
    <w:rsid w:val="00852716"/>
    <w:rsid w:val="008528DB"/>
    <w:rsid w:val="00852D97"/>
    <w:rsid w:val="00852E63"/>
    <w:rsid w:val="008532CD"/>
    <w:rsid w:val="008535A0"/>
    <w:rsid w:val="00854140"/>
    <w:rsid w:val="00854744"/>
    <w:rsid w:val="00854CB0"/>
    <w:rsid w:val="00854D2C"/>
    <w:rsid w:val="008558A4"/>
    <w:rsid w:val="008563CE"/>
    <w:rsid w:val="00856A59"/>
    <w:rsid w:val="00856D9E"/>
    <w:rsid w:val="00857BE1"/>
    <w:rsid w:val="008602EA"/>
    <w:rsid w:val="00860723"/>
    <w:rsid w:val="00860E1A"/>
    <w:rsid w:val="00862494"/>
    <w:rsid w:val="008625FC"/>
    <w:rsid w:val="008627B1"/>
    <w:rsid w:val="0086290E"/>
    <w:rsid w:val="00862B0B"/>
    <w:rsid w:val="0086312E"/>
    <w:rsid w:val="00863358"/>
    <w:rsid w:val="00863BD6"/>
    <w:rsid w:val="00864544"/>
    <w:rsid w:val="00864DE3"/>
    <w:rsid w:val="00865A19"/>
    <w:rsid w:val="00865D99"/>
    <w:rsid w:val="00866118"/>
    <w:rsid w:val="00866614"/>
    <w:rsid w:val="00867C0C"/>
    <w:rsid w:val="00870450"/>
    <w:rsid w:val="008707B0"/>
    <w:rsid w:val="0087086D"/>
    <w:rsid w:val="00870A22"/>
    <w:rsid w:val="00871CEC"/>
    <w:rsid w:val="008724AF"/>
    <w:rsid w:val="0087268C"/>
    <w:rsid w:val="00872AAD"/>
    <w:rsid w:val="0087316B"/>
    <w:rsid w:val="008740C4"/>
    <w:rsid w:val="008748FD"/>
    <w:rsid w:val="0087508E"/>
    <w:rsid w:val="008757A5"/>
    <w:rsid w:val="008760C9"/>
    <w:rsid w:val="00876958"/>
    <w:rsid w:val="00876D96"/>
    <w:rsid w:val="00876EBE"/>
    <w:rsid w:val="00881E95"/>
    <w:rsid w:val="008823FE"/>
    <w:rsid w:val="00882D12"/>
    <w:rsid w:val="008833D2"/>
    <w:rsid w:val="00883414"/>
    <w:rsid w:val="008835BE"/>
    <w:rsid w:val="00883A4E"/>
    <w:rsid w:val="00884353"/>
    <w:rsid w:val="008844A6"/>
    <w:rsid w:val="00884831"/>
    <w:rsid w:val="00884ADC"/>
    <w:rsid w:val="00884BA8"/>
    <w:rsid w:val="00886817"/>
    <w:rsid w:val="0088709F"/>
    <w:rsid w:val="008902C1"/>
    <w:rsid w:val="008908AB"/>
    <w:rsid w:val="008909F7"/>
    <w:rsid w:val="0089103B"/>
    <w:rsid w:val="008912D7"/>
    <w:rsid w:val="00891C07"/>
    <w:rsid w:val="00891CD7"/>
    <w:rsid w:val="00891F5C"/>
    <w:rsid w:val="00891F7C"/>
    <w:rsid w:val="0089218F"/>
    <w:rsid w:val="0089224F"/>
    <w:rsid w:val="008924FD"/>
    <w:rsid w:val="00892B48"/>
    <w:rsid w:val="00892D5A"/>
    <w:rsid w:val="00892EFB"/>
    <w:rsid w:val="00894BBA"/>
    <w:rsid w:val="0089634F"/>
    <w:rsid w:val="008965D7"/>
    <w:rsid w:val="00897193"/>
    <w:rsid w:val="00897666"/>
    <w:rsid w:val="008A0642"/>
    <w:rsid w:val="008A161F"/>
    <w:rsid w:val="008A1C21"/>
    <w:rsid w:val="008A24F4"/>
    <w:rsid w:val="008A2C44"/>
    <w:rsid w:val="008A3034"/>
    <w:rsid w:val="008A3D1E"/>
    <w:rsid w:val="008A3E5F"/>
    <w:rsid w:val="008A449F"/>
    <w:rsid w:val="008A4D25"/>
    <w:rsid w:val="008A5524"/>
    <w:rsid w:val="008A618A"/>
    <w:rsid w:val="008A6269"/>
    <w:rsid w:val="008A684B"/>
    <w:rsid w:val="008A7285"/>
    <w:rsid w:val="008A797F"/>
    <w:rsid w:val="008A7CC1"/>
    <w:rsid w:val="008B0125"/>
    <w:rsid w:val="008B0479"/>
    <w:rsid w:val="008B0504"/>
    <w:rsid w:val="008B14DE"/>
    <w:rsid w:val="008B18D0"/>
    <w:rsid w:val="008B1CC3"/>
    <w:rsid w:val="008B2463"/>
    <w:rsid w:val="008B250F"/>
    <w:rsid w:val="008B2768"/>
    <w:rsid w:val="008B3BE1"/>
    <w:rsid w:val="008B491A"/>
    <w:rsid w:val="008B5844"/>
    <w:rsid w:val="008B6F28"/>
    <w:rsid w:val="008B7057"/>
    <w:rsid w:val="008B72FA"/>
    <w:rsid w:val="008B74AF"/>
    <w:rsid w:val="008B77E1"/>
    <w:rsid w:val="008B79BB"/>
    <w:rsid w:val="008B7A00"/>
    <w:rsid w:val="008B7A77"/>
    <w:rsid w:val="008B7B2B"/>
    <w:rsid w:val="008C0928"/>
    <w:rsid w:val="008C0EE3"/>
    <w:rsid w:val="008C2145"/>
    <w:rsid w:val="008C2976"/>
    <w:rsid w:val="008C299A"/>
    <w:rsid w:val="008C2AF1"/>
    <w:rsid w:val="008C2C52"/>
    <w:rsid w:val="008C343E"/>
    <w:rsid w:val="008C3716"/>
    <w:rsid w:val="008C37FC"/>
    <w:rsid w:val="008C4E57"/>
    <w:rsid w:val="008C51AF"/>
    <w:rsid w:val="008C5C61"/>
    <w:rsid w:val="008C62C1"/>
    <w:rsid w:val="008C632E"/>
    <w:rsid w:val="008C674D"/>
    <w:rsid w:val="008C6F19"/>
    <w:rsid w:val="008C72C4"/>
    <w:rsid w:val="008C7382"/>
    <w:rsid w:val="008C7D4A"/>
    <w:rsid w:val="008D0D6B"/>
    <w:rsid w:val="008D2B29"/>
    <w:rsid w:val="008D31E4"/>
    <w:rsid w:val="008D333C"/>
    <w:rsid w:val="008D386C"/>
    <w:rsid w:val="008D3929"/>
    <w:rsid w:val="008D5643"/>
    <w:rsid w:val="008D5ADA"/>
    <w:rsid w:val="008D5B05"/>
    <w:rsid w:val="008D7D88"/>
    <w:rsid w:val="008E0166"/>
    <w:rsid w:val="008E1FB5"/>
    <w:rsid w:val="008E28DE"/>
    <w:rsid w:val="008E3062"/>
    <w:rsid w:val="008E32CF"/>
    <w:rsid w:val="008E3709"/>
    <w:rsid w:val="008E3BE0"/>
    <w:rsid w:val="008E3C66"/>
    <w:rsid w:val="008E3FDC"/>
    <w:rsid w:val="008E42FD"/>
    <w:rsid w:val="008E4373"/>
    <w:rsid w:val="008E45AF"/>
    <w:rsid w:val="008E4D5A"/>
    <w:rsid w:val="008E54EE"/>
    <w:rsid w:val="008E56D5"/>
    <w:rsid w:val="008E584D"/>
    <w:rsid w:val="008E5D23"/>
    <w:rsid w:val="008E60E4"/>
    <w:rsid w:val="008E63E3"/>
    <w:rsid w:val="008E64D2"/>
    <w:rsid w:val="008E698C"/>
    <w:rsid w:val="008E7180"/>
    <w:rsid w:val="008E7181"/>
    <w:rsid w:val="008E7AB9"/>
    <w:rsid w:val="008F02BE"/>
    <w:rsid w:val="008F034A"/>
    <w:rsid w:val="008F1923"/>
    <w:rsid w:val="008F27F6"/>
    <w:rsid w:val="008F3259"/>
    <w:rsid w:val="008F3591"/>
    <w:rsid w:val="008F40CF"/>
    <w:rsid w:val="008F4142"/>
    <w:rsid w:val="008F46FF"/>
    <w:rsid w:val="008F49C7"/>
    <w:rsid w:val="008F5EBA"/>
    <w:rsid w:val="008F7996"/>
    <w:rsid w:val="008F7B08"/>
    <w:rsid w:val="0090017F"/>
    <w:rsid w:val="00900E54"/>
    <w:rsid w:val="00901807"/>
    <w:rsid w:val="00901F3A"/>
    <w:rsid w:val="00902AC6"/>
    <w:rsid w:val="00902CFB"/>
    <w:rsid w:val="00902E61"/>
    <w:rsid w:val="0090310D"/>
    <w:rsid w:val="00903297"/>
    <w:rsid w:val="00904101"/>
    <w:rsid w:val="009043EB"/>
    <w:rsid w:val="009048CB"/>
    <w:rsid w:val="00904A88"/>
    <w:rsid w:val="00904F67"/>
    <w:rsid w:val="00904FE8"/>
    <w:rsid w:val="0090528C"/>
    <w:rsid w:val="009055EE"/>
    <w:rsid w:val="009062B5"/>
    <w:rsid w:val="00907389"/>
    <w:rsid w:val="009077EC"/>
    <w:rsid w:val="00907ECC"/>
    <w:rsid w:val="00910556"/>
    <w:rsid w:val="00910912"/>
    <w:rsid w:val="00910BF5"/>
    <w:rsid w:val="0091202B"/>
    <w:rsid w:val="0091213B"/>
    <w:rsid w:val="00912795"/>
    <w:rsid w:val="00912A05"/>
    <w:rsid w:val="0091302B"/>
    <w:rsid w:val="009134BB"/>
    <w:rsid w:val="00913E47"/>
    <w:rsid w:val="0091502A"/>
    <w:rsid w:val="00915C1A"/>
    <w:rsid w:val="00916FF8"/>
    <w:rsid w:val="00917649"/>
    <w:rsid w:val="00917745"/>
    <w:rsid w:val="00917C83"/>
    <w:rsid w:val="009201BD"/>
    <w:rsid w:val="00921325"/>
    <w:rsid w:val="00921483"/>
    <w:rsid w:val="009216AE"/>
    <w:rsid w:val="009216E8"/>
    <w:rsid w:val="00921CC9"/>
    <w:rsid w:val="0092279F"/>
    <w:rsid w:val="00922C05"/>
    <w:rsid w:val="009233C4"/>
    <w:rsid w:val="009239ED"/>
    <w:rsid w:val="00923D25"/>
    <w:rsid w:val="00924430"/>
    <w:rsid w:val="009244B4"/>
    <w:rsid w:val="00924839"/>
    <w:rsid w:val="009249B0"/>
    <w:rsid w:val="00924D4B"/>
    <w:rsid w:val="00924E8E"/>
    <w:rsid w:val="00925965"/>
    <w:rsid w:val="00925E52"/>
    <w:rsid w:val="00926C6B"/>
    <w:rsid w:val="009271C9"/>
    <w:rsid w:val="009272A8"/>
    <w:rsid w:val="00927FDD"/>
    <w:rsid w:val="009300BC"/>
    <w:rsid w:val="00930F87"/>
    <w:rsid w:val="0093175A"/>
    <w:rsid w:val="00931B14"/>
    <w:rsid w:val="0093231B"/>
    <w:rsid w:val="009325C1"/>
    <w:rsid w:val="009331BE"/>
    <w:rsid w:val="0093372D"/>
    <w:rsid w:val="00934DD0"/>
    <w:rsid w:val="00935833"/>
    <w:rsid w:val="00935E58"/>
    <w:rsid w:val="00935F6A"/>
    <w:rsid w:val="009362D4"/>
    <w:rsid w:val="00936ABF"/>
    <w:rsid w:val="00936DAC"/>
    <w:rsid w:val="0094046A"/>
    <w:rsid w:val="0094110F"/>
    <w:rsid w:val="00941DA9"/>
    <w:rsid w:val="00941DCC"/>
    <w:rsid w:val="00942BC9"/>
    <w:rsid w:val="0094360D"/>
    <w:rsid w:val="00943CD1"/>
    <w:rsid w:val="00943E2B"/>
    <w:rsid w:val="009449A8"/>
    <w:rsid w:val="00946F80"/>
    <w:rsid w:val="0094721A"/>
    <w:rsid w:val="009501DD"/>
    <w:rsid w:val="0095042F"/>
    <w:rsid w:val="00950587"/>
    <w:rsid w:val="00950868"/>
    <w:rsid w:val="00951080"/>
    <w:rsid w:val="009511ED"/>
    <w:rsid w:val="00951FE8"/>
    <w:rsid w:val="0095215D"/>
    <w:rsid w:val="009523B5"/>
    <w:rsid w:val="009523C9"/>
    <w:rsid w:val="00952592"/>
    <w:rsid w:val="009529E7"/>
    <w:rsid w:val="00952AFF"/>
    <w:rsid w:val="009538F9"/>
    <w:rsid w:val="00953D66"/>
    <w:rsid w:val="00954A70"/>
    <w:rsid w:val="009555BF"/>
    <w:rsid w:val="009561CB"/>
    <w:rsid w:val="0095645E"/>
    <w:rsid w:val="00956835"/>
    <w:rsid w:val="0095748F"/>
    <w:rsid w:val="009576D7"/>
    <w:rsid w:val="00957EBB"/>
    <w:rsid w:val="0096038F"/>
    <w:rsid w:val="009609F6"/>
    <w:rsid w:val="00960E94"/>
    <w:rsid w:val="0096119D"/>
    <w:rsid w:val="009611D8"/>
    <w:rsid w:val="00961A85"/>
    <w:rsid w:val="00961CF8"/>
    <w:rsid w:val="00961DFD"/>
    <w:rsid w:val="0096274B"/>
    <w:rsid w:val="00962D8E"/>
    <w:rsid w:val="00964598"/>
    <w:rsid w:val="009666E9"/>
    <w:rsid w:val="009668B2"/>
    <w:rsid w:val="00966CEB"/>
    <w:rsid w:val="00967311"/>
    <w:rsid w:val="0096741C"/>
    <w:rsid w:val="0096746A"/>
    <w:rsid w:val="00967548"/>
    <w:rsid w:val="009679D1"/>
    <w:rsid w:val="00967AA2"/>
    <w:rsid w:val="00967F11"/>
    <w:rsid w:val="009702D8"/>
    <w:rsid w:val="00970332"/>
    <w:rsid w:val="0097059D"/>
    <w:rsid w:val="00971999"/>
    <w:rsid w:val="00971B38"/>
    <w:rsid w:val="00972134"/>
    <w:rsid w:val="00973017"/>
    <w:rsid w:val="00974646"/>
    <w:rsid w:val="009754FA"/>
    <w:rsid w:val="00975826"/>
    <w:rsid w:val="0097641D"/>
    <w:rsid w:val="00976DE4"/>
    <w:rsid w:val="00976F29"/>
    <w:rsid w:val="00977363"/>
    <w:rsid w:val="009773CC"/>
    <w:rsid w:val="00977ED0"/>
    <w:rsid w:val="00977F40"/>
    <w:rsid w:val="00981309"/>
    <w:rsid w:val="00981501"/>
    <w:rsid w:val="00981624"/>
    <w:rsid w:val="00981EB1"/>
    <w:rsid w:val="00981F36"/>
    <w:rsid w:val="0098214B"/>
    <w:rsid w:val="00982461"/>
    <w:rsid w:val="009832A8"/>
    <w:rsid w:val="009839FF"/>
    <w:rsid w:val="00983E30"/>
    <w:rsid w:val="0098414A"/>
    <w:rsid w:val="009848DF"/>
    <w:rsid w:val="00985021"/>
    <w:rsid w:val="00985202"/>
    <w:rsid w:val="009852FA"/>
    <w:rsid w:val="00985524"/>
    <w:rsid w:val="0098598A"/>
    <w:rsid w:val="00985E24"/>
    <w:rsid w:val="00985ECB"/>
    <w:rsid w:val="00985FCB"/>
    <w:rsid w:val="0098674D"/>
    <w:rsid w:val="00986761"/>
    <w:rsid w:val="0098741A"/>
    <w:rsid w:val="00987B51"/>
    <w:rsid w:val="00990123"/>
    <w:rsid w:val="00990384"/>
    <w:rsid w:val="00990500"/>
    <w:rsid w:val="009908A4"/>
    <w:rsid w:val="009908AC"/>
    <w:rsid w:val="009908FE"/>
    <w:rsid w:val="00990C39"/>
    <w:rsid w:val="0099106C"/>
    <w:rsid w:val="009910DA"/>
    <w:rsid w:val="00991A8E"/>
    <w:rsid w:val="00991AF7"/>
    <w:rsid w:val="00991F32"/>
    <w:rsid w:val="00992A04"/>
    <w:rsid w:val="00992FD6"/>
    <w:rsid w:val="009943A8"/>
    <w:rsid w:val="009948B2"/>
    <w:rsid w:val="00994E59"/>
    <w:rsid w:val="00994E9F"/>
    <w:rsid w:val="00995324"/>
    <w:rsid w:val="0099573B"/>
    <w:rsid w:val="00995F4E"/>
    <w:rsid w:val="00996F97"/>
    <w:rsid w:val="00997165"/>
    <w:rsid w:val="00997837"/>
    <w:rsid w:val="00997E8D"/>
    <w:rsid w:val="009A0E69"/>
    <w:rsid w:val="009A16C4"/>
    <w:rsid w:val="009A1DFF"/>
    <w:rsid w:val="009A202E"/>
    <w:rsid w:val="009A2494"/>
    <w:rsid w:val="009A2524"/>
    <w:rsid w:val="009A37CA"/>
    <w:rsid w:val="009A3AD8"/>
    <w:rsid w:val="009A41CC"/>
    <w:rsid w:val="009A4B5D"/>
    <w:rsid w:val="009A4EA9"/>
    <w:rsid w:val="009A5C9F"/>
    <w:rsid w:val="009A5DD4"/>
    <w:rsid w:val="009A5F83"/>
    <w:rsid w:val="009A6C46"/>
    <w:rsid w:val="009B088F"/>
    <w:rsid w:val="009B0DD6"/>
    <w:rsid w:val="009B0F4F"/>
    <w:rsid w:val="009B1C83"/>
    <w:rsid w:val="009B25BE"/>
    <w:rsid w:val="009B2621"/>
    <w:rsid w:val="009B2D68"/>
    <w:rsid w:val="009B3751"/>
    <w:rsid w:val="009B393D"/>
    <w:rsid w:val="009B3C14"/>
    <w:rsid w:val="009B3D78"/>
    <w:rsid w:val="009B425A"/>
    <w:rsid w:val="009B4D09"/>
    <w:rsid w:val="009B5718"/>
    <w:rsid w:val="009B5B5A"/>
    <w:rsid w:val="009B6057"/>
    <w:rsid w:val="009B61AA"/>
    <w:rsid w:val="009B6502"/>
    <w:rsid w:val="009B6C58"/>
    <w:rsid w:val="009B7361"/>
    <w:rsid w:val="009C00E0"/>
    <w:rsid w:val="009C02F3"/>
    <w:rsid w:val="009C03E7"/>
    <w:rsid w:val="009C06E1"/>
    <w:rsid w:val="009C0E76"/>
    <w:rsid w:val="009C0FF0"/>
    <w:rsid w:val="009C10F0"/>
    <w:rsid w:val="009C1685"/>
    <w:rsid w:val="009C1E15"/>
    <w:rsid w:val="009C2431"/>
    <w:rsid w:val="009C3375"/>
    <w:rsid w:val="009C33C3"/>
    <w:rsid w:val="009C4153"/>
    <w:rsid w:val="009C43F4"/>
    <w:rsid w:val="009C4476"/>
    <w:rsid w:val="009C50B2"/>
    <w:rsid w:val="009C5511"/>
    <w:rsid w:val="009C5A5E"/>
    <w:rsid w:val="009C6FF8"/>
    <w:rsid w:val="009C7C91"/>
    <w:rsid w:val="009D0C20"/>
    <w:rsid w:val="009D1510"/>
    <w:rsid w:val="009D184E"/>
    <w:rsid w:val="009D1999"/>
    <w:rsid w:val="009D22FE"/>
    <w:rsid w:val="009D2475"/>
    <w:rsid w:val="009D2DAD"/>
    <w:rsid w:val="009D38F9"/>
    <w:rsid w:val="009D4F4B"/>
    <w:rsid w:val="009D510B"/>
    <w:rsid w:val="009D5304"/>
    <w:rsid w:val="009D5B41"/>
    <w:rsid w:val="009D647D"/>
    <w:rsid w:val="009D66C1"/>
    <w:rsid w:val="009D6A6D"/>
    <w:rsid w:val="009D6FEC"/>
    <w:rsid w:val="009D72CE"/>
    <w:rsid w:val="009D7BB5"/>
    <w:rsid w:val="009E0DA2"/>
    <w:rsid w:val="009E1335"/>
    <w:rsid w:val="009E13C6"/>
    <w:rsid w:val="009E14FE"/>
    <w:rsid w:val="009E16C1"/>
    <w:rsid w:val="009E2865"/>
    <w:rsid w:val="009E29C1"/>
    <w:rsid w:val="009E318A"/>
    <w:rsid w:val="009E42E7"/>
    <w:rsid w:val="009E4882"/>
    <w:rsid w:val="009E4C64"/>
    <w:rsid w:val="009E54FF"/>
    <w:rsid w:val="009E5B1D"/>
    <w:rsid w:val="009E6B9D"/>
    <w:rsid w:val="009E7015"/>
    <w:rsid w:val="009E7096"/>
    <w:rsid w:val="009E7FF7"/>
    <w:rsid w:val="009F056B"/>
    <w:rsid w:val="009F086F"/>
    <w:rsid w:val="009F136F"/>
    <w:rsid w:val="009F14A9"/>
    <w:rsid w:val="009F159D"/>
    <w:rsid w:val="009F166D"/>
    <w:rsid w:val="009F18A6"/>
    <w:rsid w:val="009F1ED9"/>
    <w:rsid w:val="009F29B3"/>
    <w:rsid w:val="009F4759"/>
    <w:rsid w:val="009F4820"/>
    <w:rsid w:val="009F4FB1"/>
    <w:rsid w:val="009F57AD"/>
    <w:rsid w:val="009F5DB9"/>
    <w:rsid w:val="009F5E55"/>
    <w:rsid w:val="009F621F"/>
    <w:rsid w:val="009F757A"/>
    <w:rsid w:val="009F7C5E"/>
    <w:rsid w:val="00A00055"/>
    <w:rsid w:val="00A00554"/>
    <w:rsid w:val="00A00A33"/>
    <w:rsid w:val="00A01CD1"/>
    <w:rsid w:val="00A01EC0"/>
    <w:rsid w:val="00A01F55"/>
    <w:rsid w:val="00A022C4"/>
    <w:rsid w:val="00A030EC"/>
    <w:rsid w:val="00A03E9B"/>
    <w:rsid w:val="00A03ECF"/>
    <w:rsid w:val="00A048E8"/>
    <w:rsid w:val="00A04B2C"/>
    <w:rsid w:val="00A0532C"/>
    <w:rsid w:val="00A06454"/>
    <w:rsid w:val="00A064D3"/>
    <w:rsid w:val="00A067C1"/>
    <w:rsid w:val="00A067C2"/>
    <w:rsid w:val="00A06A7E"/>
    <w:rsid w:val="00A07BF1"/>
    <w:rsid w:val="00A1031F"/>
    <w:rsid w:val="00A1074D"/>
    <w:rsid w:val="00A116B9"/>
    <w:rsid w:val="00A11E99"/>
    <w:rsid w:val="00A12F5C"/>
    <w:rsid w:val="00A13E8A"/>
    <w:rsid w:val="00A141F4"/>
    <w:rsid w:val="00A143A1"/>
    <w:rsid w:val="00A15609"/>
    <w:rsid w:val="00A15755"/>
    <w:rsid w:val="00A16218"/>
    <w:rsid w:val="00A163A0"/>
    <w:rsid w:val="00A16A5D"/>
    <w:rsid w:val="00A17635"/>
    <w:rsid w:val="00A17CE4"/>
    <w:rsid w:val="00A20E73"/>
    <w:rsid w:val="00A21572"/>
    <w:rsid w:val="00A21C26"/>
    <w:rsid w:val="00A22090"/>
    <w:rsid w:val="00A2362D"/>
    <w:rsid w:val="00A24017"/>
    <w:rsid w:val="00A24D4B"/>
    <w:rsid w:val="00A24FC6"/>
    <w:rsid w:val="00A251E9"/>
    <w:rsid w:val="00A257B0"/>
    <w:rsid w:val="00A26240"/>
    <w:rsid w:val="00A26A6B"/>
    <w:rsid w:val="00A26AB6"/>
    <w:rsid w:val="00A27BC3"/>
    <w:rsid w:val="00A27ED7"/>
    <w:rsid w:val="00A3002B"/>
    <w:rsid w:val="00A30164"/>
    <w:rsid w:val="00A3049F"/>
    <w:rsid w:val="00A304E3"/>
    <w:rsid w:val="00A3067D"/>
    <w:rsid w:val="00A30FCF"/>
    <w:rsid w:val="00A31802"/>
    <w:rsid w:val="00A320B9"/>
    <w:rsid w:val="00A3287A"/>
    <w:rsid w:val="00A32F96"/>
    <w:rsid w:val="00A33CE0"/>
    <w:rsid w:val="00A34179"/>
    <w:rsid w:val="00A3417B"/>
    <w:rsid w:val="00A347C3"/>
    <w:rsid w:val="00A35C6E"/>
    <w:rsid w:val="00A35E1E"/>
    <w:rsid w:val="00A35EC2"/>
    <w:rsid w:val="00A36191"/>
    <w:rsid w:val="00A3661C"/>
    <w:rsid w:val="00A367AF"/>
    <w:rsid w:val="00A369E8"/>
    <w:rsid w:val="00A36AEE"/>
    <w:rsid w:val="00A36B24"/>
    <w:rsid w:val="00A37A1B"/>
    <w:rsid w:val="00A37DB1"/>
    <w:rsid w:val="00A37FF1"/>
    <w:rsid w:val="00A409A1"/>
    <w:rsid w:val="00A40A99"/>
    <w:rsid w:val="00A40B71"/>
    <w:rsid w:val="00A40BC5"/>
    <w:rsid w:val="00A411CC"/>
    <w:rsid w:val="00A4131C"/>
    <w:rsid w:val="00A43525"/>
    <w:rsid w:val="00A4361C"/>
    <w:rsid w:val="00A43CC6"/>
    <w:rsid w:val="00A43FF6"/>
    <w:rsid w:val="00A4464E"/>
    <w:rsid w:val="00A45509"/>
    <w:rsid w:val="00A45AB3"/>
    <w:rsid w:val="00A45F10"/>
    <w:rsid w:val="00A45F7F"/>
    <w:rsid w:val="00A46534"/>
    <w:rsid w:val="00A4664C"/>
    <w:rsid w:val="00A46EDB"/>
    <w:rsid w:val="00A500BE"/>
    <w:rsid w:val="00A500D6"/>
    <w:rsid w:val="00A50198"/>
    <w:rsid w:val="00A5029C"/>
    <w:rsid w:val="00A5167F"/>
    <w:rsid w:val="00A51DAD"/>
    <w:rsid w:val="00A524D2"/>
    <w:rsid w:val="00A52F91"/>
    <w:rsid w:val="00A52FFB"/>
    <w:rsid w:val="00A54348"/>
    <w:rsid w:val="00A54405"/>
    <w:rsid w:val="00A545E2"/>
    <w:rsid w:val="00A54687"/>
    <w:rsid w:val="00A566F9"/>
    <w:rsid w:val="00A56A02"/>
    <w:rsid w:val="00A60B94"/>
    <w:rsid w:val="00A617B7"/>
    <w:rsid w:val="00A6190D"/>
    <w:rsid w:val="00A61A64"/>
    <w:rsid w:val="00A61F53"/>
    <w:rsid w:val="00A62549"/>
    <w:rsid w:val="00A634CB"/>
    <w:rsid w:val="00A6364B"/>
    <w:rsid w:val="00A6380C"/>
    <w:rsid w:val="00A63D19"/>
    <w:rsid w:val="00A64063"/>
    <w:rsid w:val="00A6410B"/>
    <w:rsid w:val="00A64696"/>
    <w:rsid w:val="00A64CB7"/>
    <w:rsid w:val="00A64CD5"/>
    <w:rsid w:val="00A64E20"/>
    <w:rsid w:val="00A65001"/>
    <w:rsid w:val="00A65564"/>
    <w:rsid w:val="00A65739"/>
    <w:rsid w:val="00A66861"/>
    <w:rsid w:val="00A66F7B"/>
    <w:rsid w:val="00A6709B"/>
    <w:rsid w:val="00A67799"/>
    <w:rsid w:val="00A67B18"/>
    <w:rsid w:val="00A70084"/>
    <w:rsid w:val="00A702B9"/>
    <w:rsid w:val="00A703FA"/>
    <w:rsid w:val="00A71BEF"/>
    <w:rsid w:val="00A71F8F"/>
    <w:rsid w:val="00A72170"/>
    <w:rsid w:val="00A725BD"/>
    <w:rsid w:val="00A73B53"/>
    <w:rsid w:val="00A7413A"/>
    <w:rsid w:val="00A7422F"/>
    <w:rsid w:val="00A7427C"/>
    <w:rsid w:val="00A748A2"/>
    <w:rsid w:val="00A76052"/>
    <w:rsid w:val="00A761C7"/>
    <w:rsid w:val="00A76659"/>
    <w:rsid w:val="00A7748A"/>
    <w:rsid w:val="00A77C05"/>
    <w:rsid w:val="00A80079"/>
    <w:rsid w:val="00A80AED"/>
    <w:rsid w:val="00A80FC8"/>
    <w:rsid w:val="00A81890"/>
    <w:rsid w:val="00A82B1F"/>
    <w:rsid w:val="00A83726"/>
    <w:rsid w:val="00A83BEE"/>
    <w:rsid w:val="00A84B81"/>
    <w:rsid w:val="00A850F7"/>
    <w:rsid w:val="00A85DE6"/>
    <w:rsid w:val="00A86724"/>
    <w:rsid w:val="00A87CBF"/>
    <w:rsid w:val="00A903F8"/>
    <w:rsid w:val="00A9099C"/>
    <w:rsid w:val="00A90E2E"/>
    <w:rsid w:val="00A91FEA"/>
    <w:rsid w:val="00A923FD"/>
    <w:rsid w:val="00A92F42"/>
    <w:rsid w:val="00A93281"/>
    <w:rsid w:val="00A9332D"/>
    <w:rsid w:val="00A9342F"/>
    <w:rsid w:val="00A9398F"/>
    <w:rsid w:val="00A93A1D"/>
    <w:rsid w:val="00A94A61"/>
    <w:rsid w:val="00A94F2A"/>
    <w:rsid w:val="00A951BB"/>
    <w:rsid w:val="00A959DF"/>
    <w:rsid w:val="00A95BB1"/>
    <w:rsid w:val="00A95F98"/>
    <w:rsid w:val="00A96213"/>
    <w:rsid w:val="00A9634D"/>
    <w:rsid w:val="00A96685"/>
    <w:rsid w:val="00A96BEE"/>
    <w:rsid w:val="00A96E34"/>
    <w:rsid w:val="00A97097"/>
    <w:rsid w:val="00A9729D"/>
    <w:rsid w:val="00A97585"/>
    <w:rsid w:val="00AA019F"/>
    <w:rsid w:val="00AA0285"/>
    <w:rsid w:val="00AA06B5"/>
    <w:rsid w:val="00AA0F1E"/>
    <w:rsid w:val="00AA1832"/>
    <w:rsid w:val="00AA237C"/>
    <w:rsid w:val="00AA25FB"/>
    <w:rsid w:val="00AA2AE9"/>
    <w:rsid w:val="00AA2DE0"/>
    <w:rsid w:val="00AA30CA"/>
    <w:rsid w:val="00AA3696"/>
    <w:rsid w:val="00AA3E5A"/>
    <w:rsid w:val="00AA4B6C"/>
    <w:rsid w:val="00AA4E59"/>
    <w:rsid w:val="00AA5409"/>
    <w:rsid w:val="00AA5F5E"/>
    <w:rsid w:val="00AA626B"/>
    <w:rsid w:val="00AA69E1"/>
    <w:rsid w:val="00AA6BF6"/>
    <w:rsid w:val="00AA6C21"/>
    <w:rsid w:val="00AA733A"/>
    <w:rsid w:val="00AA7ADB"/>
    <w:rsid w:val="00AA7EA6"/>
    <w:rsid w:val="00AB00E3"/>
    <w:rsid w:val="00AB0704"/>
    <w:rsid w:val="00AB0738"/>
    <w:rsid w:val="00AB0DAA"/>
    <w:rsid w:val="00AB10EE"/>
    <w:rsid w:val="00AB1360"/>
    <w:rsid w:val="00AB2CC7"/>
    <w:rsid w:val="00AB2D5C"/>
    <w:rsid w:val="00AB373E"/>
    <w:rsid w:val="00AB428A"/>
    <w:rsid w:val="00AB4B2D"/>
    <w:rsid w:val="00AB5746"/>
    <w:rsid w:val="00AB64A6"/>
    <w:rsid w:val="00AB7734"/>
    <w:rsid w:val="00AB7B2B"/>
    <w:rsid w:val="00AC09D3"/>
    <w:rsid w:val="00AC11FD"/>
    <w:rsid w:val="00AC1BD7"/>
    <w:rsid w:val="00AC1F7C"/>
    <w:rsid w:val="00AC1FB4"/>
    <w:rsid w:val="00AC26F9"/>
    <w:rsid w:val="00AC297A"/>
    <w:rsid w:val="00AC437D"/>
    <w:rsid w:val="00AC49EB"/>
    <w:rsid w:val="00AC4D20"/>
    <w:rsid w:val="00AC5555"/>
    <w:rsid w:val="00AC56CD"/>
    <w:rsid w:val="00AC5D7E"/>
    <w:rsid w:val="00AC61BE"/>
    <w:rsid w:val="00AC683F"/>
    <w:rsid w:val="00AC6E05"/>
    <w:rsid w:val="00AC700E"/>
    <w:rsid w:val="00AC7EC9"/>
    <w:rsid w:val="00AD00A1"/>
    <w:rsid w:val="00AD04E8"/>
    <w:rsid w:val="00AD09E0"/>
    <w:rsid w:val="00AD0ED8"/>
    <w:rsid w:val="00AD220E"/>
    <w:rsid w:val="00AD271C"/>
    <w:rsid w:val="00AD2CFE"/>
    <w:rsid w:val="00AD3FB6"/>
    <w:rsid w:val="00AD408E"/>
    <w:rsid w:val="00AD45F2"/>
    <w:rsid w:val="00AD47AF"/>
    <w:rsid w:val="00AD494E"/>
    <w:rsid w:val="00AD4E32"/>
    <w:rsid w:val="00AD5DBA"/>
    <w:rsid w:val="00AD6104"/>
    <w:rsid w:val="00AD63C6"/>
    <w:rsid w:val="00AD6FF1"/>
    <w:rsid w:val="00AD7447"/>
    <w:rsid w:val="00AD7756"/>
    <w:rsid w:val="00AD7A02"/>
    <w:rsid w:val="00AD7D1A"/>
    <w:rsid w:val="00AE062F"/>
    <w:rsid w:val="00AE0C2D"/>
    <w:rsid w:val="00AE1464"/>
    <w:rsid w:val="00AE1D76"/>
    <w:rsid w:val="00AE22DC"/>
    <w:rsid w:val="00AE2A61"/>
    <w:rsid w:val="00AE3F25"/>
    <w:rsid w:val="00AE3FC6"/>
    <w:rsid w:val="00AE4F70"/>
    <w:rsid w:val="00AE5070"/>
    <w:rsid w:val="00AE52D3"/>
    <w:rsid w:val="00AE58D1"/>
    <w:rsid w:val="00AE6D9E"/>
    <w:rsid w:val="00AE710B"/>
    <w:rsid w:val="00AE752D"/>
    <w:rsid w:val="00AE7A3E"/>
    <w:rsid w:val="00AF0AA0"/>
    <w:rsid w:val="00AF0D8C"/>
    <w:rsid w:val="00AF0FA7"/>
    <w:rsid w:val="00AF11F5"/>
    <w:rsid w:val="00AF13A9"/>
    <w:rsid w:val="00AF19F3"/>
    <w:rsid w:val="00AF219F"/>
    <w:rsid w:val="00AF236F"/>
    <w:rsid w:val="00AF2407"/>
    <w:rsid w:val="00AF2435"/>
    <w:rsid w:val="00AF25E3"/>
    <w:rsid w:val="00AF300D"/>
    <w:rsid w:val="00AF3202"/>
    <w:rsid w:val="00AF35EA"/>
    <w:rsid w:val="00AF419B"/>
    <w:rsid w:val="00AF4984"/>
    <w:rsid w:val="00AF52AD"/>
    <w:rsid w:val="00AF5C14"/>
    <w:rsid w:val="00AF5D69"/>
    <w:rsid w:val="00AF6398"/>
    <w:rsid w:val="00AF7090"/>
    <w:rsid w:val="00AF7A6B"/>
    <w:rsid w:val="00B00311"/>
    <w:rsid w:val="00B0079A"/>
    <w:rsid w:val="00B00D05"/>
    <w:rsid w:val="00B01B4D"/>
    <w:rsid w:val="00B01D9E"/>
    <w:rsid w:val="00B027E3"/>
    <w:rsid w:val="00B02A95"/>
    <w:rsid w:val="00B03275"/>
    <w:rsid w:val="00B03416"/>
    <w:rsid w:val="00B03872"/>
    <w:rsid w:val="00B0480D"/>
    <w:rsid w:val="00B05743"/>
    <w:rsid w:val="00B05D3D"/>
    <w:rsid w:val="00B05E46"/>
    <w:rsid w:val="00B06163"/>
    <w:rsid w:val="00B061C8"/>
    <w:rsid w:val="00B06C42"/>
    <w:rsid w:val="00B06E63"/>
    <w:rsid w:val="00B07455"/>
    <w:rsid w:val="00B1003D"/>
    <w:rsid w:val="00B101AE"/>
    <w:rsid w:val="00B109B7"/>
    <w:rsid w:val="00B10DD9"/>
    <w:rsid w:val="00B10E88"/>
    <w:rsid w:val="00B114F4"/>
    <w:rsid w:val="00B117B6"/>
    <w:rsid w:val="00B118B0"/>
    <w:rsid w:val="00B11A6A"/>
    <w:rsid w:val="00B145DF"/>
    <w:rsid w:val="00B14EAF"/>
    <w:rsid w:val="00B15356"/>
    <w:rsid w:val="00B16624"/>
    <w:rsid w:val="00B17AA6"/>
    <w:rsid w:val="00B17D47"/>
    <w:rsid w:val="00B208BF"/>
    <w:rsid w:val="00B20F3B"/>
    <w:rsid w:val="00B21264"/>
    <w:rsid w:val="00B2226C"/>
    <w:rsid w:val="00B23B71"/>
    <w:rsid w:val="00B23D2E"/>
    <w:rsid w:val="00B2434A"/>
    <w:rsid w:val="00B25410"/>
    <w:rsid w:val="00B25772"/>
    <w:rsid w:val="00B259B7"/>
    <w:rsid w:val="00B25D7E"/>
    <w:rsid w:val="00B26821"/>
    <w:rsid w:val="00B26BC1"/>
    <w:rsid w:val="00B30266"/>
    <w:rsid w:val="00B302AA"/>
    <w:rsid w:val="00B30CA4"/>
    <w:rsid w:val="00B30D9F"/>
    <w:rsid w:val="00B31035"/>
    <w:rsid w:val="00B3161C"/>
    <w:rsid w:val="00B321CA"/>
    <w:rsid w:val="00B32CB9"/>
    <w:rsid w:val="00B3354A"/>
    <w:rsid w:val="00B335F0"/>
    <w:rsid w:val="00B33746"/>
    <w:rsid w:val="00B33FD2"/>
    <w:rsid w:val="00B35068"/>
    <w:rsid w:val="00B35CB4"/>
    <w:rsid w:val="00B36CCD"/>
    <w:rsid w:val="00B36FD7"/>
    <w:rsid w:val="00B37517"/>
    <w:rsid w:val="00B37563"/>
    <w:rsid w:val="00B40561"/>
    <w:rsid w:val="00B406DF"/>
    <w:rsid w:val="00B40822"/>
    <w:rsid w:val="00B4127A"/>
    <w:rsid w:val="00B41326"/>
    <w:rsid w:val="00B41B79"/>
    <w:rsid w:val="00B41C35"/>
    <w:rsid w:val="00B4204B"/>
    <w:rsid w:val="00B42C7B"/>
    <w:rsid w:val="00B42E3A"/>
    <w:rsid w:val="00B43741"/>
    <w:rsid w:val="00B4592F"/>
    <w:rsid w:val="00B46583"/>
    <w:rsid w:val="00B46630"/>
    <w:rsid w:val="00B4689C"/>
    <w:rsid w:val="00B46D7F"/>
    <w:rsid w:val="00B47C93"/>
    <w:rsid w:val="00B50030"/>
    <w:rsid w:val="00B5010C"/>
    <w:rsid w:val="00B506E6"/>
    <w:rsid w:val="00B509AF"/>
    <w:rsid w:val="00B51058"/>
    <w:rsid w:val="00B5110D"/>
    <w:rsid w:val="00B5123E"/>
    <w:rsid w:val="00B515B6"/>
    <w:rsid w:val="00B52073"/>
    <w:rsid w:val="00B528FF"/>
    <w:rsid w:val="00B531E6"/>
    <w:rsid w:val="00B5495A"/>
    <w:rsid w:val="00B554C3"/>
    <w:rsid w:val="00B555BE"/>
    <w:rsid w:val="00B56558"/>
    <w:rsid w:val="00B56588"/>
    <w:rsid w:val="00B56EEB"/>
    <w:rsid w:val="00B5735B"/>
    <w:rsid w:val="00B57485"/>
    <w:rsid w:val="00B60B43"/>
    <w:rsid w:val="00B60B73"/>
    <w:rsid w:val="00B61366"/>
    <w:rsid w:val="00B631F1"/>
    <w:rsid w:val="00B632EA"/>
    <w:rsid w:val="00B633F0"/>
    <w:rsid w:val="00B63806"/>
    <w:rsid w:val="00B63A99"/>
    <w:rsid w:val="00B63C1A"/>
    <w:rsid w:val="00B64084"/>
    <w:rsid w:val="00B644BC"/>
    <w:rsid w:val="00B64952"/>
    <w:rsid w:val="00B67F80"/>
    <w:rsid w:val="00B70082"/>
    <w:rsid w:val="00B70281"/>
    <w:rsid w:val="00B703C8"/>
    <w:rsid w:val="00B708E5"/>
    <w:rsid w:val="00B7094C"/>
    <w:rsid w:val="00B70A36"/>
    <w:rsid w:val="00B70CD2"/>
    <w:rsid w:val="00B71471"/>
    <w:rsid w:val="00B718F2"/>
    <w:rsid w:val="00B72BF6"/>
    <w:rsid w:val="00B72D80"/>
    <w:rsid w:val="00B73FE4"/>
    <w:rsid w:val="00B74294"/>
    <w:rsid w:val="00B74EE0"/>
    <w:rsid w:val="00B7569D"/>
    <w:rsid w:val="00B76540"/>
    <w:rsid w:val="00B765BA"/>
    <w:rsid w:val="00B7671E"/>
    <w:rsid w:val="00B76DF9"/>
    <w:rsid w:val="00B7712C"/>
    <w:rsid w:val="00B77404"/>
    <w:rsid w:val="00B77797"/>
    <w:rsid w:val="00B7789B"/>
    <w:rsid w:val="00B809E7"/>
    <w:rsid w:val="00B81A23"/>
    <w:rsid w:val="00B81BB4"/>
    <w:rsid w:val="00B826A4"/>
    <w:rsid w:val="00B82E04"/>
    <w:rsid w:val="00B8339E"/>
    <w:rsid w:val="00B8353B"/>
    <w:rsid w:val="00B8389F"/>
    <w:rsid w:val="00B84441"/>
    <w:rsid w:val="00B84BE7"/>
    <w:rsid w:val="00B84D04"/>
    <w:rsid w:val="00B871B3"/>
    <w:rsid w:val="00B871E2"/>
    <w:rsid w:val="00B8789E"/>
    <w:rsid w:val="00B87936"/>
    <w:rsid w:val="00B87A9D"/>
    <w:rsid w:val="00B91894"/>
    <w:rsid w:val="00B91943"/>
    <w:rsid w:val="00B91C30"/>
    <w:rsid w:val="00B91F90"/>
    <w:rsid w:val="00B929D9"/>
    <w:rsid w:val="00B92C3B"/>
    <w:rsid w:val="00B92FFD"/>
    <w:rsid w:val="00B938C5"/>
    <w:rsid w:val="00B93B51"/>
    <w:rsid w:val="00B93E99"/>
    <w:rsid w:val="00B93F91"/>
    <w:rsid w:val="00B945E6"/>
    <w:rsid w:val="00B949D3"/>
    <w:rsid w:val="00B96AB5"/>
    <w:rsid w:val="00B97252"/>
    <w:rsid w:val="00BA0773"/>
    <w:rsid w:val="00BA0B39"/>
    <w:rsid w:val="00BA1071"/>
    <w:rsid w:val="00BA14B1"/>
    <w:rsid w:val="00BA15FA"/>
    <w:rsid w:val="00BA1CF3"/>
    <w:rsid w:val="00BA2680"/>
    <w:rsid w:val="00BA2A24"/>
    <w:rsid w:val="00BA2D3C"/>
    <w:rsid w:val="00BA420E"/>
    <w:rsid w:val="00BA43D9"/>
    <w:rsid w:val="00BA46E4"/>
    <w:rsid w:val="00BA48C0"/>
    <w:rsid w:val="00BA4C77"/>
    <w:rsid w:val="00BA5900"/>
    <w:rsid w:val="00BA651A"/>
    <w:rsid w:val="00BA6D5D"/>
    <w:rsid w:val="00BA700E"/>
    <w:rsid w:val="00BA7BF5"/>
    <w:rsid w:val="00BA7EC2"/>
    <w:rsid w:val="00BB0D08"/>
    <w:rsid w:val="00BB15BF"/>
    <w:rsid w:val="00BB16A7"/>
    <w:rsid w:val="00BB1CE6"/>
    <w:rsid w:val="00BB1FC2"/>
    <w:rsid w:val="00BB223D"/>
    <w:rsid w:val="00BB24A7"/>
    <w:rsid w:val="00BB2C4D"/>
    <w:rsid w:val="00BB34E8"/>
    <w:rsid w:val="00BB3C2D"/>
    <w:rsid w:val="00BB406B"/>
    <w:rsid w:val="00BB4300"/>
    <w:rsid w:val="00BB5D81"/>
    <w:rsid w:val="00BB608F"/>
    <w:rsid w:val="00BB67FD"/>
    <w:rsid w:val="00BB6B9D"/>
    <w:rsid w:val="00BB6D43"/>
    <w:rsid w:val="00BB6D8A"/>
    <w:rsid w:val="00BB7129"/>
    <w:rsid w:val="00BB7533"/>
    <w:rsid w:val="00BB76AA"/>
    <w:rsid w:val="00BB7A78"/>
    <w:rsid w:val="00BC0CB1"/>
    <w:rsid w:val="00BC0FDC"/>
    <w:rsid w:val="00BC13B6"/>
    <w:rsid w:val="00BC13F3"/>
    <w:rsid w:val="00BC1439"/>
    <w:rsid w:val="00BC1823"/>
    <w:rsid w:val="00BC1A17"/>
    <w:rsid w:val="00BC1EC5"/>
    <w:rsid w:val="00BC22EA"/>
    <w:rsid w:val="00BC2337"/>
    <w:rsid w:val="00BC259B"/>
    <w:rsid w:val="00BC2A82"/>
    <w:rsid w:val="00BC3518"/>
    <w:rsid w:val="00BC3840"/>
    <w:rsid w:val="00BC3F7E"/>
    <w:rsid w:val="00BC4605"/>
    <w:rsid w:val="00BC47B3"/>
    <w:rsid w:val="00BC4B06"/>
    <w:rsid w:val="00BC4CBD"/>
    <w:rsid w:val="00BC618F"/>
    <w:rsid w:val="00BC62FE"/>
    <w:rsid w:val="00BC6347"/>
    <w:rsid w:val="00BC66C8"/>
    <w:rsid w:val="00BC694C"/>
    <w:rsid w:val="00BC7A73"/>
    <w:rsid w:val="00BC7ADA"/>
    <w:rsid w:val="00BC7DB2"/>
    <w:rsid w:val="00BD2EBD"/>
    <w:rsid w:val="00BD2FED"/>
    <w:rsid w:val="00BD30AA"/>
    <w:rsid w:val="00BD38CE"/>
    <w:rsid w:val="00BD399B"/>
    <w:rsid w:val="00BD46D1"/>
    <w:rsid w:val="00BD49A3"/>
    <w:rsid w:val="00BD4B36"/>
    <w:rsid w:val="00BD4EB3"/>
    <w:rsid w:val="00BD51DD"/>
    <w:rsid w:val="00BD5571"/>
    <w:rsid w:val="00BD5739"/>
    <w:rsid w:val="00BD587E"/>
    <w:rsid w:val="00BD59F5"/>
    <w:rsid w:val="00BD5F21"/>
    <w:rsid w:val="00BD6153"/>
    <w:rsid w:val="00BD6239"/>
    <w:rsid w:val="00BD6AEB"/>
    <w:rsid w:val="00BD6B3D"/>
    <w:rsid w:val="00BD7F19"/>
    <w:rsid w:val="00BE01C3"/>
    <w:rsid w:val="00BE05FC"/>
    <w:rsid w:val="00BE0B15"/>
    <w:rsid w:val="00BE0D26"/>
    <w:rsid w:val="00BE0E57"/>
    <w:rsid w:val="00BE1241"/>
    <w:rsid w:val="00BE1927"/>
    <w:rsid w:val="00BE1B43"/>
    <w:rsid w:val="00BE23E5"/>
    <w:rsid w:val="00BE2D6F"/>
    <w:rsid w:val="00BE2F22"/>
    <w:rsid w:val="00BE30D2"/>
    <w:rsid w:val="00BE4BCF"/>
    <w:rsid w:val="00BE55F6"/>
    <w:rsid w:val="00BE56FB"/>
    <w:rsid w:val="00BE5C7F"/>
    <w:rsid w:val="00BE5E3D"/>
    <w:rsid w:val="00BE640D"/>
    <w:rsid w:val="00BE64BB"/>
    <w:rsid w:val="00BE7351"/>
    <w:rsid w:val="00BE739F"/>
    <w:rsid w:val="00BF05EA"/>
    <w:rsid w:val="00BF0B10"/>
    <w:rsid w:val="00BF0E34"/>
    <w:rsid w:val="00BF13F9"/>
    <w:rsid w:val="00BF16EA"/>
    <w:rsid w:val="00BF1801"/>
    <w:rsid w:val="00BF1844"/>
    <w:rsid w:val="00BF1D6C"/>
    <w:rsid w:val="00BF1F6B"/>
    <w:rsid w:val="00BF20CC"/>
    <w:rsid w:val="00BF21FB"/>
    <w:rsid w:val="00BF2528"/>
    <w:rsid w:val="00BF2692"/>
    <w:rsid w:val="00BF29CE"/>
    <w:rsid w:val="00BF36EB"/>
    <w:rsid w:val="00BF3F20"/>
    <w:rsid w:val="00BF4701"/>
    <w:rsid w:val="00BF53C8"/>
    <w:rsid w:val="00BF5DDD"/>
    <w:rsid w:val="00BF6477"/>
    <w:rsid w:val="00BF686B"/>
    <w:rsid w:val="00BF7B0B"/>
    <w:rsid w:val="00C00922"/>
    <w:rsid w:val="00C010CD"/>
    <w:rsid w:val="00C0165A"/>
    <w:rsid w:val="00C01AFA"/>
    <w:rsid w:val="00C01B06"/>
    <w:rsid w:val="00C01C37"/>
    <w:rsid w:val="00C01D9E"/>
    <w:rsid w:val="00C0200F"/>
    <w:rsid w:val="00C03104"/>
    <w:rsid w:val="00C03857"/>
    <w:rsid w:val="00C03867"/>
    <w:rsid w:val="00C04699"/>
    <w:rsid w:val="00C04D1A"/>
    <w:rsid w:val="00C04EDE"/>
    <w:rsid w:val="00C05916"/>
    <w:rsid w:val="00C0599D"/>
    <w:rsid w:val="00C0691E"/>
    <w:rsid w:val="00C0750B"/>
    <w:rsid w:val="00C07F18"/>
    <w:rsid w:val="00C1042D"/>
    <w:rsid w:val="00C107E6"/>
    <w:rsid w:val="00C10938"/>
    <w:rsid w:val="00C10A17"/>
    <w:rsid w:val="00C10B3D"/>
    <w:rsid w:val="00C11260"/>
    <w:rsid w:val="00C114A3"/>
    <w:rsid w:val="00C11B93"/>
    <w:rsid w:val="00C11D0B"/>
    <w:rsid w:val="00C12139"/>
    <w:rsid w:val="00C1214C"/>
    <w:rsid w:val="00C128D9"/>
    <w:rsid w:val="00C139DA"/>
    <w:rsid w:val="00C141F1"/>
    <w:rsid w:val="00C1482C"/>
    <w:rsid w:val="00C149B7"/>
    <w:rsid w:val="00C14CB8"/>
    <w:rsid w:val="00C15231"/>
    <w:rsid w:val="00C15A62"/>
    <w:rsid w:val="00C168A2"/>
    <w:rsid w:val="00C1735F"/>
    <w:rsid w:val="00C2047C"/>
    <w:rsid w:val="00C2050A"/>
    <w:rsid w:val="00C20548"/>
    <w:rsid w:val="00C20793"/>
    <w:rsid w:val="00C20FE8"/>
    <w:rsid w:val="00C21475"/>
    <w:rsid w:val="00C218B9"/>
    <w:rsid w:val="00C219EB"/>
    <w:rsid w:val="00C21B96"/>
    <w:rsid w:val="00C227F9"/>
    <w:rsid w:val="00C230DA"/>
    <w:rsid w:val="00C23621"/>
    <w:rsid w:val="00C23E19"/>
    <w:rsid w:val="00C244F0"/>
    <w:rsid w:val="00C246D0"/>
    <w:rsid w:val="00C247B9"/>
    <w:rsid w:val="00C24B47"/>
    <w:rsid w:val="00C25865"/>
    <w:rsid w:val="00C25B69"/>
    <w:rsid w:val="00C25DC3"/>
    <w:rsid w:val="00C2654D"/>
    <w:rsid w:val="00C26742"/>
    <w:rsid w:val="00C2699D"/>
    <w:rsid w:val="00C26DCC"/>
    <w:rsid w:val="00C26F4C"/>
    <w:rsid w:val="00C270DD"/>
    <w:rsid w:val="00C27257"/>
    <w:rsid w:val="00C27353"/>
    <w:rsid w:val="00C274F5"/>
    <w:rsid w:val="00C27951"/>
    <w:rsid w:val="00C30029"/>
    <w:rsid w:val="00C3033F"/>
    <w:rsid w:val="00C30545"/>
    <w:rsid w:val="00C310D7"/>
    <w:rsid w:val="00C311EB"/>
    <w:rsid w:val="00C31680"/>
    <w:rsid w:val="00C317D0"/>
    <w:rsid w:val="00C319C1"/>
    <w:rsid w:val="00C31FA9"/>
    <w:rsid w:val="00C3411A"/>
    <w:rsid w:val="00C348A1"/>
    <w:rsid w:val="00C348BC"/>
    <w:rsid w:val="00C34F72"/>
    <w:rsid w:val="00C3524E"/>
    <w:rsid w:val="00C35410"/>
    <w:rsid w:val="00C35DFF"/>
    <w:rsid w:val="00C364BF"/>
    <w:rsid w:val="00C3660F"/>
    <w:rsid w:val="00C3666B"/>
    <w:rsid w:val="00C36B10"/>
    <w:rsid w:val="00C36D6D"/>
    <w:rsid w:val="00C379CB"/>
    <w:rsid w:val="00C37E11"/>
    <w:rsid w:val="00C4000F"/>
    <w:rsid w:val="00C4002C"/>
    <w:rsid w:val="00C408DF"/>
    <w:rsid w:val="00C40C0B"/>
    <w:rsid w:val="00C41717"/>
    <w:rsid w:val="00C427E0"/>
    <w:rsid w:val="00C428B1"/>
    <w:rsid w:val="00C43A74"/>
    <w:rsid w:val="00C444C1"/>
    <w:rsid w:val="00C455A6"/>
    <w:rsid w:val="00C455D8"/>
    <w:rsid w:val="00C45625"/>
    <w:rsid w:val="00C45E27"/>
    <w:rsid w:val="00C4717E"/>
    <w:rsid w:val="00C507D9"/>
    <w:rsid w:val="00C50C58"/>
    <w:rsid w:val="00C5120B"/>
    <w:rsid w:val="00C5227A"/>
    <w:rsid w:val="00C52ABE"/>
    <w:rsid w:val="00C52D51"/>
    <w:rsid w:val="00C52F59"/>
    <w:rsid w:val="00C5328F"/>
    <w:rsid w:val="00C53895"/>
    <w:rsid w:val="00C538E9"/>
    <w:rsid w:val="00C53B22"/>
    <w:rsid w:val="00C53EA3"/>
    <w:rsid w:val="00C53F38"/>
    <w:rsid w:val="00C542EF"/>
    <w:rsid w:val="00C5491B"/>
    <w:rsid w:val="00C557F2"/>
    <w:rsid w:val="00C55A96"/>
    <w:rsid w:val="00C55FC7"/>
    <w:rsid w:val="00C5601C"/>
    <w:rsid w:val="00C562B1"/>
    <w:rsid w:val="00C56313"/>
    <w:rsid w:val="00C56A55"/>
    <w:rsid w:val="00C56BD8"/>
    <w:rsid w:val="00C56BF2"/>
    <w:rsid w:val="00C56EB1"/>
    <w:rsid w:val="00C56F95"/>
    <w:rsid w:val="00C5732D"/>
    <w:rsid w:val="00C57377"/>
    <w:rsid w:val="00C57FC0"/>
    <w:rsid w:val="00C611AB"/>
    <w:rsid w:val="00C61378"/>
    <w:rsid w:val="00C61425"/>
    <w:rsid w:val="00C6193C"/>
    <w:rsid w:val="00C61AEF"/>
    <w:rsid w:val="00C6247F"/>
    <w:rsid w:val="00C633DB"/>
    <w:rsid w:val="00C637A9"/>
    <w:rsid w:val="00C63B05"/>
    <w:rsid w:val="00C63C74"/>
    <w:rsid w:val="00C64432"/>
    <w:rsid w:val="00C64B5D"/>
    <w:rsid w:val="00C64CF5"/>
    <w:rsid w:val="00C64EF8"/>
    <w:rsid w:val="00C64EF9"/>
    <w:rsid w:val="00C65013"/>
    <w:rsid w:val="00C65165"/>
    <w:rsid w:val="00C651F4"/>
    <w:rsid w:val="00C666BB"/>
    <w:rsid w:val="00C6680D"/>
    <w:rsid w:val="00C669F2"/>
    <w:rsid w:val="00C676A3"/>
    <w:rsid w:val="00C703FC"/>
    <w:rsid w:val="00C705B1"/>
    <w:rsid w:val="00C70813"/>
    <w:rsid w:val="00C70D5E"/>
    <w:rsid w:val="00C710FE"/>
    <w:rsid w:val="00C7152E"/>
    <w:rsid w:val="00C71A52"/>
    <w:rsid w:val="00C71BFF"/>
    <w:rsid w:val="00C71C70"/>
    <w:rsid w:val="00C71D4B"/>
    <w:rsid w:val="00C72181"/>
    <w:rsid w:val="00C7356D"/>
    <w:rsid w:val="00C736C2"/>
    <w:rsid w:val="00C74B22"/>
    <w:rsid w:val="00C74FD7"/>
    <w:rsid w:val="00C75029"/>
    <w:rsid w:val="00C758BC"/>
    <w:rsid w:val="00C758D8"/>
    <w:rsid w:val="00C768AD"/>
    <w:rsid w:val="00C76E00"/>
    <w:rsid w:val="00C7723E"/>
    <w:rsid w:val="00C7747B"/>
    <w:rsid w:val="00C77AE3"/>
    <w:rsid w:val="00C8042E"/>
    <w:rsid w:val="00C806A9"/>
    <w:rsid w:val="00C80B1F"/>
    <w:rsid w:val="00C80D30"/>
    <w:rsid w:val="00C8188A"/>
    <w:rsid w:val="00C81989"/>
    <w:rsid w:val="00C81DA0"/>
    <w:rsid w:val="00C824D9"/>
    <w:rsid w:val="00C82DE1"/>
    <w:rsid w:val="00C83945"/>
    <w:rsid w:val="00C83E4F"/>
    <w:rsid w:val="00C84376"/>
    <w:rsid w:val="00C848E6"/>
    <w:rsid w:val="00C84977"/>
    <w:rsid w:val="00C849F8"/>
    <w:rsid w:val="00C84B2E"/>
    <w:rsid w:val="00C84CBB"/>
    <w:rsid w:val="00C84EFB"/>
    <w:rsid w:val="00C8588C"/>
    <w:rsid w:val="00C85D06"/>
    <w:rsid w:val="00C85EBB"/>
    <w:rsid w:val="00C85FA8"/>
    <w:rsid w:val="00C864B8"/>
    <w:rsid w:val="00C868F4"/>
    <w:rsid w:val="00C86C03"/>
    <w:rsid w:val="00C87E84"/>
    <w:rsid w:val="00C90A52"/>
    <w:rsid w:val="00C91A1E"/>
    <w:rsid w:val="00C91B81"/>
    <w:rsid w:val="00C91BBA"/>
    <w:rsid w:val="00C91FCC"/>
    <w:rsid w:val="00C92D16"/>
    <w:rsid w:val="00C92D90"/>
    <w:rsid w:val="00C92E89"/>
    <w:rsid w:val="00C939B8"/>
    <w:rsid w:val="00C93D0F"/>
    <w:rsid w:val="00C93D51"/>
    <w:rsid w:val="00C94EE0"/>
    <w:rsid w:val="00C9510E"/>
    <w:rsid w:val="00C95172"/>
    <w:rsid w:val="00C95CF0"/>
    <w:rsid w:val="00C96765"/>
    <w:rsid w:val="00C96992"/>
    <w:rsid w:val="00C973CF"/>
    <w:rsid w:val="00C97E4B"/>
    <w:rsid w:val="00CA0475"/>
    <w:rsid w:val="00CA05B7"/>
    <w:rsid w:val="00CA06A4"/>
    <w:rsid w:val="00CA07A5"/>
    <w:rsid w:val="00CA0B9E"/>
    <w:rsid w:val="00CA0C68"/>
    <w:rsid w:val="00CA106B"/>
    <w:rsid w:val="00CA1560"/>
    <w:rsid w:val="00CA2497"/>
    <w:rsid w:val="00CA2DC4"/>
    <w:rsid w:val="00CA2EEE"/>
    <w:rsid w:val="00CA42F5"/>
    <w:rsid w:val="00CA58E2"/>
    <w:rsid w:val="00CA6852"/>
    <w:rsid w:val="00CA7542"/>
    <w:rsid w:val="00CA79FC"/>
    <w:rsid w:val="00CA7DD2"/>
    <w:rsid w:val="00CA7E3B"/>
    <w:rsid w:val="00CA7EED"/>
    <w:rsid w:val="00CB239F"/>
    <w:rsid w:val="00CB2E77"/>
    <w:rsid w:val="00CB3447"/>
    <w:rsid w:val="00CB393A"/>
    <w:rsid w:val="00CB39D0"/>
    <w:rsid w:val="00CB43E5"/>
    <w:rsid w:val="00CB4A6E"/>
    <w:rsid w:val="00CB4E56"/>
    <w:rsid w:val="00CB5462"/>
    <w:rsid w:val="00CB55BE"/>
    <w:rsid w:val="00CB5B77"/>
    <w:rsid w:val="00CB5E1B"/>
    <w:rsid w:val="00CB6004"/>
    <w:rsid w:val="00CB641C"/>
    <w:rsid w:val="00CB645A"/>
    <w:rsid w:val="00CB6E93"/>
    <w:rsid w:val="00CB7661"/>
    <w:rsid w:val="00CB7A75"/>
    <w:rsid w:val="00CC011D"/>
    <w:rsid w:val="00CC18FD"/>
    <w:rsid w:val="00CC1E0B"/>
    <w:rsid w:val="00CC2272"/>
    <w:rsid w:val="00CC2673"/>
    <w:rsid w:val="00CC27F3"/>
    <w:rsid w:val="00CC2C16"/>
    <w:rsid w:val="00CC3117"/>
    <w:rsid w:val="00CC43A5"/>
    <w:rsid w:val="00CC4574"/>
    <w:rsid w:val="00CC48A1"/>
    <w:rsid w:val="00CC493F"/>
    <w:rsid w:val="00CC4A38"/>
    <w:rsid w:val="00CC4E4D"/>
    <w:rsid w:val="00CC6696"/>
    <w:rsid w:val="00CC7648"/>
    <w:rsid w:val="00CC7D10"/>
    <w:rsid w:val="00CD090E"/>
    <w:rsid w:val="00CD1930"/>
    <w:rsid w:val="00CD1BE6"/>
    <w:rsid w:val="00CD2E7C"/>
    <w:rsid w:val="00CD2E94"/>
    <w:rsid w:val="00CD3B52"/>
    <w:rsid w:val="00CD4827"/>
    <w:rsid w:val="00CD488B"/>
    <w:rsid w:val="00CD4A78"/>
    <w:rsid w:val="00CD4BE5"/>
    <w:rsid w:val="00CD5201"/>
    <w:rsid w:val="00CD572C"/>
    <w:rsid w:val="00CD58BB"/>
    <w:rsid w:val="00CD5ACA"/>
    <w:rsid w:val="00CD66E1"/>
    <w:rsid w:val="00CD6B2C"/>
    <w:rsid w:val="00CD6FC9"/>
    <w:rsid w:val="00CD706C"/>
    <w:rsid w:val="00CD7DCD"/>
    <w:rsid w:val="00CE020D"/>
    <w:rsid w:val="00CE08A2"/>
    <w:rsid w:val="00CE10F7"/>
    <w:rsid w:val="00CE1460"/>
    <w:rsid w:val="00CE1537"/>
    <w:rsid w:val="00CE1C36"/>
    <w:rsid w:val="00CE1FC7"/>
    <w:rsid w:val="00CE2B1A"/>
    <w:rsid w:val="00CE2BEC"/>
    <w:rsid w:val="00CE3EA2"/>
    <w:rsid w:val="00CE4798"/>
    <w:rsid w:val="00CE5048"/>
    <w:rsid w:val="00CE52FB"/>
    <w:rsid w:val="00CE544C"/>
    <w:rsid w:val="00CE5C24"/>
    <w:rsid w:val="00CE5D82"/>
    <w:rsid w:val="00CE7989"/>
    <w:rsid w:val="00CE7DC6"/>
    <w:rsid w:val="00CF0101"/>
    <w:rsid w:val="00CF052B"/>
    <w:rsid w:val="00CF0921"/>
    <w:rsid w:val="00CF1AF7"/>
    <w:rsid w:val="00CF1F49"/>
    <w:rsid w:val="00CF1FC1"/>
    <w:rsid w:val="00CF2364"/>
    <w:rsid w:val="00CF3893"/>
    <w:rsid w:val="00CF42DF"/>
    <w:rsid w:val="00CF57B8"/>
    <w:rsid w:val="00CF585A"/>
    <w:rsid w:val="00CF59A1"/>
    <w:rsid w:val="00CF59AD"/>
    <w:rsid w:val="00CF5D0D"/>
    <w:rsid w:val="00CF60C9"/>
    <w:rsid w:val="00CF6165"/>
    <w:rsid w:val="00CF72F1"/>
    <w:rsid w:val="00D00287"/>
    <w:rsid w:val="00D0036D"/>
    <w:rsid w:val="00D006FA"/>
    <w:rsid w:val="00D00B8C"/>
    <w:rsid w:val="00D0108F"/>
    <w:rsid w:val="00D01493"/>
    <w:rsid w:val="00D0173B"/>
    <w:rsid w:val="00D03218"/>
    <w:rsid w:val="00D03332"/>
    <w:rsid w:val="00D035B6"/>
    <w:rsid w:val="00D036B7"/>
    <w:rsid w:val="00D045AC"/>
    <w:rsid w:val="00D048D8"/>
    <w:rsid w:val="00D04941"/>
    <w:rsid w:val="00D04A82"/>
    <w:rsid w:val="00D05FB0"/>
    <w:rsid w:val="00D0639F"/>
    <w:rsid w:val="00D06744"/>
    <w:rsid w:val="00D07196"/>
    <w:rsid w:val="00D072B2"/>
    <w:rsid w:val="00D07A2A"/>
    <w:rsid w:val="00D07E12"/>
    <w:rsid w:val="00D07FE2"/>
    <w:rsid w:val="00D1149F"/>
    <w:rsid w:val="00D12049"/>
    <w:rsid w:val="00D13902"/>
    <w:rsid w:val="00D13CFB"/>
    <w:rsid w:val="00D15432"/>
    <w:rsid w:val="00D16098"/>
    <w:rsid w:val="00D16D50"/>
    <w:rsid w:val="00D172A4"/>
    <w:rsid w:val="00D17335"/>
    <w:rsid w:val="00D1796A"/>
    <w:rsid w:val="00D17B3C"/>
    <w:rsid w:val="00D17D98"/>
    <w:rsid w:val="00D17DE1"/>
    <w:rsid w:val="00D20540"/>
    <w:rsid w:val="00D2068E"/>
    <w:rsid w:val="00D21B12"/>
    <w:rsid w:val="00D21B1D"/>
    <w:rsid w:val="00D21CD2"/>
    <w:rsid w:val="00D21D83"/>
    <w:rsid w:val="00D2200A"/>
    <w:rsid w:val="00D22106"/>
    <w:rsid w:val="00D22156"/>
    <w:rsid w:val="00D22342"/>
    <w:rsid w:val="00D223A8"/>
    <w:rsid w:val="00D22597"/>
    <w:rsid w:val="00D2281B"/>
    <w:rsid w:val="00D22DC6"/>
    <w:rsid w:val="00D2363E"/>
    <w:rsid w:val="00D2376E"/>
    <w:rsid w:val="00D23EEB"/>
    <w:rsid w:val="00D2433A"/>
    <w:rsid w:val="00D247F0"/>
    <w:rsid w:val="00D24BE1"/>
    <w:rsid w:val="00D2568C"/>
    <w:rsid w:val="00D25F10"/>
    <w:rsid w:val="00D26779"/>
    <w:rsid w:val="00D2689D"/>
    <w:rsid w:val="00D26CC0"/>
    <w:rsid w:val="00D26E5F"/>
    <w:rsid w:val="00D26F31"/>
    <w:rsid w:val="00D30292"/>
    <w:rsid w:val="00D31B21"/>
    <w:rsid w:val="00D31C89"/>
    <w:rsid w:val="00D3250B"/>
    <w:rsid w:val="00D326CD"/>
    <w:rsid w:val="00D32FE8"/>
    <w:rsid w:val="00D33058"/>
    <w:rsid w:val="00D332B9"/>
    <w:rsid w:val="00D33D15"/>
    <w:rsid w:val="00D357B8"/>
    <w:rsid w:val="00D35F23"/>
    <w:rsid w:val="00D36173"/>
    <w:rsid w:val="00D3774A"/>
    <w:rsid w:val="00D37860"/>
    <w:rsid w:val="00D37BD3"/>
    <w:rsid w:val="00D37C00"/>
    <w:rsid w:val="00D37EEA"/>
    <w:rsid w:val="00D407DE"/>
    <w:rsid w:val="00D40F5B"/>
    <w:rsid w:val="00D410CA"/>
    <w:rsid w:val="00D413E3"/>
    <w:rsid w:val="00D418CE"/>
    <w:rsid w:val="00D41FCE"/>
    <w:rsid w:val="00D42926"/>
    <w:rsid w:val="00D43B3C"/>
    <w:rsid w:val="00D44095"/>
    <w:rsid w:val="00D44495"/>
    <w:rsid w:val="00D454C0"/>
    <w:rsid w:val="00D459AE"/>
    <w:rsid w:val="00D46593"/>
    <w:rsid w:val="00D4668A"/>
    <w:rsid w:val="00D4688D"/>
    <w:rsid w:val="00D46B7B"/>
    <w:rsid w:val="00D4768A"/>
    <w:rsid w:val="00D4791E"/>
    <w:rsid w:val="00D47A0F"/>
    <w:rsid w:val="00D47D12"/>
    <w:rsid w:val="00D5019F"/>
    <w:rsid w:val="00D503BA"/>
    <w:rsid w:val="00D5052A"/>
    <w:rsid w:val="00D508F3"/>
    <w:rsid w:val="00D509C2"/>
    <w:rsid w:val="00D50BD3"/>
    <w:rsid w:val="00D50E55"/>
    <w:rsid w:val="00D51677"/>
    <w:rsid w:val="00D51962"/>
    <w:rsid w:val="00D52477"/>
    <w:rsid w:val="00D52894"/>
    <w:rsid w:val="00D530E0"/>
    <w:rsid w:val="00D53B66"/>
    <w:rsid w:val="00D53F92"/>
    <w:rsid w:val="00D54296"/>
    <w:rsid w:val="00D54F45"/>
    <w:rsid w:val="00D55949"/>
    <w:rsid w:val="00D55E1C"/>
    <w:rsid w:val="00D55FF3"/>
    <w:rsid w:val="00D56034"/>
    <w:rsid w:val="00D560D6"/>
    <w:rsid w:val="00D5748C"/>
    <w:rsid w:val="00D57768"/>
    <w:rsid w:val="00D6033C"/>
    <w:rsid w:val="00D60387"/>
    <w:rsid w:val="00D60DF8"/>
    <w:rsid w:val="00D63288"/>
    <w:rsid w:val="00D63311"/>
    <w:rsid w:val="00D63D65"/>
    <w:rsid w:val="00D63E97"/>
    <w:rsid w:val="00D63F4E"/>
    <w:rsid w:val="00D6470D"/>
    <w:rsid w:val="00D64CB4"/>
    <w:rsid w:val="00D6502D"/>
    <w:rsid w:val="00D6551D"/>
    <w:rsid w:val="00D65C86"/>
    <w:rsid w:val="00D65D02"/>
    <w:rsid w:val="00D6605B"/>
    <w:rsid w:val="00D6723D"/>
    <w:rsid w:val="00D679EA"/>
    <w:rsid w:val="00D67C35"/>
    <w:rsid w:val="00D7032E"/>
    <w:rsid w:val="00D70368"/>
    <w:rsid w:val="00D70B6F"/>
    <w:rsid w:val="00D70C51"/>
    <w:rsid w:val="00D70E04"/>
    <w:rsid w:val="00D711ED"/>
    <w:rsid w:val="00D723B5"/>
    <w:rsid w:val="00D737B8"/>
    <w:rsid w:val="00D74067"/>
    <w:rsid w:val="00D742B1"/>
    <w:rsid w:val="00D74B44"/>
    <w:rsid w:val="00D763D7"/>
    <w:rsid w:val="00D7652A"/>
    <w:rsid w:val="00D770A1"/>
    <w:rsid w:val="00D7743F"/>
    <w:rsid w:val="00D77553"/>
    <w:rsid w:val="00D7777F"/>
    <w:rsid w:val="00D77922"/>
    <w:rsid w:val="00D80251"/>
    <w:rsid w:val="00D80B9E"/>
    <w:rsid w:val="00D81D81"/>
    <w:rsid w:val="00D8275B"/>
    <w:rsid w:val="00D82942"/>
    <w:rsid w:val="00D844B9"/>
    <w:rsid w:val="00D854B4"/>
    <w:rsid w:val="00D85ED4"/>
    <w:rsid w:val="00D85FD1"/>
    <w:rsid w:val="00D86C19"/>
    <w:rsid w:val="00D87886"/>
    <w:rsid w:val="00D87DEB"/>
    <w:rsid w:val="00D904B4"/>
    <w:rsid w:val="00D90A7A"/>
    <w:rsid w:val="00D912E9"/>
    <w:rsid w:val="00D91BAC"/>
    <w:rsid w:val="00D92AC2"/>
    <w:rsid w:val="00D92CB6"/>
    <w:rsid w:val="00D93153"/>
    <w:rsid w:val="00D932F3"/>
    <w:rsid w:val="00D93CB8"/>
    <w:rsid w:val="00D94180"/>
    <w:rsid w:val="00D94530"/>
    <w:rsid w:val="00D94E4C"/>
    <w:rsid w:val="00D957A4"/>
    <w:rsid w:val="00D97406"/>
    <w:rsid w:val="00D976A4"/>
    <w:rsid w:val="00D97E34"/>
    <w:rsid w:val="00DA0354"/>
    <w:rsid w:val="00DA04F6"/>
    <w:rsid w:val="00DA11F7"/>
    <w:rsid w:val="00DA132D"/>
    <w:rsid w:val="00DA1D49"/>
    <w:rsid w:val="00DA2B55"/>
    <w:rsid w:val="00DA2FD2"/>
    <w:rsid w:val="00DA424F"/>
    <w:rsid w:val="00DA5758"/>
    <w:rsid w:val="00DA58A6"/>
    <w:rsid w:val="00DA5C9D"/>
    <w:rsid w:val="00DA5ECF"/>
    <w:rsid w:val="00DA68A4"/>
    <w:rsid w:val="00DA7206"/>
    <w:rsid w:val="00DA7598"/>
    <w:rsid w:val="00DA78EC"/>
    <w:rsid w:val="00DA7EB5"/>
    <w:rsid w:val="00DB061D"/>
    <w:rsid w:val="00DB0732"/>
    <w:rsid w:val="00DB0E2F"/>
    <w:rsid w:val="00DB1B28"/>
    <w:rsid w:val="00DB2264"/>
    <w:rsid w:val="00DB3212"/>
    <w:rsid w:val="00DB32E3"/>
    <w:rsid w:val="00DB5345"/>
    <w:rsid w:val="00DB5401"/>
    <w:rsid w:val="00DB54B2"/>
    <w:rsid w:val="00DB5579"/>
    <w:rsid w:val="00DB5A97"/>
    <w:rsid w:val="00DB5BCA"/>
    <w:rsid w:val="00DB5F7B"/>
    <w:rsid w:val="00DB689E"/>
    <w:rsid w:val="00DB703B"/>
    <w:rsid w:val="00DB72D2"/>
    <w:rsid w:val="00DB76EC"/>
    <w:rsid w:val="00DB78B0"/>
    <w:rsid w:val="00DB78EC"/>
    <w:rsid w:val="00DC05AD"/>
    <w:rsid w:val="00DC062A"/>
    <w:rsid w:val="00DC0A98"/>
    <w:rsid w:val="00DC0CAE"/>
    <w:rsid w:val="00DC0EFD"/>
    <w:rsid w:val="00DC250E"/>
    <w:rsid w:val="00DC29FB"/>
    <w:rsid w:val="00DC3484"/>
    <w:rsid w:val="00DC34AA"/>
    <w:rsid w:val="00DC439B"/>
    <w:rsid w:val="00DC47DA"/>
    <w:rsid w:val="00DC4D1D"/>
    <w:rsid w:val="00DC4E08"/>
    <w:rsid w:val="00DC609E"/>
    <w:rsid w:val="00DC60E4"/>
    <w:rsid w:val="00DC63E6"/>
    <w:rsid w:val="00DC64A4"/>
    <w:rsid w:val="00DC6FE8"/>
    <w:rsid w:val="00DD00F6"/>
    <w:rsid w:val="00DD0693"/>
    <w:rsid w:val="00DD08F1"/>
    <w:rsid w:val="00DD0925"/>
    <w:rsid w:val="00DD0987"/>
    <w:rsid w:val="00DD0EB6"/>
    <w:rsid w:val="00DD11D0"/>
    <w:rsid w:val="00DD2024"/>
    <w:rsid w:val="00DD2E80"/>
    <w:rsid w:val="00DD3826"/>
    <w:rsid w:val="00DD4229"/>
    <w:rsid w:val="00DD431A"/>
    <w:rsid w:val="00DD47A5"/>
    <w:rsid w:val="00DD4857"/>
    <w:rsid w:val="00DD4E83"/>
    <w:rsid w:val="00DD58E5"/>
    <w:rsid w:val="00DD59CF"/>
    <w:rsid w:val="00DD7623"/>
    <w:rsid w:val="00DD7F8F"/>
    <w:rsid w:val="00DE05D5"/>
    <w:rsid w:val="00DE06D8"/>
    <w:rsid w:val="00DE1CD0"/>
    <w:rsid w:val="00DE1D9A"/>
    <w:rsid w:val="00DE2C44"/>
    <w:rsid w:val="00DE2E47"/>
    <w:rsid w:val="00DE313E"/>
    <w:rsid w:val="00DE3E98"/>
    <w:rsid w:val="00DE3F69"/>
    <w:rsid w:val="00DE3FA9"/>
    <w:rsid w:val="00DE4CD8"/>
    <w:rsid w:val="00DE4DDA"/>
    <w:rsid w:val="00DE4F91"/>
    <w:rsid w:val="00DE6042"/>
    <w:rsid w:val="00DE62DA"/>
    <w:rsid w:val="00DE6648"/>
    <w:rsid w:val="00DE668A"/>
    <w:rsid w:val="00DE6BD6"/>
    <w:rsid w:val="00DE775F"/>
    <w:rsid w:val="00DE7788"/>
    <w:rsid w:val="00DF0A75"/>
    <w:rsid w:val="00DF0BF2"/>
    <w:rsid w:val="00DF1D0E"/>
    <w:rsid w:val="00DF21A1"/>
    <w:rsid w:val="00DF264E"/>
    <w:rsid w:val="00DF2B25"/>
    <w:rsid w:val="00DF2B2A"/>
    <w:rsid w:val="00DF31EF"/>
    <w:rsid w:val="00DF3355"/>
    <w:rsid w:val="00DF3A51"/>
    <w:rsid w:val="00DF3AFA"/>
    <w:rsid w:val="00DF417A"/>
    <w:rsid w:val="00DF43EB"/>
    <w:rsid w:val="00DF444A"/>
    <w:rsid w:val="00DF4A03"/>
    <w:rsid w:val="00DF4C11"/>
    <w:rsid w:val="00DF4ECB"/>
    <w:rsid w:val="00DF53C2"/>
    <w:rsid w:val="00DF56E7"/>
    <w:rsid w:val="00DF5B7B"/>
    <w:rsid w:val="00DF606C"/>
    <w:rsid w:val="00DF60E4"/>
    <w:rsid w:val="00DF6B1A"/>
    <w:rsid w:val="00DF6F01"/>
    <w:rsid w:val="00E005DD"/>
    <w:rsid w:val="00E016F3"/>
    <w:rsid w:val="00E01809"/>
    <w:rsid w:val="00E01838"/>
    <w:rsid w:val="00E01A8F"/>
    <w:rsid w:val="00E0218D"/>
    <w:rsid w:val="00E02500"/>
    <w:rsid w:val="00E0315A"/>
    <w:rsid w:val="00E031BB"/>
    <w:rsid w:val="00E03234"/>
    <w:rsid w:val="00E03765"/>
    <w:rsid w:val="00E03B6F"/>
    <w:rsid w:val="00E040AF"/>
    <w:rsid w:val="00E04662"/>
    <w:rsid w:val="00E056B5"/>
    <w:rsid w:val="00E05785"/>
    <w:rsid w:val="00E05B67"/>
    <w:rsid w:val="00E05C4F"/>
    <w:rsid w:val="00E06B0A"/>
    <w:rsid w:val="00E0702A"/>
    <w:rsid w:val="00E0712D"/>
    <w:rsid w:val="00E0717E"/>
    <w:rsid w:val="00E072AD"/>
    <w:rsid w:val="00E10C42"/>
    <w:rsid w:val="00E11EBD"/>
    <w:rsid w:val="00E120C6"/>
    <w:rsid w:val="00E123F6"/>
    <w:rsid w:val="00E12B72"/>
    <w:rsid w:val="00E1316A"/>
    <w:rsid w:val="00E13338"/>
    <w:rsid w:val="00E1389A"/>
    <w:rsid w:val="00E139D6"/>
    <w:rsid w:val="00E13AF5"/>
    <w:rsid w:val="00E1403A"/>
    <w:rsid w:val="00E1446E"/>
    <w:rsid w:val="00E14920"/>
    <w:rsid w:val="00E15D3E"/>
    <w:rsid w:val="00E15FBB"/>
    <w:rsid w:val="00E172DC"/>
    <w:rsid w:val="00E202FA"/>
    <w:rsid w:val="00E20387"/>
    <w:rsid w:val="00E2057A"/>
    <w:rsid w:val="00E21176"/>
    <w:rsid w:val="00E218F6"/>
    <w:rsid w:val="00E21908"/>
    <w:rsid w:val="00E2288A"/>
    <w:rsid w:val="00E228DE"/>
    <w:rsid w:val="00E229EB"/>
    <w:rsid w:val="00E2307F"/>
    <w:rsid w:val="00E232E6"/>
    <w:rsid w:val="00E23A3B"/>
    <w:rsid w:val="00E251A8"/>
    <w:rsid w:val="00E255C3"/>
    <w:rsid w:val="00E25A40"/>
    <w:rsid w:val="00E25C9B"/>
    <w:rsid w:val="00E265B8"/>
    <w:rsid w:val="00E268A1"/>
    <w:rsid w:val="00E26920"/>
    <w:rsid w:val="00E26B97"/>
    <w:rsid w:val="00E2719F"/>
    <w:rsid w:val="00E27508"/>
    <w:rsid w:val="00E27714"/>
    <w:rsid w:val="00E277E3"/>
    <w:rsid w:val="00E279F4"/>
    <w:rsid w:val="00E3001F"/>
    <w:rsid w:val="00E306B6"/>
    <w:rsid w:val="00E306CA"/>
    <w:rsid w:val="00E31562"/>
    <w:rsid w:val="00E31639"/>
    <w:rsid w:val="00E31EB6"/>
    <w:rsid w:val="00E32556"/>
    <w:rsid w:val="00E32A16"/>
    <w:rsid w:val="00E33074"/>
    <w:rsid w:val="00E3321E"/>
    <w:rsid w:val="00E33A91"/>
    <w:rsid w:val="00E33EAA"/>
    <w:rsid w:val="00E34667"/>
    <w:rsid w:val="00E34813"/>
    <w:rsid w:val="00E34A91"/>
    <w:rsid w:val="00E34C3E"/>
    <w:rsid w:val="00E34F92"/>
    <w:rsid w:val="00E350BF"/>
    <w:rsid w:val="00E357AA"/>
    <w:rsid w:val="00E35841"/>
    <w:rsid w:val="00E361B7"/>
    <w:rsid w:val="00E3651B"/>
    <w:rsid w:val="00E36FC8"/>
    <w:rsid w:val="00E37702"/>
    <w:rsid w:val="00E37E4A"/>
    <w:rsid w:val="00E4028C"/>
    <w:rsid w:val="00E4034A"/>
    <w:rsid w:val="00E40484"/>
    <w:rsid w:val="00E40509"/>
    <w:rsid w:val="00E4063F"/>
    <w:rsid w:val="00E40DC0"/>
    <w:rsid w:val="00E411DB"/>
    <w:rsid w:val="00E4158B"/>
    <w:rsid w:val="00E41B38"/>
    <w:rsid w:val="00E41DE0"/>
    <w:rsid w:val="00E424A2"/>
    <w:rsid w:val="00E4260D"/>
    <w:rsid w:val="00E435DC"/>
    <w:rsid w:val="00E4374E"/>
    <w:rsid w:val="00E43B3E"/>
    <w:rsid w:val="00E43CA9"/>
    <w:rsid w:val="00E43FD6"/>
    <w:rsid w:val="00E447EC"/>
    <w:rsid w:val="00E4493F"/>
    <w:rsid w:val="00E451A1"/>
    <w:rsid w:val="00E45829"/>
    <w:rsid w:val="00E45A8D"/>
    <w:rsid w:val="00E46D1C"/>
    <w:rsid w:val="00E4722E"/>
    <w:rsid w:val="00E4735F"/>
    <w:rsid w:val="00E4756B"/>
    <w:rsid w:val="00E4769E"/>
    <w:rsid w:val="00E476F6"/>
    <w:rsid w:val="00E47E97"/>
    <w:rsid w:val="00E5000E"/>
    <w:rsid w:val="00E50A0E"/>
    <w:rsid w:val="00E538AD"/>
    <w:rsid w:val="00E53E3B"/>
    <w:rsid w:val="00E54490"/>
    <w:rsid w:val="00E54AF7"/>
    <w:rsid w:val="00E54C18"/>
    <w:rsid w:val="00E5565A"/>
    <w:rsid w:val="00E55966"/>
    <w:rsid w:val="00E55EC2"/>
    <w:rsid w:val="00E56C5E"/>
    <w:rsid w:val="00E571EA"/>
    <w:rsid w:val="00E57595"/>
    <w:rsid w:val="00E5771A"/>
    <w:rsid w:val="00E5784F"/>
    <w:rsid w:val="00E57C86"/>
    <w:rsid w:val="00E6076F"/>
    <w:rsid w:val="00E60E64"/>
    <w:rsid w:val="00E60E9D"/>
    <w:rsid w:val="00E6121F"/>
    <w:rsid w:val="00E61235"/>
    <w:rsid w:val="00E6160D"/>
    <w:rsid w:val="00E61A0B"/>
    <w:rsid w:val="00E61B1D"/>
    <w:rsid w:val="00E627E6"/>
    <w:rsid w:val="00E62E67"/>
    <w:rsid w:val="00E63315"/>
    <w:rsid w:val="00E63AA0"/>
    <w:rsid w:val="00E641AC"/>
    <w:rsid w:val="00E64440"/>
    <w:rsid w:val="00E65574"/>
    <w:rsid w:val="00E655F8"/>
    <w:rsid w:val="00E658C7"/>
    <w:rsid w:val="00E6597B"/>
    <w:rsid w:val="00E65BAA"/>
    <w:rsid w:val="00E66C9D"/>
    <w:rsid w:val="00E671D9"/>
    <w:rsid w:val="00E67992"/>
    <w:rsid w:val="00E67AD2"/>
    <w:rsid w:val="00E70083"/>
    <w:rsid w:val="00E707F5"/>
    <w:rsid w:val="00E71131"/>
    <w:rsid w:val="00E719A4"/>
    <w:rsid w:val="00E71F66"/>
    <w:rsid w:val="00E7219C"/>
    <w:rsid w:val="00E732F8"/>
    <w:rsid w:val="00E73A1F"/>
    <w:rsid w:val="00E74314"/>
    <w:rsid w:val="00E74349"/>
    <w:rsid w:val="00E744A3"/>
    <w:rsid w:val="00E747FB"/>
    <w:rsid w:val="00E75E6B"/>
    <w:rsid w:val="00E76935"/>
    <w:rsid w:val="00E76CB9"/>
    <w:rsid w:val="00E7750F"/>
    <w:rsid w:val="00E778C4"/>
    <w:rsid w:val="00E77CE3"/>
    <w:rsid w:val="00E800E9"/>
    <w:rsid w:val="00E8096A"/>
    <w:rsid w:val="00E811EA"/>
    <w:rsid w:val="00E81233"/>
    <w:rsid w:val="00E8131F"/>
    <w:rsid w:val="00E81941"/>
    <w:rsid w:val="00E821F3"/>
    <w:rsid w:val="00E832FA"/>
    <w:rsid w:val="00E83629"/>
    <w:rsid w:val="00E83D4F"/>
    <w:rsid w:val="00E83E7C"/>
    <w:rsid w:val="00E848B7"/>
    <w:rsid w:val="00E84FBC"/>
    <w:rsid w:val="00E85727"/>
    <w:rsid w:val="00E8599B"/>
    <w:rsid w:val="00E86C15"/>
    <w:rsid w:val="00E871EE"/>
    <w:rsid w:val="00E87A73"/>
    <w:rsid w:val="00E90271"/>
    <w:rsid w:val="00E90365"/>
    <w:rsid w:val="00E90952"/>
    <w:rsid w:val="00E9130C"/>
    <w:rsid w:val="00E926A9"/>
    <w:rsid w:val="00E926AB"/>
    <w:rsid w:val="00E92AF4"/>
    <w:rsid w:val="00E9313C"/>
    <w:rsid w:val="00E9445F"/>
    <w:rsid w:val="00E9531E"/>
    <w:rsid w:val="00E96B57"/>
    <w:rsid w:val="00E9719C"/>
    <w:rsid w:val="00E9737E"/>
    <w:rsid w:val="00E978A4"/>
    <w:rsid w:val="00EA0257"/>
    <w:rsid w:val="00EA07BF"/>
    <w:rsid w:val="00EA0BAA"/>
    <w:rsid w:val="00EA1354"/>
    <w:rsid w:val="00EA1F28"/>
    <w:rsid w:val="00EA20D8"/>
    <w:rsid w:val="00EA23BF"/>
    <w:rsid w:val="00EA3380"/>
    <w:rsid w:val="00EA33AF"/>
    <w:rsid w:val="00EA3858"/>
    <w:rsid w:val="00EA4452"/>
    <w:rsid w:val="00EA5A81"/>
    <w:rsid w:val="00EA68BC"/>
    <w:rsid w:val="00EA68D3"/>
    <w:rsid w:val="00EA6B8C"/>
    <w:rsid w:val="00EA72FE"/>
    <w:rsid w:val="00EA7865"/>
    <w:rsid w:val="00EA79CF"/>
    <w:rsid w:val="00EA7A6C"/>
    <w:rsid w:val="00EA7F84"/>
    <w:rsid w:val="00EA7FA6"/>
    <w:rsid w:val="00EB025F"/>
    <w:rsid w:val="00EB2B21"/>
    <w:rsid w:val="00EB4846"/>
    <w:rsid w:val="00EB561C"/>
    <w:rsid w:val="00EB5E83"/>
    <w:rsid w:val="00EB5EC2"/>
    <w:rsid w:val="00EB5F32"/>
    <w:rsid w:val="00EB6E63"/>
    <w:rsid w:val="00EB6E6D"/>
    <w:rsid w:val="00EC03DB"/>
    <w:rsid w:val="00EC08B1"/>
    <w:rsid w:val="00EC1306"/>
    <w:rsid w:val="00EC14A8"/>
    <w:rsid w:val="00EC2451"/>
    <w:rsid w:val="00EC2C14"/>
    <w:rsid w:val="00EC32AF"/>
    <w:rsid w:val="00EC4018"/>
    <w:rsid w:val="00EC42E0"/>
    <w:rsid w:val="00EC46C6"/>
    <w:rsid w:val="00EC4A42"/>
    <w:rsid w:val="00EC4B32"/>
    <w:rsid w:val="00EC508C"/>
    <w:rsid w:val="00EC59A4"/>
    <w:rsid w:val="00EC70FC"/>
    <w:rsid w:val="00EC7163"/>
    <w:rsid w:val="00EC71C4"/>
    <w:rsid w:val="00EC7398"/>
    <w:rsid w:val="00EC74E1"/>
    <w:rsid w:val="00EC7A04"/>
    <w:rsid w:val="00ED0D01"/>
    <w:rsid w:val="00ED1227"/>
    <w:rsid w:val="00ED1923"/>
    <w:rsid w:val="00ED1FF8"/>
    <w:rsid w:val="00ED2142"/>
    <w:rsid w:val="00ED2278"/>
    <w:rsid w:val="00ED3580"/>
    <w:rsid w:val="00ED39F3"/>
    <w:rsid w:val="00ED3DAE"/>
    <w:rsid w:val="00ED3F7B"/>
    <w:rsid w:val="00ED4C9C"/>
    <w:rsid w:val="00ED4D70"/>
    <w:rsid w:val="00ED50D6"/>
    <w:rsid w:val="00ED52D9"/>
    <w:rsid w:val="00ED540D"/>
    <w:rsid w:val="00ED5815"/>
    <w:rsid w:val="00ED5C07"/>
    <w:rsid w:val="00ED5D07"/>
    <w:rsid w:val="00ED5FAF"/>
    <w:rsid w:val="00ED645C"/>
    <w:rsid w:val="00ED6462"/>
    <w:rsid w:val="00ED6966"/>
    <w:rsid w:val="00ED7F9B"/>
    <w:rsid w:val="00EE091B"/>
    <w:rsid w:val="00EE25C4"/>
    <w:rsid w:val="00EE2742"/>
    <w:rsid w:val="00EE2994"/>
    <w:rsid w:val="00EE2E31"/>
    <w:rsid w:val="00EE4937"/>
    <w:rsid w:val="00EE4AF8"/>
    <w:rsid w:val="00EE4C34"/>
    <w:rsid w:val="00EE5634"/>
    <w:rsid w:val="00EE5D57"/>
    <w:rsid w:val="00EE66C3"/>
    <w:rsid w:val="00EE70CE"/>
    <w:rsid w:val="00EF063E"/>
    <w:rsid w:val="00EF0862"/>
    <w:rsid w:val="00EF17B5"/>
    <w:rsid w:val="00EF1F84"/>
    <w:rsid w:val="00EF2049"/>
    <w:rsid w:val="00EF2135"/>
    <w:rsid w:val="00EF23EF"/>
    <w:rsid w:val="00EF3853"/>
    <w:rsid w:val="00EF3E4C"/>
    <w:rsid w:val="00EF40C7"/>
    <w:rsid w:val="00EF5387"/>
    <w:rsid w:val="00EF57E4"/>
    <w:rsid w:val="00EF5FC1"/>
    <w:rsid w:val="00EF6134"/>
    <w:rsid w:val="00EF6ED8"/>
    <w:rsid w:val="00EF72DA"/>
    <w:rsid w:val="00F00214"/>
    <w:rsid w:val="00F012D4"/>
    <w:rsid w:val="00F01C22"/>
    <w:rsid w:val="00F01CFE"/>
    <w:rsid w:val="00F02367"/>
    <w:rsid w:val="00F03052"/>
    <w:rsid w:val="00F037A3"/>
    <w:rsid w:val="00F03986"/>
    <w:rsid w:val="00F03BB7"/>
    <w:rsid w:val="00F043BB"/>
    <w:rsid w:val="00F04509"/>
    <w:rsid w:val="00F0549E"/>
    <w:rsid w:val="00F056AF"/>
    <w:rsid w:val="00F05B0E"/>
    <w:rsid w:val="00F0636B"/>
    <w:rsid w:val="00F06D61"/>
    <w:rsid w:val="00F07039"/>
    <w:rsid w:val="00F104D7"/>
    <w:rsid w:val="00F11075"/>
    <w:rsid w:val="00F11518"/>
    <w:rsid w:val="00F115D4"/>
    <w:rsid w:val="00F11B50"/>
    <w:rsid w:val="00F11BA2"/>
    <w:rsid w:val="00F11D47"/>
    <w:rsid w:val="00F129DD"/>
    <w:rsid w:val="00F13587"/>
    <w:rsid w:val="00F13878"/>
    <w:rsid w:val="00F13BDA"/>
    <w:rsid w:val="00F14098"/>
    <w:rsid w:val="00F142A9"/>
    <w:rsid w:val="00F14B43"/>
    <w:rsid w:val="00F16984"/>
    <w:rsid w:val="00F16B32"/>
    <w:rsid w:val="00F16BDE"/>
    <w:rsid w:val="00F17DEB"/>
    <w:rsid w:val="00F17FFC"/>
    <w:rsid w:val="00F208C2"/>
    <w:rsid w:val="00F20E6C"/>
    <w:rsid w:val="00F2108C"/>
    <w:rsid w:val="00F212F1"/>
    <w:rsid w:val="00F21B43"/>
    <w:rsid w:val="00F21E5A"/>
    <w:rsid w:val="00F223E8"/>
    <w:rsid w:val="00F22D87"/>
    <w:rsid w:val="00F22EAA"/>
    <w:rsid w:val="00F22F53"/>
    <w:rsid w:val="00F231B3"/>
    <w:rsid w:val="00F23386"/>
    <w:rsid w:val="00F2343B"/>
    <w:rsid w:val="00F23497"/>
    <w:rsid w:val="00F2363F"/>
    <w:rsid w:val="00F23B8C"/>
    <w:rsid w:val="00F23B9E"/>
    <w:rsid w:val="00F24261"/>
    <w:rsid w:val="00F24629"/>
    <w:rsid w:val="00F24FF4"/>
    <w:rsid w:val="00F2594D"/>
    <w:rsid w:val="00F25A3F"/>
    <w:rsid w:val="00F25B04"/>
    <w:rsid w:val="00F25EE0"/>
    <w:rsid w:val="00F263B8"/>
    <w:rsid w:val="00F26B0F"/>
    <w:rsid w:val="00F2770C"/>
    <w:rsid w:val="00F27F77"/>
    <w:rsid w:val="00F30420"/>
    <w:rsid w:val="00F304DF"/>
    <w:rsid w:val="00F3074F"/>
    <w:rsid w:val="00F31914"/>
    <w:rsid w:val="00F31B3E"/>
    <w:rsid w:val="00F321A2"/>
    <w:rsid w:val="00F32D5C"/>
    <w:rsid w:val="00F33DE7"/>
    <w:rsid w:val="00F34931"/>
    <w:rsid w:val="00F34937"/>
    <w:rsid w:val="00F349EB"/>
    <w:rsid w:val="00F353A5"/>
    <w:rsid w:val="00F3596C"/>
    <w:rsid w:val="00F35B6E"/>
    <w:rsid w:val="00F3676C"/>
    <w:rsid w:val="00F36FE2"/>
    <w:rsid w:val="00F37065"/>
    <w:rsid w:val="00F376A3"/>
    <w:rsid w:val="00F37B30"/>
    <w:rsid w:val="00F404D8"/>
    <w:rsid w:val="00F4068F"/>
    <w:rsid w:val="00F409DF"/>
    <w:rsid w:val="00F409E1"/>
    <w:rsid w:val="00F40E29"/>
    <w:rsid w:val="00F41458"/>
    <w:rsid w:val="00F41573"/>
    <w:rsid w:val="00F415E8"/>
    <w:rsid w:val="00F4167D"/>
    <w:rsid w:val="00F4205E"/>
    <w:rsid w:val="00F427A6"/>
    <w:rsid w:val="00F42A62"/>
    <w:rsid w:val="00F430AB"/>
    <w:rsid w:val="00F4381B"/>
    <w:rsid w:val="00F439F9"/>
    <w:rsid w:val="00F44273"/>
    <w:rsid w:val="00F444F9"/>
    <w:rsid w:val="00F44523"/>
    <w:rsid w:val="00F44CB0"/>
    <w:rsid w:val="00F45734"/>
    <w:rsid w:val="00F45C5D"/>
    <w:rsid w:val="00F45FBD"/>
    <w:rsid w:val="00F45FCC"/>
    <w:rsid w:val="00F46285"/>
    <w:rsid w:val="00F463C5"/>
    <w:rsid w:val="00F4642B"/>
    <w:rsid w:val="00F474F6"/>
    <w:rsid w:val="00F50FA1"/>
    <w:rsid w:val="00F50FF0"/>
    <w:rsid w:val="00F51429"/>
    <w:rsid w:val="00F51443"/>
    <w:rsid w:val="00F515E2"/>
    <w:rsid w:val="00F5178A"/>
    <w:rsid w:val="00F51C86"/>
    <w:rsid w:val="00F51D96"/>
    <w:rsid w:val="00F53090"/>
    <w:rsid w:val="00F53166"/>
    <w:rsid w:val="00F536E2"/>
    <w:rsid w:val="00F547E2"/>
    <w:rsid w:val="00F54CA1"/>
    <w:rsid w:val="00F552B2"/>
    <w:rsid w:val="00F558BA"/>
    <w:rsid w:val="00F56352"/>
    <w:rsid w:val="00F56D31"/>
    <w:rsid w:val="00F577BB"/>
    <w:rsid w:val="00F5789A"/>
    <w:rsid w:val="00F606B6"/>
    <w:rsid w:val="00F60963"/>
    <w:rsid w:val="00F61644"/>
    <w:rsid w:val="00F62B31"/>
    <w:rsid w:val="00F62E99"/>
    <w:rsid w:val="00F63061"/>
    <w:rsid w:val="00F63A07"/>
    <w:rsid w:val="00F644E6"/>
    <w:rsid w:val="00F646A0"/>
    <w:rsid w:val="00F6509A"/>
    <w:rsid w:val="00F65362"/>
    <w:rsid w:val="00F65985"/>
    <w:rsid w:val="00F659A8"/>
    <w:rsid w:val="00F6663E"/>
    <w:rsid w:val="00F67429"/>
    <w:rsid w:val="00F6762E"/>
    <w:rsid w:val="00F70DA9"/>
    <w:rsid w:val="00F70DFE"/>
    <w:rsid w:val="00F713CB"/>
    <w:rsid w:val="00F71794"/>
    <w:rsid w:val="00F75ACA"/>
    <w:rsid w:val="00F75C0F"/>
    <w:rsid w:val="00F764C2"/>
    <w:rsid w:val="00F80137"/>
    <w:rsid w:val="00F8093D"/>
    <w:rsid w:val="00F80E4E"/>
    <w:rsid w:val="00F80E9D"/>
    <w:rsid w:val="00F8134B"/>
    <w:rsid w:val="00F8169F"/>
    <w:rsid w:val="00F81930"/>
    <w:rsid w:val="00F81B46"/>
    <w:rsid w:val="00F81B50"/>
    <w:rsid w:val="00F81D0A"/>
    <w:rsid w:val="00F81FA3"/>
    <w:rsid w:val="00F820DA"/>
    <w:rsid w:val="00F823F7"/>
    <w:rsid w:val="00F83C8F"/>
    <w:rsid w:val="00F840CD"/>
    <w:rsid w:val="00F848DF"/>
    <w:rsid w:val="00F84AA3"/>
    <w:rsid w:val="00F85465"/>
    <w:rsid w:val="00F85581"/>
    <w:rsid w:val="00F85DB4"/>
    <w:rsid w:val="00F878D9"/>
    <w:rsid w:val="00F87904"/>
    <w:rsid w:val="00F87EF9"/>
    <w:rsid w:val="00F87F51"/>
    <w:rsid w:val="00F90CF3"/>
    <w:rsid w:val="00F90E27"/>
    <w:rsid w:val="00F914EB"/>
    <w:rsid w:val="00F919F1"/>
    <w:rsid w:val="00F91F5E"/>
    <w:rsid w:val="00F9244D"/>
    <w:rsid w:val="00F92B4B"/>
    <w:rsid w:val="00F92BF4"/>
    <w:rsid w:val="00F9312A"/>
    <w:rsid w:val="00F93275"/>
    <w:rsid w:val="00F93BE2"/>
    <w:rsid w:val="00F9401B"/>
    <w:rsid w:val="00F9444F"/>
    <w:rsid w:val="00F946EC"/>
    <w:rsid w:val="00F9546D"/>
    <w:rsid w:val="00F9595A"/>
    <w:rsid w:val="00F95A3C"/>
    <w:rsid w:val="00FA0351"/>
    <w:rsid w:val="00FA1976"/>
    <w:rsid w:val="00FA1CAF"/>
    <w:rsid w:val="00FA3230"/>
    <w:rsid w:val="00FA3239"/>
    <w:rsid w:val="00FA3240"/>
    <w:rsid w:val="00FA3396"/>
    <w:rsid w:val="00FA350A"/>
    <w:rsid w:val="00FA4D31"/>
    <w:rsid w:val="00FA551B"/>
    <w:rsid w:val="00FA5E0A"/>
    <w:rsid w:val="00FA6180"/>
    <w:rsid w:val="00FA647F"/>
    <w:rsid w:val="00FA6AFB"/>
    <w:rsid w:val="00FA6CD6"/>
    <w:rsid w:val="00FA6CD8"/>
    <w:rsid w:val="00FA748B"/>
    <w:rsid w:val="00FA7FD6"/>
    <w:rsid w:val="00FB03D0"/>
    <w:rsid w:val="00FB0D36"/>
    <w:rsid w:val="00FB0E67"/>
    <w:rsid w:val="00FB0EFA"/>
    <w:rsid w:val="00FB14D9"/>
    <w:rsid w:val="00FB19B8"/>
    <w:rsid w:val="00FB211A"/>
    <w:rsid w:val="00FB223D"/>
    <w:rsid w:val="00FB22FF"/>
    <w:rsid w:val="00FB36CD"/>
    <w:rsid w:val="00FB3CE6"/>
    <w:rsid w:val="00FB4519"/>
    <w:rsid w:val="00FB49F7"/>
    <w:rsid w:val="00FB5453"/>
    <w:rsid w:val="00FB662F"/>
    <w:rsid w:val="00FB69C1"/>
    <w:rsid w:val="00FB6C09"/>
    <w:rsid w:val="00FB78CA"/>
    <w:rsid w:val="00FC0823"/>
    <w:rsid w:val="00FC18AE"/>
    <w:rsid w:val="00FC1CA7"/>
    <w:rsid w:val="00FC2685"/>
    <w:rsid w:val="00FC26FD"/>
    <w:rsid w:val="00FC2D11"/>
    <w:rsid w:val="00FC2E73"/>
    <w:rsid w:val="00FC2FEC"/>
    <w:rsid w:val="00FC4AF6"/>
    <w:rsid w:val="00FC4BCD"/>
    <w:rsid w:val="00FC589F"/>
    <w:rsid w:val="00FC5DCC"/>
    <w:rsid w:val="00FC6782"/>
    <w:rsid w:val="00FC6F27"/>
    <w:rsid w:val="00FC75FF"/>
    <w:rsid w:val="00FC76F1"/>
    <w:rsid w:val="00FD04EC"/>
    <w:rsid w:val="00FD1368"/>
    <w:rsid w:val="00FD1515"/>
    <w:rsid w:val="00FD1ED5"/>
    <w:rsid w:val="00FD2147"/>
    <w:rsid w:val="00FD2277"/>
    <w:rsid w:val="00FD2DE6"/>
    <w:rsid w:val="00FD3734"/>
    <w:rsid w:val="00FD384D"/>
    <w:rsid w:val="00FD3906"/>
    <w:rsid w:val="00FD3917"/>
    <w:rsid w:val="00FD3D35"/>
    <w:rsid w:val="00FD548B"/>
    <w:rsid w:val="00FD56FB"/>
    <w:rsid w:val="00FD58AB"/>
    <w:rsid w:val="00FD5B4B"/>
    <w:rsid w:val="00FD600A"/>
    <w:rsid w:val="00FD6134"/>
    <w:rsid w:val="00FD668B"/>
    <w:rsid w:val="00FD6F31"/>
    <w:rsid w:val="00FD7150"/>
    <w:rsid w:val="00FD7369"/>
    <w:rsid w:val="00FD7836"/>
    <w:rsid w:val="00FD792F"/>
    <w:rsid w:val="00FD7E0F"/>
    <w:rsid w:val="00FD7F57"/>
    <w:rsid w:val="00FE08CE"/>
    <w:rsid w:val="00FE1652"/>
    <w:rsid w:val="00FE254D"/>
    <w:rsid w:val="00FE25AA"/>
    <w:rsid w:val="00FE28AE"/>
    <w:rsid w:val="00FE2F54"/>
    <w:rsid w:val="00FE31CF"/>
    <w:rsid w:val="00FE33E0"/>
    <w:rsid w:val="00FE3C27"/>
    <w:rsid w:val="00FE404B"/>
    <w:rsid w:val="00FE534B"/>
    <w:rsid w:val="00FE5581"/>
    <w:rsid w:val="00FE58FC"/>
    <w:rsid w:val="00FE6698"/>
    <w:rsid w:val="00FE6959"/>
    <w:rsid w:val="00FE7793"/>
    <w:rsid w:val="00FE7DB4"/>
    <w:rsid w:val="00FF10E4"/>
    <w:rsid w:val="00FF13BC"/>
    <w:rsid w:val="00FF1A76"/>
    <w:rsid w:val="00FF1D85"/>
    <w:rsid w:val="00FF201B"/>
    <w:rsid w:val="00FF2263"/>
    <w:rsid w:val="00FF2B70"/>
    <w:rsid w:val="00FF2C41"/>
    <w:rsid w:val="00FF32F4"/>
    <w:rsid w:val="00FF3591"/>
    <w:rsid w:val="00FF3A97"/>
    <w:rsid w:val="00FF3EF9"/>
    <w:rsid w:val="00FF50E7"/>
    <w:rsid w:val="00FF54B6"/>
    <w:rsid w:val="00FF5743"/>
    <w:rsid w:val="00FF5F0D"/>
    <w:rsid w:val="00FF635E"/>
    <w:rsid w:val="00FF67FA"/>
    <w:rsid w:val="00FF681C"/>
    <w:rsid w:val="00FF6D52"/>
    <w:rsid w:val="00FF6F72"/>
    <w:rsid w:val="00FF71A4"/>
    <w:rsid w:val="00FF7632"/>
    <w:rsid w:val="00FF76B3"/>
    <w:rsid w:val="00FF7731"/>
    <w:rsid w:val="00FF78CF"/>
    <w:rsid w:val="00FF7B62"/>
    <w:rsid w:val="00FF7C7A"/>
    <w:rsid w:val="0E075460"/>
    <w:rsid w:val="3CCB7AB0"/>
    <w:rsid w:val="573098C8"/>
    <w:rsid w:val="6560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F0DEE"/>
  <w15:docId w15:val="{B1C2EB44-377D-4460-803C-8C5D48F1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rsid w:val="00242A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77FC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31B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claimer">
    <w:name w:val="zdisclaimer"/>
    <w:basedOn w:val="Normal"/>
    <w:next w:val="Footer"/>
    <w:rsid w:val="00B8339E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  <w:style w:type="character" w:customStyle="1" w:styleId="normaltextrun">
    <w:name w:val="normaltextrun"/>
    <w:basedOn w:val="DefaultParagraphFont"/>
    <w:rsid w:val="008C72C4"/>
  </w:style>
  <w:style w:type="character" w:customStyle="1" w:styleId="spellingerror">
    <w:name w:val="spellingerror"/>
    <w:basedOn w:val="DefaultParagraphFont"/>
    <w:rsid w:val="008C72C4"/>
  </w:style>
  <w:style w:type="paragraph" w:customStyle="1" w:styleId="FSNoteDetail">
    <w:name w:val="FS Note Detail"/>
    <w:basedOn w:val="Normal"/>
    <w:qFormat/>
    <w:rsid w:val="00C15231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numbering" w:customStyle="1" w:styleId="CurrentList1">
    <w:name w:val="Current List1"/>
    <w:uiPriority w:val="99"/>
    <w:rsid w:val="00794E3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9030fe-44eb-414a-a832-b9cd4a240f9b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3" ma:contentTypeDescription="Create a new document." ma:contentTypeScope="" ma:versionID="edb3516e83c7c293cd5ba04cd537b9fa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6e9e663ffa8ddd548b2096f17c1500fe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schemas.microsoft.com/office/infopath/2007/PartnerControls"/>
    <ds:schemaRef ds:uri="5a9030fe-44eb-414a-a832-b9cd4a240f9b"/>
  </ds:schemaRefs>
</ds:datastoreItem>
</file>

<file path=customXml/itemProps2.xml><?xml version="1.0" encoding="utf-8"?>
<ds:datastoreItem xmlns:ds="http://schemas.openxmlformats.org/officeDocument/2006/customXml" ds:itemID="{AB8FD394-5BC5-440F-BA3E-B507CC769AD5}"/>
</file>

<file path=customXml/itemProps3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4.xml><?xml version="1.0" encoding="utf-8"?>
<ds:datastoreItem xmlns:ds="http://schemas.openxmlformats.org/officeDocument/2006/customXml" ds:itemID="{9D9D6FAE-D3E6-4A4F-8D62-3C875523E3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PangmaoHelper</Template>
  <TotalTime>313</TotalTime>
  <Pages>37</Pages>
  <Words>7368</Words>
  <Characters>42000</Characters>
  <Application>Microsoft Office Word</Application>
  <DocSecurity>0</DocSecurity>
  <Lines>350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สามารถ อี-เทรดดิ้ง จำกัด</vt:lpstr>
      <vt:lpstr>บริษัท สามารถ อี-เทรดดิ้ง จำกัด</vt:lpstr>
    </vt:vector>
  </TitlesOfParts>
  <Company>Ernst &amp; Young</Company>
  <LinksUpToDate>false</LinksUpToDate>
  <CharactersWithSpaces>49270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dc:description/>
  <cp:lastModifiedBy>Natchapan Kitrueangphatchara</cp:lastModifiedBy>
  <cp:revision>148</cp:revision>
  <cp:lastPrinted>2022-05-11T09:30:00Z</cp:lastPrinted>
  <dcterms:created xsi:type="dcterms:W3CDTF">2022-05-10T08:41:00Z</dcterms:created>
  <dcterms:modified xsi:type="dcterms:W3CDTF">2022-05-11T09:55:00Z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