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058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2F4612E" w14:textId="54B1CDD8" w:rsidR="00BC4E4A" w:rsidRPr="00240583" w:rsidRDefault="00BC4E4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การซื้อธุรกิจ</w:t>
      </w:r>
    </w:p>
    <w:p w14:paraId="3E2572CB" w14:textId="4C10B676" w:rsidR="00CA2370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240583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240583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240583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4EDF3E12" w14:textId="7332F1EB" w:rsidR="00991995" w:rsidRPr="00FA4A5E" w:rsidRDefault="00991995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4A5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12694325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BAEDF" w14:textId="0224EDE6" w:rsidR="00405E43" w:rsidRPr="00240583" w:rsidRDefault="003A05D5" w:rsidP="003A05D5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05D5">
        <w:rPr>
          <w:rFonts w:asciiTheme="majorBidi" w:hAnsi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240583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br w:type="page"/>
      </w: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902B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35ED054B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240583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2B5EC1" w:rsidRPr="0010547F">
        <w:rPr>
          <w:rFonts w:asciiTheme="majorBidi" w:hAnsiTheme="majorBidi" w:cstheme="majorBidi"/>
          <w:sz w:val="30"/>
          <w:szCs w:val="30"/>
        </w:rPr>
        <w:t>1</w:t>
      </w:r>
      <w:r w:rsidR="0010547F" w:rsidRPr="0010547F">
        <w:rPr>
          <w:rFonts w:asciiTheme="majorBidi" w:hAnsiTheme="majorBidi" w:cstheme="majorBidi"/>
          <w:sz w:val="30"/>
          <w:szCs w:val="30"/>
        </w:rPr>
        <w:t>2</w:t>
      </w:r>
      <w:r w:rsidR="00D60D5D" w:rsidRPr="0010547F">
        <w:rPr>
          <w:rFonts w:asciiTheme="majorBidi" w:hAnsiTheme="majorBidi" w:cstheme="majorBidi"/>
          <w:sz w:val="30"/>
          <w:szCs w:val="30"/>
        </w:rPr>
        <w:t xml:space="preserve"> </w:t>
      </w:r>
      <w:r w:rsidR="00450A25" w:rsidRPr="0010547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D60D5D" w:rsidRPr="00240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0D5D" w:rsidRPr="00240583">
        <w:rPr>
          <w:rFonts w:asciiTheme="majorBidi" w:hAnsiTheme="majorBidi" w:cstheme="majorBidi"/>
          <w:sz w:val="30"/>
          <w:szCs w:val="30"/>
        </w:rPr>
        <w:t>256</w:t>
      </w:r>
      <w:r w:rsidR="00966B4E">
        <w:rPr>
          <w:rFonts w:asciiTheme="majorBidi" w:hAnsiTheme="majorBidi" w:cstheme="majorBidi"/>
          <w:sz w:val="30"/>
          <w:szCs w:val="30"/>
        </w:rPr>
        <w:t>5</w:t>
      </w:r>
    </w:p>
    <w:p w14:paraId="17511EB1" w14:textId="77777777" w:rsidR="00B036A2" w:rsidRPr="003902B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902B9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240583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240583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240583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902B9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902B9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ind w:left="576" w:right="-144"/>
        <w:jc w:val="thaiDistribute"/>
        <w:rPr>
          <w:rFonts w:cstheme="minorBidi"/>
          <w:sz w:val="30"/>
          <w:szCs w:val="30"/>
          <w:cs/>
          <w:lang w:val="th-TH" w:eastAsia="x-none"/>
        </w:rPr>
      </w:pPr>
    </w:p>
    <w:p w14:paraId="381B7A4F" w14:textId="4BEE2B7A" w:rsidR="0010547F" w:rsidRPr="0010547F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1054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0547F">
        <w:rPr>
          <w:rFonts w:asciiTheme="majorBidi" w:hAnsiTheme="majorBidi" w:cstheme="majorBidi"/>
          <w:sz w:val="30"/>
          <w:szCs w:val="30"/>
        </w:rPr>
        <w:t xml:space="preserve">34 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4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0547F">
        <w:rPr>
          <w:rFonts w:asciiTheme="majorBidi" w:hAnsiTheme="majorBidi" w:cstheme="majorBidi"/>
          <w:sz w:val="30"/>
          <w:szCs w:val="30"/>
        </w:rPr>
        <w:t xml:space="preserve">31 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0547F">
        <w:rPr>
          <w:rFonts w:asciiTheme="majorBidi" w:hAnsiTheme="majorBidi" w:cstheme="majorBidi"/>
          <w:sz w:val="30"/>
          <w:szCs w:val="30"/>
        </w:rPr>
        <w:t>2564</w:t>
      </w:r>
    </w:p>
    <w:p w14:paraId="7C131C2C" w14:textId="77777777" w:rsidR="0010547F" w:rsidRPr="0010547F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30AFACC7" w:rsidR="00B036A2" w:rsidRDefault="0010547F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47F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ในการจัดทำงบการเงินระหว่างกาล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>
        <w:rPr>
          <w:rFonts w:asciiTheme="majorBidi" w:hAnsiTheme="majorBidi" w:cstheme="majorBidi"/>
          <w:sz w:val="30"/>
          <w:szCs w:val="30"/>
        </w:rPr>
        <w:t xml:space="preserve">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/>
          <w:sz w:val="30"/>
          <w:szCs w:val="30"/>
        </w:rPr>
        <w:t xml:space="preserve">31 </w:t>
      </w:r>
      <w:r w:rsidRPr="0010547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05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47F">
        <w:rPr>
          <w:rFonts w:asciiTheme="majorBidi" w:hAnsiTheme="majorBidi" w:cstheme="majorBidi"/>
          <w:sz w:val="30"/>
          <w:szCs w:val="30"/>
        </w:rPr>
        <w:t>2564</w:t>
      </w:r>
    </w:p>
    <w:p w14:paraId="5E8429DB" w14:textId="1E1D6605" w:rsidR="004E2859" w:rsidRDefault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B4CACE4" w14:textId="62104D82" w:rsidR="00BC4E4A" w:rsidRPr="00BC4E4A" w:rsidRDefault="00BC4E4A" w:rsidP="00BC4E4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4E4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การซื้อธุรกิจ</w:t>
      </w:r>
    </w:p>
    <w:p w14:paraId="261B79C3" w14:textId="071AEB82" w:rsidR="00BC4E4A" w:rsidRDefault="00BC4E4A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EBD7F" w14:textId="77777777" w:rsidR="00A27C09" w:rsidRDefault="00A27C09" w:rsidP="00A27C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ตุลาคม </w:t>
      </w:r>
      <w:r>
        <w:rPr>
          <w:rFonts w:asciiTheme="majorBidi" w:hAnsiTheme="majorBidi"/>
          <w:sz w:val="30"/>
          <w:szCs w:val="30"/>
          <w:lang w:eastAsia="x-none"/>
        </w:rPr>
        <w:t>2564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กลุ่มบริษัทได้เสร็จสิ้นการซื้อธุรกิจและรับโอนกิจการและทรัพย์สินบางส่วนของบริษัท ไอบิส พลัส เน็ทเวอร์ค จำกัด ซึ่งประกอบด้วยกิจการร้านค้า รวมถึงทรัพย์สินของกิจการร้านค้าภายใต้แบรนด์</w:t>
      </w:r>
      <w:r>
        <w:rPr>
          <w:rFonts w:asciiTheme="majorBidi" w:hAnsiTheme="majorBidi" w:hint="cs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z w:val="30"/>
          <w:szCs w:val="30"/>
          <w:lang w:eastAsia="x-none"/>
        </w:rPr>
        <w:t xml:space="preserve">AIS Shop, AIS </w:t>
      </w:r>
      <w:proofErr w:type="spellStart"/>
      <w:r>
        <w:rPr>
          <w:rFonts w:asciiTheme="majorBidi" w:hAnsiTheme="majorBidi"/>
          <w:sz w:val="30"/>
          <w:szCs w:val="30"/>
          <w:lang w:eastAsia="x-none"/>
        </w:rPr>
        <w:t>Telewiz</w:t>
      </w:r>
      <w:proofErr w:type="spellEnd"/>
      <w:r>
        <w:rPr>
          <w:rFonts w:asciiTheme="majorBidi" w:hAnsiTheme="majorBidi"/>
          <w:sz w:val="30"/>
          <w:szCs w:val="30"/>
          <w:lang w:eastAsia="x-none"/>
        </w:rPr>
        <w:t xml:space="preserve">, AIS Buddy, Samsung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 </w:t>
      </w:r>
      <w:r>
        <w:rPr>
          <w:rFonts w:asciiTheme="majorBidi" w:hAnsiTheme="majorBidi"/>
          <w:sz w:val="30"/>
          <w:szCs w:val="30"/>
          <w:lang w:eastAsia="x-none"/>
        </w:rPr>
        <w:t xml:space="preserve">Xiaomi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โดยกำหนดให้คำนวณราคาค่าตอบแทนการรับโอนกิจการและทรัพย์สินตามค่าเฉลี่ยต่อปีของกำไรสุทธิหลังหักภาษีที่เกิดขึ้นจริงในระหว่างปี </w:t>
      </w:r>
      <w:r>
        <w:rPr>
          <w:rFonts w:asciiTheme="majorBidi" w:hAnsiTheme="majorBidi"/>
          <w:sz w:val="30"/>
          <w:szCs w:val="30"/>
          <w:lang w:eastAsia="x-none"/>
        </w:rPr>
        <w:t>2565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ถึง </w:t>
      </w:r>
      <w:r>
        <w:rPr>
          <w:rFonts w:asciiTheme="majorBidi" w:hAnsiTheme="majorBidi"/>
          <w:sz w:val="30"/>
          <w:szCs w:val="30"/>
          <w:lang w:eastAsia="x-none"/>
        </w:rPr>
        <w:t xml:space="preserve">2567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ของกิจการซึ่งเมื่อคำนวณแล้ว ค่าตอบแทนทั้งหมดจะต้องไม่เกิน </w:t>
      </w:r>
      <w:r>
        <w:rPr>
          <w:rFonts w:asciiTheme="majorBidi" w:hAnsiTheme="majorBidi"/>
          <w:sz w:val="30"/>
          <w:szCs w:val="30"/>
          <w:lang w:eastAsia="x-none"/>
        </w:rPr>
        <w:t>1,000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ล้านบาท กลุ่มบริษัทจะชำระค่าตอบแทนการโอนกิจการเป็นเงินสดและหุ้นสามัญซึ่งรวมกันจะไม่เกิน </w:t>
      </w:r>
      <w:r>
        <w:rPr>
          <w:rFonts w:asciiTheme="majorBidi" w:hAnsiTheme="majorBidi"/>
          <w:sz w:val="30"/>
          <w:szCs w:val="30"/>
          <w:lang w:eastAsia="x-none"/>
        </w:rPr>
        <w:t>31,578,900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หุ้น หุ้นละ </w:t>
      </w:r>
      <w:r>
        <w:rPr>
          <w:rFonts w:asciiTheme="majorBidi" w:hAnsiTheme="majorBidi"/>
          <w:sz w:val="30"/>
          <w:szCs w:val="30"/>
          <w:lang w:eastAsia="x-none"/>
        </w:rPr>
        <w:t>0.50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บาท หรือไม่เกินร้อยละ </w:t>
      </w:r>
      <w:r>
        <w:rPr>
          <w:rFonts w:asciiTheme="majorBidi" w:hAnsiTheme="majorBidi"/>
          <w:sz w:val="30"/>
          <w:szCs w:val="30"/>
          <w:lang w:eastAsia="x-none"/>
        </w:rPr>
        <w:t xml:space="preserve">5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ของจำนวนหุ้นสามัญทั้งหมดของบริษัทภายหลังการเพิ่มทุนเพื่อเสนอขายหุ้นที่ออกใหม่แก่บุคคลในวงจำกัด </w:t>
      </w:r>
      <w:r>
        <w:rPr>
          <w:rFonts w:asciiTheme="majorBidi" w:hAnsiTheme="majorBidi"/>
          <w:sz w:val="30"/>
          <w:szCs w:val="30"/>
          <w:lang w:eastAsia="x-none"/>
        </w:rPr>
        <w:t xml:space="preserve">(Private Placement)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ให้แก่ บริษัท ไอบิส พลัส เน็ทเวอร์ค จำกัด ทั้งหมดแล้ว ในราคาเสนอขายหุ้นสามัญเพิ่มทุนของบริษัทที่เท่ากับราคาถัวเฉลี่ยถ่วงน้ำหนักของหุ้นสามัญของบริษัทที่ซื้อขายในตลาดหลักทรัพย์แห่งประเทศไทยย้อนหลัง </w:t>
      </w:r>
      <w:r>
        <w:rPr>
          <w:rFonts w:asciiTheme="majorBidi" w:hAnsiTheme="majorBidi"/>
          <w:sz w:val="30"/>
          <w:szCs w:val="30"/>
          <w:lang w:eastAsia="x-none"/>
        </w:rPr>
        <w:t>15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วันทำการติดต่อกันก่อนหน้าวันที่คณะกรรมการบริษัทมีมติกำหนดราคาเสนอขายหุ้น</w:t>
      </w:r>
    </w:p>
    <w:p w14:paraId="27B8A98C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="Angsana New"/>
          <w:sz w:val="30"/>
          <w:szCs w:val="30"/>
          <w:lang w:eastAsia="x-none"/>
        </w:rPr>
      </w:pPr>
    </w:p>
    <w:p w14:paraId="724D35B9" w14:textId="77777777" w:rsidR="00A27C09" w:rsidRDefault="00A27C09" w:rsidP="00A27C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>
        <w:rPr>
          <w:rFonts w:asciiTheme="majorBidi" w:hAnsiTheme="majorBidi"/>
          <w:sz w:val="30"/>
          <w:szCs w:val="30"/>
          <w:cs/>
          <w:lang w:eastAsia="x-none"/>
        </w:rPr>
        <w:t xml:space="preserve">การชำระค่าตอบแทนดังกล่าวนั้นแบ่งเป็น </w:t>
      </w:r>
      <w:r>
        <w:rPr>
          <w:rFonts w:asciiTheme="majorBidi" w:hAnsiTheme="majorBidi"/>
          <w:sz w:val="30"/>
          <w:szCs w:val="30"/>
          <w:lang w:eastAsia="x-none"/>
        </w:rPr>
        <w:t>4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งวด โดย งวดที่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ชำระเป็นเงินสดมูลค่า </w:t>
      </w:r>
      <w:r>
        <w:rPr>
          <w:rFonts w:asciiTheme="majorBidi" w:hAnsiTheme="majorBidi"/>
          <w:sz w:val="30"/>
          <w:szCs w:val="30"/>
          <w:lang w:eastAsia="x-none"/>
        </w:rPr>
        <w:t>200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ล้านบาท ในวันที่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ตุลาคม </w:t>
      </w:r>
      <w:r>
        <w:rPr>
          <w:rFonts w:asciiTheme="majorBidi" w:hAnsiTheme="majorBidi"/>
          <w:sz w:val="30"/>
          <w:szCs w:val="30"/>
          <w:lang w:eastAsia="x-none"/>
        </w:rPr>
        <w:t>2564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เมื่อการโอนกิจการได้เสร็จสมบูรณ์ สำหรับค่าตอบแทน งวดที่ </w:t>
      </w:r>
      <w:r>
        <w:rPr>
          <w:rFonts w:asciiTheme="majorBidi" w:hAnsiTheme="majorBidi"/>
          <w:sz w:val="30"/>
          <w:szCs w:val="30"/>
          <w:lang w:eastAsia="x-none"/>
        </w:rPr>
        <w:t>2, 3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และ </w:t>
      </w:r>
      <w:r>
        <w:rPr>
          <w:rFonts w:asciiTheme="majorBidi" w:hAnsiTheme="majorBidi"/>
          <w:sz w:val="30"/>
          <w:szCs w:val="30"/>
          <w:lang w:eastAsia="x-none"/>
        </w:rPr>
        <w:t>4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จะชำระในระหว่างปี </w:t>
      </w:r>
      <w:r>
        <w:rPr>
          <w:rFonts w:asciiTheme="majorBidi" w:hAnsiTheme="majorBidi"/>
          <w:sz w:val="30"/>
          <w:szCs w:val="30"/>
          <w:lang w:eastAsia="x-none"/>
        </w:rPr>
        <w:t>2566, 2567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และ </w:t>
      </w:r>
      <w:r>
        <w:rPr>
          <w:rFonts w:asciiTheme="majorBidi" w:hAnsiTheme="majorBidi"/>
          <w:sz w:val="30"/>
          <w:szCs w:val="30"/>
          <w:lang w:eastAsia="x-none"/>
        </w:rPr>
        <w:t>2568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โดยบริษัทจะชำระค่าตอบแทนเป็นหุ้นสามัญเพิ่มทุนของบริษัทจำนวนไม่เกิน </w:t>
      </w:r>
      <w:r>
        <w:rPr>
          <w:rFonts w:asciiTheme="majorBidi" w:hAnsiTheme="majorBidi"/>
          <w:sz w:val="30"/>
          <w:szCs w:val="30"/>
          <w:lang w:eastAsia="x-none"/>
        </w:rPr>
        <w:t>6,315,900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หุ้น </w:t>
      </w:r>
      <w:r>
        <w:rPr>
          <w:rFonts w:asciiTheme="majorBidi" w:hAnsiTheme="majorBidi"/>
          <w:sz w:val="30"/>
          <w:szCs w:val="30"/>
          <w:lang w:eastAsia="x-none"/>
        </w:rPr>
        <w:t>6,315,900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หุ้น และ </w:t>
      </w:r>
      <w:r>
        <w:rPr>
          <w:rFonts w:asciiTheme="majorBidi" w:hAnsiTheme="majorBidi"/>
          <w:sz w:val="30"/>
          <w:szCs w:val="30"/>
          <w:lang w:eastAsia="x-none"/>
        </w:rPr>
        <w:t>18,947,100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หุ้น ตามลำดับ และชำระค่าตอบแทนส่วนที่มีมูลค่าเกินกว่ามูลค่าหุ้นสามัญเพิ่มทุนดังกล่าวด้วยเงินสด ทั้งนี้ มูลค่าของค่าตอบแทนที่ต้องชำระในแต่ละงวด เป็นไปตามสูตรการคำนวณที่ได้ตกลงกัน และมีมูลค่ารวมไม่เกิน </w:t>
      </w:r>
      <w:r>
        <w:rPr>
          <w:rFonts w:asciiTheme="majorBidi" w:hAnsiTheme="majorBidi"/>
          <w:sz w:val="30"/>
          <w:szCs w:val="30"/>
          <w:lang w:eastAsia="x-none"/>
        </w:rPr>
        <w:t xml:space="preserve">1,000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1713008E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="Angsana New"/>
          <w:sz w:val="30"/>
          <w:szCs w:val="30"/>
          <w:lang w:eastAsia="x-none"/>
        </w:rPr>
      </w:pPr>
    </w:p>
    <w:p w14:paraId="4F091549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การซื้อธุรกิจดังกล่าวช่วยสร้างโอกาสในการขยายธุรกิจและการเติบโตของบริษัทได้อย่างรวดเร็ว กลุ่มบริษัทจะได้ประโยชน์จากการมีสินค้าและบริการ ช่องทางการจําหน่าย และกลุ่มลูกค้าที่เพิ่มขึ้นช่วยเพิ่มศักยภาพและความได้เปรียบในการแข่งขัน และยังเป็นการกระจายความเสี่ยงในการประกอบธุรกิจของกลุ่มบริษัท </w:t>
      </w:r>
    </w:p>
    <w:p w14:paraId="2A827939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A71422B" w14:textId="621D8F89" w:rsidR="00A27C09" w:rsidRDefault="00A27C09" w:rsidP="00A27C0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กลุ่มบริษัทมีการใช้ผู้ประเมินราคาอิสระเพื่อหามูลค่ายุติธรรมของสินทรัพย์ และหนี้สินสุทธิที่ได้มา โดย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="00DF601D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DF601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การประเมินมูลค่ายุติธรรมยังไม่เสร็จสมบูรณ์ ดังนั้นสินทรัพย์และหนี้สินจึงถูกบันทึกบัญชีด้วยประมาณการมูลค่าในงบแสดงฐานะการเงินรวมและเฉพาะกิจการ ทั้งนี้กลุ่มบริษัทมีการทบทวนอย่างต่อเนื่องในระหว่างช่วงเวลาที่วัดมูลค่า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160449E2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D9329E9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สิ่งตอบแทนที่คาดว่าจะต้องจ่าย</w:t>
      </w:r>
      <w:r>
        <w:rPr>
          <w:rFonts w:ascii="Angsana New" w:hAnsi="Angsana New" w:cs="Angsana New"/>
          <w:i/>
          <w:iCs/>
          <w:sz w:val="30"/>
          <w:szCs w:val="30"/>
        </w:rPr>
        <w:tab/>
      </w:r>
    </w:p>
    <w:p w14:paraId="51BB9C12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 w:cs="Angsana New"/>
          <w:sz w:val="28"/>
          <w:szCs w:val="28"/>
        </w:rPr>
      </w:pPr>
    </w:p>
    <w:p w14:paraId="255F42DF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กลุ่มบริษัทมีข้อตกลงที่จะจ่ายสิ่งตอบแทนเพิ่มเติมให้กับบริษัท ไอบิส พลัส เน็ทเวอร์ค จำกัดโดยจะต้องจ่ายสำหรับค่าใช้จ่ายส่วนเพิ่มในการขายหุ้นตามเงื่อนไขที่ระบุไว้ในสัญญา โดยเงื่อนไขสำคัญ คือ กำไรสุทธิหลังภาษีเงินได้ (</w:t>
      </w:r>
      <w:r>
        <w:rPr>
          <w:rFonts w:ascii="Angsana New" w:hAnsi="Angsana New" w:cs="Angsana New"/>
          <w:sz w:val="30"/>
          <w:szCs w:val="30"/>
        </w:rPr>
        <w:t>NPAT)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ในแต่ละปีซึ่งนับตั้งแต่</w:t>
      </w:r>
      <w:r>
        <w:rPr>
          <w:rFonts w:ascii="Angsana New" w:hAnsi="Angsana New" w:cs="Angsana New"/>
          <w:sz w:val="30"/>
          <w:szCs w:val="30"/>
          <w:cs/>
          <w:lang w:eastAsia="x-none"/>
        </w:rPr>
        <w:t>ปี</w:t>
      </w:r>
      <w:r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2565</w:t>
      </w:r>
      <w:r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eastAsia="x-none"/>
        </w:rPr>
        <w:t>ถึง</w:t>
      </w:r>
      <w:r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กลุ่มบริษัทได้ประมาณการสิ่งตอบแทนที่คาดว่าจะต้องจ่ายดังกล่าวเป็นจำนวน </w:t>
      </w:r>
      <w:r>
        <w:rPr>
          <w:rFonts w:ascii="Angsana New" w:hAnsi="Angsana New" w:cs="Angsana New"/>
          <w:sz w:val="30"/>
          <w:szCs w:val="30"/>
        </w:rPr>
        <w:t>306.31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มูลค่ายุติธรรมของสิ่งตอบแทนที่คาดว่าจะต้องจ่ายสำหรับหนี้สินได้ประเมินมูลค่าด้วยวิธีคิดลดและถูกจัดลำดับชั้นการวัดมูลค่ายุติธรรมอยู่ในระดับที่</w:t>
      </w:r>
      <w:r>
        <w:rPr>
          <w:rFonts w:ascii="Angsana New" w:hAnsi="Angsana New" w:cs="Angsana New"/>
          <w:sz w:val="30"/>
          <w:szCs w:val="30"/>
        </w:rPr>
        <w:t xml:space="preserve"> 3</w:t>
      </w:r>
    </w:p>
    <w:p w14:paraId="529520CE" w14:textId="77777777" w:rsidR="00A27C09" w:rsidRDefault="00A27C09" w:rsidP="00A2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236"/>
        <w:gridCol w:w="4478"/>
      </w:tblGrid>
      <w:tr w:rsidR="00A27C09" w14:paraId="6EC4F9B4" w14:textId="77777777" w:rsidTr="00A27C09">
        <w:trPr>
          <w:tblHeader/>
        </w:trPr>
        <w:tc>
          <w:tcPr>
            <w:tcW w:w="4556" w:type="dxa"/>
            <w:vAlign w:val="bottom"/>
            <w:hideMark/>
          </w:tcPr>
          <w:p w14:paraId="3E1856BA" w14:textId="77777777" w:rsidR="00A27C09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46C3F9E2" w14:textId="77777777" w:rsidR="00A27C09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vAlign w:val="bottom"/>
            <w:hideMark/>
          </w:tcPr>
          <w:p w14:paraId="6756248C" w14:textId="77777777" w:rsidR="00A27C09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27C09" w14:paraId="2CF6104A" w14:textId="77777777" w:rsidTr="00A27C09">
        <w:tc>
          <w:tcPr>
            <w:tcW w:w="4556" w:type="dxa"/>
            <w:hideMark/>
          </w:tcPr>
          <w:p w14:paraId="15AC6F58" w14:textId="77777777" w:rsidR="00A27C09" w:rsidRDefault="00A27C09" w:rsidP="00A27C09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</w:tabs>
              <w:ind w:left="194" w:hanging="180"/>
              <w:contextualSpacing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NPAT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ที่คาดการณ์ไว้ในปี 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2565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ถึง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  <w:p w14:paraId="13384DAD" w14:textId="32EDCFB0" w:rsidR="00A27C09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   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% ถึง </w:t>
            </w:r>
            <w:r w:rsidR="00BA720D">
              <w:rPr>
                <w:rFonts w:asciiTheme="majorBidi" w:hAnsiTheme="majorBidi"/>
                <w:sz w:val="30"/>
                <w:szCs w:val="30"/>
                <w:lang w:bidi="th-TH"/>
              </w:rPr>
              <w:t>26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%) </w:t>
            </w:r>
          </w:p>
          <w:p w14:paraId="72089CFE" w14:textId="77777777" w:rsidR="00A27C09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9.93%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2564)</w:t>
            </w:r>
          </w:p>
        </w:tc>
        <w:tc>
          <w:tcPr>
            <w:tcW w:w="236" w:type="dxa"/>
          </w:tcPr>
          <w:p w14:paraId="4F7BB07D" w14:textId="77777777" w:rsidR="00A27C09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hideMark/>
          </w:tcPr>
          <w:p w14:paraId="572E7AC2" w14:textId="77777777" w:rsidR="00A27C09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2D284C07" w14:textId="77777777" w:rsidR="00A27C09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NPAT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สูงขึ้น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ต่ำลง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หรือ </w:t>
            </w:r>
          </w:p>
          <w:p w14:paraId="7DF9836D" w14:textId="77777777" w:rsidR="00A27C09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อัตราการเพิ่มขึ้นของรายได้ต่อปีสูงขึ้น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ต่ำลง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6833F976" w14:textId="77777777" w:rsidR="00A27C09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</w:tc>
      </w:tr>
    </w:tbl>
    <w:p w14:paraId="76DBBA5A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8F5DF" w14:textId="77777777" w:rsidR="00A27C09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 </w:t>
      </w:r>
    </w:p>
    <w:p w14:paraId="2F4D4A7F" w14:textId="77777777" w:rsidR="00A27C09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inorBidi"/>
          <w:b/>
          <w:bCs/>
          <w:sz w:val="30"/>
          <w:szCs w:val="30"/>
          <w:lang w:bidi="th-TH"/>
        </w:rPr>
      </w:pPr>
    </w:p>
    <w:p w14:paraId="432FC5D9" w14:textId="77777777" w:rsidR="00A27C09" w:rsidRDefault="00A27C09" w:rsidP="00A27C0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ข้อมูลที่ไม่สามารถสังเกตได้ที่มีนัยสำคัญเพียงหนึ่งอย่างซึ่งอาจเป็นไปได้อย่างสมเหตุสมผล ณ วันที่รายงาน โดยถือว่าข้อมูลอื่นๆ คงที่จะมีผลกระทบต่อสิ่งตอบแทนที่คาดว่าจะต้องจ่ายดังต่อไปนี้ </w:t>
      </w:r>
    </w:p>
    <w:p w14:paraId="1AC5FC43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 w:cstheme="minorBidi"/>
          <w:color w:val="000000"/>
          <w:sz w:val="30"/>
          <w:szCs w:val="30"/>
          <w:cs/>
        </w:rPr>
      </w:pPr>
    </w:p>
    <w:tbl>
      <w:tblPr>
        <w:tblW w:w="8985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5"/>
        <w:gridCol w:w="1440"/>
        <w:gridCol w:w="180"/>
        <w:gridCol w:w="1350"/>
      </w:tblGrid>
      <w:tr w:rsidR="00A27C09" w14:paraId="6468841C" w14:textId="77777777" w:rsidTr="00A27C09">
        <w:trPr>
          <w:cantSplit/>
          <w:tblHeader/>
        </w:trPr>
        <w:tc>
          <w:tcPr>
            <w:tcW w:w="6012" w:type="dxa"/>
          </w:tcPr>
          <w:p w14:paraId="386B556E" w14:textId="77777777" w:rsidR="00A27C09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08B9348E" w14:textId="77777777" w:rsidR="00A27C09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  <w:p w14:paraId="4421EC06" w14:textId="77777777" w:rsidR="00A27C09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C09" w14:paraId="28B4AB88" w14:textId="77777777" w:rsidTr="00A27C09">
        <w:trPr>
          <w:cantSplit/>
          <w:tblHeader/>
        </w:trPr>
        <w:tc>
          <w:tcPr>
            <w:tcW w:w="6012" w:type="dxa"/>
            <w:vAlign w:val="bottom"/>
          </w:tcPr>
          <w:p w14:paraId="18A10F86" w14:textId="77777777" w:rsidR="00A27C09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5DD49FD" w14:textId="77777777" w:rsidR="00A27C09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456C6599" w14:textId="77777777" w:rsidR="00A27C09" w:rsidRDefault="00A27C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A826DA1" w14:textId="77777777" w:rsidR="00A27C09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27C09" w14:paraId="3C52EDBC" w14:textId="77777777" w:rsidTr="00A27C09">
        <w:trPr>
          <w:cantSplit/>
        </w:trPr>
        <w:tc>
          <w:tcPr>
            <w:tcW w:w="6012" w:type="dxa"/>
          </w:tcPr>
          <w:p w14:paraId="3625456B" w14:textId="77777777" w:rsidR="00A27C09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4EE4D883" w14:textId="77777777" w:rsidR="00A27C09" w:rsidRDefault="00A27C09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27C09" w14:paraId="05543CF4" w14:textId="77777777" w:rsidTr="00A27C09">
        <w:trPr>
          <w:cantSplit/>
        </w:trPr>
        <w:tc>
          <w:tcPr>
            <w:tcW w:w="6012" w:type="dxa"/>
            <w:hideMark/>
          </w:tcPr>
          <w:p w14:paraId="54771E76" w14:textId="77777777" w:rsidR="00A27C09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NPAT (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8D8748C" w14:textId="423F4DFC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</w:t>
            </w:r>
            <w:r w:rsidR="00C4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180" w:type="dxa"/>
          </w:tcPr>
          <w:p w14:paraId="22FC1D57" w14:textId="77777777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CFE5D76" w14:textId="324226AC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(2,72</w:t>
            </w:r>
            <w:r w:rsidR="00C437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C09" w14:paraId="5FCF005B" w14:textId="77777777" w:rsidTr="00A27C09">
        <w:trPr>
          <w:cantSplit/>
        </w:trPr>
        <w:tc>
          <w:tcPr>
            <w:tcW w:w="6012" w:type="dxa"/>
            <w:hideMark/>
          </w:tcPr>
          <w:p w14:paraId="0BB32241" w14:textId="77777777" w:rsidR="00A27C09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อัตราการเพิ่มขึ้นของรายได้ต่อปี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235C145" w14:textId="7BA0DD9C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4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4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288</w:t>
            </w:r>
          </w:p>
        </w:tc>
        <w:tc>
          <w:tcPr>
            <w:tcW w:w="180" w:type="dxa"/>
          </w:tcPr>
          <w:p w14:paraId="134473F9" w14:textId="77777777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421CD55" w14:textId="253E911B" w:rsidR="00A27C09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437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37C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34D9208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1E7F0C1" w14:textId="77777777" w:rsidR="00A27C09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A0C10A0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14:paraId="6BE6B558" w14:textId="77777777" w:rsidR="00A27C09" w:rsidRPr="00C01DAE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 w:cstheme="minorBidi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53"/>
        <w:gridCol w:w="266"/>
        <w:gridCol w:w="1127"/>
        <w:gridCol w:w="534"/>
        <w:gridCol w:w="1620"/>
      </w:tblGrid>
      <w:tr w:rsidR="00A27C09" w14:paraId="128161B9" w14:textId="77777777" w:rsidTr="00A27C09">
        <w:trPr>
          <w:tblHeader/>
        </w:trPr>
        <w:tc>
          <w:tcPr>
            <w:tcW w:w="5453" w:type="dxa"/>
          </w:tcPr>
          <w:p w14:paraId="0CC7EE67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6" w:type="dxa"/>
          </w:tcPr>
          <w:p w14:paraId="6D119B97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78AD63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dxa"/>
          </w:tcPr>
          <w:p w14:paraId="04488DE4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6E78271C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27C09" w14:paraId="444CF27C" w14:textId="77777777" w:rsidTr="00A27C09">
        <w:trPr>
          <w:tblHeader/>
        </w:trPr>
        <w:tc>
          <w:tcPr>
            <w:tcW w:w="5453" w:type="dxa"/>
          </w:tcPr>
          <w:p w14:paraId="088EB620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ED9AC7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hideMark/>
          </w:tcPr>
          <w:p w14:paraId="6757A420" w14:textId="11708462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284045AE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44BDE6D2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7C09" w14:paraId="5570A14F" w14:textId="77777777" w:rsidTr="00A27C09">
        <w:tc>
          <w:tcPr>
            <w:tcW w:w="5453" w:type="dxa"/>
            <w:hideMark/>
          </w:tcPr>
          <w:p w14:paraId="56FF63F9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6" w:type="dxa"/>
          </w:tcPr>
          <w:p w14:paraId="1EAB3B00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A0325ED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55D2AE0B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0E6BB7A3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22,285</w:t>
            </w:r>
          </w:p>
        </w:tc>
      </w:tr>
      <w:tr w:rsidR="00A27C09" w14:paraId="6EA1C201" w14:textId="77777777" w:rsidTr="004E2859">
        <w:tc>
          <w:tcPr>
            <w:tcW w:w="5453" w:type="dxa"/>
            <w:hideMark/>
          </w:tcPr>
          <w:p w14:paraId="5CE93D46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266" w:type="dxa"/>
          </w:tcPr>
          <w:p w14:paraId="7AE07DA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11410D45" w14:textId="61AC4933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07A6B9F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22388DB9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46,029</w:t>
            </w:r>
          </w:p>
        </w:tc>
      </w:tr>
      <w:tr w:rsidR="00A27C09" w14:paraId="14C920B9" w14:textId="77777777" w:rsidTr="004E2859">
        <w:tc>
          <w:tcPr>
            <w:tcW w:w="5453" w:type="dxa"/>
            <w:hideMark/>
          </w:tcPr>
          <w:p w14:paraId="4E9C8B5C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66" w:type="dxa"/>
          </w:tcPr>
          <w:p w14:paraId="669B30F2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6AB19CA9" w14:textId="29811F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3AD3FD0D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19FA6A6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207,464</w:t>
            </w:r>
          </w:p>
        </w:tc>
      </w:tr>
      <w:tr w:rsidR="00A27C09" w14:paraId="7AB955DC" w14:textId="77777777" w:rsidTr="00A27C09">
        <w:tc>
          <w:tcPr>
            <w:tcW w:w="5453" w:type="dxa"/>
            <w:hideMark/>
          </w:tcPr>
          <w:p w14:paraId="02F91AC6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6" w:type="dxa"/>
          </w:tcPr>
          <w:p w14:paraId="2984CEEF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670378B9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0B3B302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8B2B43C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(207,464)</w:t>
            </w:r>
          </w:p>
        </w:tc>
      </w:tr>
      <w:tr w:rsidR="00A27C09" w14:paraId="1D731B80" w14:textId="77777777" w:rsidTr="00A27C09">
        <w:tc>
          <w:tcPr>
            <w:tcW w:w="5453" w:type="dxa"/>
            <w:hideMark/>
          </w:tcPr>
          <w:p w14:paraId="331FC0B3" w14:textId="77777777" w:rsidR="00A27C09" w:rsidRDefault="00A27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6" w:type="dxa"/>
          </w:tcPr>
          <w:p w14:paraId="64305C88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2E5AAE84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67E5C103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42A7FBB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58,221</w:t>
            </w:r>
          </w:p>
        </w:tc>
      </w:tr>
      <w:tr w:rsidR="00A27C09" w14:paraId="16998D5A" w14:textId="77777777" w:rsidTr="00A27C09">
        <w:tc>
          <w:tcPr>
            <w:tcW w:w="5453" w:type="dxa"/>
            <w:hideMark/>
          </w:tcPr>
          <w:p w14:paraId="63F2CCFF" w14:textId="77777777" w:rsidR="00A27C09" w:rsidRDefault="00A27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6" w:type="dxa"/>
          </w:tcPr>
          <w:p w14:paraId="74AF481F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36EC646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4BB92C64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E8E4AD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126,535</w:t>
            </w:r>
          </w:p>
        </w:tc>
      </w:tr>
      <w:tr w:rsidR="00A27C09" w14:paraId="378487F1" w14:textId="77777777" w:rsidTr="00A27C09">
        <w:tc>
          <w:tcPr>
            <w:tcW w:w="5453" w:type="dxa"/>
            <w:hideMark/>
          </w:tcPr>
          <w:p w14:paraId="1BD07AA2" w14:textId="77777777" w:rsidR="00A27C09" w:rsidRDefault="00A27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66" w:type="dxa"/>
          </w:tcPr>
          <w:p w14:paraId="27FD5086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3C06FCF2" w14:textId="77777777" w:rsidR="00A27C09" w:rsidRDefault="00A27C09">
            <w:pPr>
              <w:tabs>
                <w:tab w:val="clear" w:pos="227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7322A8B4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EE499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379,775</w:t>
            </w:r>
          </w:p>
        </w:tc>
      </w:tr>
      <w:tr w:rsidR="00A27C09" w14:paraId="27631DD7" w14:textId="77777777" w:rsidTr="00A27C09">
        <w:tc>
          <w:tcPr>
            <w:tcW w:w="5453" w:type="dxa"/>
            <w:hideMark/>
          </w:tcPr>
          <w:p w14:paraId="725FF187" w14:textId="77777777" w:rsidR="00A27C09" w:rsidRDefault="00A27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6" w:type="dxa"/>
          </w:tcPr>
          <w:p w14:paraId="65C1C519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55B33010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5647C9CD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159E35" w14:textId="77777777" w:rsidR="00A27C09" w:rsidRDefault="00A27C09" w:rsidP="004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38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506,310</w:t>
            </w:r>
          </w:p>
        </w:tc>
      </w:tr>
      <w:tr w:rsidR="00A27C09" w14:paraId="2E096BF8" w14:textId="77777777" w:rsidTr="00A27C09">
        <w:tc>
          <w:tcPr>
            <w:tcW w:w="5453" w:type="dxa"/>
            <w:hideMark/>
          </w:tcPr>
          <w:p w14:paraId="207C78A1" w14:textId="77777777" w:rsidR="00A27C09" w:rsidRDefault="00A27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266" w:type="dxa"/>
          </w:tcPr>
          <w:p w14:paraId="622C82D1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0A36CF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7897D575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3E4DD44" w14:textId="77777777" w:rsidR="00A27C09" w:rsidRDefault="00A27C09" w:rsidP="004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38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306,310</w:t>
            </w:r>
          </w:p>
        </w:tc>
      </w:tr>
      <w:tr w:rsidR="00A27C09" w14:paraId="6EA71614" w14:textId="77777777" w:rsidTr="00A27C09">
        <w:tc>
          <w:tcPr>
            <w:tcW w:w="5453" w:type="dxa"/>
            <w:hideMark/>
          </w:tcPr>
          <w:p w14:paraId="3A7FE315" w14:textId="77777777" w:rsidR="00A27C09" w:rsidRDefault="00A27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6" w:type="dxa"/>
          </w:tcPr>
          <w:p w14:paraId="57377C3C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06A60150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298D02AD" w14:textId="77777777" w:rsidR="00A27C09" w:rsidRDefault="00A2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AC6B8F" w14:textId="77777777" w:rsidR="00A27C09" w:rsidRDefault="00A27C09" w:rsidP="004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38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1B06E1E6" w14:textId="77777777" w:rsidR="00A27C09" w:rsidRPr="00C01DAE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14E5EE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6C5D033" w14:textId="77777777" w:rsidR="00A27C09" w:rsidRPr="00C01DAE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DD10E5F" w14:textId="77777777" w:rsidR="00A27C09" w:rsidRDefault="00A27C09" w:rsidP="00A27C09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กลุ่มบริษัทมีค่าใช้จ่ายที่เกี่ยวข้องกับการซื้อธุรกิจดังกล่าวรวม</w:t>
      </w:r>
      <w:r>
        <w:rPr>
          <w:rFonts w:ascii="Angsana New" w:hAnsi="Angsana New" w:cs="Angsana New"/>
          <w:sz w:val="30"/>
          <w:szCs w:val="30"/>
        </w:rPr>
        <w:t xml:space="preserve"> 4.38 </w:t>
      </w:r>
      <w:r>
        <w:rPr>
          <w:rFonts w:ascii="Angsana New" w:hAnsi="Angsana New" w:cs="Angsana New" w:hint="cs"/>
          <w:sz w:val="30"/>
          <w:szCs w:val="30"/>
          <w:cs/>
        </w:rPr>
        <w:t>ล้านบาท ซึ่งรวมอยู่ในค่าใช้จ่ายในการบริหารในกำไรหรือขาดทุนของกลุ่มบริษัท</w:t>
      </w:r>
    </w:p>
    <w:p w14:paraId="2820FDD2" w14:textId="77777777" w:rsidR="00A27C09" w:rsidRPr="00C01DAE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4B63AAE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2DF5F370" w14:textId="77777777" w:rsidR="00A27C09" w:rsidRPr="00C01DAE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F88DB70" w14:textId="77777777" w:rsidR="00A27C09" w:rsidRDefault="00A27C09" w:rsidP="00A27C09">
      <w:pPr>
        <w:tabs>
          <w:tab w:val="clear" w:pos="227"/>
          <w:tab w:val="clear" w:pos="454"/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ค่าความนิยมส่วนใหญ่เนื่องมาจากการเพิ่มศักยภาพและความได้เปรียบในการแข่งขันในการดำเนินธุรกิจรวมถึง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 </w:t>
      </w:r>
    </w:p>
    <w:p w14:paraId="50574A07" w14:textId="1E4AB7EC" w:rsidR="00A27C09" w:rsidRPr="00C01DAE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sz w:val="24"/>
          <w:szCs w:val="24"/>
        </w:rPr>
      </w:pPr>
    </w:p>
    <w:p w14:paraId="3D404280" w14:textId="61BCEEBC" w:rsidR="00B036A2" w:rsidRPr="0068669B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68669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C01DAE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8581C18" w14:textId="010AA9AB" w:rsidR="002B5EC1" w:rsidRPr="004E2859" w:rsidRDefault="00FF0F7D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BC4E4A">
        <w:rPr>
          <w:rFonts w:asciiTheme="majorBidi" w:hAnsiTheme="majorBidi" w:cstheme="majorBidi"/>
          <w:sz w:val="30"/>
          <w:szCs w:val="30"/>
        </w:rPr>
        <w:t>8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3902B9">
        <w:rPr>
          <w:rFonts w:asciiTheme="majorBidi" w:hAnsiTheme="majorBidi" w:cs="Angsana New" w:hint="cs"/>
          <w:b/>
          <w:sz w:val="30"/>
          <w:szCs w:val="30"/>
          <w:cs/>
        </w:rPr>
        <w:t>สำหรับ</w:t>
      </w:r>
      <w:r w:rsidR="00C01DAE" w:rsidRPr="00C01DAE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ความสัมพันธ์กับ</w:t>
      </w:r>
      <w:r w:rsidR="003902B9" w:rsidRPr="003902B9">
        <w:rPr>
          <w:rFonts w:asciiTheme="majorBidi" w:hAnsiTheme="majorBidi" w:cs="Angsana New" w:hint="cs"/>
          <w:b/>
          <w:sz w:val="30"/>
          <w:szCs w:val="30"/>
          <w:cs/>
        </w:rPr>
        <w:t>บุคคลหรือ</w:t>
      </w:r>
      <w:r w:rsidR="00C01DAE" w:rsidRPr="00C01DAE">
        <w:rPr>
          <w:rFonts w:asciiTheme="majorBidi" w:hAnsiTheme="majorBidi" w:cs="Angsana New" w:hint="cs"/>
          <w:b/>
          <w:sz w:val="30"/>
          <w:szCs w:val="30"/>
          <w:cs/>
        </w:rPr>
        <w:t>กิจการที่เกี่ยวข้องกันอื่น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240583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941A6B" w:rsidRPr="00240583">
        <w:rPr>
          <w:rFonts w:asciiTheme="majorBidi" w:hAnsiTheme="majorBidi" w:cstheme="majorBidi" w:hint="cs"/>
          <w:b/>
          <w:sz w:val="30"/>
          <w:szCs w:val="30"/>
          <w:cs/>
        </w:rPr>
        <w:t>สามเดือน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B7049E" w:rsidRPr="00B7049E">
        <w:rPr>
          <w:rFonts w:asciiTheme="majorBidi" w:hAnsiTheme="majorBidi" w:cs="Angsana New" w:hint="cs"/>
          <w:color w:val="000000"/>
          <w:sz w:val="30"/>
          <w:szCs w:val="30"/>
          <w:cs/>
        </w:rPr>
        <w:t>มีนาคม</w:t>
      </w:r>
      <w:r w:rsidR="00B7049E" w:rsidRPr="00B7049E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66B4E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3902B9">
        <w:rPr>
          <w:rFonts w:asciiTheme="majorBidi" w:hAnsiTheme="majorBidi" w:cstheme="majorBidi"/>
          <w:b/>
          <w:sz w:val="30"/>
          <w:szCs w:val="30"/>
          <w:lang w:val="en-GB" w:eastAsia="x-none" w:bidi="ar-SA"/>
        </w:rPr>
        <w:br w:type="page"/>
      </w:r>
    </w:p>
    <w:p w14:paraId="2BA704E6" w14:textId="270CC766" w:rsidR="005F3717" w:rsidRPr="00B7049E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04E4C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</w:t>
      </w:r>
      <w:r w:rsidRPr="00904E4C">
        <w:rPr>
          <w:rFonts w:ascii="Angsana New" w:hAnsi="Angsana New" w:hint="cs"/>
          <w:b/>
          <w:sz w:val="30"/>
          <w:szCs w:val="30"/>
          <w:cs/>
          <w:lang w:bidi="th-TH"/>
        </w:rPr>
        <w:t>บุคคลหรือ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="00B7049E" w:rsidRPr="00B7049E">
        <w:rPr>
          <w:rFonts w:ascii="Angsana New" w:hAnsi="Angsana New"/>
          <w:sz w:val="30"/>
          <w:szCs w:val="30"/>
        </w:rPr>
        <w:t xml:space="preserve">31 </w:t>
      </w:r>
      <w:r w:rsidR="00B7049E" w:rsidRPr="00B7049E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B7049E" w:rsidRPr="00B7049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7049E" w:rsidRPr="00B7049E">
        <w:rPr>
          <w:rFonts w:ascii="Angsana New" w:hAnsi="Angsana New"/>
          <w:sz w:val="30"/>
          <w:szCs w:val="30"/>
        </w:rPr>
        <w:t>256</w:t>
      </w:r>
      <w:r w:rsidR="00966B4E">
        <w:rPr>
          <w:rFonts w:ascii="Angsana New" w:hAnsi="Angsana New"/>
          <w:sz w:val="30"/>
          <w:szCs w:val="30"/>
        </w:rPr>
        <w:t>5</w:t>
      </w:r>
      <w:r w:rsidR="00B7049E" w:rsidRPr="00B7049E">
        <w:rPr>
          <w:rFonts w:ascii="Angsana New" w:hAnsi="Angsana New"/>
          <w:sz w:val="30"/>
          <w:szCs w:val="30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Pr="00904E4C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bCs/>
          <w:sz w:val="30"/>
          <w:szCs w:val="30"/>
          <w:lang w:bidi="th-TH"/>
        </w:rPr>
        <w:t>256</w:t>
      </w:r>
      <w:r w:rsidR="00966B4E">
        <w:rPr>
          <w:rFonts w:ascii="Angsana New" w:hAnsi="Angsana New"/>
          <w:bCs/>
          <w:sz w:val="30"/>
          <w:szCs w:val="30"/>
          <w:lang w:bidi="th-TH"/>
        </w:rPr>
        <w:t>4</w:t>
      </w:r>
      <w:r w:rsidRPr="00904E4C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173C76B" w14:textId="77777777" w:rsidR="005F3717" w:rsidRPr="00904E4C" w:rsidRDefault="005F3717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05"/>
        <w:gridCol w:w="270"/>
        <w:gridCol w:w="1001"/>
        <w:gridCol w:w="9"/>
        <w:gridCol w:w="268"/>
        <w:gridCol w:w="9"/>
        <w:gridCol w:w="1014"/>
        <w:gridCol w:w="274"/>
        <w:gridCol w:w="1009"/>
        <w:gridCol w:w="11"/>
      </w:tblGrid>
      <w:tr w:rsidR="00BB5751" w:rsidRPr="00904E4C" w14:paraId="6CEEEDFB" w14:textId="77777777" w:rsidTr="00BB5751">
        <w:trPr>
          <w:tblHeader/>
        </w:trPr>
        <w:tc>
          <w:tcPr>
            <w:tcW w:w="2349" w:type="pct"/>
          </w:tcPr>
          <w:p w14:paraId="11B621E0" w14:textId="6CBF360B" w:rsidR="005F3717" w:rsidRPr="00B7049E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B7049E" w:rsidRPr="00B7049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39" w:type="pct"/>
            <w:gridSpan w:val="3"/>
          </w:tcPr>
          <w:p w14:paraId="133E453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56F2740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pct"/>
            <w:gridSpan w:val="5"/>
          </w:tcPr>
          <w:p w14:paraId="2E5AD01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B5751" w:rsidRPr="00904E4C" w14:paraId="29EF1A3E" w14:textId="77777777" w:rsidTr="00BB5751">
        <w:trPr>
          <w:tblHeader/>
        </w:trPr>
        <w:tc>
          <w:tcPr>
            <w:tcW w:w="2349" w:type="pct"/>
          </w:tcPr>
          <w:p w14:paraId="252CA348" w14:textId="659B3EB0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</w:t>
            </w:r>
            <w:r w:rsidR="00B704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B704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47" w:type="pct"/>
          </w:tcPr>
          <w:p w14:paraId="3C80C69E" w14:textId="31B1A403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66B4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33505D7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D1F3FD4" w14:textId="6D738C4C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66B4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1" w:type="pct"/>
            <w:gridSpan w:val="2"/>
          </w:tcPr>
          <w:p w14:paraId="22E0836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A1EDD84" w14:textId="407366E7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66B4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9" w:type="pct"/>
          </w:tcPr>
          <w:p w14:paraId="2D24E08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AC67122" w14:textId="6E994E08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66B4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BB5751" w:rsidRPr="00904E4C" w14:paraId="273698C2" w14:textId="77777777" w:rsidTr="00BB5751">
        <w:trPr>
          <w:tblHeader/>
        </w:trPr>
        <w:tc>
          <w:tcPr>
            <w:tcW w:w="2349" w:type="pct"/>
          </w:tcPr>
          <w:p w14:paraId="54CE7DC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1" w:type="pct"/>
            <w:gridSpan w:val="10"/>
          </w:tcPr>
          <w:p w14:paraId="10BC69E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B5751" w:rsidRPr="00904E4C" w14:paraId="46F635E2" w14:textId="77777777" w:rsidTr="00BB5751">
        <w:tc>
          <w:tcPr>
            <w:tcW w:w="2349" w:type="pct"/>
          </w:tcPr>
          <w:p w14:paraId="748F10E8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7" w:type="pct"/>
          </w:tcPr>
          <w:p w14:paraId="2F888A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439BBD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5E8F48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4FA112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870AF6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06D38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0EED76E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5751" w:rsidRPr="00904E4C" w14:paraId="33ECD8FA" w14:textId="77777777" w:rsidTr="00BB5751">
        <w:tc>
          <w:tcPr>
            <w:tcW w:w="2349" w:type="pct"/>
          </w:tcPr>
          <w:p w14:paraId="4D3620C2" w14:textId="77777777" w:rsidR="00966B4E" w:rsidRPr="00904E4C" w:rsidRDefault="00966B4E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</w:tcPr>
          <w:p w14:paraId="30939635" w14:textId="48278C64" w:rsidR="00966B4E" w:rsidRPr="00904E4C" w:rsidRDefault="00C034BE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14:paraId="28F64007" w14:textId="77777777" w:rsidR="00966B4E" w:rsidRPr="00904E4C" w:rsidRDefault="00966B4E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0A031F0B" w14:textId="64FD9BFD" w:rsidR="00966B4E" w:rsidRPr="00904E4C" w:rsidRDefault="00966B4E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51" w:type="pct"/>
            <w:gridSpan w:val="2"/>
          </w:tcPr>
          <w:p w14:paraId="34CA9BF3" w14:textId="77777777" w:rsidR="00966B4E" w:rsidRPr="00904E4C" w:rsidRDefault="00966B4E" w:rsidP="00966B4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BCD8088" w14:textId="258F89E7" w:rsidR="00966B4E" w:rsidRPr="00904E4C" w:rsidRDefault="00C034BE" w:rsidP="002C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9" w:type="pct"/>
          </w:tcPr>
          <w:p w14:paraId="75C8D7A4" w14:textId="77777777" w:rsidR="00966B4E" w:rsidRPr="00904E4C" w:rsidRDefault="00966B4E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3505A08C" w14:textId="63D6733F" w:rsidR="00966B4E" w:rsidRPr="00904E4C" w:rsidRDefault="00966B4E" w:rsidP="00BB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</w:tr>
      <w:tr w:rsidR="00CF0F7F" w:rsidRPr="00904E4C" w14:paraId="4B5F902D" w14:textId="77777777" w:rsidTr="00BB5751">
        <w:tc>
          <w:tcPr>
            <w:tcW w:w="2349" w:type="pct"/>
          </w:tcPr>
          <w:p w14:paraId="204CB88D" w14:textId="66A14A41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49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3A50C8DF" w14:textId="3041A834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14:paraId="4836F013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EA4D34D" w14:textId="351C5341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144B3F57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5C9A494" w14:textId="137EE856" w:rsidR="00CF0F7F" w:rsidRPr="00CF0F7F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F0F7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3BB8F8B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0D7E8FCE" w14:textId="47593DA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0F7F" w:rsidRPr="00904E4C" w14:paraId="08D8BDAD" w14:textId="77777777" w:rsidTr="00BB5751">
        <w:tc>
          <w:tcPr>
            <w:tcW w:w="2349" w:type="pct"/>
          </w:tcPr>
          <w:p w14:paraId="2C2AECFC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05D242D6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E5AC390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B0D518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38FD0580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DC8E37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ECABED1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307446C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F7F" w:rsidRPr="00904E4C" w14:paraId="733A12E8" w14:textId="77777777" w:rsidTr="00BB5751">
        <w:tc>
          <w:tcPr>
            <w:tcW w:w="2349" w:type="pct"/>
          </w:tcPr>
          <w:p w14:paraId="7DF15289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2DF856EB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B2B46AB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642EB08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403F74BD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D6E408A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9AECBB7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1CA26A9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F7F" w:rsidRPr="00904E4C" w14:paraId="19EA99ED" w14:textId="77777777" w:rsidTr="00BB5751">
        <w:tc>
          <w:tcPr>
            <w:tcW w:w="2349" w:type="pct"/>
          </w:tcPr>
          <w:p w14:paraId="15F455AE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5987B061" w14:textId="335FB65B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5864D9C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4C5C2161" w14:textId="5430519C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05795990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52" w:type="pct"/>
          </w:tcPr>
          <w:p w14:paraId="1B6D9C31" w14:textId="19D79514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49" w:type="pct"/>
          </w:tcPr>
          <w:p w14:paraId="570DC417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6287A5A" w14:textId="00C3D756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</w:tr>
      <w:tr w:rsidR="00CF0F7F" w:rsidRPr="00904E4C" w14:paraId="7EFA36DD" w14:textId="77777777" w:rsidTr="00BB5751">
        <w:tc>
          <w:tcPr>
            <w:tcW w:w="2349" w:type="pct"/>
          </w:tcPr>
          <w:p w14:paraId="581FDAA9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7" w:type="pct"/>
          </w:tcPr>
          <w:p w14:paraId="59145CC2" w14:textId="79E3A070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3776BC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3D2F897" w14:textId="0B37EE8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5F97A11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70B6F81" w14:textId="2EC4C7B2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1,693</w:t>
            </w:r>
          </w:p>
        </w:tc>
        <w:tc>
          <w:tcPr>
            <w:tcW w:w="149" w:type="pct"/>
          </w:tcPr>
          <w:p w14:paraId="6CC18FA3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58B05002" w14:textId="5556D2A0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1,868</w:t>
            </w:r>
          </w:p>
        </w:tc>
      </w:tr>
      <w:tr w:rsidR="00CF0F7F" w:rsidRPr="00904E4C" w14:paraId="723A9D39" w14:textId="77777777" w:rsidTr="00BB5751">
        <w:tc>
          <w:tcPr>
            <w:tcW w:w="2349" w:type="pct"/>
          </w:tcPr>
          <w:p w14:paraId="6017A9D4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47" w:type="pct"/>
          </w:tcPr>
          <w:p w14:paraId="06DB1970" w14:textId="2C8EF1A8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E6B94FD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03F6356" w14:textId="360B5F9C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3AD2A146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D81DBC3" w14:textId="587B0F39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339</w:t>
            </w:r>
          </w:p>
        </w:tc>
        <w:tc>
          <w:tcPr>
            <w:tcW w:w="149" w:type="pct"/>
          </w:tcPr>
          <w:p w14:paraId="39D89FCE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677851E" w14:textId="35E2EC5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</w:tr>
      <w:tr w:rsidR="00CF0F7F" w:rsidRPr="00904E4C" w14:paraId="529BE5BD" w14:textId="77777777" w:rsidTr="00BB5751">
        <w:tc>
          <w:tcPr>
            <w:tcW w:w="2349" w:type="pct"/>
          </w:tcPr>
          <w:p w14:paraId="4DAE7EEE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3A48479A" w14:textId="02D9955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1EFC24E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5FDD844" w14:textId="0E210ED1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565E8FCE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04BFC049" w14:textId="2AE50C26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</w:p>
        </w:tc>
        <w:tc>
          <w:tcPr>
            <w:tcW w:w="149" w:type="pct"/>
          </w:tcPr>
          <w:p w14:paraId="4B4059F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EC7D0A2" w14:textId="6246B344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324</w:t>
            </w:r>
          </w:p>
        </w:tc>
      </w:tr>
      <w:tr w:rsidR="00CF0F7F" w:rsidRPr="00904E4C" w14:paraId="1B32ED6C" w14:textId="77777777" w:rsidTr="00BB5751">
        <w:tc>
          <w:tcPr>
            <w:tcW w:w="2349" w:type="pct"/>
          </w:tcPr>
          <w:p w14:paraId="41C96C7C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7" w:type="pct"/>
          </w:tcPr>
          <w:p w14:paraId="6753AF4E" w14:textId="70442118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0793082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1446B7A8" w14:textId="73199BFC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780065FE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255C9CB" w14:textId="6DDC0F62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38,893</w:t>
            </w:r>
          </w:p>
        </w:tc>
        <w:tc>
          <w:tcPr>
            <w:tcW w:w="149" w:type="pct"/>
          </w:tcPr>
          <w:p w14:paraId="702B48C9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7943145" w14:textId="488E7D2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46,326</w:t>
            </w:r>
          </w:p>
        </w:tc>
      </w:tr>
      <w:tr w:rsidR="00CF0F7F" w:rsidRPr="00904E4C" w14:paraId="3BC18346" w14:textId="77777777" w:rsidTr="00BB5751">
        <w:tc>
          <w:tcPr>
            <w:tcW w:w="2349" w:type="pct"/>
          </w:tcPr>
          <w:p w14:paraId="55330996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203A5EC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1010DD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07C2F3F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572D4453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7EA31195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0E6792A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34C319CC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F7F" w:rsidRPr="00904E4C" w14:paraId="42783974" w14:textId="77777777" w:rsidTr="00BB5751">
        <w:trPr>
          <w:trHeight w:val="80"/>
        </w:trPr>
        <w:tc>
          <w:tcPr>
            <w:tcW w:w="2349" w:type="pct"/>
          </w:tcPr>
          <w:p w14:paraId="09D5D7F2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7" w:type="pct"/>
          </w:tcPr>
          <w:p w14:paraId="6BCA0546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0394EA2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18A6E98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33"/>
              </w:tabs>
              <w:spacing w:after="0"/>
              <w:ind w:left="-108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6C1C3F0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286BECE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652BEE6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5F726421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F7F" w:rsidRPr="00904E4C" w14:paraId="5F376F98" w14:textId="77777777" w:rsidTr="00BB5751">
        <w:tc>
          <w:tcPr>
            <w:tcW w:w="2349" w:type="pct"/>
          </w:tcPr>
          <w:p w14:paraId="1940ED76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6AE284EE" w14:textId="59D80C6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47" w:type="pct"/>
          </w:tcPr>
          <w:p w14:paraId="0F12A017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8944F1F" w14:textId="7D86273E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326</w:t>
            </w:r>
          </w:p>
        </w:tc>
        <w:tc>
          <w:tcPr>
            <w:tcW w:w="151" w:type="pct"/>
            <w:gridSpan w:val="2"/>
          </w:tcPr>
          <w:p w14:paraId="4CAC3E04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06D3EC8F" w14:textId="7A3A28B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9" w:type="pct"/>
          </w:tcPr>
          <w:p w14:paraId="0B26D9E8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6C825658" w14:textId="4ADDAE10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259</w:t>
            </w:r>
          </w:p>
        </w:tc>
      </w:tr>
      <w:tr w:rsidR="00CF0F7F" w:rsidRPr="00904E4C" w14:paraId="18C73438" w14:textId="77777777" w:rsidTr="00BB5751">
        <w:tc>
          <w:tcPr>
            <w:tcW w:w="2349" w:type="pct"/>
          </w:tcPr>
          <w:p w14:paraId="3D86529C" w14:textId="77777777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47" w:type="pct"/>
          </w:tcPr>
          <w:p w14:paraId="651C0AA7" w14:textId="0ECCE851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7" w:type="pct"/>
          </w:tcPr>
          <w:p w14:paraId="7FD19CA7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773B9C4" w14:textId="704C75B2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4,336</w:t>
            </w:r>
          </w:p>
        </w:tc>
        <w:tc>
          <w:tcPr>
            <w:tcW w:w="151" w:type="pct"/>
            <w:gridSpan w:val="2"/>
          </w:tcPr>
          <w:p w14:paraId="1DAA5ADD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B6C8EC7" w14:textId="07AF36E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3,871</w:t>
            </w:r>
          </w:p>
        </w:tc>
        <w:tc>
          <w:tcPr>
            <w:tcW w:w="149" w:type="pct"/>
          </w:tcPr>
          <w:p w14:paraId="7EAE2E7F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B3AC5E7" w14:textId="78BDE01E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2,830</w:t>
            </w:r>
          </w:p>
        </w:tc>
      </w:tr>
      <w:tr w:rsidR="00CF0F7F" w:rsidRPr="00904E4C" w14:paraId="6EAEF4F0" w14:textId="77777777" w:rsidTr="00BB5751">
        <w:tc>
          <w:tcPr>
            <w:tcW w:w="2349" w:type="pct"/>
          </w:tcPr>
          <w:p w14:paraId="2D2B0137" w14:textId="0D8871C8" w:rsidR="00CF0F7F" w:rsidRPr="00904E4C" w:rsidRDefault="00CF0F7F" w:rsidP="00CF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7" w:type="pct"/>
          </w:tcPr>
          <w:p w14:paraId="65DA6FA6" w14:textId="38462375" w:rsidR="00CF0F7F" w:rsidRPr="00904E4C" w:rsidRDefault="00B40D99" w:rsidP="00B40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1,066</w:t>
            </w:r>
          </w:p>
        </w:tc>
        <w:tc>
          <w:tcPr>
            <w:tcW w:w="147" w:type="pct"/>
          </w:tcPr>
          <w:p w14:paraId="07FA16E3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04CC54E" w14:textId="43AE24CF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51" w:type="pct"/>
            <w:gridSpan w:val="2"/>
          </w:tcPr>
          <w:p w14:paraId="3C39F5B6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6941FAF" w14:textId="270FBBB3" w:rsidR="00CF0F7F" w:rsidRPr="00904E4C" w:rsidRDefault="00B40D99" w:rsidP="00B40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1,048</w:t>
            </w:r>
          </w:p>
        </w:tc>
        <w:tc>
          <w:tcPr>
            <w:tcW w:w="149" w:type="pct"/>
          </w:tcPr>
          <w:p w14:paraId="4B904AE0" w14:textId="7777777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9954618" w14:textId="24F71767" w:rsidR="00CF0F7F" w:rsidRPr="00904E4C" w:rsidRDefault="00CF0F7F" w:rsidP="00CF0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135</w:t>
            </w:r>
          </w:p>
        </w:tc>
      </w:tr>
      <w:tr w:rsidR="00B0086C" w:rsidRPr="00904E4C" w14:paraId="43AB20B0" w14:textId="77777777" w:rsidTr="00BB5751">
        <w:tc>
          <w:tcPr>
            <w:tcW w:w="2349" w:type="pct"/>
          </w:tcPr>
          <w:p w14:paraId="399F3C1E" w14:textId="3E97C91A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7" w:type="pct"/>
          </w:tcPr>
          <w:p w14:paraId="2CD20B1D" w14:textId="252FD43D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11012491" w14:textId="22B585BE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3E477A9" w14:textId="0DD6B344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1ECF75F3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EC9FF4" w14:textId="65D93AE5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6BC121B7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6B374DA8" w14:textId="40A57B5E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0086C" w:rsidRPr="00904E4C" w14:paraId="4D5F2047" w14:textId="77777777" w:rsidTr="00BB5751">
        <w:tc>
          <w:tcPr>
            <w:tcW w:w="2349" w:type="pct"/>
          </w:tcPr>
          <w:p w14:paraId="3234666F" w14:textId="58A7654D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F4A80E0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83ECEF8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C96BF68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E39E546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E1DAF3B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3D84D91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6C247310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086C" w:rsidRPr="00904E4C" w14:paraId="56E4CC9B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55661A2F" w14:textId="77777777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7" w:type="pct"/>
          </w:tcPr>
          <w:p w14:paraId="49076779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C196419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521F670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72F7FAFB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E645649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A4F05F6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24A4873C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086C" w:rsidRPr="00904E4C" w14:paraId="4F82196D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228A3EE9" w14:textId="77777777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2C9C3A00" w14:textId="64617955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369</w:t>
            </w:r>
          </w:p>
        </w:tc>
        <w:tc>
          <w:tcPr>
            <w:tcW w:w="147" w:type="pct"/>
          </w:tcPr>
          <w:p w14:paraId="0069E52D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9899449" w14:textId="29819AF4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51" w:type="pct"/>
            <w:gridSpan w:val="2"/>
          </w:tcPr>
          <w:p w14:paraId="2E0AA36B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92BFB23" w14:textId="2F3F2ED3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356</w:t>
            </w:r>
          </w:p>
        </w:tc>
        <w:tc>
          <w:tcPr>
            <w:tcW w:w="149" w:type="pct"/>
          </w:tcPr>
          <w:p w14:paraId="574E618E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75015761" w14:textId="408822B3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</w:tr>
      <w:tr w:rsidR="00B0086C" w:rsidRPr="00904E4C" w14:paraId="7046B9FD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4D1647BC" w14:textId="77777777" w:rsidR="00B0086C" w:rsidRPr="00904E4C" w:rsidRDefault="00B0086C" w:rsidP="00B0086C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7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7" w:type="pct"/>
          </w:tcPr>
          <w:p w14:paraId="6ACAC8AB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0812C01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681DAC8" w14:textId="258D4A75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EB3223E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9358601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562BA57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77937D9C" w14:textId="187133E2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086C" w:rsidRPr="00904E4C" w14:paraId="228D55F3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645A0389" w14:textId="77777777" w:rsidR="00B0086C" w:rsidRPr="00350D3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D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47" w:type="pct"/>
          </w:tcPr>
          <w:p w14:paraId="6C469CDF" w14:textId="2D376050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10,564</w:t>
            </w:r>
          </w:p>
        </w:tc>
        <w:tc>
          <w:tcPr>
            <w:tcW w:w="147" w:type="pct"/>
          </w:tcPr>
          <w:p w14:paraId="6BFD0BBF" w14:textId="77777777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5B89E96" w14:textId="13E05780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3,6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51" w:type="pct"/>
            <w:gridSpan w:val="2"/>
          </w:tcPr>
          <w:p w14:paraId="76A8D899" w14:textId="77777777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68A6C4E" w14:textId="5A7C6783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9,965</w:t>
            </w:r>
          </w:p>
        </w:tc>
        <w:tc>
          <w:tcPr>
            <w:tcW w:w="149" w:type="pct"/>
          </w:tcPr>
          <w:p w14:paraId="4769B697" w14:textId="77777777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3D8E98EB" w14:textId="323651F9" w:rsidR="00B0086C" w:rsidRPr="00350D3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3,3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B0086C" w:rsidRPr="00904E4C" w14:paraId="5AFBC43B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2327184E" w14:textId="77777777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DDC37B0" w14:textId="3BF36209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47" w:type="pct"/>
          </w:tcPr>
          <w:p w14:paraId="74511C1F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</w:tcPr>
          <w:p w14:paraId="66B0D283" w14:textId="56136E6A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268</w:t>
            </w:r>
          </w:p>
        </w:tc>
        <w:tc>
          <w:tcPr>
            <w:tcW w:w="151" w:type="pct"/>
            <w:gridSpan w:val="2"/>
          </w:tcPr>
          <w:p w14:paraId="2888D22B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3F388A6" w14:textId="2989A78A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9" w:type="pct"/>
          </w:tcPr>
          <w:p w14:paraId="50CE17A7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D6E4939" w14:textId="644ACCEB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</w:tr>
      <w:tr w:rsidR="00B0086C" w:rsidRPr="00904E4C" w14:paraId="4A3AB948" w14:textId="77777777" w:rsidTr="00BB5751">
        <w:trPr>
          <w:gridAfter w:val="1"/>
          <w:wAfter w:w="6" w:type="pct"/>
        </w:trPr>
        <w:tc>
          <w:tcPr>
            <w:tcW w:w="2349" w:type="pct"/>
          </w:tcPr>
          <w:p w14:paraId="07A3F1F0" w14:textId="77777777" w:rsidR="00B0086C" w:rsidRPr="00904E4C" w:rsidRDefault="00B0086C" w:rsidP="00B0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7854A3F" w14:textId="63F9C9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10,645</w:t>
            </w:r>
          </w:p>
        </w:tc>
        <w:tc>
          <w:tcPr>
            <w:tcW w:w="147" w:type="pct"/>
          </w:tcPr>
          <w:p w14:paraId="0F7E265C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92583B" w14:textId="3790B604" w:rsidR="00B0086C" w:rsidRPr="00372DDE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3,878</w:t>
            </w:r>
          </w:p>
        </w:tc>
        <w:tc>
          <w:tcPr>
            <w:tcW w:w="151" w:type="pct"/>
            <w:gridSpan w:val="2"/>
          </w:tcPr>
          <w:p w14:paraId="0A4FD436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38CCA00" w14:textId="1110C4DE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10,032</w:t>
            </w:r>
          </w:p>
        </w:tc>
        <w:tc>
          <w:tcPr>
            <w:tcW w:w="149" w:type="pct"/>
          </w:tcPr>
          <w:p w14:paraId="3B2E262F" w14:textId="77777777" w:rsidR="00B0086C" w:rsidRPr="00904E4C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47BBE26" w14:textId="4A86B55B" w:rsidR="00B0086C" w:rsidRPr="00BB5751" w:rsidRDefault="00B0086C" w:rsidP="00B00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B575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3,521</w:t>
            </w:r>
          </w:p>
        </w:tc>
      </w:tr>
    </w:tbl>
    <w:p w14:paraId="23B4A896" w14:textId="71F66E1F" w:rsidR="003902B9" w:rsidRDefault="003902B9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EB9B9E" w14:textId="77777777" w:rsidR="003902B9" w:rsidRDefault="00390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B082D5" w14:textId="167C8168" w:rsidR="00E647CB" w:rsidRPr="00240583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966B4E">
        <w:rPr>
          <w:rFonts w:ascii="Angsana New" w:hAnsi="Angsana New" w:cs="Angsana New"/>
          <w:sz w:val="30"/>
          <w:szCs w:val="38"/>
        </w:rPr>
        <w:t>5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และ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966B4E">
        <w:rPr>
          <w:rFonts w:ascii="Angsana New" w:hAnsi="Angsana New"/>
          <w:sz w:val="30"/>
          <w:szCs w:val="30"/>
        </w:rPr>
        <w:t>4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240583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5"/>
        <w:gridCol w:w="1124"/>
        <w:gridCol w:w="243"/>
        <w:gridCol w:w="1120"/>
        <w:gridCol w:w="9"/>
        <w:gridCol w:w="241"/>
        <w:gridCol w:w="1124"/>
        <w:gridCol w:w="275"/>
        <w:gridCol w:w="1122"/>
      </w:tblGrid>
      <w:tr w:rsidR="007F1855" w:rsidRPr="00240583" w14:paraId="2F4D08A8" w14:textId="77777777" w:rsidTr="003C606E">
        <w:tc>
          <w:tcPr>
            <w:tcW w:w="2207" w:type="pct"/>
          </w:tcPr>
          <w:p w14:paraId="263B7AA4" w14:textId="77777777" w:rsidR="00E647CB" w:rsidRPr="00240583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pct"/>
            <w:gridSpan w:val="4"/>
          </w:tcPr>
          <w:p w14:paraId="52DCBC6B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793542B6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14:paraId="0B4D4B43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F1855" w:rsidRPr="00240583" w14:paraId="213511D8" w14:textId="77777777" w:rsidTr="003C606E">
        <w:tc>
          <w:tcPr>
            <w:tcW w:w="2207" w:type="pct"/>
          </w:tcPr>
          <w:p w14:paraId="3951D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451B4B3" w14:textId="37709520" w:rsidR="00034643" w:rsidRPr="00B7400A" w:rsidRDefault="00B05B8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 w:rsidR="00B7400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4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9" w:type="pct"/>
          </w:tcPr>
          <w:p w14:paraId="1D8DF3B9" w14:textId="036FEF0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69CBB8A0" w14:textId="6A982A6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8" w:type="pct"/>
          </w:tcPr>
          <w:p w14:paraId="4776C9B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33252110" w14:textId="76941D15" w:rsidR="00034643" w:rsidRPr="00240583" w:rsidRDefault="00B7400A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pct"/>
          </w:tcPr>
          <w:p w14:paraId="3272236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FC4EFEC" w14:textId="230B882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F1855" w:rsidRPr="00240583" w14:paraId="1C295CFD" w14:textId="77777777" w:rsidTr="003C606E">
        <w:tc>
          <w:tcPr>
            <w:tcW w:w="2207" w:type="pct"/>
          </w:tcPr>
          <w:p w14:paraId="0BFA4E8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CA380B0" w14:textId="78964AA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966B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478CAC2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7AB4B080" w14:textId="51CFA004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966B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8" w:type="pct"/>
          </w:tcPr>
          <w:p w14:paraId="00E40D0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7D44FA8" w14:textId="51E1250C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966B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700CDE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4E6FA9E" w14:textId="3C550C58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966B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7F1855" w:rsidRPr="00240583" w14:paraId="3EE24C01" w14:textId="77777777" w:rsidTr="003C606E">
        <w:tc>
          <w:tcPr>
            <w:tcW w:w="2207" w:type="pct"/>
          </w:tcPr>
          <w:p w14:paraId="79E104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3" w:type="pct"/>
            <w:gridSpan w:val="8"/>
          </w:tcPr>
          <w:p w14:paraId="4871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3F7F" w:rsidRPr="00240583" w14:paraId="45E5EE49" w14:textId="77777777" w:rsidTr="003C606E">
        <w:tc>
          <w:tcPr>
            <w:tcW w:w="2207" w:type="pct"/>
          </w:tcPr>
          <w:p w14:paraId="78990C67" w14:textId="2FEAACEA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F7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FFFFFF" w:themeFill="background1"/>
          </w:tcPr>
          <w:p w14:paraId="227DBD50" w14:textId="1B002E1E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4CD45D22" w14:textId="2A71E09B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0A05CE9A" w14:textId="5E32B12E" w:rsidR="00253F7F" w:rsidRPr="00253F7F" w:rsidRDefault="00FA41F0" w:rsidP="00FA41F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shd w:val="clear" w:color="auto" w:fill="FFFFFF" w:themeFill="background1"/>
          </w:tcPr>
          <w:p w14:paraId="1BD396FB" w14:textId="77777777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1F53D508" w14:textId="24A5340F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FFFFFF" w:themeFill="background1"/>
          </w:tcPr>
          <w:p w14:paraId="6E205012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8ACBD45" w14:textId="7076D87B" w:rsidR="00253F7F" w:rsidRPr="00240583" w:rsidRDefault="00FA41F0" w:rsidP="00FA41F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53F7F" w:rsidRPr="00240583" w14:paraId="52597B0D" w14:textId="77777777" w:rsidTr="003C606E">
        <w:tc>
          <w:tcPr>
            <w:tcW w:w="2207" w:type="pct"/>
          </w:tcPr>
          <w:p w14:paraId="5F72C050" w14:textId="18B287B5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shd w:val="clear" w:color="auto" w:fill="FFFFFF" w:themeFill="background1"/>
          </w:tcPr>
          <w:p w14:paraId="5048A4D6" w14:textId="6BE51CBF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0DE8958A" w14:textId="77777777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2EBD82E9" w14:textId="737DF1D0" w:rsidR="00253F7F" w:rsidRPr="00253F7F" w:rsidRDefault="00FA41F0" w:rsidP="00FA41F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253F7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28" w:type="pct"/>
            <w:shd w:val="clear" w:color="auto" w:fill="FFFFFF" w:themeFill="background1"/>
          </w:tcPr>
          <w:p w14:paraId="3753EBD4" w14:textId="77777777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98AECEC" w14:textId="70CAE3E3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3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51AFE975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49C1188" w14:textId="6591BD47" w:rsidR="00253F7F" w:rsidRDefault="00FA41F0" w:rsidP="00FA41F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</w:tr>
      <w:tr w:rsidR="00253F7F" w:rsidRPr="00240583" w14:paraId="16DD0D0A" w14:textId="77777777" w:rsidTr="003C606E">
        <w:tc>
          <w:tcPr>
            <w:tcW w:w="2207" w:type="pct"/>
          </w:tcPr>
          <w:p w14:paraId="02B63A71" w14:textId="1ABECBDF" w:rsidR="00253F7F" w:rsidRPr="00240583" w:rsidRDefault="00001E92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241A2579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49CDFC9D" w14:textId="77777777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93F677E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28" w:type="pct"/>
            <w:shd w:val="clear" w:color="auto" w:fill="FFFFFF" w:themeFill="background1"/>
          </w:tcPr>
          <w:p w14:paraId="6A20DFE1" w14:textId="77777777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56EB243F" w:rsidR="00253F7F" w:rsidRPr="00253F7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3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FFFFFF" w:themeFill="background1"/>
          </w:tcPr>
          <w:p w14:paraId="5E9B3CB6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12837A0E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</w:tr>
      <w:tr w:rsidR="00253F7F" w:rsidRPr="00240583" w14:paraId="2B57E2DA" w14:textId="77777777" w:rsidTr="003C606E">
        <w:trPr>
          <w:trHeight w:val="278"/>
        </w:trPr>
        <w:tc>
          <w:tcPr>
            <w:tcW w:w="2207" w:type="pct"/>
          </w:tcPr>
          <w:p w14:paraId="74A91EFD" w14:textId="77777777" w:rsidR="00253F7F" w:rsidRPr="00A650DF" w:rsidRDefault="00253F7F" w:rsidP="00253F7F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1716BA3C" w14:textId="77777777" w:rsidR="00253F7F" w:rsidRPr="00A650D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DF3600B" w14:textId="77777777" w:rsidR="00253F7F" w:rsidRPr="00A650D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5CB87470" w14:textId="77777777" w:rsidR="00253F7F" w:rsidRPr="00A650DF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53F7F" w:rsidRPr="00240583" w14:paraId="2BB917EB" w14:textId="77777777" w:rsidTr="003C606E">
        <w:tc>
          <w:tcPr>
            <w:tcW w:w="2207" w:type="pct"/>
          </w:tcPr>
          <w:p w14:paraId="72625C85" w14:textId="06AA797E" w:rsidR="00253F7F" w:rsidRPr="00240583" w:rsidRDefault="00253F7F" w:rsidP="00253F7F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="00001E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42845C9E" w14:textId="77777777" w:rsidR="00253F7F" w:rsidRPr="007F1855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F1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  <w:tcBorders>
              <w:bottom w:val="nil"/>
            </w:tcBorders>
          </w:tcPr>
          <w:p w14:paraId="6AE1EE7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7885451B" w14:textId="77777777" w:rsidR="00253F7F" w:rsidRPr="007F1855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F1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3F7F" w:rsidRPr="00240583" w14:paraId="2417A5A0" w14:textId="77777777" w:rsidTr="003C606E">
        <w:tc>
          <w:tcPr>
            <w:tcW w:w="2207" w:type="pct"/>
          </w:tcPr>
          <w:p w14:paraId="76D756A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E234A89" w14:textId="65E63583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9" w:type="pct"/>
          </w:tcPr>
          <w:p w14:paraId="6AEF40E9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779A0DFF" w14:textId="4D1A7675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gridSpan w:val="2"/>
          </w:tcPr>
          <w:p w14:paraId="6C17EA7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6C89E629" w14:textId="134110E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pct"/>
          </w:tcPr>
          <w:p w14:paraId="014FAF8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0C9E09" w14:textId="1C094565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253F7F" w:rsidRPr="00240583" w14:paraId="57EEDBB3" w14:textId="77777777" w:rsidTr="003C606E">
        <w:tc>
          <w:tcPr>
            <w:tcW w:w="2207" w:type="pct"/>
          </w:tcPr>
          <w:p w14:paraId="3A39AEB6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51F04FD0" w14:textId="6E15E29B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0B32B449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333B0034" w14:textId="0A1997EE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  <w:gridSpan w:val="2"/>
          </w:tcPr>
          <w:p w14:paraId="7983A0C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9BB1276" w14:textId="2684B0F4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8C00692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C8D060" w14:textId="54A2613A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253F7F" w:rsidRPr="00240583" w14:paraId="0039DBBC" w14:textId="77777777" w:rsidTr="003C606E">
        <w:tc>
          <w:tcPr>
            <w:tcW w:w="2207" w:type="pct"/>
          </w:tcPr>
          <w:p w14:paraId="016F404B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pct"/>
            <w:gridSpan w:val="8"/>
            <w:tcBorders>
              <w:bottom w:val="nil"/>
            </w:tcBorders>
          </w:tcPr>
          <w:p w14:paraId="24021DB1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F7F" w:rsidRPr="00240583" w14:paraId="2B6819B4" w14:textId="77777777" w:rsidTr="003C606E">
        <w:tc>
          <w:tcPr>
            <w:tcW w:w="2207" w:type="pct"/>
          </w:tcPr>
          <w:p w14:paraId="46AF5E67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FFFFFF" w:themeFill="background1"/>
          </w:tcPr>
          <w:p w14:paraId="50C55FDC" w14:textId="50666015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3EFB6193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4CDB1866" w14:textId="473BEB2E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shd w:val="clear" w:color="auto" w:fill="FFFFFF" w:themeFill="background1"/>
          </w:tcPr>
          <w:p w14:paraId="0C43CC49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000CE16" w14:textId="1CDA9EEB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1,040</w:t>
            </w:r>
          </w:p>
        </w:tc>
        <w:tc>
          <w:tcPr>
            <w:tcW w:w="146" w:type="pct"/>
            <w:shd w:val="clear" w:color="auto" w:fill="FFFFFF" w:themeFill="background1"/>
          </w:tcPr>
          <w:p w14:paraId="59EED2FE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A215289" w14:textId="0039634D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1,866</w:t>
            </w:r>
          </w:p>
        </w:tc>
      </w:tr>
      <w:tr w:rsidR="00253F7F" w:rsidRPr="00240583" w14:paraId="58C69D21" w14:textId="77777777" w:rsidTr="003C606E">
        <w:tc>
          <w:tcPr>
            <w:tcW w:w="2207" w:type="pct"/>
          </w:tcPr>
          <w:p w14:paraId="53AED040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56201DAF" w:rsidR="00253F7F" w:rsidRPr="00240583" w:rsidRDefault="00253F7F" w:rsidP="00E4516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1,085</w:t>
            </w:r>
          </w:p>
        </w:tc>
        <w:tc>
          <w:tcPr>
            <w:tcW w:w="129" w:type="pct"/>
            <w:shd w:val="clear" w:color="auto" w:fill="FFFFFF" w:themeFill="background1"/>
          </w:tcPr>
          <w:p w14:paraId="3E9D1530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7AC450FF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shd w:val="clear" w:color="auto" w:fill="FFFFFF" w:themeFill="background1"/>
          </w:tcPr>
          <w:p w14:paraId="35654DA9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4604077A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1,085</w:t>
            </w:r>
          </w:p>
        </w:tc>
        <w:tc>
          <w:tcPr>
            <w:tcW w:w="146" w:type="pct"/>
            <w:shd w:val="clear" w:color="auto" w:fill="FFFFFF" w:themeFill="background1"/>
          </w:tcPr>
          <w:p w14:paraId="489AC4C9" w14:textId="77777777" w:rsidR="00253F7F" w:rsidRPr="00240583" w:rsidRDefault="00253F7F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18B57DAB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</w:tr>
      <w:tr w:rsidR="00253F7F" w:rsidRPr="00240583" w14:paraId="32AF3AFA" w14:textId="77777777" w:rsidTr="003C606E">
        <w:tc>
          <w:tcPr>
            <w:tcW w:w="2207" w:type="pct"/>
            <w:shd w:val="clear" w:color="auto" w:fill="auto"/>
          </w:tcPr>
          <w:p w14:paraId="7514CF89" w14:textId="4DFE9FBC" w:rsidR="00253F7F" w:rsidRPr="00240583" w:rsidRDefault="00001E92" w:rsidP="00253F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23042CE0" w:rsidR="00253F7F" w:rsidRPr="00240583" w:rsidRDefault="00253F7F" w:rsidP="00E4516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1,085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14:paraId="277D6348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45F695B1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</w:tcPr>
          <w:p w14:paraId="6154CA8C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1D41D79F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2,125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</w:tcPr>
          <w:p w14:paraId="36F19EF3" w14:textId="77777777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4A81FF10" w:rsidR="00253F7F" w:rsidRPr="00240583" w:rsidRDefault="00253F7F" w:rsidP="00253F7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2,758</w:t>
            </w:r>
          </w:p>
        </w:tc>
      </w:tr>
    </w:tbl>
    <w:p w14:paraId="35BDDE95" w14:textId="77777777" w:rsidR="007F1855" w:rsidRDefault="007F185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00"/>
        <w:gridCol w:w="270"/>
        <w:gridCol w:w="990"/>
        <w:gridCol w:w="236"/>
        <w:gridCol w:w="844"/>
        <w:gridCol w:w="270"/>
        <w:gridCol w:w="810"/>
        <w:gridCol w:w="270"/>
        <w:gridCol w:w="900"/>
      </w:tblGrid>
      <w:tr w:rsidR="00B5505A" w:rsidRPr="00240583" w14:paraId="6E4900EE" w14:textId="77777777" w:rsidTr="002D2B3C">
        <w:trPr>
          <w:tblHeader/>
        </w:trPr>
        <w:tc>
          <w:tcPr>
            <w:tcW w:w="2610" w:type="dxa"/>
            <w:vAlign w:val="bottom"/>
          </w:tcPr>
          <w:p w14:paraId="2F7A9C03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DBFF051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7730302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2472451" w14:textId="2F2BE9B5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F2F" w:rsidRPr="00240583" w14:paraId="12EC6E27" w14:textId="77777777" w:rsidTr="002D2B3C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1B58B92" w14:textId="176B5853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240583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/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57673C7" w14:textId="77777777" w:rsidR="00696195" w:rsidRPr="00987F2F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6C8E9A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6B110F6E" w:rsidR="00696195" w:rsidRPr="00696195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นาคม </w:t>
            </w:r>
          </w:p>
        </w:tc>
        <w:tc>
          <w:tcPr>
            <w:tcW w:w="270" w:type="dxa"/>
            <w:vAlign w:val="bottom"/>
          </w:tcPr>
          <w:p w14:paraId="016D8127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58A5A" w14:textId="37F0148C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F203BAE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9E395B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0B4C45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79E8B5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EE1221F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412C33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7E4968E8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นาคม </w:t>
            </w:r>
          </w:p>
        </w:tc>
      </w:tr>
      <w:tr w:rsidR="00987F2F" w:rsidRPr="00240583" w14:paraId="166AFF16" w14:textId="77777777" w:rsidTr="002D2B3C">
        <w:trPr>
          <w:tblHeader/>
        </w:trPr>
        <w:tc>
          <w:tcPr>
            <w:tcW w:w="2610" w:type="dxa"/>
            <w:vAlign w:val="bottom"/>
          </w:tcPr>
          <w:p w14:paraId="134A8099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2D46524E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84C5DF4" w14:textId="77777777" w:rsidR="00696195" w:rsidRPr="00987F2F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BD48FC" w14:textId="3C5112FC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CA5C23C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E11" w14:textId="4A1B0AA2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3063F33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1B34618" w14:textId="37E03C1E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594D3E6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91D57A" w14:textId="345407A6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AB788A1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01641F" w14:textId="18F7AFD5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652F" w:rsidRPr="00240583" w14:paraId="36B194E5" w14:textId="77777777" w:rsidTr="002D2B3C">
        <w:trPr>
          <w:tblHeader/>
        </w:trPr>
        <w:tc>
          <w:tcPr>
            <w:tcW w:w="2610" w:type="dxa"/>
          </w:tcPr>
          <w:p w14:paraId="21C8B25B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FFFFFF" w:themeFill="background1"/>
          </w:tcPr>
          <w:p w14:paraId="2B6F0BDA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FFFFFF" w:themeFill="background1"/>
          </w:tcPr>
          <w:p w14:paraId="5E2665E9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shd w:val="clear" w:color="auto" w:fill="FFFFFF" w:themeFill="background1"/>
          </w:tcPr>
          <w:p w14:paraId="022092EF" w14:textId="3AC0868F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4F2" w:rsidRPr="00890F40" w14:paraId="2C167ACF" w14:textId="77777777" w:rsidTr="00B0086C">
        <w:tc>
          <w:tcPr>
            <w:tcW w:w="2610" w:type="dxa"/>
          </w:tcPr>
          <w:p w14:paraId="37A277E5" w14:textId="77777777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FFFFFF" w:themeFill="background1"/>
          </w:tcPr>
          <w:p w14:paraId="6EDE5A6A" w14:textId="24D3D178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FFFFFF" w:themeFill="background1"/>
          </w:tcPr>
          <w:p w14:paraId="633F869F" w14:textId="77777777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171C742E" w14:textId="4500B57D" w:rsidR="008F34F2" w:rsidRPr="00240583" w:rsidRDefault="004E2859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FFFFFF" w:themeFill="background1"/>
          </w:tcPr>
          <w:p w14:paraId="39A1CA33" w14:textId="77777777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D6D6EE" w14:textId="75DA3765" w:rsidR="008F34F2" w:rsidRPr="00890F40" w:rsidRDefault="004E2859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00181D" w14:textId="77777777" w:rsidR="008F34F2" w:rsidRPr="00890F40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5A9FE75" w14:textId="15ED3888" w:rsidR="008F34F2" w:rsidRPr="00890F40" w:rsidRDefault="004E2859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393E3" w14:textId="77777777" w:rsidR="008F34F2" w:rsidRPr="00890F40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9D4CF2" w14:textId="0A872458" w:rsidR="008F34F2" w:rsidRPr="00890F40" w:rsidRDefault="004E2859" w:rsidP="002C2E6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  <w:tc>
          <w:tcPr>
            <w:tcW w:w="270" w:type="dxa"/>
            <w:shd w:val="clear" w:color="auto" w:fill="auto"/>
          </w:tcPr>
          <w:p w14:paraId="229DC5D2" w14:textId="77777777" w:rsidR="008F34F2" w:rsidRPr="00890F40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9BABDF7" w14:textId="7D89F62B" w:rsidR="008F34F2" w:rsidRPr="00890F40" w:rsidRDefault="004E2859" w:rsidP="004E285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A8C5E6" w14:textId="25068C00" w:rsidR="006E3A01" w:rsidRDefault="001E5336" w:rsidP="006961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</w:rPr>
        <w:t xml:space="preserve">  </w:t>
      </w:r>
    </w:p>
    <w:p w14:paraId="0735AD4D" w14:textId="77777777" w:rsidR="006E3A01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240583" w14:paraId="58BED26A" w14:textId="77777777" w:rsidTr="00EC43D3">
        <w:tc>
          <w:tcPr>
            <w:tcW w:w="1949" w:type="pct"/>
          </w:tcPr>
          <w:p w14:paraId="5EB2B85A" w14:textId="696C0D02" w:rsidR="00E77C5B" w:rsidRPr="00240583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E77C5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F1" w:rsidRPr="00240583" w14:paraId="0375905E" w14:textId="77777777" w:rsidTr="006E3A01">
        <w:tc>
          <w:tcPr>
            <w:tcW w:w="1949" w:type="pct"/>
          </w:tcPr>
          <w:p w14:paraId="2B9B0B2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075AF67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4" w:type="pct"/>
          </w:tcPr>
          <w:p w14:paraId="113DB6C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212D8AC6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5" w:type="pct"/>
          </w:tcPr>
          <w:p w14:paraId="63D8510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7CA93C2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0EAFB891" w14:textId="77777777" w:rsidTr="006E3A01">
        <w:tc>
          <w:tcPr>
            <w:tcW w:w="1949" w:type="pct"/>
          </w:tcPr>
          <w:p w14:paraId="503024B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520069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4D99035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7C442E2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AE51CEF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082E18B4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D76B6B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1E4D1873" w14:textId="3889C480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77C5B" w:rsidRPr="00240583" w14:paraId="3AB5A6B6" w14:textId="77777777" w:rsidTr="00EC43D3">
        <w:tc>
          <w:tcPr>
            <w:tcW w:w="1949" w:type="pct"/>
          </w:tcPr>
          <w:p w14:paraId="06483C6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FFF" w:rsidRPr="00240583" w14:paraId="6959A0BE" w14:textId="77777777" w:rsidTr="006E3A01">
        <w:tc>
          <w:tcPr>
            <w:tcW w:w="1949" w:type="pct"/>
          </w:tcPr>
          <w:p w14:paraId="65C9580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36ED0F67" w:rsidR="00174FFF" w:rsidRPr="00240583" w:rsidRDefault="00C034BE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75DB7675" w:rsidR="00174FFF" w:rsidRPr="00240583" w:rsidRDefault="00C034BE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C43D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74FFF" w:rsidRPr="00240583" w14:paraId="7D147D1F" w14:textId="77777777" w:rsidTr="006E3A01">
        <w:tc>
          <w:tcPr>
            <w:tcW w:w="1949" w:type="pct"/>
          </w:tcPr>
          <w:p w14:paraId="2E78760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61C88E94" w:rsidR="00174FFF" w:rsidRPr="00240583" w:rsidRDefault="00C034BE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14C6578F" w:rsidR="00174FFF" w:rsidRPr="00240583" w:rsidRDefault="00C034BE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240583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240583" w14:paraId="12A61DD2" w14:textId="77777777" w:rsidTr="00EC43D3">
        <w:tc>
          <w:tcPr>
            <w:tcW w:w="1941" w:type="pct"/>
          </w:tcPr>
          <w:p w14:paraId="6ACFE582" w14:textId="77777777" w:rsidR="00813ED1" w:rsidRPr="00240583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09078F1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31AAB2FD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AEE9E24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63D46D4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7E91308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6CDCBA9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034643" w:rsidRPr="00240583" w14:paraId="3489B60F" w14:textId="77777777" w:rsidTr="00EC43D3">
        <w:tc>
          <w:tcPr>
            <w:tcW w:w="1941" w:type="pct"/>
          </w:tcPr>
          <w:p w14:paraId="00ECF76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34F2" w:rsidRPr="00240583" w14:paraId="710D2060" w14:textId="77777777" w:rsidTr="00EC43D3">
        <w:tc>
          <w:tcPr>
            <w:tcW w:w="1941" w:type="pct"/>
          </w:tcPr>
          <w:p w14:paraId="221A1F33" w14:textId="77777777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46061DDD" w:rsidR="008F34F2" w:rsidRPr="00240583" w:rsidRDefault="00C034BE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5A837199" w:rsidR="008F34F2" w:rsidRPr="00240583" w:rsidRDefault="003633FA" w:rsidP="003633F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16,645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4AA1B663" w:rsidR="008F34F2" w:rsidRPr="00240583" w:rsidRDefault="006E3A01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33,744</w:t>
            </w:r>
          </w:p>
        </w:tc>
      </w:tr>
      <w:tr w:rsidR="008F34F2" w:rsidRPr="00240583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8F34F2" w:rsidRPr="00240583" w:rsidRDefault="008F34F2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73B477FB" w:rsidR="008F34F2" w:rsidRPr="00240583" w:rsidRDefault="00C034BE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3C6576E7" w:rsidR="008F34F2" w:rsidRPr="00240583" w:rsidRDefault="003633FA" w:rsidP="003633F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16,645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ADB313E" w:rsidR="008F34F2" w:rsidRPr="006E3A01" w:rsidRDefault="006E3A01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33,744</w:t>
            </w:r>
          </w:p>
        </w:tc>
      </w:tr>
    </w:tbl>
    <w:p w14:paraId="245FCBC9" w14:textId="5F5066D9" w:rsidR="00D22D59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240583" w14:paraId="081169F6" w14:textId="77777777" w:rsidTr="008F34F2">
        <w:trPr>
          <w:tblHeader/>
        </w:trPr>
        <w:tc>
          <w:tcPr>
            <w:tcW w:w="1941" w:type="pct"/>
          </w:tcPr>
          <w:p w14:paraId="0A199E9D" w14:textId="048AD057" w:rsidR="00B036A2" w:rsidRPr="00001E92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001E92" w:rsidRPr="00001E9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="0026796B"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C703BE"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="0026796B"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C703BE" w:rsidRPr="00001E9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13E6902E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02290CB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4CB2422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34EB9642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3906766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10BC156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7826835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37E67D1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4F38F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2AF982D0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5E3561F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73434964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034643" w:rsidRPr="00240583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34F2" w:rsidRPr="00240583" w14:paraId="64D6F8C5" w14:textId="77777777" w:rsidTr="0061289D">
        <w:tc>
          <w:tcPr>
            <w:tcW w:w="1941" w:type="pct"/>
          </w:tcPr>
          <w:p w14:paraId="314DB669" w14:textId="04A8DF1E" w:rsidR="008F34F2" w:rsidRPr="00240583" w:rsidRDefault="00E92E0F" w:rsidP="008F34F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5D8441F6" w:rsidR="008F34F2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20E79D03" w:rsidR="008F34F2" w:rsidRP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51F5E080" w14:textId="36CCD20F" w:rsidR="008F34F2" w:rsidRPr="00E92E0F" w:rsidRDefault="00E92E0F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2E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1,018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8F34F2" w:rsidRPr="00240583" w:rsidRDefault="008F34F2" w:rsidP="008F34F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4D0CA29C" w:rsidR="008F34F2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92E0F" w:rsidRPr="00240583" w14:paraId="362164CF" w14:textId="77777777" w:rsidTr="0061289D">
        <w:tc>
          <w:tcPr>
            <w:tcW w:w="1941" w:type="pct"/>
          </w:tcPr>
          <w:p w14:paraId="1D66CD32" w14:textId="51E21A8F" w:rsidR="00E92E0F" w:rsidRPr="00240583" w:rsidRDefault="00E92E0F" w:rsidP="00E92E0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BDAC325" w14:textId="477F42A3" w:rsid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625D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146" w:type="pct"/>
            <w:shd w:val="clear" w:color="auto" w:fill="FFFFFF" w:themeFill="background1"/>
          </w:tcPr>
          <w:p w14:paraId="627D1CF5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4CCDDE2" w14:textId="2CFAD3DF" w:rsid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7269231B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4674B453" w14:textId="0347A8FD" w:rsidR="00E92E0F" w:rsidRP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2E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</w:t>
            </w:r>
            <w:r w:rsidR="00625DB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543</w:t>
            </w:r>
          </w:p>
        </w:tc>
        <w:tc>
          <w:tcPr>
            <w:tcW w:w="146" w:type="pct"/>
            <w:shd w:val="clear" w:color="auto" w:fill="FFFFFF" w:themeFill="background1"/>
          </w:tcPr>
          <w:p w14:paraId="0636B530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7BD1AE87" w14:textId="44384276" w:rsid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3,684</w:t>
            </w:r>
          </w:p>
        </w:tc>
      </w:tr>
      <w:tr w:rsidR="00E92E0F" w:rsidRPr="00240583" w14:paraId="6C5A9E49" w14:textId="77777777" w:rsidTr="0061289D">
        <w:tc>
          <w:tcPr>
            <w:tcW w:w="1941" w:type="pct"/>
          </w:tcPr>
          <w:p w14:paraId="261283D8" w14:textId="77777777" w:rsidR="00E92E0F" w:rsidRPr="00240583" w:rsidRDefault="00E92E0F" w:rsidP="00E92E0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0BD02300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625D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4BD1DADB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2F2A0293" w14:textId="0B395388" w:rsidR="00E92E0F" w:rsidRPr="00E92E0F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2E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</w:t>
            </w:r>
            <w:r w:rsidR="00625D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2BAC3DF2" w:rsidR="00E92E0F" w:rsidRPr="00240583" w:rsidRDefault="00E92E0F" w:rsidP="00E92E0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3,684</w:t>
            </w:r>
          </w:p>
        </w:tc>
      </w:tr>
    </w:tbl>
    <w:p w14:paraId="0D29CF1A" w14:textId="77777777" w:rsidR="00E81C0C" w:rsidRPr="00240583" w:rsidRDefault="00E81C0C" w:rsidP="00A858D9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5C3D0D6" w14:textId="01FEE1C0" w:rsidR="006E3A01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2A27358E" w14:textId="77777777" w:rsidR="006E3A01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741BC134" w:rsidR="005729CF" w:rsidRDefault="005729CF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ลูก</w:t>
      </w:r>
      <w:r w:rsidR="00987F2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0105D6" w:rsidRDefault="00B03B5B" w:rsidP="00B03B5B">
      <w:pPr>
        <w:rPr>
          <w:rFonts w:cstheme="minorBidi"/>
          <w:sz w:val="16"/>
          <w:szCs w:val="16"/>
          <w:lang w:val="th-TH" w:eastAsia="x-none"/>
        </w:rPr>
      </w:pPr>
    </w:p>
    <w:tbl>
      <w:tblPr>
        <w:tblStyle w:val="TableGrid"/>
        <w:tblW w:w="93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209"/>
        <w:gridCol w:w="270"/>
        <w:gridCol w:w="1213"/>
        <w:gridCol w:w="259"/>
        <w:gridCol w:w="12"/>
        <w:gridCol w:w="1198"/>
        <w:gridCol w:w="248"/>
        <w:gridCol w:w="1212"/>
        <w:gridCol w:w="6"/>
      </w:tblGrid>
      <w:tr w:rsidR="0099121F" w:rsidRPr="00240583" w14:paraId="6642F6A4" w14:textId="77777777" w:rsidTr="00581D27">
        <w:trPr>
          <w:trHeight w:val="15"/>
          <w:tblHeader/>
        </w:trPr>
        <w:tc>
          <w:tcPr>
            <w:tcW w:w="3685" w:type="dxa"/>
            <w:shd w:val="clear" w:color="auto" w:fill="auto"/>
            <w:vAlign w:val="bottom"/>
          </w:tcPr>
          <w:p w14:paraId="2928AA38" w14:textId="60967A92" w:rsidR="0099121F" w:rsidRPr="00240583" w:rsidRDefault="0099121F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vAlign w:val="bottom"/>
          </w:tcPr>
          <w:p w14:paraId="0605E2AA" w14:textId="55B9488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23EE645B" w14:textId="7777777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4"/>
          </w:tcPr>
          <w:p w14:paraId="1366B539" w14:textId="3A2BDFB6" w:rsidR="0099121F" w:rsidRPr="00240583" w:rsidRDefault="0099121F" w:rsidP="007F185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900" w:rsidRPr="00240583" w14:paraId="5475940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0372A502" w14:textId="6F278DD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030EC2E" w14:textId="0BE950DE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3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E1923A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C4A65D2" w14:textId="159E3EC7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3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487ED5D8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12E5A54" w14:textId="593CAC47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3A0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256</w:t>
            </w:r>
            <w:r w:rsidR="008F34F2">
              <w:rPr>
                <w:rFonts w:asciiTheme="majorBidi" w:hAnsiTheme="majorBidi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289E75D0" w14:textId="58C9CF9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BB39C08" w14:textId="22FC5DEF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3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7900" w:rsidRPr="00240583" w14:paraId="1B1A7B7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1EF9C3E" w14:textId="77777777" w:rsidR="003C7900" w:rsidRPr="00240583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1" w:type="dxa"/>
            <w:gridSpan w:val="8"/>
          </w:tcPr>
          <w:p w14:paraId="6923BD1A" w14:textId="36EABE9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4F2" w:rsidRPr="00240583" w14:paraId="7F1A31AB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3DBCC86E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09" w:type="dxa"/>
            <w:shd w:val="clear" w:color="auto" w:fill="auto"/>
          </w:tcPr>
          <w:p w14:paraId="0E61EF6B" w14:textId="4D6C384A" w:rsidR="00E45165" w:rsidRPr="00F96ADC" w:rsidRDefault="00EF6DC7" w:rsidP="00E4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F96A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E451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E2A8BF9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8C58388" w14:textId="44A2C9B3" w:rsidR="008F34F2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46</w:t>
            </w:r>
            <w:r w:rsidR="00022B88" w:rsidRPr="00022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736</w:t>
            </w:r>
          </w:p>
        </w:tc>
        <w:tc>
          <w:tcPr>
            <w:tcW w:w="259" w:type="dxa"/>
          </w:tcPr>
          <w:p w14:paraId="29254EF6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7755BB8" w14:textId="4AA2FD45" w:rsidR="008F34F2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96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48" w:type="dxa"/>
          </w:tcPr>
          <w:p w14:paraId="2A6FDF76" w14:textId="7A4C2D5E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148C0D3" w14:textId="6E1E8F65" w:rsidR="008F34F2" w:rsidRPr="0024058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22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8F34F2" w:rsidRPr="00240583" w14:paraId="74B5515E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2AF07737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</w:tcPr>
          <w:p w14:paraId="661A49D3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94132B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65DE5691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2E56ED0E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31A27C7" w14:textId="4C4C8353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50FAE1" w14:textId="20DC6BA4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4F2" w:rsidRPr="00240583" w14:paraId="19830CDA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AFF75DD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65597CB8" w14:textId="35F28DA7" w:rsidR="008F34F2" w:rsidRPr="00F96ADC" w:rsidRDefault="00F96ADC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15,200</w:t>
            </w:r>
          </w:p>
        </w:tc>
        <w:tc>
          <w:tcPr>
            <w:tcW w:w="270" w:type="dxa"/>
          </w:tcPr>
          <w:p w14:paraId="35128C2A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3B801F" w14:textId="662D531D" w:rsidR="008F34F2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022B88">
              <w:rPr>
                <w:rFonts w:asciiTheme="majorBidi" w:hAnsiTheme="majorBidi" w:cs="Angsana New"/>
                <w:sz w:val="30"/>
                <w:szCs w:val="30"/>
                <w:cs/>
              </w:rPr>
              <w:t>26</w:t>
            </w:r>
            <w:r w:rsidRPr="00022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2B88">
              <w:rPr>
                <w:rFonts w:asciiTheme="majorBidi" w:hAnsiTheme="majorBidi" w:cs="Angsana New"/>
                <w:sz w:val="30"/>
                <w:szCs w:val="30"/>
                <w:cs/>
              </w:rPr>
              <w:t>925</w:t>
            </w:r>
          </w:p>
        </w:tc>
        <w:tc>
          <w:tcPr>
            <w:tcW w:w="259" w:type="dxa"/>
          </w:tcPr>
          <w:p w14:paraId="64645BDD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9F152B4" w14:textId="36A8E8E5" w:rsidR="008F34F2" w:rsidRDefault="00F96ADC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9,391</w:t>
            </w:r>
          </w:p>
        </w:tc>
        <w:tc>
          <w:tcPr>
            <w:tcW w:w="248" w:type="dxa"/>
          </w:tcPr>
          <w:p w14:paraId="663A4759" w14:textId="57D10D1F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9801A0" w14:textId="4AF1288E" w:rsidR="008F34F2" w:rsidRPr="00240583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</w:tr>
      <w:tr w:rsidR="008F34F2" w:rsidRPr="00240583" w14:paraId="02237483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390C3BD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73B1FA81" w14:textId="0C7CF2B9" w:rsidR="008F34F2" w:rsidRPr="00F96ADC" w:rsidRDefault="00F96ADC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</w:t>
            </w:r>
            <w:r w:rsidR="002900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DE426B2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1132A6A" w14:textId="78F4A21E" w:rsidR="008F34F2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022B8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022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2B88">
              <w:rPr>
                <w:rFonts w:asciiTheme="majorBidi" w:hAnsiTheme="majorBidi" w:cs="Angsana New"/>
                <w:sz w:val="30"/>
                <w:szCs w:val="30"/>
                <w:cs/>
              </w:rPr>
              <w:t>023</w:t>
            </w:r>
          </w:p>
        </w:tc>
        <w:tc>
          <w:tcPr>
            <w:tcW w:w="259" w:type="dxa"/>
          </w:tcPr>
          <w:p w14:paraId="1FAE4459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3AFA27A" w14:textId="51F8B1C8" w:rsidR="008F34F2" w:rsidRDefault="00F96ADC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48" w:type="dxa"/>
          </w:tcPr>
          <w:p w14:paraId="1F305B9E" w14:textId="09FE8136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AD29A6" w14:textId="4173F6F2" w:rsidR="008F34F2" w:rsidRPr="00240583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2900DF" w:rsidRPr="00240583" w14:paraId="657DE219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3320B3D" w14:textId="22EE4339" w:rsidR="002900DF" w:rsidRPr="00240583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181 - 365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41E60517" w14:textId="12468466" w:rsidR="002900DF" w:rsidRDefault="002900DF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305E2CB5" w14:textId="77777777" w:rsidR="002900DF" w:rsidRPr="00240583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7E5DE11" w14:textId="4672EAC3" w:rsidR="002900DF" w:rsidRPr="00022B88" w:rsidRDefault="002900DF" w:rsidP="0029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29" w:right="-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8850280" w14:textId="77777777" w:rsidR="002900DF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61BDB78C" w14:textId="1EA8B7D9" w:rsidR="002900DF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8" w:type="dxa"/>
          </w:tcPr>
          <w:p w14:paraId="463767E6" w14:textId="77777777" w:rsidR="002900DF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699CDED" w14:textId="5F96260A" w:rsidR="002900DF" w:rsidRDefault="002900DF" w:rsidP="0029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4F2" w:rsidRPr="00240583" w14:paraId="60F33AE9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039B938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183937B" w14:textId="6CB0672C" w:rsidR="008F34F2" w:rsidRPr="00F96ADC" w:rsidRDefault="00F96ADC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2900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</w:tcPr>
          <w:p w14:paraId="4FBD8C02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0C49DE" w14:textId="66BDD019" w:rsidR="008F34F2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59" w:type="dxa"/>
          </w:tcPr>
          <w:p w14:paraId="4CB1755C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2D3F19B1" w14:textId="5073D36A" w:rsidR="008F34F2" w:rsidRDefault="002900DF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48" w:type="dxa"/>
          </w:tcPr>
          <w:p w14:paraId="4ECF28A7" w14:textId="585AC4DC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5B0F6A7" w14:textId="7A5D3AC4" w:rsidR="008F34F2" w:rsidRPr="00240583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8F34F2" w:rsidRPr="00240583" w14:paraId="19EA29BE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E27D91B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9C0C032" w14:textId="79DC1080" w:rsidR="008F34F2" w:rsidRPr="00F96ADC" w:rsidRDefault="00EF6DC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59,05</w:t>
            </w:r>
            <w:r w:rsidR="00E451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299FA7B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C4D043A" w14:textId="63D71384" w:rsidR="008F34F2" w:rsidRPr="00EC43D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76,179</w:t>
            </w:r>
          </w:p>
        </w:tc>
        <w:tc>
          <w:tcPr>
            <w:tcW w:w="259" w:type="dxa"/>
          </w:tcPr>
          <w:p w14:paraId="70CB0C0E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143810E6" w14:textId="1A4BAF53" w:rsidR="008F34F2" w:rsidRPr="00EC43D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23,185</w:t>
            </w:r>
          </w:p>
        </w:tc>
        <w:tc>
          <w:tcPr>
            <w:tcW w:w="248" w:type="dxa"/>
          </w:tcPr>
          <w:p w14:paraId="42B2797B" w14:textId="68C9791C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82B22FE" w14:textId="58D532BB" w:rsidR="008F34F2" w:rsidRPr="00EC43D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43,353</w:t>
            </w:r>
          </w:p>
        </w:tc>
      </w:tr>
      <w:tr w:rsidR="008F34F2" w:rsidRPr="00240583" w14:paraId="015C50CA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47500BBB" w14:textId="20A16820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79DADE0" w14:textId="77777777" w:rsidR="008F34F2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DED721" w14:textId="53669339" w:rsidR="00F96ADC" w:rsidRPr="00F96ADC" w:rsidRDefault="00F96ADC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(1,174)</w:t>
            </w:r>
          </w:p>
        </w:tc>
        <w:tc>
          <w:tcPr>
            <w:tcW w:w="270" w:type="dxa"/>
          </w:tcPr>
          <w:p w14:paraId="53EFF0CB" w14:textId="77777777" w:rsidR="008F34F2" w:rsidRPr="008A7AFD" w:rsidRDefault="008F34F2" w:rsidP="0058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firstLine="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BE70AC5" w14:textId="77777777" w:rsidR="00022B88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77B077" w14:textId="23B7593C" w:rsidR="008F34F2" w:rsidRDefault="00022B88" w:rsidP="0046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259" w:type="dxa"/>
          </w:tcPr>
          <w:p w14:paraId="194A615B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0A0C7F1A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9400D" w14:textId="34A88E36" w:rsidR="00F96ADC" w:rsidRDefault="00F96ADC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248" w:type="dxa"/>
          </w:tcPr>
          <w:p w14:paraId="03E600DF" w14:textId="45ED0658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34295CB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5737D" w14:textId="7ACA59A6" w:rsidR="00022B88" w:rsidRPr="008A7AFD" w:rsidRDefault="00022B88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8F34F2" w:rsidRPr="00240583" w14:paraId="0A13A8D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4D9408B5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31EF1DB" w14:textId="53C91FC1" w:rsidR="008F34F2" w:rsidRPr="00F96ADC" w:rsidRDefault="00476D9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57,87</w:t>
            </w:r>
            <w:r w:rsidR="00E451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531254B" w14:textId="77777777" w:rsidR="008F34F2" w:rsidRPr="00240583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1F110A16" w:rsidR="008F34F2" w:rsidRPr="00EC43D3" w:rsidRDefault="00476D9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75,028</w:t>
            </w:r>
          </w:p>
        </w:tc>
        <w:tc>
          <w:tcPr>
            <w:tcW w:w="259" w:type="dxa"/>
          </w:tcPr>
          <w:p w14:paraId="022BCCEB" w14:textId="77777777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87B161" w14:textId="7947233A" w:rsidR="008F34F2" w:rsidRPr="00EC43D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22,451</w:t>
            </w:r>
          </w:p>
        </w:tc>
        <w:tc>
          <w:tcPr>
            <w:tcW w:w="248" w:type="dxa"/>
          </w:tcPr>
          <w:p w14:paraId="30AB35EE" w14:textId="30BB03A5" w:rsidR="008F34F2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3FCC3234" w:rsidR="008F34F2" w:rsidRPr="00EC43D3" w:rsidRDefault="00EF6DC7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42,619</w:t>
            </w:r>
          </w:p>
        </w:tc>
      </w:tr>
    </w:tbl>
    <w:p w14:paraId="059E68D7" w14:textId="4D910628" w:rsidR="00B03B5B" w:rsidRPr="00CF7019" w:rsidRDefault="00B03B5B" w:rsidP="00B03B5B">
      <w:pPr>
        <w:rPr>
          <w:rFonts w:cstheme="minorBidi"/>
          <w:sz w:val="16"/>
          <w:szCs w:val="16"/>
          <w:cs/>
          <w:lang w:eastAsia="x-none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12"/>
        <w:gridCol w:w="271"/>
        <w:gridCol w:w="1212"/>
        <w:gridCol w:w="256"/>
        <w:gridCol w:w="1210"/>
        <w:gridCol w:w="238"/>
        <w:gridCol w:w="1202"/>
      </w:tblGrid>
      <w:tr w:rsidR="00581D27" w:rsidRPr="00124898" w14:paraId="35039CB0" w14:textId="77777777" w:rsidTr="00581D27">
        <w:trPr>
          <w:trHeight w:val="426"/>
          <w:tblHeader/>
        </w:trPr>
        <w:tc>
          <w:tcPr>
            <w:tcW w:w="1986" w:type="pct"/>
          </w:tcPr>
          <w:p w14:paraId="4FA677E6" w14:textId="219D2902" w:rsidR="00B03B5B" w:rsidRPr="003C7900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cstheme="minorBidi"/>
                <w:cs/>
                <w:lang w:val="th-TH" w:eastAsia="x-none"/>
              </w:rPr>
              <w:br w:type="page"/>
            </w:r>
            <w:r w:rsidR="003C7900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0" w:type="pct"/>
            <w:gridSpan w:val="3"/>
          </w:tcPr>
          <w:p w14:paraId="405284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8B8BDAF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14:paraId="2251BE70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D27" w:rsidRPr="00124898" w14:paraId="64C9F0A9" w14:textId="77777777" w:rsidTr="00581D27">
        <w:trPr>
          <w:trHeight w:val="437"/>
          <w:tblHeader/>
        </w:trPr>
        <w:tc>
          <w:tcPr>
            <w:tcW w:w="1986" w:type="pct"/>
          </w:tcPr>
          <w:p w14:paraId="669EE925" w14:textId="7CDB1941" w:rsidR="00B03B5B" w:rsidRPr="003C7900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4F7A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สาม</w:t>
            </w: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3C790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652" w:type="pct"/>
          </w:tcPr>
          <w:p w14:paraId="79632F24" w14:textId="2313C400" w:rsidR="00B03B5B" w:rsidRPr="008F34F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D147E3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2" w:type="pct"/>
          </w:tcPr>
          <w:p w14:paraId="463A49C3" w14:textId="30673AE8" w:rsidR="00B03B5B" w:rsidRPr="008F34F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452C9295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1" w:type="pct"/>
          </w:tcPr>
          <w:p w14:paraId="5A0048AD" w14:textId="077180CD" w:rsidR="00B03B5B" w:rsidRPr="008F34F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57F0F9E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47" w:type="pct"/>
          </w:tcPr>
          <w:p w14:paraId="52B0D436" w14:textId="122E52A6" w:rsidR="00B03B5B" w:rsidRPr="008F34F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  <w:tr w:rsidR="00581D27" w:rsidRPr="00124898" w14:paraId="0E3D61E9" w14:textId="77777777" w:rsidTr="00581D27">
        <w:trPr>
          <w:trHeight w:val="211"/>
          <w:tblHeader/>
        </w:trPr>
        <w:tc>
          <w:tcPr>
            <w:tcW w:w="1986" w:type="pct"/>
          </w:tcPr>
          <w:p w14:paraId="32226374" w14:textId="77777777" w:rsidR="00B03B5B" w:rsidRPr="007C0E22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14" w:type="pct"/>
            <w:gridSpan w:val="7"/>
          </w:tcPr>
          <w:p w14:paraId="6C4E2DBB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C0E22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581D27" w:rsidRPr="00124898" w14:paraId="3547265F" w14:textId="77777777" w:rsidTr="00272DAF">
        <w:trPr>
          <w:trHeight w:val="415"/>
        </w:trPr>
        <w:tc>
          <w:tcPr>
            <w:tcW w:w="1986" w:type="pct"/>
          </w:tcPr>
          <w:p w14:paraId="78F5DA39" w14:textId="655BC658" w:rsidR="008F34F2" w:rsidRPr="007C0E22" w:rsidRDefault="009D190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652" w:type="pct"/>
            <w:shd w:val="clear" w:color="auto" w:fill="auto"/>
          </w:tcPr>
          <w:p w14:paraId="0AC1B45F" w14:textId="56B3F4C6" w:rsidR="008F34F2" w:rsidRPr="00D903D3" w:rsidRDefault="00272DAF" w:rsidP="0027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272D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44315722" w14:textId="77777777" w:rsidR="008F34F2" w:rsidRPr="00D903D3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E89D27" w14:textId="2879CB6D" w:rsidR="008F34F2" w:rsidRPr="00D903D3" w:rsidRDefault="008F34F2" w:rsidP="0037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</w:rPr>
              <w:t>(43)</w:t>
            </w:r>
          </w:p>
        </w:tc>
        <w:tc>
          <w:tcPr>
            <w:tcW w:w="138" w:type="pct"/>
            <w:shd w:val="clear" w:color="auto" w:fill="auto"/>
          </w:tcPr>
          <w:p w14:paraId="7DE1A6EC" w14:textId="77777777" w:rsidR="008F34F2" w:rsidRPr="00D903D3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4CDB00F" w14:textId="45E9D30A" w:rsidR="008F34F2" w:rsidRPr="00D903D3" w:rsidRDefault="00272DAF" w:rsidP="0027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1E800E5" w14:textId="77777777" w:rsidR="008F34F2" w:rsidRPr="00D903D3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C773C09" w14:textId="77777777" w:rsidR="008F34F2" w:rsidRPr="00D903D3" w:rsidRDefault="008F34F2" w:rsidP="0037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15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FA1DCF6" w14:textId="253AFF6E" w:rsidR="00B03B5B" w:rsidRPr="000105D6" w:rsidRDefault="00B0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16"/>
          <w:szCs w:val="16"/>
          <w:lang w:eastAsia="x-none"/>
        </w:rPr>
      </w:pPr>
    </w:p>
    <w:p w14:paraId="16B43BA0" w14:textId="70BC90B6" w:rsidR="00E15D18" w:rsidRDefault="004B58A0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</w:t>
      </w:r>
      <w:r w:rsidR="00001E9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หมุนเวียน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0105D6" w:rsidRDefault="0075652F" w:rsidP="004C3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1"/>
        <w:gridCol w:w="8"/>
        <w:gridCol w:w="228"/>
        <w:gridCol w:w="8"/>
        <w:gridCol w:w="1088"/>
        <w:gridCol w:w="270"/>
        <w:gridCol w:w="1098"/>
      </w:tblGrid>
      <w:tr w:rsidR="0075652F" w:rsidRPr="00240583" w14:paraId="10B1E1B5" w14:textId="77777777" w:rsidTr="003C606E">
        <w:trPr>
          <w:trHeight w:val="241"/>
        </w:trPr>
        <w:tc>
          <w:tcPr>
            <w:tcW w:w="4050" w:type="dxa"/>
            <w:shd w:val="clear" w:color="auto" w:fill="auto"/>
            <w:hideMark/>
          </w:tcPr>
          <w:p w14:paraId="5C3EB034" w14:textId="77777777" w:rsidR="0075652F" w:rsidRPr="00240583" w:rsidRDefault="0075652F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BFAB4B9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F40463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4"/>
            <w:shd w:val="clear" w:color="auto" w:fill="auto"/>
            <w:hideMark/>
          </w:tcPr>
          <w:p w14:paraId="2B590216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9A5" w:rsidRPr="00240583" w14:paraId="449A742E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4039A5" w:rsidRPr="00240583" w:rsidRDefault="004039A5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28C9B7E6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2F6B3ECD" w14:textId="7830A583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551311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C94FCA" w14:textId="2A68B812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039A5" w:rsidRPr="00240583" w14:paraId="0A8AF96F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4039A5" w:rsidRPr="00240583" w:rsidRDefault="004039A5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150123F4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C2B21DC" w14:textId="40E6BBBF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BEB7E8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A227F4" w14:textId="74AA5B59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2197BCCF" w:rsidR="004039A5" w:rsidRPr="00240583" w:rsidRDefault="004039A5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4039A5" w:rsidRPr="00240583" w14:paraId="603D6417" w14:textId="77777777" w:rsidTr="003C606E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4039A5" w:rsidRPr="00240583" w:rsidRDefault="004039A5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9"/>
            <w:shd w:val="clear" w:color="auto" w:fill="auto"/>
            <w:hideMark/>
          </w:tcPr>
          <w:p w14:paraId="1E849B0F" w14:textId="77777777" w:rsidR="004039A5" w:rsidRPr="00240583" w:rsidRDefault="004039A5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A8F" w:rsidRPr="00240583" w14:paraId="0BCDA8DE" w14:textId="77777777" w:rsidTr="00D806A1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045572BF" w14:textId="77777777" w:rsidR="00527A8F" w:rsidRPr="00240583" w:rsidRDefault="00527A8F" w:rsidP="00D80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D1FB3A5" w14:textId="77777777" w:rsidR="00527A8F" w:rsidRPr="00240583" w:rsidRDefault="00527A8F" w:rsidP="00D806A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527A8F" w:rsidRPr="00240583" w:rsidRDefault="00527A8F" w:rsidP="00D806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03D1ED8" w14:textId="77777777" w:rsidR="00527A8F" w:rsidRPr="00240583" w:rsidRDefault="00527A8F" w:rsidP="00D806A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70,200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D50AF9" w14:textId="77777777" w:rsidR="00527A8F" w:rsidRPr="00240583" w:rsidRDefault="00527A8F" w:rsidP="00D806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12EFBC" w14:textId="77777777" w:rsidR="00527A8F" w:rsidRPr="00B15231" w:rsidRDefault="00527A8F" w:rsidP="00D806A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5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3F41D" w14:textId="77777777" w:rsidR="00527A8F" w:rsidRPr="00240583" w:rsidRDefault="00527A8F" w:rsidP="00D806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38B6E8" w14:textId="77777777" w:rsidR="00527A8F" w:rsidRPr="00240583" w:rsidRDefault="00527A8F" w:rsidP="00D806A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71,729</w:t>
            </w:r>
          </w:p>
        </w:tc>
      </w:tr>
      <w:tr w:rsidR="00527A8F" w:rsidRPr="00240583" w14:paraId="79089B3F" w14:textId="77777777" w:rsidTr="00301FC6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9487D1B" w14:textId="77777777" w:rsidR="00527A8F" w:rsidRPr="00240583" w:rsidRDefault="00527A8F" w:rsidP="003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CF43D4E" w14:textId="118AF446" w:rsidR="00527A8F" w:rsidRPr="00240583" w:rsidRDefault="00527A8F" w:rsidP="00301F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22,23</w:t>
            </w:r>
            <w:r w:rsidR="00E451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527A8F" w:rsidRPr="00240583" w:rsidRDefault="00527A8F" w:rsidP="00301F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2E2A996" w14:textId="77777777" w:rsidR="00527A8F" w:rsidRPr="00240583" w:rsidRDefault="00527A8F" w:rsidP="00301F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90B8F5" w14:textId="77777777" w:rsidR="00527A8F" w:rsidRPr="00240583" w:rsidRDefault="00527A8F" w:rsidP="00301F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146433" w14:textId="77777777" w:rsidR="00527A8F" w:rsidRPr="00B15231" w:rsidRDefault="00527A8F" w:rsidP="00301FC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5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C02A" w14:textId="77777777" w:rsidR="00527A8F" w:rsidRPr="00240583" w:rsidRDefault="00527A8F" w:rsidP="00301F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5CB13F" w14:textId="77777777" w:rsidR="00527A8F" w:rsidRPr="00240583" w:rsidRDefault="00527A8F" w:rsidP="00301FC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10,787</w:t>
            </w:r>
          </w:p>
        </w:tc>
      </w:tr>
      <w:tr w:rsidR="00527A8F" w:rsidRPr="00240583" w14:paraId="493967CE" w14:textId="77777777" w:rsidTr="00D72243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4F6F9DD" w14:textId="77777777" w:rsidR="00527A8F" w:rsidRPr="00515915" w:rsidRDefault="00527A8F" w:rsidP="00D72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1DC6BDB" w14:textId="77777777" w:rsidR="00527A8F" w:rsidRPr="00240583" w:rsidRDefault="00527A8F" w:rsidP="00D7224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527A8F" w:rsidRPr="00240583" w:rsidRDefault="00527A8F" w:rsidP="00D72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0A9D2DC" w14:textId="77777777" w:rsidR="00527A8F" w:rsidRDefault="00527A8F" w:rsidP="00D7224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B20C6" w14:textId="77777777" w:rsidR="00527A8F" w:rsidRPr="00240583" w:rsidRDefault="00527A8F" w:rsidP="00D72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F53A3A" w14:textId="77777777" w:rsidR="00527A8F" w:rsidRPr="00B15231" w:rsidRDefault="00527A8F" w:rsidP="00D722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5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784EF" w14:textId="77777777" w:rsidR="00527A8F" w:rsidRPr="00240583" w:rsidRDefault="00527A8F" w:rsidP="00D72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4391B3" w14:textId="77777777" w:rsidR="00527A8F" w:rsidRPr="00240583" w:rsidRDefault="00527A8F" w:rsidP="00D722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</w:tr>
      <w:tr w:rsidR="00515915" w:rsidRPr="000255DB" w14:paraId="76AE5E02" w14:textId="77777777" w:rsidTr="003C606E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515915" w:rsidRPr="00240583" w:rsidRDefault="00515915" w:rsidP="0051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030E175A" w:rsidR="00515915" w:rsidRPr="00240583" w:rsidRDefault="00A92B2C" w:rsidP="005159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49381C9F" w:rsidR="00515915" w:rsidRPr="00240583" w:rsidRDefault="00515915" w:rsidP="005159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4236CB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0373A3C2" w:rsidR="00515915" w:rsidRPr="000255DB" w:rsidRDefault="00A92B2C" w:rsidP="00515915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5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8,59</w:t>
            </w:r>
            <w:r w:rsidR="000255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55C8A03A" w:rsidR="00515915" w:rsidRPr="00240583" w:rsidRDefault="00515915" w:rsidP="00515915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7,937</w:t>
            </w:r>
          </w:p>
        </w:tc>
      </w:tr>
      <w:tr w:rsidR="00515915" w:rsidRPr="00240583" w14:paraId="1037DD46" w14:textId="77777777" w:rsidTr="003C606E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515915" w:rsidRPr="00240583" w:rsidRDefault="00515915" w:rsidP="0051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1C514F1A" w:rsidR="00515915" w:rsidRPr="00240583" w:rsidRDefault="00476D97" w:rsidP="005159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104,1</w:t>
            </w:r>
            <w:r w:rsidR="00E451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47B4E374" w:rsidR="00515915" w:rsidRPr="00240583" w:rsidRDefault="00476D97" w:rsidP="005159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115,325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3E3C9E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7D24B63A" w:rsidR="00515915" w:rsidRPr="00B15231" w:rsidRDefault="00476D97" w:rsidP="00515915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5A97F3CC" w:rsidR="00515915" w:rsidRPr="00240583" w:rsidRDefault="00476D97" w:rsidP="00515915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113,132</w:t>
            </w:r>
          </w:p>
        </w:tc>
      </w:tr>
    </w:tbl>
    <w:p w14:paraId="21FD9D7E" w14:textId="07156A52" w:rsidR="00B036A2" w:rsidRPr="000105D6" w:rsidRDefault="00B036A2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105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070D67B3" w14:textId="77777777" w:rsidR="004313F8" w:rsidRPr="000105D6" w:rsidRDefault="004313F8" w:rsidP="000D02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79"/>
        <w:gridCol w:w="274"/>
        <w:gridCol w:w="1079"/>
        <w:gridCol w:w="14"/>
        <w:gridCol w:w="222"/>
        <w:gridCol w:w="14"/>
        <w:gridCol w:w="1080"/>
        <w:gridCol w:w="13"/>
        <w:gridCol w:w="257"/>
        <w:gridCol w:w="13"/>
        <w:gridCol w:w="1081"/>
        <w:gridCol w:w="6"/>
        <w:gridCol w:w="9"/>
      </w:tblGrid>
      <w:tr w:rsidR="004313F8" w:rsidRPr="00240583" w14:paraId="142D8867" w14:textId="77777777" w:rsidTr="000105D6">
        <w:trPr>
          <w:gridAfter w:val="1"/>
          <w:wAfter w:w="9" w:type="dxa"/>
          <w:trHeight w:val="461"/>
        </w:trPr>
        <w:tc>
          <w:tcPr>
            <w:tcW w:w="4048" w:type="dxa"/>
            <w:shd w:val="clear" w:color="auto" w:fill="auto"/>
            <w:hideMark/>
          </w:tcPr>
          <w:p w14:paraId="284FECB6" w14:textId="77777777" w:rsidR="004313F8" w:rsidRPr="00240583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14:paraId="1D38BBD0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89EF29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7"/>
            <w:shd w:val="clear" w:color="auto" w:fill="auto"/>
            <w:hideMark/>
          </w:tcPr>
          <w:p w14:paraId="5AA8AE24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06E" w:rsidRPr="00240583" w14:paraId="01A9C537" w14:textId="77777777" w:rsidTr="000105D6">
        <w:trPr>
          <w:gridAfter w:val="2"/>
          <w:wAfter w:w="15" w:type="dxa"/>
          <w:trHeight w:val="461"/>
        </w:trPr>
        <w:tc>
          <w:tcPr>
            <w:tcW w:w="4048" w:type="dxa"/>
            <w:shd w:val="clear" w:color="auto" w:fill="auto"/>
          </w:tcPr>
          <w:p w14:paraId="0D86FBD0" w14:textId="77777777" w:rsidR="003C606E" w:rsidRPr="00240583" w:rsidRDefault="003C606E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AD4F75" w14:textId="75706C00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4" w:type="dxa"/>
            <w:shd w:val="clear" w:color="auto" w:fill="auto"/>
          </w:tcPr>
          <w:p w14:paraId="1ECDE59E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EE9505" w14:textId="2513911F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D7CA9D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7384D527" w14:textId="42DE5F1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F23D91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D30BC04" w14:textId="663AA2E8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3C606E" w:rsidRPr="00240583" w14:paraId="4A57F8BA" w14:textId="77777777" w:rsidTr="000105D6">
        <w:trPr>
          <w:gridAfter w:val="2"/>
          <w:wAfter w:w="15" w:type="dxa"/>
          <w:trHeight w:val="461"/>
        </w:trPr>
        <w:tc>
          <w:tcPr>
            <w:tcW w:w="4048" w:type="dxa"/>
            <w:shd w:val="clear" w:color="auto" w:fill="auto"/>
          </w:tcPr>
          <w:p w14:paraId="31D68B6B" w14:textId="77777777" w:rsidR="003C606E" w:rsidRPr="00240583" w:rsidRDefault="003C606E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99A90E8" w14:textId="15A64C94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39B60B7E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7E3BA51" w14:textId="21AF78D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6F6B3A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4B715395" w14:textId="2C85935D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A047DB" w14:textId="77777777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0F17667" w14:textId="28351450" w:rsidR="003C606E" w:rsidRPr="00240583" w:rsidRDefault="003C606E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3C606E" w:rsidRPr="00240583" w14:paraId="5742C2B4" w14:textId="77777777" w:rsidTr="000105D6">
        <w:trPr>
          <w:trHeight w:val="461"/>
        </w:trPr>
        <w:tc>
          <w:tcPr>
            <w:tcW w:w="4048" w:type="dxa"/>
            <w:shd w:val="clear" w:color="auto" w:fill="auto"/>
          </w:tcPr>
          <w:p w14:paraId="2BEDD0F6" w14:textId="77777777" w:rsidR="003C606E" w:rsidRPr="00240583" w:rsidRDefault="003C606E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3"/>
            <w:shd w:val="clear" w:color="auto" w:fill="auto"/>
            <w:hideMark/>
          </w:tcPr>
          <w:p w14:paraId="1D90CE30" w14:textId="77777777" w:rsidR="003C606E" w:rsidRPr="00240583" w:rsidRDefault="003C606E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5915" w:rsidRPr="00240583" w14:paraId="2C3A3B74" w14:textId="77777777" w:rsidTr="000105D6">
        <w:trPr>
          <w:trHeight w:val="461"/>
        </w:trPr>
        <w:tc>
          <w:tcPr>
            <w:tcW w:w="4048" w:type="dxa"/>
            <w:shd w:val="clear" w:color="auto" w:fill="auto"/>
            <w:hideMark/>
          </w:tcPr>
          <w:p w14:paraId="3734673B" w14:textId="77777777" w:rsidR="00515915" w:rsidRPr="00240583" w:rsidRDefault="00515915" w:rsidP="005159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0A604743" w14:textId="4ADC20DC" w:rsidR="00515915" w:rsidRPr="00240583" w:rsidRDefault="00D1072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691,658</w:t>
            </w:r>
          </w:p>
        </w:tc>
        <w:tc>
          <w:tcPr>
            <w:tcW w:w="274" w:type="dxa"/>
            <w:shd w:val="clear" w:color="auto" w:fill="auto"/>
          </w:tcPr>
          <w:p w14:paraId="2A9A8C1D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05FE05E9" w14:textId="21648F7D" w:rsidR="00515915" w:rsidRPr="00240583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357928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775F89C" w14:textId="6AA3B91B" w:rsidR="00515915" w:rsidRPr="00240583" w:rsidRDefault="00D10725" w:rsidP="00D10725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647,570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CF1C90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</w:tcPr>
          <w:p w14:paraId="4B879A60" w14:textId="2C6B27B6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588,697</w:t>
            </w:r>
          </w:p>
        </w:tc>
      </w:tr>
      <w:tr w:rsidR="00515915" w:rsidRPr="00240583" w14:paraId="18FF86EC" w14:textId="77777777" w:rsidTr="000105D6">
        <w:trPr>
          <w:trHeight w:val="461"/>
        </w:trPr>
        <w:tc>
          <w:tcPr>
            <w:tcW w:w="4048" w:type="dxa"/>
            <w:shd w:val="clear" w:color="auto" w:fill="auto"/>
          </w:tcPr>
          <w:p w14:paraId="51079E2B" w14:textId="77777777" w:rsidR="00515915" w:rsidRPr="00240583" w:rsidRDefault="00515915" w:rsidP="0051591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6AA5401B" w:rsidR="00515915" w:rsidRPr="00240583" w:rsidRDefault="00D10725" w:rsidP="00515915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CF17D4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20697" w14:textId="4686525C" w:rsidR="00515915" w:rsidRPr="00240583" w:rsidRDefault="00515915" w:rsidP="00515915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3C23F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26012FDB" w:rsidR="00515915" w:rsidRPr="00240583" w:rsidRDefault="00D10725" w:rsidP="00375A3F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A87758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6C38" w14:textId="7DE77D3D" w:rsidR="00515915" w:rsidRPr="00240583" w:rsidRDefault="00515915" w:rsidP="00515915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5915" w:rsidRPr="00240583" w14:paraId="7494A0B1" w14:textId="77777777" w:rsidTr="000105D6">
        <w:trPr>
          <w:trHeight w:val="461"/>
        </w:trPr>
        <w:tc>
          <w:tcPr>
            <w:tcW w:w="4048" w:type="dxa"/>
            <w:shd w:val="clear" w:color="auto" w:fill="auto"/>
            <w:hideMark/>
          </w:tcPr>
          <w:p w14:paraId="1DE7D8D7" w14:textId="77777777" w:rsidR="00515915" w:rsidRPr="00240583" w:rsidRDefault="00515915" w:rsidP="005159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25002E0" w14:textId="1724306B" w:rsidR="00515915" w:rsidRPr="00240583" w:rsidRDefault="00D1072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695,110</w:t>
            </w:r>
          </w:p>
        </w:tc>
        <w:tc>
          <w:tcPr>
            <w:tcW w:w="274" w:type="dxa"/>
            <w:shd w:val="clear" w:color="auto" w:fill="auto"/>
          </w:tcPr>
          <w:p w14:paraId="028B4D01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DC22" w14:textId="21F05E41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59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AAC3BF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243422" w14:textId="3294C043" w:rsidR="00515915" w:rsidRPr="00240583" w:rsidRDefault="00D10725" w:rsidP="00D10725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647,570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F0A33D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3F6B" w14:textId="40799B41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59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588,697</w:t>
            </w:r>
          </w:p>
        </w:tc>
      </w:tr>
      <w:tr w:rsidR="00515915" w:rsidRPr="00240583" w14:paraId="78CC25A1" w14:textId="77777777" w:rsidTr="000105D6">
        <w:trPr>
          <w:trHeight w:val="461"/>
        </w:trPr>
        <w:tc>
          <w:tcPr>
            <w:tcW w:w="4048" w:type="dxa"/>
            <w:shd w:val="clear" w:color="auto" w:fill="auto"/>
            <w:hideMark/>
          </w:tcPr>
          <w:p w14:paraId="04E5A8AE" w14:textId="77777777" w:rsidR="00515915" w:rsidRPr="00240583" w:rsidRDefault="00515915" w:rsidP="005159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6946EC9F" w:rsidR="00515915" w:rsidRPr="00240583" w:rsidRDefault="00D1072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(38,287)</w:t>
            </w:r>
          </w:p>
        </w:tc>
        <w:tc>
          <w:tcPr>
            <w:tcW w:w="274" w:type="dxa"/>
            <w:shd w:val="clear" w:color="auto" w:fill="auto"/>
          </w:tcPr>
          <w:p w14:paraId="00B65A27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D4A87" w14:textId="0495D999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111E60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6F528" w14:textId="6252BA26" w:rsidR="00515915" w:rsidRPr="00240583" w:rsidRDefault="00D10725" w:rsidP="00D10725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(29,53</w:t>
            </w:r>
            <w:r w:rsidR="00BC4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7E6C9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D6C2E" w14:textId="5802E92F" w:rsidR="00515915" w:rsidRPr="00240583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(33,138)</w:t>
            </w:r>
          </w:p>
        </w:tc>
      </w:tr>
      <w:tr w:rsidR="00515915" w:rsidRPr="00240583" w14:paraId="51496960" w14:textId="77777777" w:rsidTr="000105D6">
        <w:trPr>
          <w:trHeight w:val="461"/>
        </w:trPr>
        <w:tc>
          <w:tcPr>
            <w:tcW w:w="4048" w:type="dxa"/>
            <w:shd w:val="clear" w:color="auto" w:fill="auto"/>
            <w:hideMark/>
          </w:tcPr>
          <w:p w14:paraId="4ACC9AAF" w14:textId="77777777" w:rsidR="00515915" w:rsidRPr="00240583" w:rsidRDefault="00515915" w:rsidP="005159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1D9ED3EF" w:rsidR="00515915" w:rsidRPr="00240583" w:rsidRDefault="00D1072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656,823</w:t>
            </w:r>
          </w:p>
        </w:tc>
        <w:tc>
          <w:tcPr>
            <w:tcW w:w="274" w:type="dxa"/>
            <w:shd w:val="clear" w:color="auto" w:fill="auto"/>
          </w:tcPr>
          <w:p w14:paraId="78ED5E47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6BBC2" w14:textId="65804F90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59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593,374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9DE5F5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39B67056" w:rsidR="00515915" w:rsidRPr="00240583" w:rsidRDefault="00D10725" w:rsidP="00D10725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618,037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E48F1" w14:textId="77777777" w:rsidR="00515915" w:rsidRPr="00240583" w:rsidRDefault="00515915" w:rsidP="005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48F9" w14:textId="1B4ABC67" w:rsidR="00515915" w:rsidRPr="00515915" w:rsidRDefault="00515915" w:rsidP="0051591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555,559</w:t>
            </w:r>
          </w:p>
        </w:tc>
      </w:tr>
    </w:tbl>
    <w:p w14:paraId="7ECBBF08" w14:textId="77777777" w:rsidR="00D903D3" w:rsidRPr="000105D6" w:rsidRDefault="00D903D3" w:rsidP="00F3202B">
      <w:pPr>
        <w:rPr>
          <w:rFonts w:cstheme="minorBidi"/>
          <w:sz w:val="30"/>
          <w:szCs w:val="30"/>
          <w:cs/>
        </w:rPr>
      </w:pPr>
    </w:p>
    <w:tbl>
      <w:tblPr>
        <w:tblW w:w="92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3"/>
        <w:gridCol w:w="1068"/>
        <w:gridCol w:w="9"/>
        <w:gridCol w:w="263"/>
        <w:gridCol w:w="9"/>
        <w:gridCol w:w="1087"/>
        <w:gridCol w:w="10"/>
        <w:gridCol w:w="230"/>
        <w:gridCol w:w="6"/>
        <w:gridCol w:w="1089"/>
        <w:gridCol w:w="6"/>
        <w:gridCol w:w="269"/>
        <w:gridCol w:w="6"/>
        <w:gridCol w:w="1089"/>
        <w:gridCol w:w="11"/>
      </w:tblGrid>
      <w:tr w:rsidR="003C606E" w:rsidRPr="00904E4C" w14:paraId="7D8FD458" w14:textId="77777777" w:rsidTr="006B0EEF">
        <w:trPr>
          <w:gridAfter w:val="1"/>
          <w:wAfter w:w="7" w:type="pct"/>
          <w:tblHeader/>
        </w:trPr>
        <w:tc>
          <w:tcPr>
            <w:tcW w:w="2223" w:type="pct"/>
          </w:tcPr>
          <w:p w14:paraId="3748491E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5"/>
          </w:tcPr>
          <w:p w14:paraId="6B29D08C" w14:textId="77777777" w:rsidR="004060EC" w:rsidRPr="00904E4C" w:rsidRDefault="004060EC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7C8C1DB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6"/>
          </w:tcPr>
          <w:p w14:paraId="330262AA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606E" w:rsidRPr="00904E4C" w14:paraId="0282B119" w14:textId="77777777" w:rsidTr="006B0EEF">
        <w:trPr>
          <w:tblHeader/>
        </w:trPr>
        <w:tc>
          <w:tcPr>
            <w:tcW w:w="2223" w:type="pct"/>
          </w:tcPr>
          <w:p w14:paraId="11D223D7" w14:textId="0909E1F1" w:rsidR="004060EC" w:rsidRPr="00E97CDB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</w:t>
            </w:r>
            <w:r w:rsidR="00E97C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E97CDB" w:rsidRPr="00E97CD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5B5A9ED" w14:textId="3AF5C618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97CDB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544B320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98BE26" w14:textId="5AA98E8C" w:rsidR="004060EC" w:rsidRPr="00904E4C" w:rsidRDefault="00E97CDB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  <w:gridSpan w:val="2"/>
          </w:tcPr>
          <w:p w14:paraId="76F6FF6A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3CBA6F81" w14:textId="4F864829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75481C7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00387EE" w14:textId="0FF4D97A" w:rsidR="004060EC" w:rsidRPr="00904E4C" w:rsidRDefault="00E97CDB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F2772" w:rsidRPr="00904E4C" w14:paraId="4B092AB9" w14:textId="77777777" w:rsidTr="006B0EEF">
        <w:trPr>
          <w:trHeight w:val="371"/>
          <w:tblHeader/>
        </w:trPr>
        <w:tc>
          <w:tcPr>
            <w:tcW w:w="2223" w:type="pct"/>
          </w:tcPr>
          <w:p w14:paraId="350E1896" w14:textId="77777777" w:rsidR="000F2772" w:rsidRPr="00240583" w:rsidRDefault="000F2772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14"/>
            <w:shd w:val="clear" w:color="auto" w:fill="auto"/>
          </w:tcPr>
          <w:p w14:paraId="111418D4" w14:textId="09710723" w:rsidR="000F2772" w:rsidRPr="00240583" w:rsidRDefault="000F2772" w:rsidP="000F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F277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C606E" w:rsidRPr="00904E4C" w14:paraId="47F20CDB" w14:textId="77777777" w:rsidTr="006B0EEF">
        <w:tc>
          <w:tcPr>
            <w:tcW w:w="2223" w:type="pct"/>
          </w:tcPr>
          <w:p w14:paraId="2D840B26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576" w:type="pct"/>
            <w:shd w:val="clear" w:color="auto" w:fill="auto"/>
          </w:tcPr>
          <w:p w14:paraId="3DAC706B" w14:textId="77777777" w:rsidR="004060EC" w:rsidRPr="00904E4C" w:rsidRDefault="004060EC" w:rsidP="002B5EC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B619AE1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A7F73B2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D38E6B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75336F41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1400281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1FACEC4D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904E4C" w14:paraId="2BF248F7" w14:textId="77777777" w:rsidTr="006B0EEF">
        <w:tc>
          <w:tcPr>
            <w:tcW w:w="2223" w:type="pct"/>
          </w:tcPr>
          <w:p w14:paraId="2BE400F5" w14:textId="2A3253E0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576" w:type="pct"/>
            <w:shd w:val="clear" w:color="auto" w:fill="auto"/>
          </w:tcPr>
          <w:p w14:paraId="650570D9" w14:textId="77777777" w:rsidR="004060EC" w:rsidRPr="00904E4C" w:rsidRDefault="004060EC" w:rsidP="002B5EC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CC7175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CD81F28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422BDCC7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0FDF3C7C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22013E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23A92B63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904E4C" w14:paraId="63FD008D" w14:textId="77777777" w:rsidTr="006B0EEF">
        <w:tc>
          <w:tcPr>
            <w:tcW w:w="2223" w:type="pct"/>
          </w:tcPr>
          <w:p w14:paraId="7A28FEF4" w14:textId="77777777" w:rsidR="008F34F2" w:rsidRPr="00AB4561" w:rsidRDefault="008F34F2" w:rsidP="008F34F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5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6" w:type="pct"/>
            <w:shd w:val="clear" w:color="auto" w:fill="auto"/>
          </w:tcPr>
          <w:p w14:paraId="11C9C444" w14:textId="7267C9A8" w:rsidR="008F34F2" w:rsidRPr="00151AC4" w:rsidRDefault="00F9322E" w:rsidP="008F34F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1,559,93</w:t>
            </w:r>
            <w:r w:rsidR="00335477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47B0E4B" w14:textId="77777777" w:rsidR="008F34F2" w:rsidRPr="00151AC4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7FDFFF73" w14:textId="3BC8369D" w:rsidR="008F34F2" w:rsidRPr="00904E4C" w:rsidRDefault="008F34F2" w:rsidP="008F34F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16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894</w:t>
            </w:r>
            <w:r w:rsidRPr="0022162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216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480</w:t>
            </w:r>
          </w:p>
        </w:tc>
        <w:tc>
          <w:tcPr>
            <w:tcW w:w="129" w:type="pct"/>
            <w:gridSpan w:val="2"/>
          </w:tcPr>
          <w:p w14:paraId="47CB2F79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7A0949CE" w14:textId="48DA5A08" w:rsidR="008F34F2" w:rsidRPr="00274A3A" w:rsidRDefault="00F9322E" w:rsidP="008F34F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4A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1,532,30</w:t>
            </w:r>
            <w:r w:rsidR="00B008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161616A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1FE309D5" w14:textId="17C05447" w:rsidR="008F34F2" w:rsidRPr="00904E4C" w:rsidRDefault="008F34F2" w:rsidP="000105D6">
            <w:pPr>
              <w:pStyle w:val="acctfourfigures"/>
              <w:tabs>
                <w:tab w:val="clear" w:pos="765"/>
                <w:tab w:val="decimal" w:pos="889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880,514</w:t>
            </w:r>
          </w:p>
        </w:tc>
      </w:tr>
      <w:tr w:rsidR="003C606E" w:rsidRPr="00904E4C" w14:paraId="008AFE7F" w14:textId="77777777" w:rsidTr="006B0EEF">
        <w:tc>
          <w:tcPr>
            <w:tcW w:w="2223" w:type="pct"/>
          </w:tcPr>
          <w:p w14:paraId="1C38B700" w14:textId="394B419C" w:rsidR="008F34F2" w:rsidRPr="00AB4561" w:rsidRDefault="006B0EEF" w:rsidP="008F34F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shd w:val="clear" w:color="auto" w:fill="auto"/>
          </w:tcPr>
          <w:p w14:paraId="46D1372B" w14:textId="796233DA" w:rsidR="008F34F2" w:rsidRPr="00241A1A" w:rsidRDefault="008F34F2" w:rsidP="008F34F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33E40FD" w14:textId="77777777" w:rsidR="008F34F2" w:rsidRPr="00151AC4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665017FA" w14:textId="69DA5E58" w:rsidR="008F34F2" w:rsidRDefault="008F34F2" w:rsidP="008F34F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9B4CB81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7EFED1B" w14:textId="022894A0" w:rsidR="008F34F2" w:rsidRPr="00274A3A" w:rsidRDefault="008F34F2" w:rsidP="008F34F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A67E518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2ECCC414" w14:textId="4B511F3F" w:rsidR="008F34F2" w:rsidRPr="00904E4C" w:rsidRDefault="008F34F2" w:rsidP="008F34F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C606E" w:rsidRPr="00904E4C" w14:paraId="485655E7" w14:textId="77777777" w:rsidTr="006B0EEF">
        <w:tc>
          <w:tcPr>
            <w:tcW w:w="2223" w:type="pct"/>
          </w:tcPr>
          <w:p w14:paraId="63FC4A06" w14:textId="33E77FBA" w:rsidR="008F34F2" w:rsidRPr="00AB4561" w:rsidRDefault="006B0EEF" w:rsidP="006B0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0B0C11D" w14:textId="2DC9836F" w:rsidR="008F34F2" w:rsidRPr="00566D21" w:rsidRDefault="00F9322E" w:rsidP="008F34F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(1,488)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7ED55D1" w14:textId="77777777" w:rsidR="008F34F2" w:rsidRPr="00C00EA1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21C6C" w14:textId="5074A821" w:rsidR="008F34F2" w:rsidRPr="00C00EA1" w:rsidRDefault="008F34F2" w:rsidP="003C606E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(5,106)</w:t>
            </w:r>
          </w:p>
        </w:tc>
        <w:tc>
          <w:tcPr>
            <w:tcW w:w="129" w:type="pct"/>
            <w:gridSpan w:val="2"/>
          </w:tcPr>
          <w:p w14:paraId="611F2274" w14:textId="77777777" w:rsidR="008F34F2" w:rsidRPr="00C00EA1" w:rsidRDefault="008F34F2" w:rsidP="003C6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5B9EA" w14:textId="3E520590" w:rsidR="008F34F2" w:rsidRPr="00274A3A" w:rsidRDefault="00F9322E" w:rsidP="003C606E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4A3A">
              <w:rPr>
                <w:rFonts w:ascii="Angsana New" w:hAnsi="Angsana New" w:cs="Angsana New"/>
                <w:sz w:val="30"/>
                <w:szCs w:val="30"/>
                <w:lang w:bidi="th-TH"/>
              </w:rPr>
              <w:t>(3,60</w:t>
            </w:r>
            <w:r w:rsidR="00B008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4A3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A0A15CE" w14:textId="77777777" w:rsidR="008F34F2" w:rsidRPr="00C00EA1" w:rsidRDefault="008F34F2" w:rsidP="003C6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36AD5" w14:textId="7128CAB6" w:rsidR="008F34F2" w:rsidRPr="00C00EA1" w:rsidRDefault="008F34F2" w:rsidP="000105D6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0EA1">
              <w:rPr>
                <w:rFonts w:ascii="Angsana New" w:hAnsi="Angsana New" w:cs="Angsana New"/>
                <w:sz w:val="30"/>
                <w:szCs w:val="30"/>
                <w:lang w:bidi="th-TH"/>
              </w:rPr>
              <w:t>(7,034)</w:t>
            </w:r>
          </w:p>
        </w:tc>
      </w:tr>
      <w:tr w:rsidR="003C606E" w:rsidRPr="00904E4C" w14:paraId="61A5670E" w14:textId="77777777" w:rsidTr="006B0EEF">
        <w:tc>
          <w:tcPr>
            <w:tcW w:w="2223" w:type="pct"/>
          </w:tcPr>
          <w:p w14:paraId="56C633E7" w14:textId="3A5FED5A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20BB9" w14:textId="4CE0A30D" w:rsidR="008F34F2" w:rsidRPr="00904E4C" w:rsidRDefault="00F9322E" w:rsidP="008F34F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1,558,4</w:t>
            </w:r>
            <w:r w:rsidR="0033547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B4873C7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5C47" w14:textId="3C05B3EA" w:rsidR="008F34F2" w:rsidRPr="00904E4C" w:rsidRDefault="008F34F2" w:rsidP="008F34F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889,374</w:t>
            </w:r>
          </w:p>
        </w:tc>
        <w:tc>
          <w:tcPr>
            <w:tcW w:w="129" w:type="pct"/>
            <w:gridSpan w:val="2"/>
          </w:tcPr>
          <w:p w14:paraId="0D5351AB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6E3FD" w14:textId="00D30AD9" w:rsidR="008F34F2" w:rsidRPr="00904E4C" w:rsidRDefault="00F9322E" w:rsidP="008F34F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1,528,696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B055D5D" w14:textId="77777777" w:rsidR="008F34F2" w:rsidRPr="00904E4C" w:rsidRDefault="008F34F2" w:rsidP="008F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BADC0" w14:textId="1C0868FD" w:rsidR="008F34F2" w:rsidRPr="000105D6" w:rsidRDefault="008F34F2" w:rsidP="000105D6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105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873,480</w:t>
            </w:r>
          </w:p>
        </w:tc>
      </w:tr>
    </w:tbl>
    <w:p w14:paraId="2C379879" w14:textId="0A6A4082" w:rsidR="00D15F13" w:rsidRPr="00240583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240583" w:rsidSect="00FC42E7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90A5871" w14:textId="1333F793" w:rsidR="00C112BE" w:rsidRPr="00240583" w:rsidRDefault="00C112BE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F67EAD9" w14:textId="77777777" w:rsidR="00C112BE" w:rsidRPr="00240583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240583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5E9AC4E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240583" w:rsidDel="00685444" w14:paraId="2F068212" w14:textId="77777777" w:rsidTr="00DE1614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159F79F3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2216254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443210" w:rsidRDefault="004C11EE" w:rsidP="004C11E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5E2CC801" w:rsidR="00C112BE" w:rsidRPr="00240583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สาม</w:t>
            </w: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45613" w:rsidRPr="00240583" w14:paraId="618F2DE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3427D09B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540E4103" w14:textId="767AA545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4" w:type="dxa"/>
          </w:tcPr>
          <w:p w14:paraId="41E0F7B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2C5762A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3DA531F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6BE9CF04" w14:textId="69B3911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03B7AD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49BEEAF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81573AB" w14:textId="3D206573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3A03097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46EBC2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3481714" w14:textId="26CF647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FAA0DD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0B5F721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41F0A722" w14:textId="0FD6AEF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4848A62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2B14865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2075C83A" w14:textId="463336E3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8F34F2" w:rsidRPr="00240583" w14:paraId="2FF05CF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6A02AEB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22D14491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053EC28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  <w:gridSpan w:val="2"/>
          </w:tcPr>
          <w:p w14:paraId="28EBAFFB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74CB06A6" w14:textId="3B630A51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2BCAFFAC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5EFA5892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483E477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39EE195F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381731F9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64BE6BD0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654B744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705C316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648524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349864FC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F06996A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725DBE7C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DBA70DD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685FBA10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C11EE" w:rsidRPr="00240583" w14:paraId="24300CC6" w14:textId="77777777" w:rsidTr="00DE1614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6ADD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76A4D9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F34F2" w:rsidRPr="00240583" w14:paraId="37F34652" w14:textId="77777777" w:rsidTr="00DE1614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42F76FDF" w:rsidR="008F34F2" w:rsidRPr="00240583" w:rsidRDefault="008F34F2" w:rsidP="008F34F2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8F34F2" w:rsidRPr="00240583" w:rsidRDefault="008F34F2" w:rsidP="008F3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5354BAA7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489702E" w14:textId="6FC413B3" w:rsidR="008F34F2" w:rsidRPr="00240583" w:rsidRDefault="008F34F2" w:rsidP="008F34F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5547BEC4" w:rsidR="008F34F2" w:rsidRPr="00240583" w:rsidRDefault="00A92B2C" w:rsidP="008F34F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063E570D" w:rsidR="008F34F2" w:rsidRPr="00240583" w:rsidRDefault="00A92B2C" w:rsidP="002C2E6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103,241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45534F08" w:rsidR="008F34F2" w:rsidRPr="00CF72C5" w:rsidRDefault="00D9238C" w:rsidP="002C2E6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13BE3FB" w:rsidR="008F34F2" w:rsidRPr="00240583" w:rsidRDefault="008F34F2" w:rsidP="008F34F2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2D51E211" w:rsidR="008F34F2" w:rsidRPr="00240583" w:rsidRDefault="008F34F2" w:rsidP="008F34F2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F34F2" w:rsidRPr="00240583" w14:paraId="3F8998B5" w14:textId="77777777" w:rsidTr="00DE1614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8F34F2" w:rsidRPr="00240583" w:rsidRDefault="008F34F2" w:rsidP="008F34F2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0A593B47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1C43C2E6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61234AB1" w:rsidR="008F34F2" w:rsidRPr="00240583" w:rsidRDefault="00A92B2C" w:rsidP="008F34F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8F34F2" w:rsidRPr="00CF72C5" w:rsidRDefault="008F34F2" w:rsidP="008F34F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15A79B31" w:rsidR="008F34F2" w:rsidRPr="00F96ADC" w:rsidRDefault="00A92B2C" w:rsidP="002C2E66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103,241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2C84A3D6" w:rsidR="008F34F2" w:rsidRPr="00D9238C" w:rsidRDefault="00D9238C" w:rsidP="002C2E6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923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21A5F9B7" w:rsidR="008F34F2" w:rsidRPr="00240583" w:rsidRDefault="008F34F2" w:rsidP="008F34F2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8F34F2" w:rsidRPr="00240583" w:rsidRDefault="008F34F2" w:rsidP="008F34F2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5BD79A33" w:rsidR="008F34F2" w:rsidRPr="00240583" w:rsidRDefault="008F34F2" w:rsidP="008F34F2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240583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240583" w:rsidRDefault="009A33A9" w:rsidP="000B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240583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240583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240583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240583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240583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240583" w:rsidSect="00DD2D6E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42D8A6F5" w:rsidR="00D61673" w:rsidRPr="000105D6" w:rsidRDefault="004B36E8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105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0105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0105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240583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63E8D490" w:rsidR="004313F8" w:rsidRPr="00240583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240583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240583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240583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EC0AA8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  <w:r w:rsidRPr="002405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D50A39">
        <w:rPr>
          <w:rFonts w:ascii="Angsana New" w:hAnsi="Angsana New"/>
          <w:sz w:val="30"/>
          <w:szCs w:val="30"/>
          <w:cs/>
        </w:rPr>
        <w:t>งวดสามเดือนสิ้นสุดวันที</w:t>
      </w:r>
      <w:r w:rsidR="004C11EE">
        <w:rPr>
          <w:rFonts w:ascii="Angsana New" w:hAnsi="Angsana New"/>
          <w:sz w:val="30"/>
          <w:szCs w:val="30"/>
          <w:cs/>
        </w:rPr>
        <w:t xml:space="preserve">่ </w:t>
      </w:r>
      <w:r w:rsidR="004C11EE">
        <w:rPr>
          <w:rFonts w:ascii="Angsana New" w:hAnsi="Angsana New"/>
          <w:sz w:val="30"/>
          <w:szCs w:val="30"/>
          <w:lang w:val="en-US"/>
        </w:rPr>
        <w:t>31</w:t>
      </w:r>
      <w:r w:rsidR="004C11EE">
        <w:rPr>
          <w:rFonts w:ascii="Angsana New" w:hAnsi="Angsana New"/>
          <w:sz w:val="30"/>
          <w:szCs w:val="30"/>
          <w:cs/>
        </w:rPr>
        <w:t xml:space="preserve"> มีนาคม </w:t>
      </w:r>
      <w:r w:rsidR="004C11EE">
        <w:rPr>
          <w:rFonts w:ascii="Angsana New" w:hAnsi="Angsana New"/>
          <w:sz w:val="30"/>
          <w:szCs w:val="30"/>
          <w:lang w:val="en-US"/>
        </w:rPr>
        <w:t>256</w:t>
      </w:r>
      <w:r w:rsidR="008F34F2">
        <w:rPr>
          <w:rFonts w:ascii="Angsana New" w:hAnsi="Angsana New"/>
          <w:sz w:val="30"/>
          <w:szCs w:val="30"/>
          <w:lang w:val="en-US"/>
        </w:rPr>
        <w:t>5</w:t>
      </w:r>
      <w:r w:rsidR="00EC0AA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240583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240583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40583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5886E823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240583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2F33B8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DFFCD3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240583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AA71D0" w14:paraId="665039A8" w14:textId="77777777" w:rsidTr="00BB5751">
        <w:trPr>
          <w:tblHeader/>
        </w:trPr>
        <w:tc>
          <w:tcPr>
            <w:tcW w:w="2070" w:type="pct"/>
          </w:tcPr>
          <w:p w14:paraId="59268FFC" w14:textId="77777777" w:rsidR="00255478" w:rsidRPr="00240583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</w:tcPr>
          <w:p w14:paraId="376EA092" w14:textId="76E82FD8" w:rsidR="00255478" w:rsidRPr="00C17E16" w:rsidRDefault="00CF7019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highlight w:val="green"/>
                <w:cs/>
                <w:lang w:val="en-US"/>
              </w:rPr>
            </w:pPr>
            <w:r w:rsidRPr="00CF7019">
              <w:rPr>
                <w:rFonts w:ascii="Angsana New" w:hAnsi="Angsana New"/>
                <w:sz w:val="30"/>
                <w:szCs w:val="30"/>
                <w:lang w:val="en-US"/>
              </w:rPr>
              <w:t>2,15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2A12DBB4" w14:textId="77777777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5" w:type="pct"/>
          </w:tcPr>
          <w:p w14:paraId="308359FD" w14:textId="78FA8654" w:rsidR="00255478" w:rsidRPr="00862068" w:rsidRDefault="0086206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144" w:type="pct"/>
          </w:tcPr>
          <w:p w14:paraId="3A201155" w14:textId="77777777" w:rsidR="00255478" w:rsidRPr="00862068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B45BC39" w14:textId="6C392B0F" w:rsidR="00255478" w:rsidRPr="00862068" w:rsidRDefault="00CF7019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4" w:type="pct"/>
          </w:tcPr>
          <w:p w14:paraId="3D52C873" w14:textId="77777777" w:rsidR="00255478" w:rsidRPr="00862068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BE0B36D" w14:textId="51D79D03" w:rsidR="00255478" w:rsidRPr="00862068" w:rsidRDefault="00862068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</w:tr>
      <w:tr w:rsidR="00EC0AA8" w:rsidRPr="00240583" w14:paraId="6456C1CE" w14:textId="77777777" w:rsidTr="00BB5751">
        <w:trPr>
          <w:tblHeader/>
        </w:trPr>
        <w:tc>
          <w:tcPr>
            <w:tcW w:w="2070" w:type="pct"/>
          </w:tcPr>
          <w:p w14:paraId="2EC0D2CD" w14:textId="77777777" w:rsidR="00EC0AA8" w:rsidRPr="00240583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3C41C" w14:textId="096C64F0" w:rsidR="00EC0AA8" w:rsidRPr="00C17E16" w:rsidRDefault="00CF7019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 w:rsidRPr="00CF7019">
              <w:rPr>
                <w:rFonts w:ascii="Angsana New" w:hAnsi="Angsana New"/>
                <w:sz w:val="30"/>
                <w:szCs w:val="30"/>
                <w:lang w:val="en-US"/>
              </w:rPr>
              <w:t>1,13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2C674482" w14:textId="77777777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0BBFD01" w14:textId="0230FAAE" w:rsidR="00EC0AA8" w:rsidRPr="00862068" w:rsidRDefault="00CF7019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6E5D7AC" w14:textId="77777777" w:rsidR="00EC0AA8" w:rsidRPr="0086206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8F9FD4" w14:textId="7FB6F66B" w:rsidR="00EC0AA8" w:rsidRPr="00862068" w:rsidRDefault="00CF701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 w:eastAsia="en-US"/>
              </w:rPr>
              <w:t>1,133</w:t>
            </w:r>
          </w:p>
        </w:tc>
        <w:tc>
          <w:tcPr>
            <w:tcW w:w="144" w:type="pct"/>
          </w:tcPr>
          <w:p w14:paraId="42F34049" w14:textId="77777777" w:rsidR="00EC0AA8" w:rsidRPr="0086206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8F61A2C" w14:textId="330A8CBF" w:rsidR="00EC0AA8" w:rsidRPr="00862068" w:rsidRDefault="00CF7019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AA8" w:rsidRPr="00240583" w14:paraId="5AF7F9F6" w14:textId="77777777" w:rsidTr="00BB5751">
        <w:trPr>
          <w:tblHeader/>
        </w:trPr>
        <w:tc>
          <w:tcPr>
            <w:tcW w:w="2070" w:type="pct"/>
          </w:tcPr>
          <w:p w14:paraId="6F55E209" w14:textId="77777777" w:rsidR="00EC0AA8" w:rsidRPr="00240583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270D9544" w:rsidR="00EC0AA8" w:rsidRPr="00A24602" w:rsidRDefault="00CF701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3,290</w:t>
            </w:r>
          </w:p>
        </w:tc>
        <w:tc>
          <w:tcPr>
            <w:tcW w:w="144" w:type="pct"/>
          </w:tcPr>
          <w:p w14:paraId="7F6F4ABD" w14:textId="77777777" w:rsidR="00EC0AA8" w:rsidRPr="00A24602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084BC786" w:rsidR="00EC0AA8" w:rsidRPr="00862068" w:rsidRDefault="0086206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20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</w:p>
        </w:tc>
        <w:tc>
          <w:tcPr>
            <w:tcW w:w="144" w:type="pct"/>
          </w:tcPr>
          <w:p w14:paraId="067195DD" w14:textId="77777777" w:rsidR="00EC0AA8" w:rsidRPr="0086206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2412E84C" w:rsidR="00EC0AA8" w:rsidRPr="00862068" w:rsidRDefault="00CF701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6206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2,978</w:t>
            </w:r>
          </w:p>
        </w:tc>
        <w:tc>
          <w:tcPr>
            <w:tcW w:w="144" w:type="pct"/>
          </w:tcPr>
          <w:p w14:paraId="5F42DAA5" w14:textId="77777777" w:rsidR="00EC0AA8" w:rsidRPr="0086206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743ED169" w:rsidR="00EC0AA8" w:rsidRPr="00862068" w:rsidRDefault="0086206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620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</w:p>
        </w:tc>
      </w:tr>
    </w:tbl>
    <w:p w14:paraId="1FA89E1C" w14:textId="61A6448C" w:rsidR="00CF4FF5" w:rsidRPr="00AA71D0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11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5117D">
        <w:rPr>
          <w:rFonts w:asciiTheme="majorBidi" w:hAnsiTheme="majorBidi" w:cstheme="majorBidi"/>
          <w:sz w:val="30"/>
          <w:szCs w:val="30"/>
          <w:cs/>
        </w:rPr>
        <w:t>้</w:t>
      </w:r>
      <w:r w:rsidRPr="00B5117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610"/>
        <w:gridCol w:w="270"/>
        <w:gridCol w:w="2610"/>
      </w:tblGrid>
      <w:tr w:rsidR="00BB5751" w:rsidRPr="00B5117D" w14:paraId="29DAB3FB" w14:textId="77777777" w:rsidTr="00BB5751">
        <w:trPr>
          <w:trHeight w:val="21"/>
          <w:tblHeader/>
        </w:trPr>
        <w:tc>
          <w:tcPr>
            <w:tcW w:w="3870" w:type="dxa"/>
            <w:shd w:val="clear" w:color="auto" w:fill="auto"/>
            <w:vAlign w:val="bottom"/>
          </w:tcPr>
          <w:p w14:paraId="45E9E132" w14:textId="05A0CD94" w:rsidR="00BB5751" w:rsidRPr="00B5117D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610" w:type="dxa"/>
          </w:tcPr>
          <w:p w14:paraId="39EE0FC3" w14:textId="1A90BB74" w:rsidR="00BB5751" w:rsidRPr="00B5117D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5117D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</w:tcPr>
          <w:p w14:paraId="2312F8AC" w14:textId="1F9E886F" w:rsidR="00BB5751" w:rsidRPr="00B5117D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5117D" w14:paraId="0EA886D2" w14:textId="77777777" w:rsidTr="00BB5751">
        <w:trPr>
          <w:trHeight w:val="21"/>
          <w:tblHeader/>
        </w:trPr>
        <w:tc>
          <w:tcPr>
            <w:tcW w:w="3870" w:type="dxa"/>
          </w:tcPr>
          <w:p w14:paraId="0C59C632" w14:textId="77777777" w:rsidR="00BB5751" w:rsidRPr="00B5117D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3"/>
          </w:tcPr>
          <w:p w14:paraId="2A908B9C" w14:textId="6DA336BC" w:rsidR="00BB5751" w:rsidRPr="00B5117D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5117D" w14:paraId="6400873B" w14:textId="77777777" w:rsidTr="00AF0F79">
        <w:trPr>
          <w:trHeight w:val="21"/>
        </w:trPr>
        <w:tc>
          <w:tcPr>
            <w:tcW w:w="3870" w:type="dxa"/>
          </w:tcPr>
          <w:p w14:paraId="7248E3A7" w14:textId="1D24DF3D" w:rsidR="00BB5751" w:rsidRPr="00B5117D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14:paraId="5BA5B702" w14:textId="139A75E4" w:rsidR="00BB5751" w:rsidRPr="00B5117D" w:rsidRDefault="003C796F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459,778</w:t>
            </w:r>
          </w:p>
        </w:tc>
        <w:tc>
          <w:tcPr>
            <w:tcW w:w="270" w:type="dxa"/>
            <w:shd w:val="clear" w:color="auto" w:fill="auto"/>
          </w:tcPr>
          <w:p w14:paraId="1C19049E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shd w:val="clear" w:color="auto" w:fill="auto"/>
          </w:tcPr>
          <w:p w14:paraId="06D2E74F" w14:textId="6B23A7C4" w:rsidR="00BB5751" w:rsidRPr="00B5117D" w:rsidRDefault="003C796F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457,43</w:t>
            </w:r>
            <w:r w:rsidR="00331F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BB5751" w:rsidRPr="00B5117D" w14:paraId="1CE0BE7D" w14:textId="77777777" w:rsidTr="00AF0F79">
        <w:trPr>
          <w:trHeight w:val="21"/>
        </w:trPr>
        <w:tc>
          <w:tcPr>
            <w:tcW w:w="3870" w:type="dxa"/>
          </w:tcPr>
          <w:p w14:paraId="0350D1DB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10" w:type="dxa"/>
            <w:shd w:val="clear" w:color="auto" w:fill="auto"/>
          </w:tcPr>
          <w:p w14:paraId="2563EA5E" w14:textId="0B1A1B56" w:rsidR="00BB5751" w:rsidRPr="00B5117D" w:rsidRDefault="00AF0F79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F0F79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1F401E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01E57896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shd w:val="clear" w:color="auto" w:fill="auto"/>
          </w:tcPr>
          <w:p w14:paraId="5B4FBBB4" w14:textId="1A7DF0A6" w:rsidR="00BB5751" w:rsidRPr="00B5117D" w:rsidRDefault="00AF0F79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0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="001F40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</w:p>
        </w:tc>
      </w:tr>
      <w:tr w:rsidR="00BB5751" w:rsidRPr="00B5117D" w14:paraId="1B1C13D6" w14:textId="77777777" w:rsidTr="00AF0F79">
        <w:trPr>
          <w:trHeight w:val="21"/>
        </w:trPr>
        <w:tc>
          <w:tcPr>
            <w:tcW w:w="3870" w:type="dxa"/>
          </w:tcPr>
          <w:p w14:paraId="74F88092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4B99EE1E" w:rsidR="00BB5751" w:rsidRPr="00B5117D" w:rsidRDefault="00AF0F79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F0F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796F">
              <w:rPr>
                <w:rFonts w:asciiTheme="majorBidi" w:hAnsiTheme="majorBidi" w:cstheme="majorBidi"/>
                <w:sz w:val="30"/>
                <w:szCs w:val="30"/>
              </w:rPr>
              <w:t>60,056</w:t>
            </w:r>
            <w:r w:rsidRPr="00AF0F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1BC295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5D04C590" w14:textId="4A719128" w:rsidR="00BB5751" w:rsidRPr="00B5117D" w:rsidRDefault="00AF0F79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0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79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59,62</w:t>
            </w:r>
            <w:r w:rsidR="00331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F0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B5751" w:rsidRPr="00240583" w14:paraId="29B4A77F" w14:textId="77777777" w:rsidTr="00AF0F79">
        <w:trPr>
          <w:trHeight w:val="21"/>
        </w:trPr>
        <w:tc>
          <w:tcPr>
            <w:tcW w:w="3870" w:type="dxa"/>
            <w:vAlign w:val="bottom"/>
          </w:tcPr>
          <w:p w14:paraId="1F31A926" w14:textId="2DBC580F" w:rsidR="00BB5751" w:rsidRPr="00B5117D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11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511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400889F1" w:rsidR="00BB5751" w:rsidRPr="006D6556" w:rsidRDefault="00AF0F79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0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1F40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31,82</w:t>
            </w:r>
            <w:r w:rsidR="000322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3972A2" w14:textId="77777777" w:rsidR="00BB5751" w:rsidRPr="00B5117D" w:rsidRDefault="00BB5751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570DDD52" w:rsidR="00BB5751" w:rsidRPr="00255478" w:rsidRDefault="00AF0F79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0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1F40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29,921</w:t>
            </w:r>
          </w:p>
        </w:tc>
      </w:tr>
    </w:tbl>
    <w:p w14:paraId="128A8556" w14:textId="77777777" w:rsidR="006B0307" w:rsidRPr="00240583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643BCB9" w14:textId="77777777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240583">
        <w:rPr>
          <w:rFonts w:asciiTheme="majorBidi" w:hAnsiTheme="majorBidi" w:cstheme="majorBidi"/>
          <w:sz w:val="30"/>
          <w:szCs w:val="30"/>
        </w:rPr>
        <w:br w:type="page"/>
      </w:r>
    </w:p>
    <w:p w14:paraId="79A59D8C" w14:textId="45F48827" w:rsidR="00792C02" w:rsidRPr="00240583" w:rsidRDefault="0079023D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23765408"/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792C0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0"/>
    </w:p>
    <w:p w14:paraId="180D78A4" w14:textId="77777777" w:rsidR="000105D6" w:rsidRDefault="000105D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90AD6" w14:textId="206D316A" w:rsidR="004F39B6" w:rsidRPr="00240583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240583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240583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6114" w14:textId="6B89EFC4" w:rsidR="0079023D" w:rsidRPr="000105D6" w:rsidRDefault="00960F80" w:rsidP="00010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0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010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240583" w:rsidRDefault="00BF6C64" w:rsidP="00BF6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240583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240583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FAB4B4" w14:textId="01094EF3" w:rsidR="00A1213F" w:rsidRPr="00240583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240583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7777777" w:rsidR="00B775EE" w:rsidRPr="00904E4C" w:rsidRDefault="00B775EE" w:rsidP="00B775E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B775EE" w:rsidRPr="00904E4C" w14:paraId="3F3BEC13" w14:textId="77777777" w:rsidTr="00A31324">
        <w:tc>
          <w:tcPr>
            <w:tcW w:w="3870" w:type="dxa"/>
            <w:vAlign w:val="bottom"/>
          </w:tcPr>
          <w:p w14:paraId="56231F2D" w14:textId="77777777" w:rsidR="00B775EE" w:rsidRPr="00904E4C" w:rsidRDefault="00B775EE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C6FE441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B946277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6922255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775EE" w:rsidRPr="00904E4C" w14:paraId="2733250B" w14:textId="77777777" w:rsidTr="00A31324">
        <w:tc>
          <w:tcPr>
            <w:tcW w:w="3870" w:type="dxa"/>
            <w:vAlign w:val="bottom"/>
          </w:tcPr>
          <w:p w14:paraId="78DC5C88" w14:textId="77777777" w:rsidR="00B775EE" w:rsidRPr="00904E4C" w:rsidRDefault="00B775EE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8D6C01F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36" w:type="dxa"/>
          </w:tcPr>
          <w:p w14:paraId="219542B3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62C93E8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CF72C5" w:rsidRPr="00904E4C" w14:paraId="7A38A437" w14:textId="77777777" w:rsidTr="00A31324">
        <w:tc>
          <w:tcPr>
            <w:tcW w:w="3870" w:type="dxa"/>
            <w:vAlign w:val="bottom"/>
          </w:tcPr>
          <w:p w14:paraId="7020D0EA" w14:textId="77777777" w:rsidR="00CF72C5" w:rsidRPr="00904E4C" w:rsidRDefault="00CF72C5" w:rsidP="00CF72C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5FB8A82" w14:textId="7CBBB805" w:rsidR="00CF72C5" w:rsidRPr="00CF72C5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0DFD6D7A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E5DA967" w14:textId="669C1618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</w:tr>
      <w:tr w:rsidR="00CF72C5" w:rsidRPr="00904E4C" w14:paraId="252C6A91" w14:textId="77777777" w:rsidTr="00A31324">
        <w:tc>
          <w:tcPr>
            <w:tcW w:w="3870" w:type="dxa"/>
            <w:vAlign w:val="bottom"/>
          </w:tcPr>
          <w:p w14:paraId="6A00BCFA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95EAB59" w14:textId="7157BCB6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8F34F2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70" w:type="dxa"/>
          </w:tcPr>
          <w:p w14:paraId="7FE037B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7C66522" w14:textId="7BB5FAFB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8F34F2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6" w:type="dxa"/>
          </w:tcPr>
          <w:p w14:paraId="7122BAB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C61F7DD" w14:textId="02E687C8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8F34F2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40" w:type="dxa"/>
          </w:tcPr>
          <w:p w14:paraId="356EBD04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4561339" w14:textId="7E3EA21F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8F34F2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</w:tr>
      <w:tr w:rsidR="00CF72C5" w:rsidRPr="00904E4C" w14:paraId="4324332C" w14:textId="77777777" w:rsidTr="00A31324">
        <w:tc>
          <w:tcPr>
            <w:tcW w:w="3870" w:type="dxa"/>
            <w:vAlign w:val="bottom"/>
          </w:tcPr>
          <w:p w14:paraId="34011611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8B8586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CF72C5" w:rsidRPr="00904E4C" w14:paraId="201E0FE5" w14:textId="77777777" w:rsidTr="00A31324">
        <w:tc>
          <w:tcPr>
            <w:tcW w:w="3870" w:type="dxa"/>
            <w:hideMark/>
          </w:tcPr>
          <w:p w14:paraId="5ECBEAF6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5001C040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E392BC4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250FA3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79BB4C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B72CA8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0DD0522C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0BED0D2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8F34F2" w:rsidRPr="00904E4C" w14:paraId="650C828D" w14:textId="77777777" w:rsidTr="00A31324">
        <w:tc>
          <w:tcPr>
            <w:tcW w:w="3870" w:type="dxa"/>
            <w:hideMark/>
          </w:tcPr>
          <w:p w14:paraId="3C549AA9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14BE1067" w14:textId="16D12C7F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1,776,63</w:t>
            </w:r>
            <w:r w:rsidR="00AA71D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vAlign w:val="bottom"/>
          </w:tcPr>
          <w:p w14:paraId="5A87EC13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2B7878A2" w14:textId="336EA84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36" w:type="dxa"/>
            <w:vAlign w:val="bottom"/>
          </w:tcPr>
          <w:p w14:paraId="47B8AFA0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3365FA0" w14:textId="05225BBA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1,719,5</w:t>
            </w:r>
            <w:r w:rsidR="0055781A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40" w:type="dxa"/>
            <w:vAlign w:val="bottom"/>
          </w:tcPr>
          <w:p w14:paraId="27FF3014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3E43687" w14:textId="1EEA0606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988,709</w:t>
            </w:r>
          </w:p>
        </w:tc>
      </w:tr>
      <w:tr w:rsidR="008F34F2" w:rsidRPr="00904E4C" w14:paraId="6F355D20" w14:textId="77777777" w:rsidTr="00A31324">
        <w:tc>
          <w:tcPr>
            <w:tcW w:w="3870" w:type="dxa"/>
            <w:hideMark/>
          </w:tcPr>
          <w:p w14:paraId="2BF94D31" w14:textId="77777777" w:rsidR="008F34F2" w:rsidRPr="00904E4C" w:rsidRDefault="008F34F2" w:rsidP="008F34F2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30ED8" w14:textId="57755016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</w:t>
            </w:r>
            <w:r w:rsidR="00AA71D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742D373A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CA635" w14:textId="575CB51B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36" w:type="dxa"/>
          </w:tcPr>
          <w:p w14:paraId="4B70F5BA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FBC6F" w14:textId="7DA38C6F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53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</w:t>
            </w:r>
            <w:r w:rsidR="005578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40" w:type="dxa"/>
          </w:tcPr>
          <w:p w14:paraId="703CBC52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1995C" w14:textId="79A5ED73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988,709</w:t>
            </w:r>
          </w:p>
        </w:tc>
      </w:tr>
      <w:tr w:rsidR="008F34F2" w:rsidRPr="00904E4C" w14:paraId="25866392" w14:textId="77777777" w:rsidTr="00A31324">
        <w:trPr>
          <w:trHeight w:val="224"/>
        </w:trPr>
        <w:tc>
          <w:tcPr>
            <w:tcW w:w="3870" w:type="dxa"/>
          </w:tcPr>
          <w:p w14:paraId="6D427462" w14:textId="77777777" w:rsidR="008F34F2" w:rsidRPr="00904E4C" w:rsidRDefault="008F34F2" w:rsidP="008F34F2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977B2D6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014907C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FF7CF98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40E3DF72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1000178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844FF07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09F8B6B8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8F34F2" w:rsidRPr="00904E4C" w14:paraId="2CF1956D" w14:textId="77777777" w:rsidTr="00A31324">
        <w:tc>
          <w:tcPr>
            <w:tcW w:w="3870" w:type="dxa"/>
            <w:hideMark/>
          </w:tcPr>
          <w:p w14:paraId="2FA6B0C1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8D7B85A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81F2C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660C9F3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A306FED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F42D2A8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31983EBD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8ABABFB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F34F2" w:rsidRPr="00904E4C" w14:paraId="3F0BC1CD" w14:textId="77777777" w:rsidTr="00A31324">
        <w:tc>
          <w:tcPr>
            <w:tcW w:w="3870" w:type="dxa"/>
            <w:hideMark/>
          </w:tcPr>
          <w:p w14:paraId="4AFE36E3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58C7676" w14:textId="3F638945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1,761,32</w:t>
            </w:r>
            <w:r w:rsidR="00F237E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48A95818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3A578A5" w14:textId="07C8D370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336</w:t>
            </w:r>
          </w:p>
        </w:tc>
        <w:tc>
          <w:tcPr>
            <w:tcW w:w="236" w:type="dxa"/>
          </w:tcPr>
          <w:p w14:paraId="1E12294F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9C78D99" w14:textId="3290748C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1,704,22</w:t>
            </w:r>
            <w:r w:rsidR="0055781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</w:tcPr>
          <w:p w14:paraId="378FEE84" w14:textId="77777777" w:rsidR="008F34F2" w:rsidRPr="00904E4C" w:rsidRDefault="008F34F2" w:rsidP="008F34F2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BDFFD1" w14:textId="48C84C00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6,600</w:t>
            </w:r>
          </w:p>
        </w:tc>
      </w:tr>
      <w:tr w:rsidR="008F34F2" w:rsidRPr="00904E4C" w14:paraId="5AD5CC56" w14:textId="77777777" w:rsidTr="00A31324">
        <w:tc>
          <w:tcPr>
            <w:tcW w:w="3870" w:type="dxa"/>
            <w:hideMark/>
          </w:tcPr>
          <w:p w14:paraId="4116BD40" w14:textId="77777777" w:rsidR="008F34F2" w:rsidRPr="00904E4C" w:rsidRDefault="008F34F2" w:rsidP="008F34F2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206709AF" w14:textId="4C9CFF16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15,30</w:t>
            </w:r>
            <w:r w:rsidR="00AA71D0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2BEB325A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8F76DE0" w14:textId="202A9083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132</w:t>
            </w:r>
          </w:p>
        </w:tc>
        <w:tc>
          <w:tcPr>
            <w:tcW w:w="236" w:type="dxa"/>
          </w:tcPr>
          <w:p w14:paraId="473F19A5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AC79EBD" w14:textId="0F6CFD03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15,313</w:t>
            </w:r>
          </w:p>
        </w:tc>
        <w:tc>
          <w:tcPr>
            <w:tcW w:w="240" w:type="dxa"/>
          </w:tcPr>
          <w:p w14:paraId="3721A3A9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0904C8F" w14:textId="1222771F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8F34F2" w:rsidRPr="00904E4C" w14:paraId="4B3F7D81" w14:textId="77777777" w:rsidTr="00A31324">
        <w:tc>
          <w:tcPr>
            <w:tcW w:w="3870" w:type="dxa"/>
            <w:hideMark/>
          </w:tcPr>
          <w:p w14:paraId="570CD688" w14:textId="77777777" w:rsidR="008F34F2" w:rsidRPr="00904E4C" w:rsidRDefault="008F34F2" w:rsidP="008F34F2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F10B3" w14:textId="252F2F24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</w:t>
            </w:r>
            <w:r w:rsidR="00AA71D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65806F14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23A1F" w14:textId="64577E9B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36" w:type="dxa"/>
          </w:tcPr>
          <w:p w14:paraId="20EC614C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D76A1" w14:textId="3CB464D0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53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</w:t>
            </w:r>
            <w:r w:rsidR="005578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40" w:type="dxa"/>
          </w:tcPr>
          <w:p w14:paraId="479CC60B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7FBE" w14:textId="7F3C1F9E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988,709</w:t>
            </w:r>
          </w:p>
        </w:tc>
      </w:tr>
      <w:tr w:rsidR="008F34F2" w:rsidRPr="00904E4C" w14:paraId="5970418B" w14:textId="77777777" w:rsidTr="009707BA">
        <w:trPr>
          <w:trHeight w:val="278"/>
        </w:trPr>
        <w:tc>
          <w:tcPr>
            <w:tcW w:w="3870" w:type="dxa"/>
          </w:tcPr>
          <w:p w14:paraId="062D77C2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957F591" w14:textId="77777777" w:rsidR="008F34F2" w:rsidRPr="00904E4C" w:rsidRDefault="008F34F2" w:rsidP="008F34F2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</w:tcPr>
          <w:p w14:paraId="5E7475F8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34DE9112" w14:textId="77777777" w:rsidR="008F34F2" w:rsidRPr="00904E4C" w:rsidRDefault="008F34F2" w:rsidP="008F34F2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8F34F2" w:rsidRPr="00904E4C" w14:paraId="48EE45DE" w14:textId="77777777" w:rsidTr="00A31324">
        <w:tc>
          <w:tcPr>
            <w:tcW w:w="3870" w:type="dxa"/>
          </w:tcPr>
          <w:p w14:paraId="1125686D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323C7C8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EB4279C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060715A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5EE94FE7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7AB3253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3DB67916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C502027" w14:textId="7777777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F34F2" w:rsidRPr="00904E4C" w14:paraId="57272DB2" w14:textId="77777777" w:rsidTr="00A31324">
        <w:tc>
          <w:tcPr>
            <w:tcW w:w="3870" w:type="dxa"/>
            <w:vAlign w:val="bottom"/>
            <w:hideMark/>
          </w:tcPr>
          <w:p w14:paraId="77FB3D59" w14:textId="77777777" w:rsidR="008F34F2" w:rsidRPr="00904E4C" w:rsidRDefault="008F34F2" w:rsidP="008F34F2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7C6D6827" w14:textId="3B201FF2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1,776,63</w:t>
            </w:r>
            <w:r w:rsidR="00AA71D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vAlign w:val="bottom"/>
          </w:tcPr>
          <w:p w14:paraId="0C41A4DF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4D5EA680" w14:textId="3A279891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36" w:type="dxa"/>
            <w:vAlign w:val="bottom"/>
          </w:tcPr>
          <w:p w14:paraId="43264BC6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F35CB83" w14:textId="0118B0BC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5377">
              <w:rPr>
                <w:rFonts w:ascii="Angsana New" w:hAnsi="Angsana New"/>
                <w:sz w:val="30"/>
                <w:szCs w:val="30"/>
                <w:lang w:val="en-US" w:eastAsia="en-US"/>
              </w:rPr>
              <w:t>1,719,5</w:t>
            </w:r>
            <w:r w:rsidR="0055781A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40" w:type="dxa"/>
            <w:vAlign w:val="bottom"/>
          </w:tcPr>
          <w:p w14:paraId="3DCD3F99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60DB6B7" w14:textId="5164AAE7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988,709</w:t>
            </w:r>
          </w:p>
        </w:tc>
      </w:tr>
      <w:tr w:rsidR="008F34F2" w:rsidRPr="00904E4C" w14:paraId="5F4968E1" w14:textId="77777777" w:rsidTr="00A31324">
        <w:tc>
          <w:tcPr>
            <w:tcW w:w="3870" w:type="dxa"/>
            <w:hideMark/>
          </w:tcPr>
          <w:p w14:paraId="1510EDBE" w14:textId="47964D4B" w:rsidR="008F34F2" w:rsidRPr="00904E4C" w:rsidRDefault="008F34F2" w:rsidP="008F34F2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D50F7" w14:textId="038DB1E1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</w:t>
            </w:r>
            <w:r w:rsidR="00AA71D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7397DD62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4E7A6" w14:textId="6178BDD8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36" w:type="dxa"/>
          </w:tcPr>
          <w:p w14:paraId="51078646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70366" w14:textId="1BDA0A24" w:rsidR="008F34F2" w:rsidRPr="00904E4C" w:rsidRDefault="009D5377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D53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</w:t>
            </w:r>
            <w:r w:rsidR="005578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40" w:type="dxa"/>
          </w:tcPr>
          <w:p w14:paraId="100A1CFA" w14:textId="77777777" w:rsidR="008F34F2" w:rsidRPr="00904E4C" w:rsidRDefault="008F34F2" w:rsidP="008F34F2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649C8" w14:textId="1564473F" w:rsidR="008F34F2" w:rsidRPr="00904E4C" w:rsidRDefault="008F34F2" w:rsidP="008F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988,709</w:t>
            </w:r>
          </w:p>
        </w:tc>
      </w:tr>
    </w:tbl>
    <w:p w14:paraId="2E5B95CE" w14:textId="5A987AEA" w:rsidR="00AC7E40" w:rsidRDefault="00AC7E40" w:rsidP="00D92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D01963" w14:textId="77777777" w:rsidR="00D9238C" w:rsidRDefault="00D9238C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ED4F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</w:t>
      </w:r>
      <w:r w:rsidRPr="00915A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</w:t>
      </w:r>
    </w:p>
    <w:p w14:paraId="4D5FE7C3" w14:textId="77777777" w:rsidR="00D9238C" w:rsidRPr="00095319" w:rsidRDefault="00D9238C" w:rsidP="005B7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bookmarkStart w:id="1" w:name="_Hlk13821625"/>
    </w:p>
    <w:bookmarkEnd w:id="1"/>
    <w:p w14:paraId="5A042DAE" w14:textId="77777777" w:rsidR="00F40BF4" w:rsidRPr="00240583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FA4A5E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D9238C" w:rsidRDefault="00F40BF4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9238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7C0E22" w:rsidRDefault="007C0E22" w:rsidP="00D9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40BF4" w:rsidRPr="00240583" w14:paraId="45645564" w14:textId="77777777" w:rsidTr="00966B4E">
        <w:trPr>
          <w:trHeight w:val="418"/>
        </w:trPr>
        <w:tc>
          <w:tcPr>
            <w:tcW w:w="2993" w:type="pct"/>
          </w:tcPr>
          <w:p w14:paraId="7054399C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5AC3EE88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 w:rsidR="008F34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48" w:type="pct"/>
          </w:tcPr>
          <w:p w14:paraId="430F18D0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3877F26D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6C9BFFBC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240583" w14:paraId="48F66CFC" w14:textId="77777777" w:rsidTr="00966B4E">
        <w:trPr>
          <w:trHeight w:val="434"/>
        </w:trPr>
        <w:tc>
          <w:tcPr>
            <w:tcW w:w="2993" w:type="pct"/>
          </w:tcPr>
          <w:p w14:paraId="352CA51C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0CC6FD77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240583" w14:paraId="51DFAE77" w14:textId="77777777" w:rsidTr="00966B4E">
        <w:trPr>
          <w:trHeight w:val="418"/>
        </w:trPr>
        <w:tc>
          <w:tcPr>
            <w:tcW w:w="2993" w:type="pct"/>
          </w:tcPr>
          <w:p w14:paraId="30BFE693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CFD65E0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3A1F5D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0D1F639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240583" w14:paraId="787BD5AF" w14:textId="77777777" w:rsidTr="00D178EF">
        <w:trPr>
          <w:trHeight w:val="405"/>
        </w:trPr>
        <w:tc>
          <w:tcPr>
            <w:tcW w:w="2993" w:type="pct"/>
          </w:tcPr>
          <w:p w14:paraId="0D34E932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1906CBFA" w:rsidR="00F40BF4" w:rsidRPr="00240583" w:rsidRDefault="00446657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9" w:type="pct"/>
            <w:shd w:val="clear" w:color="auto" w:fill="auto"/>
          </w:tcPr>
          <w:p w14:paraId="350971FE" w14:textId="77777777" w:rsidR="00F40BF4" w:rsidRPr="00240583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35A04F7C" w:rsidR="00F40BF4" w:rsidRPr="00EC61F5" w:rsidRDefault="00446657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F40BF4" w:rsidRPr="00240583" w14:paraId="67C01CD0" w14:textId="77777777" w:rsidTr="00966B4E">
        <w:trPr>
          <w:trHeight w:val="405"/>
        </w:trPr>
        <w:tc>
          <w:tcPr>
            <w:tcW w:w="2993" w:type="pct"/>
          </w:tcPr>
          <w:p w14:paraId="41C19E86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3BEB4F93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D588C86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913CD84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240583" w14:paraId="61A4E569" w14:textId="77777777" w:rsidTr="00966B4E">
        <w:trPr>
          <w:trHeight w:val="405"/>
        </w:trPr>
        <w:tc>
          <w:tcPr>
            <w:tcW w:w="2993" w:type="pct"/>
          </w:tcPr>
          <w:p w14:paraId="501E4BED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51A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3553A04F" w14:textId="77777777" w:rsidR="00F40BF4" w:rsidRPr="00240583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39CF0A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8C89265" w14:textId="77777777" w:rsidR="00F40BF4" w:rsidRPr="00240583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A858D9" w14:paraId="6BD51C01" w14:textId="77777777" w:rsidTr="008C2582">
        <w:trPr>
          <w:trHeight w:val="405"/>
        </w:trPr>
        <w:tc>
          <w:tcPr>
            <w:tcW w:w="2993" w:type="pct"/>
          </w:tcPr>
          <w:p w14:paraId="0E01DA3E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57ADADEB" w:rsidR="00F40BF4" w:rsidRPr="00240583" w:rsidRDefault="008C2582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C2582">
              <w:rPr>
                <w:rFonts w:asciiTheme="majorBidi" w:hAnsiTheme="majorBidi" w:cs="Angsana New"/>
                <w:sz w:val="30"/>
                <w:szCs w:val="30"/>
                <w:cs/>
              </w:rPr>
              <w:t>196</w:t>
            </w:r>
            <w:r w:rsidRPr="008C2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582">
              <w:rPr>
                <w:rFonts w:asciiTheme="majorBidi" w:hAnsiTheme="majorBidi" w:cs="Angsana New"/>
                <w:sz w:val="30"/>
                <w:szCs w:val="30"/>
                <w:cs/>
              </w:rPr>
              <w:t>422</w:t>
            </w:r>
          </w:p>
        </w:tc>
        <w:tc>
          <w:tcPr>
            <w:tcW w:w="149" w:type="pct"/>
            <w:shd w:val="clear" w:color="auto" w:fill="auto"/>
          </w:tcPr>
          <w:p w14:paraId="3BD622A2" w14:textId="77777777" w:rsidR="00F40BF4" w:rsidRPr="00240583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0B9903C3" w:rsidR="00F40BF4" w:rsidRPr="00A858D9" w:rsidRDefault="008C2582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2582">
              <w:rPr>
                <w:rFonts w:asciiTheme="majorBidi" w:hAnsiTheme="majorBidi" w:cstheme="majorBidi"/>
                <w:sz w:val="30"/>
                <w:szCs w:val="30"/>
              </w:rPr>
              <w:t>196,422</w:t>
            </w:r>
          </w:p>
        </w:tc>
      </w:tr>
    </w:tbl>
    <w:p w14:paraId="4EC02C49" w14:textId="10FBEBAC" w:rsidR="00661F0C" w:rsidRDefault="0066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3BD17E" w14:textId="627EBBB7" w:rsidR="00B036A2" w:rsidRPr="00D9238C" w:rsidRDefault="00DA050B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9238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434EBA3" w14:textId="2B486AAE" w:rsidR="00F23B36" w:rsidRPr="00240583" w:rsidRDefault="00F23B36" w:rsidP="00F23B3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E4711EA" w14:textId="4A6005DD" w:rsidR="005076C6" w:rsidRPr="007C0E22" w:rsidRDefault="005076C6" w:rsidP="0050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vanish/>
          <w:szCs w:val="30"/>
          <w:specVanish/>
        </w:rPr>
      </w:pPr>
      <w:r w:rsidRPr="008F34F2">
        <w:rPr>
          <w:rFonts w:asciiTheme="majorBidi" w:hAnsiTheme="majorBidi" w:cstheme="majorBidi"/>
          <w:sz w:val="30"/>
          <w:szCs w:val="30"/>
          <w:cs/>
        </w:rPr>
        <w:t>ในที่ประชุม</w:t>
      </w:r>
      <w:r w:rsidRPr="008F34F2">
        <w:rPr>
          <w:rFonts w:asciiTheme="majorBidi" w:hAnsiTheme="majorBidi" w:cstheme="majorBidi" w:hint="cs"/>
          <w:sz w:val="30"/>
          <w:szCs w:val="30"/>
          <w:cs/>
        </w:rPr>
        <w:t>สามัญผู้ถือหุ้น</w:t>
      </w:r>
      <w:r w:rsidR="007C0E22" w:rsidRPr="008F34F2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="007C0E22" w:rsidRPr="008F34F2">
        <w:rPr>
          <w:rFonts w:asciiTheme="majorBidi" w:hAnsiTheme="majorBidi" w:cstheme="majorBidi"/>
          <w:sz w:val="30"/>
          <w:szCs w:val="30"/>
        </w:rPr>
        <w:t xml:space="preserve"> </w:t>
      </w:r>
      <w:r w:rsidRPr="008F34F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C0E22" w:rsidRPr="008F34F2">
        <w:rPr>
          <w:rFonts w:asciiTheme="majorBidi" w:hAnsiTheme="majorBidi" w:cstheme="majorBidi"/>
          <w:sz w:val="30"/>
          <w:szCs w:val="30"/>
        </w:rPr>
        <w:t xml:space="preserve"> </w:t>
      </w:r>
      <w:r w:rsidR="00B178A4">
        <w:rPr>
          <w:rFonts w:asciiTheme="majorBidi" w:hAnsiTheme="majorBidi" w:cstheme="majorBidi"/>
          <w:sz w:val="30"/>
          <w:szCs w:val="30"/>
        </w:rPr>
        <w:t>22</w:t>
      </w:r>
      <w:r w:rsidR="002F3269" w:rsidRPr="008F34F2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8F34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34F2">
        <w:rPr>
          <w:rFonts w:asciiTheme="majorBidi" w:hAnsiTheme="majorBidi" w:cstheme="majorBidi"/>
          <w:sz w:val="30"/>
          <w:szCs w:val="30"/>
        </w:rPr>
        <w:t>256</w:t>
      </w:r>
      <w:r w:rsidR="00B178A4">
        <w:rPr>
          <w:rFonts w:asciiTheme="majorBidi" w:hAnsiTheme="majorBidi" w:cstheme="majorBidi"/>
          <w:sz w:val="30"/>
          <w:szCs w:val="30"/>
        </w:rPr>
        <w:t>5</w:t>
      </w:r>
      <w:r w:rsidR="007C0E22" w:rsidRPr="008F34F2">
        <w:rPr>
          <w:rFonts w:asciiTheme="majorBidi" w:hAnsiTheme="majorBidi" w:cstheme="majorBidi"/>
          <w:sz w:val="30"/>
          <w:szCs w:val="30"/>
        </w:rPr>
        <w:t xml:space="preserve"> </w:t>
      </w:r>
      <w:r w:rsidR="007C0E22" w:rsidRPr="008F34F2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8F34F2">
        <w:rPr>
          <w:rFonts w:asciiTheme="majorBidi" w:hAnsiTheme="majorBidi" w:cstheme="majorBidi"/>
          <w:sz w:val="30"/>
          <w:szCs w:val="30"/>
          <w:cs/>
        </w:rPr>
        <w:t>จ่ายเงินปันผลสำหรับ</w:t>
      </w:r>
      <w:r w:rsidR="007C0E22" w:rsidRPr="008F34F2">
        <w:rPr>
          <w:rFonts w:asciiTheme="majorBidi" w:hAnsiTheme="majorBidi" w:cstheme="majorBidi"/>
          <w:sz w:val="30"/>
          <w:szCs w:val="30"/>
        </w:rPr>
        <w:br/>
      </w:r>
      <w:r w:rsidRPr="008F34F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ผลการดำเนินงานในปี </w:t>
      </w:r>
      <w:r w:rsidRPr="008F34F2">
        <w:rPr>
          <w:rFonts w:asciiTheme="majorBidi" w:hAnsiTheme="majorBidi" w:cstheme="majorBidi"/>
          <w:sz w:val="30"/>
          <w:szCs w:val="30"/>
        </w:rPr>
        <w:t>256</w:t>
      </w:r>
      <w:r w:rsidR="00B178A4">
        <w:rPr>
          <w:rFonts w:asciiTheme="majorBidi" w:hAnsiTheme="majorBidi" w:cstheme="majorBidi"/>
          <w:sz w:val="30"/>
          <w:szCs w:val="30"/>
        </w:rPr>
        <w:t>4</w:t>
      </w:r>
      <w:r w:rsidRPr="008F34F2">
        <w:rPr>
          <w:rFonts w:asciiTheme="majorBidi" w:hAnsiTheme="majorBidi" w:cstheme="majorBidi"/>
          <w:sz w:val="30"/>
          <w:szCs w:val="30"/>
        </w:rPr>
        <w:t xml:space="preserve"> </w:t>
      </w:r>
      <w:r w:rsidRPr="008F34F2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8F34F2">
        <w:rPr>
          <w:rFonts w:asciiTheme="majorBidi" w:hAnsiTheme="majorBidi" w:cstheme="majorBidi"/>
          <w:sz w:val="30"/>
          <w:szCs w:val="30"/>
        </w:rPr>
        <w:t xml:space="preserve">0.08 </w:t>
      </w:r>
      <w:r w:rsidRPr="008F34F2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8F34F2">
        <w:rPr>
          <w:rFonts w:asciiTheme="majorBidi" w:hAnsiTheme="majorBidi" w:cstheme="majorBidi"/>
          <w:sz w:val="30"/>
          <w:szCs w:val="30"/>
        </w:rPr>
        <w:t xml:space="preserve">48 </w:t>
      </w:r>
      <w:r w:rsidRPr="008F34F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F34F2">
        <w:rPr>
          <w:rFonts w:asciiTheme="majorBidi" w:hAnsiTheme="majorBidi" w:cstheme="majorBidi" w:hint="cs"/>
          <w:sz w:val="30"/>
          <w:szCs w:val="30"/>
          <w:cs/>
        </w:rPr>
        <w:t>โดยกำ</w:t>
      </w:r>
      <w:r w:rsidR="0042187D" w:rsidRPr="008F34F2">
        <w:rPr>
          <w:rFonts w:asciiTheme="majorBidi" w:hAnsiTheme="majorBidi" w:cstheme="majorBidi" w:hint="cs"/>
          <w:sz w:val="30"/>
          <w:szCs w:val="30"/>
          <w:cs/>
        </w:rPr>
        <w:t xml:space="preserve">หนดจ่ายเงินปันผลในวันที่ </w:t>
      </w:r>
      <w:r w:rsidR="00B178A4">
        <w:rPr>
          <w:rFonts w:asciiTheme="majorBidi" w:hAnsiTheme="majorBidi" w:cstheme="majorBidi"/>
          <w:sz w:val="30"/>
          <w:szCs w:val="30"/>
        </w:rPr>
        <w:t>9</w:t>
      </w:r>
      <w:r w:rsidR="0042187D" w:rsidRPr="008F34F2">
        <w:rPr>
          <w:rFonts w:asciiTheme="majorBidi" w:hAnsiTheme="majorBidi" w:cstheme="majorBidi"/>
          <w:sz w:val="30"/>
          <w:szCs w:val="30"/>
        </w:rPr>
        <w:t xml:space="preserve"> </w:t>
      </w:r>
      <w:r w:rsidR="000B7BEC" w:rsidRPr="008F34F2">
        <w:rPr>
          <w:rFonts w:asciiTheme="majorBidi" w:hAnsiTheme="majorBidi" w:cstheme="majorBidi" w:hint="cs"/>
          <w:sz w:val="30"/>
          <w:szCs w:val="30"/>
          <w:cs/>
        </w:rPr>
        <w:t>พฤษ</w:t>
      </w:r>
      <w:r w:rsidR="00095319" w:rsidRPr="008F34F2">
        <w:rPr>
          <w:rFonts w:asciiTheme="majorBidi" w:hAnsiTheme="majorBidi" w:cstheme="majorBidi" w:hint="cs"/>
          <w:sz w:val="30"/>
          <w:szCs w:val="30"/>
          <w:cs/>
        </w:rPr>
        <w:t>ภ</w:t>
      </w:r>
      <w:r w:rsidR="000B7BEC" w:rsidRPr="008F34F2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42187D" w:rsidRPr="008F34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187D" w:rsidRPr="008F34F2">
        <w:rPr>
          <w:rFonts w:asciiTheme="majorBidi" w:hAnsiTheme="majorBidi" w:cstheme="majorBidi"/>
          <w:sz w:val="30"/>
          <w:szCs w:val="30"/>
        </w:rPr>
        <w:t>256</w:t>
      </w:r>
      <w:r w:rsidR="00B178A4">
        <w:rPr>
          <w:rFonts w:asciiTheme="majorBidi" w:hAnsiTheme="majorBidi" w:cstheme="majorBidi"/>
          <w:sz w:val="30"/>
          <w:szCs w:val="30"/>
        </w:rPr>
        <w:t>5</w:t>
      </w:r>
    </w:p>
    <w:p w14:paraId="30AC1F98" w14:textId="370AC924" w:rsidR="00853ECE" w:rsidRPr="00095319" w:rsidRDefault="00853ECE" w:rsidP="00B17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53ECE" w:rsidRPr="00095319" w:rsidSect="00DD2D6E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CA9E" w14:textId="77777777" w:rsidR="005604E2" w:rsidRDefault="005604E2">
      <w:r>
        <w:separator/>
      </w:r>
    </w:p>
  </w:endnote>
  <w:endnote w:type="continuationSeparator" w:id="0">
    <w:p w14:paraId="2F07E8A8" w14:textId="77777777" w:rsidR="005604E2" w:rsidRDefault="005604E2">
      <w:r>
        <w:continuationSeparator/>
      </w:r>
    </w:p>
  </w:endnote>
  <w:endnote w:type="continuationNotice" w:id="1">
    <w:p w14:paraId="746BC034" w14:textId="77777777" w:rsidR="005604E2" w:rsidRDefault="005604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C97D36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06D2CC2B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5B8E" w14:textId="77777777" w:rsidR="005266CA" w:rsidRPr="002B54E9" w:rsidRDefault="005266CA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3736" w14:textId="77777777" w:rsidR="005604E2" w:rsidRDefault="005604E2">
      <w:r>
        <w:separator/>
      </w:r>
    </w:p>
  </w:footnote>
  <w:footnote w:type="continuationSeparator" w:id="0">
    <w:p w14:paraId="21D7BBE2" w14:textId="77777777" w:rsidR="005604E2" w:rsidRDefault="005604E2">
      <w:r>
        <w:continuationSeparator/>
      </w:r>
    </w:p>
  </w:footnote>
  <w:footnote w:type="continuationNotice" w:id="1">
    <w:p w14:paraId="46206498" w14:textId="77777777" w:rsidR="005604E2" w:rsidRDefault="005604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7BB48C9D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26A4226F" w:rsidR="005266CA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D2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7FE075BB" w:rsidR="005266CA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330AF353" w:rsidR="005266CA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4C6871">
      <w:rPr>
        <w:rFonts w:ascii="Angsana New" w:hAnsi="Angsana New" w:cs="Angsana New"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4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1E92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5D6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2E66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89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01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165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6D6D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4F2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4602"/>
    <w:rsid w:val="00A24C4E"/>
    <w:rsid w:val="00A256BB"/>
    <w:rsid w:val="00A26764"/>
    <w:rsid w:val="00A2728B"/>
    <w:rsid w:val="00A27C0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D36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0725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7EC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14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3</cp:revision>
  <cp:lastPrinted>2022-05-09T09:04:00Z</cp:lastPrinted>
  <dcterms:created xsi:type="dcterms:W3CDTF">2022-05-10T08:05:00Z</dcterms:created>
  <dcterms:modified xsi:type="dcterms:W3CDTF">2022-05-12T04:18:00Z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