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C5F6" w14:textId="4C3C69FD" w:rsidR="004B7601" w:rsidRPr="0003721D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03721D">
        <w:rPr>
          <w:rFonts w:ascii="Angsana New" w:hAnsi="Angsana New" w:hint="cs"/>
          <w:b/>
          <w:bCs/>
          <w:sz w:val="26"/>
          <w:szCs w:val="26"/>
        </w:rPr>
        <w:t>1.</w:t>
      </w:r>
      <w:r w:rsidRPr="0003721D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03721D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03721D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03721D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7772165C" w:rsidR="009C43EB" w:rsidRPr="0003721D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03721D">
        <w:rPr>
          <w:rFonts w:ascii="Angsana New" w:hAnsi="Angsana New" w:hint="cs"/>
          <w:spacing w:val="-4"/>
          <w:sz w:val="26"/>
          <w:szCs w:val="26"/>
          <w:cs/>
        </w:rPr>
        <w:t>บริษัท ซีแพนเนล จำกัด</w:t>
      </w:r>
      <w:r w:rsidRPr="0003721D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03721D">
        <w:rPr>
          <w:rFonts w:ascii="Angsana New" w:hAnsi="Angsana New" w:hint="cs"/>
          <w:spacing w:val="-4"/>
          <w:sz w:val="26"/>
          <w:szCs w:val="26"/>
          <w:cs/>
        </w:rPr>
        <w:t>(มหาชน)</w:t>
      </w:r>
      <w:r w:rsidRPr="0003721D">
        <w:rPr>
          <w:rFonts w:ascii="Angsana New" w:hAnsi="Angsana New" w:hint="cs"/>
          <w:sz w:val="26"/>
          <w:szCs w:val="26"/>
          <w:cs/>
        </w:rPr>
        <w:t xml:space="preserve"> </w:t>
      </w:r>
      <w:r w:rsidR="009C43EB" w:rsidRPr="0003721D">
        <w:rPr>
          <w:rFonts w:ascii="Angsana New" w:hAnsi="Angsana New" w:hint="cs"/>
          <w:sz w:val="26"/>
          <w:szCs w:val="26"/>
        </w:rPr>
        <w:t>(“</w:t>
      </w:r>
      <w:r w:rsidR="009C43EB" w:rsidRPr="0003721D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03721D">
        <w:rPr>
          <w:rFonts w:ascii="Angsana New" w:hAnsi="Angsana New" w:hint="cs"/>
          <w:sz w:val="26"/>
          <w:szCs w:val="26"/>
        </w:rPr>
        <w:t xml:space="preserve">”) </w:t>
      </w:r>
      <w:r w:rsidR="009C43EB" w:rsidRPr="0003721D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03721D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03721D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40776F" w:rsidRPr="0003721D">
        <w:rPr>
          <w:rFonts w:ascii="Angsana New" w:hAnsi="Angsana New" w:hint="cs"/>
          <w:sz w:val="26"/>
          <w:szCs w:val="26"/>
          <w:cs/>
        </w:rPr>
        <w:t>และจดทะเบียนกับตลาดหลักทรัพย์แห่งประเทศไทย</w:t>
      </w:r>
      <w:r w:rsidR="00D61D21">
        <w:rPr>
          <w:rFonts w:ascii="Angsana New" w:hAnsi="Angsana New" w:hint="cs"/>
          <w:sz w:val="26"/>
          <w:szCs w:val="26"/>
          <w:cs/>
        </w:rPr>
        <w:t xml:space="preserve">    </w:t>
      </w:r>
      <w:r w:rsidR="0040776F" w:rsidRPr="0003721D">
        <w:rPr>
          <w:rFonts w:ascii="Angsana New" w:hAnsi="Angsana New" w:hint="cs"/>
          <w:sz w:val="26"/>
          <w:szCs w:val="26"/>
          <w:cs/>
        </w:rPr>
        <w:t xml:space="preserve">ในตลาดหลักทรัพย์ เอ็ม เอ ไอ เมื่อวันที่ </w:t>
      </w:r>
      <w:r w:rsidR="0040776F" w:rsidRPr="0003721D">
        <w:rPr>
          <w:rFonts w:ascii="Angsana New" w:hAnsi="Angsana New" w:hint="cs"/>
          <w:sz w:val="26"/>
          <w:szCs w:val="26"/>
        </w:rPr>
        <w:t xml:space="preserve">30 </w:t>
      </w:r>
      <w:r w:rsidR="0040776F" w:rsidRPr="0003721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40776F" w:rsidRPr="0003721D">
        <w:rPr>
          <w:rFonts w:ascii="Angsana New" w:hAnsi="Angsana New" w:hint="cs"/>
          <w:sz w:val="26"/>
          <w:szCs w:val="26"/>
        </w:rPr>
        <w:t xml:space="preserve">2564 </w:t>
      </w:r>
      <w:r w:rsidR="009C43EB" w:rsidRPr="0003721D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บริษัทดำเนินธุรกิจเกี่ยวกับการผลิตและจำหน่ายผนังคอนกรีตสำเร็จรูปสำหรับ</w:t>
      </w:r>
      <w:r w:rsidR="00D61D21">
        <w:rPr>
          <w:rFonts w:ascii="Angsana New" w:hAnsi="Angsana New" w:hint="cs"/>
          <w:sz w:val="26"/>
          <w:szCs w:val="26"/>
          <w:cs/>
        </w:rPr>
        <w:t xml:space="preserve">    </w:t>
      </w:r>
      <w:r w:rsidR="009C43EB" w:rsidRPr="0003721D">
        <w:rPr>
          <w:rFonts w:ascii="Angsana New" w:hAnsi="Angsana New" w:hint="cs"/>
          <w:sz w:val="26"/>
          <w:szCs w:val="26"/>
          <w:cs/>
        </w:rPr>
        <w:t>งานก่อสร้างทุกประเภท</w:t>
      </w:r>
    </w:p>
    <w:p w14:paraId="06E9D561" w14:textId="77777777" w:rsidR="0040776F" w:rsidRPr="0003721D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401F2C0D" w:rsidR="00661E11" w:rsidRPr="0003721D" w:rsidRDefault="00E70D22" w:rsidP="006E2D8F">
      <w:pPr>
        <w:jc w:val="thaiDistribute"/>
        <w:rPr>
          <w:rFonts w:ascii="Angsana New" w:hAnsi="Angsana New"/>
          <w:sz w:val="26"/>
          <w:szCs w:val="26"/>
        </w:rPr>
      </w:pPr>
      <w:r w:rsidRPr="0003721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67BFD" w:rsidRPr="0003721D">
        <w:rPr>
          <w:rFonts w:ascii="Angsana New" w:hAnsi="Angsana New" w:hint="cs"/>
          <w:sz w:val="26"/>
          <w:szCs w:val="26"/>
        </w:rPr>
        <w:t>3</w:t>
      </w:r>
      <w:r w:rsidR="00C70F34" w:rsidRPr="0003721D">
        <w:rPr>
          <w:rFonts w:ascii="Angsana New" w:hAnsi="Angsana New" w:hint="cs"/>
          <w:sz w:val="26"/>
          <w:szCs w:val="26"/>
        </w:rPr>
        <w:t>1</w:t>
      </w:r>
      <w:r w:rsidR="00267BFD" w:rsidRPr="0003721D">
        <w:rPr>
          <w:rFonts w:ascii="Angsana New" w:hAnsi="Angsana New" w:hint="cs"/>
          <w:sz w:val="26"/>
          <w:szCs w:val="26"/>
        </w:rPr>
        <w:t xml:space="preserve"> </w:t>
      </w:r>
      <w:r w:rsidR="00C70F34" w:rsidRPr="0003721D">
        <w:rPr>
          <w:rFonts w:ascii="Angsana New" w:hAnsi="Angsana New" w:hint="cs"/>
          <w:sz w:val="26"/>
          <w:szCs w:val="26"/>
          <w:cs/>
        </w:rPr>
        <w:t>มีนาคม</w:t>
      </w:r>
      <w:r w:rsidRPr="0003721D">
        <w:rPr>
          <w:rFonts w:ascii="Angsana New" w:hAnsi="Angsana New" w:hint="cs"/>
          <w:sz w:val="26"/>
          <w:szCs w:val="26"/>
          <w:cs/>
        </w:rPr>
        <w:t xml:space="preserve"> </w:t>
      </w:r>
      <w:r w:rsidRPr="0003721D">
        <w:rPr>
          <w:rFonts w:ascii="Angsana New" w:hAnsi="Angsana New" w:hint="cs"/>
          <w:sz w:val="26"/>
          <w:szCs w:val="26"/>
        </w:rPr>
        <w:t>256</w:t>
      </w:r>
      <w:r w:rsidR="00C70F34" w:rsidRPr="0003721D">
        <w:rPr>
          <w:rFonts w:ascii="Angsana New" w:hAnsi="Angsana New" w:hint="cs"/>
          <w:sz w:val="26"/>
          <w:szCs w:val="26"/>
        </w:rPr>
        <w:t>5</w:t>
      </w:r>
      <w:r w:rsidR="00F33D7C" w:rsidRPr="0003721D">
        <w:rPr>
          <w:rFonts w:ascii="Angsana New" w:hAnsi="Angsana New" w:hint="cs"/>
          <w:sz w:val="26"/>
          <w:szCs w:val="26"/>
        </w:rPr>
        <w:t xml:space="preserve"> </w:t>
      </w:r>
      <w:r w:rsidR="00F33D7C" w:rsidRPr="0003721D">
        <w:rPr>
          <w:rFonts w:ascii="Angsana New" w:hAnsi="Angsana New" w:hint="cs"/>
          <w:sz w:val="26"/>
          <w:szCs w:val="26"/>
          <w:cs/>
        </w:rPr>
        <w:t>และวันที่</w:t>
      </w:r>
      <w:r w:rsidR="009C43EB" w:rsidRPr="0003721D">
        <w:rPr>
          <w:rFonts w:ascii="Angsana New" w:hAnsi="Angsana New" w:hint="cs"/>
          <w:sz w:val="26"/>
          <w:szCs w:val="26"/>
          <w:cs/>
        </w:rPr>
        <w:t xml:space="preserve"> </w:t>
      </w:r>
      <w:r w:rsidRPr="0003721D">
        <w:rPr>
          <w:rFonts w:ascii="Angsana New" w:hAnsi="Angsana New" w:hint="cs"/>
          <w:sz w:val="26"/>
          <w:szCs w:val="26"/>
        </w:rPr>
        <w:t xml:space="preserve">31 </w:t>
      </w:r>
      <w:r w:rsidRPr="0003721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3721D">
        <w:rPr>
          <w:rFonts w:ascii="Angsana New" w:hAnsi="Angsana New" w:hint="cs"/>
          <w:sz w:val="26"/>
          <w:szCs w:val="26"/>
        </w:rPr>
        <w:t>256</w:t>
      </w:r>
      <w:r w:rsidR="00C70F34" w:rsidRPr="0003721D">
        <w:rPr>
          <w:rFonts w:ascii="Angsana New" w:hAnsi="Angsana New" w:hint="cs"/>
          <w:sz w:val="26"/>
          <w:szCs w:val="26"/>
        </w:rPr>
        <w:t>4</w:t>
      </w:r>
      <w:r w:rsidRPr="0003721D">
        <w:rPr>
          <w:rFonts w:ascii="Angsana New" w:hAnsi="Angsana New" w:hint="cs"/>
          <w:sz w:val="26"/>
          <w:szCs w:val="26"/>
        </w:rPr>
        <w:t xml:space="preserve"> </w:t>
      </w:r>
      <w:r w:rsidR="00661E11" w:rsidRPr="0003721D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03721D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03721D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03721D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03721D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03721D">
        <w:rPr>
          <w:rFonts w:ascii="Angsana New" w:hAnsi="Angsana New" w:hint="cs"/>
          <w:sz w:val="26"/>
          <w:szCs w:val="26"/>
          <w:cs/>
        </w:rPr>
        <w:t>และ</w:t>
      </w:r>
      <w:r w:rsidR="006E2807" w:rsidRPr="0003721D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03721D">
        <w:rPr>
          <w:rFonts w:ascii="Angsana New" w:hAnsi="Angsana New" w:hint="cs"/>
          <w:sz w:val="26"/>
          <w:szCs w:val="26"/>
          <w:cs/>
        </w:rPr>
        <w:t>ซึ่งถือหุ้นรวมร้อยละ</w:t>
      </w:r>
      <w:r w:rsidR="006E2D8F" w:rsidRPr="0003721D">
        <w:rPr>
          <w:rFonts w:ascii="Angsana New" w:hAnsi="Angsana New" w:hint="cs"/>
          <w:sz w:val="26"/>
          <w:szCs w:val="26"/>
        </w:rPr>
        <w:t xml:space="preserve"> 47.73 </w:t>
      </w:r>
      <w:r w:rsidR="006E2D8F" w:rsidRPr="0003721D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</w:p>
    <w:p w14:paraId="568A3673" w14:textId="77777777" w:rsidR="006E2D8F" w:rsidRPr="0003721D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647336A7" w:rsidR="009C43EB" w:rsidRPr="0003721D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03721D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03721D">
        <w:rPr>
          <w:rFonts w:ascii="Angsana New" w:hAnsi="Angsana New" w:hint="cs"/>
          <w:sz w:val="26"/>
          <w:szCs w:val="26"/>
        </w:rPr>
        <w:t xml:space="preserve"> </w:t>
      </w:r>
      <w:r w:rsidR="00CC4BDD" w:rsidRPr="0003721D">
        <w:rPr>
          <w:rFonts w:ascii="Angsana New" w:hAnsi="Angsana New" w:hint="cs"/>
          <w:sz w:val="26"/>
          <w:szCs w:val="26"/>
        </w:rPr>
        <w:t xml:space="preserve">85 </w:t>
      </w:r>
      <w:r w:rsidR="00CC4BDD" w:rsidRPr="0003721D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03721D">
        <w:rPr>
          <w:rFonts w:ascii="Angsana New" w:hAnsi="Angsana New" w:hint="cs"/>
          <w:sz w:val="26"/>
          <w:szCs w:val="26"/>
        </w:rPr>
        <w:t xml:space="preserve">9 </w:t>
      </w:r>
      <w:r w:rsidR="00CC4BDD" w:rsidRPr="0003721D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03721D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03721D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03721D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03721D">
        <w:rPr>
          <w:rFonts w:ascii="Angsana New" w:hAnsi="Angsana New" w:hint="cs"/>
          <w:sz w:val="26"/>
          <w:szCs w:val="26"/>
        </w:rPr>
        <w:t xml:space="preserve"> </w:t>
      </w:r>
      <w:r w:rsidRPr="0003721D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03721D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045EF57C" w:rsidR="004B7601" w:rsidRPr="0003721D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03721D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03721D">
        <w:rPr>
          <w:rFonts w:ascii="Angsana New" w:hAnsi="Angsana New" w:hint="cs"/>
          <w:sz w:val="26"/>
          <w:szCs w:val="26"/>
        </w:rPr>
        <w:t xml:space="preserve">31 </w:t>
      </w:r>
      <w:r w:rsidR="00E70D22" w:rsidRPr="0003721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03721D">
        <w:rPr>
          <w:rFonts w:ascii="Angsana New" w:hAnsi="Angsana New" w:hint="cs"/>
          <w:sz w:val="26"/>
          <w:szCs w:val="26"/>
        </w:rPr>
        <w:t>256</w:t>
      </w:r>
      <w:r w:rsidR="00800E20">
        <w:rPr>
          <w:rFonts w:ascii="Angsana New" w:hAnsi="Angsana New"/>
          <w:sz w:val="26"/>
          <w:szCs w:val="26"/>
        </w:rPr>
        <w:t>4</w:t>
      </w:r>
      <w:r w:rsidR="00C70F34" w:rsidRPr="0003721D">
        <w:rPr>
          <w:rFonts w:ascii="Angsana New" w:hAnsi="Angsana New" w:hint="cs"/>
          <w:sz w:val="26"/>
          <w:szCs w:val="26"/>
        </w:rPr>
        <w:t xml:space="preserve"> </w:t>
      </w:r>
      <w:r w:rsidRPr="0003721D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03721D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03721D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03721D">
        <w:rPr>
          <w:rFonts w:ascii="Angsana New" w:hAnsi="Angsana New" w:hint="cs"/>
          <w:sz w:val="26"/>
          <w:szCs w:val="26"/>
        </w:rPr>
        <w:t>31</w:t>
      </w:r>
      <w:r w:rsidRPr="0003721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03721D">
        <w:rPr>
          <w:rFonts w:ascii="Angsana New" w:hAnsi="Angsana New" w:hint="cs"/>
          <w:sz w:val="26"/>
          <w:szCs w:val="26"/>
        </w:rPr>
        <w:t>256</w:t>
      </w:r>
      <w:r w:rsidR="00C70F34" w:rsidRPr="0003721D">
        <w:rPr>
          <w:rFonts w:ascii="Angsana New" w:hAnsi="Angsana New" w:hint="cs"/>
          <w:sz w:val="26"/>
          <w:szCs w:val="26"/>
        </w:rPr>
        <w:t>4</w:t>
      </w:r>
    </w:p>
    <w:p w14:paraId="7342605E" w14:textId="77777777" w:rsidR="004B7601" w:rsidRPr="0003721D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03721D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03721D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03721D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363ECDDD" w14:textId="77777777" w:rsidR="006E2D8F" w:rsidRPr="0003721D" w:rsidRDefault="006E2D8F" w:rsidP="006E2D8F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03721D">
        <w:rPr>
          <w:rFonts w:ascii="Angsana New" w:hAnsi="Angsana New" w:hint="cs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226C6B0F" w14:textId="5FC3AAF4" w:rsidR="006E2D8F" w:rsidRPr="0003721D" w:rsidRDefault="006E2D8F" w:rsidP="006E2D8F">
      <w:pPr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4D6FB6AA" w14:textId="3716427E" w:rsidR="001D6691" w:rsidRPr="0003721D" w:rsidRDefault="001D6691" w:rsidP="001D6691">
      <w:pPr>
        <w:jc w:val="thaiDistribute"/>
        <w:rPr>
          <w:rFonts w:ascii="Angsana New" w:hAnsi="Angsana New"/>
          <w:sz w:val="26"/>
          <w:szCs w:val="26"/>
        </w:rPr>
      </w:pPr>
      <w:r w:rsidRPr="0003721D">
        <w:rPr>
          <w:rFonts w:ascii="Angsana New" w:hAnsi="Angsana New" w:hint="cs"/>
          <w:sz w:val="26"/>
          <w:szCs w:val="26"/>
          <w:cs/>
        </w:rPr>
        <w:t xml:space="preserve">ตั้งแต่ต้นปี </w:t>
      </w:r>
      <w:r w:rsidRPr="0003721D">
        <w:rPr>
          <w:rFonts w:ascii="Angsana New" w:hAnsi="Angsana New" w:hint="cs"/>
          <w:sz w:val="26"/>
          <w:szCs w:val="26"/>
        </w:rPr>
        <w:t>2563</w:t>
      </w:r>
      <w:r w:rsidRPr="0003721D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03721D">
        <w:rPr>
          <w:rFonts w:ascii="Angsana New" w:hAnsi="Angsana New" w:hint="cs"/>
          <w:sz w:val="26"/>
          <w:szCs w:val="26"/>
        </w:rPr>
        <w:t xml:space="preserve">19”) </w:t>
      </w:r>
      <w:r w:rsidRPr="0003721D">
        <w:rPr>
          <w:rFonts w:ascii="Angsana New" w:hAnsi="Angsana New" w:hint="cs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 การแพร่ระบาดของโควิด-</w:t>
      </w:r>
      <w:r w:rsidRPr="0003721D">
        <w:rPr>
          <w:rFonts w:ascii="Angsana New" w:hAnsi="Angsana New" w:hint="cs"/>
          <w:sz w:val="26"/>
          <w:szCs w:val="26"/>
        </w:rPr>
        <w:t>19</w:t>
      </w:r>
      <w:r w:rsidRPr="0003721D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ภาวะฉุกเฉินของการแพร่ระบาดโควิด-</w:t>
      </w:r>
      <w:r w:rsidRPr="0003721D">
        <w:rPr>
          <w:rFonts w:ascii="Angsana New" w:hAnsi="Angsana New" w:hint="cs"/>
          <w:sz w:val="26"/>
          <w:szCs w:val="26"/>
        </w:rPr>
        <w:t>19</w:t>
      </w:r>
      <w:r w:rsidRPr="0003721D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</w:t>
      </w:r>
    </w:p>
    <w:p w14:paraId="51BF7BC9" w14:textId="77777777" w:rsidR="001D6691" w:rsidRPr="0003721D" w:rsidRDefault="001D6691" w:rsidP="001D6691">
      <w:pPr>
        <w:jc w:val="thaiDistribute"/>
        <w:rPr>
          <w:rFonts w:ascii="Angsana New" w:hAnsi="Angsana New"/>
          <w:sz w:val="26"/>
          <w:szCs w:val="26"/>
        </w:rPr>
      </w:pPr>
    </w:p>
    <w:p w14:paraId="39FCBAAB" w14:textId="27C2426E" w:rsidR="001D6691" w:rsidRPr="0003721D" w:rsidRDefault="001D6691" w:rsidP="001D6691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03721D">
        <w:rPr>
          <w:rFonts w:ascii="Angsana New" w:hAnsi="Angsana New" w:hint="cs"/>
          <w:sz w:val="26"/>
          <w:szCs w:val="26"/>
          <w:cs/>
          <w:lang w:val="th-TH"/>
        </w:rPr>
        <w:t>บริษัทไม่สามารถประมาณผลกระทบทางด้านการเงินจากโควิด-</w:t>
      </w:r>
      <w:r w:rsidRPr="0003721D">
        <w:rPr>
          <w:rFonts w:ascii="Angsana New" w:hAnsi="Angsana New" w:hint="cs"/>
          <w:sz w:val="26"/>
          <w:szCs w:val="26"/>
          <w:lang w:val="th-TH"/>
        </w:rPr>
        <w:t xml:space="preserve">19 </w:t>
      </w:r>
      <w:r w:rsidRPr="0003721D">
        <w:rPr>
          <w:rFonts w:ascii="Angsana New" w:hAnsi="Angsana New" w:hint="cs"/>
          <w:sz w:val="26"/>
          <w:szCs w:val="26"/>
          <w:cs/>
          <w:lang w:val="th-TH"/>
        </w:rPr>
        <w:t>ต่องบการเงิน</w:t>
      </w:r>
      <w:r w:rsidR="00C45841" w:rsidRPr="0003721D">
        <w:rPr>
          <w:rFonts w:ascii="Angsana New" w:hAnsi="Angsana New" w:hint="cs"/>
          <w:sz w:val="26"/>
          <w:szCs w:val="26"/>
          <w:cs/>
        </w:rPr>
        <w:t xml:space="preserve">ระหว่างกาลสำหรับงวดสามเดือนสิ้นสุดวันที่ </w:t>
      </w:r>
      <w:r w:rsidR="00C45841" w:rsidRPr="0003721D">
        <w:rPr>
          <w:rFonts w:ascii="Angsana New" w:hAnsi="Angsana New" w:hint="cs"/>
          <w:sz w:val="26"/>
          <w:szCs w:val="26"/>
        </w:rPr>
        <w:t xml:space="preserve">31 </w:t>
      </w:r>
      <w:r w:rsidR="00C45841" w:rsidRPr="0003721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45841" w:rsidRPr="0003721D">
        <w:rPr>
          <w:rFonts w:ascii="Angsana New" w:hAnsi="Angsana New" w:hint="cs"/>
          <w:sz w:val="26"/>
          <w:szCs w:val="26"/>
        </w:rPr>
        <w:t>256</w:t>
      </w:r>
      <w:r w:rsidR="00E15F96" w:rsidRPr="0003721D">
        <w:rPr>
          <w:rFonts w:ascii="Angsana New" w:hAnsi="Angsana New" w:hint="cs"/>
          <w:sz w:val="26"/>
          <w:szCs w:val="26"/>
        </w:rPr>
        <w:t>5</w:t>
      </w:r>
      <w:r w:rsidR="00C45841" w:rsidRPr="0003721D">
        <w:rPr>
          <w:rFonts w:ascii="Angsana New" w:hAnsi="Angsana New" w:hint="cs"/>
          <w:sz w:val="26"/>
          <w:szCs w:val="26"/>
          <w:cs/>
        </w:rPr>
        <w:t xml:space="preserve"> </w:t>
      </w:r>
      <w:r w:rsidRPr="0003721D">
        <w:rPr>
          <w:rFonts w:ascii="Angsana New" w:hAnsi="Angsana New" w:hint="cs"/>
          <w:sz w:val="26"/>
          <w:szCs w:val="26"/>
          <w:cs/>
          <w:lang w:val="th-TH"/>
        </w:rPr>
        <w:t>เพื่อเปิดเผยในหมายเหตุประกอบงบการเงินได้อย่างสมเหตุสมผล</w:t>
      </w:r>
      <w:r w:rsidRPr="0003721D">
        <w:rPr>
          <w:rFonts w:ascii="Angsana New" w:hAnsi="Angsana New" w:hint="cs"/>
          <w:sz w:val="26"/>
          <w:szCs w:val="26"/>
          <w:lang w:val="th-TH"/>
        </w:rPr>
        <w:t> </w:t>
      </w:r>
      <w:r w:rsidRPr="0003721D">
        <w:rPr>
          <w:rFonts w:ascii="Angsana New" w:hAnsi="Angsana New" w:hint="cs"/>
          <w:sz w:val="26"/>
          <w:szCs w:val="26"/>
          <w:cs/>
          <w:lang w:val="th-TH"/>
        </w:rPr>
        <w:t xml:space="preserve"> อย่างไรก็ตาม บริษัทจะจัดให้มีมาตรการที่เหมาะสมและทันการณ์เพื่อลดผลกระทบของการแพร่ระบาดโควิด-</w:t>
      </w:r>
      <w:r w:rsidRPr="0003721D">
        <w:rPr>
          <w:rFonts w:ascii="Angsana New" w:hAnsi="Angsana New" w:hint="cs"/>
          <w:sz w:val="26"/>
          <w:szCs w:val="26"/>
          <w:lang w:val="th-TH"/>
        </w:rPr>
        <w:t xml:space="preserve">19 </w:t>
      </w:r>
      <w:r w:rsidRPr="0003721D">
        <w:rPr>
          <w:rFonts w:ascii="Angsana New" w:hAnsi="Angsana New" w:hint="cs"/>
          <w:sz w:val="26"/>
          <w:szCs w:val="26"/>
          <w:cs/>
          <w:lang w:val="th-TH"/>
        </w:rPr>
        <w:t>ต่อการดำเนินงานในอนาคตของบริษัท</w:t>
      </w:r>
    </w:p>
    <w:p w14:paraId="785DEAE6" w14:textId="77777777" w:rsidR="00C70F34" w:rsidRDefault="00C70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FD36591" w14:textId="484ACB16" w:rsidR="004B7601" w:rsidRPr="0003721D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3721D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Pr="0003721D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03721D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D61D21" w:rsidRDefault="004B7601" w:rsidP="00F33D7C">
      <w:pPr>
        <w:jc w:val="thaiDistribute"/>
        <w:rPr>
          <w:rFonts w:ascii="Angsana New" w:hAnsi="Angsana New"/>
          <w:sz w:val="24"/>
          <w:szCs w:val="24"/>
        </w:rPr>
      </w:pPr>
    </w:p>
    <w:p w14:paraId="279ED20A" w14:textId="327BB202" w:rsidR="00614AAC" w:rsidRPr="0003721D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03721D">
        <w:rPr>
          <w:rFonts w:ascii="Angsana New" w:eastAsia="PMingLiU" w:hAnsi="Angsana New" w:hint="cs"/>
          <w:sz w:val="26"/>
          <w:szCs w:val="26"/>
        </w:rPr>
        <w:t>2</w:t>
      </w:r>
      <w:r w:rsidRPr="0003721D">
        <w:rPr>
          <w:rFonts w:ascii="Angsana New" w:eastAsia="PMingLiU" w:hAnsi="Angsana New" w:hint="cs"/>
          <w:sz w:val="26"/>
          <w:szCs w:val="26"/>
          <w:cs/>
        </w:rPr>
        <w:t>.</w:t>
      </w:r>
      <w:r w:rsidRPr="0003721D">
        <w:rPr>
          <w:rFonts w:ascii="Angsana New" w:eastAsia="PMingLiU" w:hAnsi="Angsana New" w:hint="cs"/>
          <w:sz w:val="26"/>
          <w:szCs w:val="26"/>
        </w:rPr>
        <w:t>1</w:t>
      </w:r>
      <w:r w:rsidR="0003721D" w:rsidRPr="0003721D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03721D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03721D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03721D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03721D">
        <w:rPr>
          <w:rFonts w:ascii="Angsana New" w:eastAsia="PMingLiU" w:hAnsi="Angsana New" w:hint="cs"/>
          <w:sz w:val="26"/>
          <w:szCs w:val="26"/>
        </w:rPr>
        <w:t>256</w:t>
      </w:r>
      <w:r w:rsidR="00C72A52" w:rsidRPr="0003721D">
        <w:rPr>
          <w:rFonts w:ascii="Angsana New" w:eastAsia="PMingLiU" w:hAnsi="Angsana New" w:hint="cs"/>
          <w:sz w:val="26"/>
          <w:szCs w:val="26"/>
        </w:rPr>
        <w:t>4</w:t>
      </w:r>
      <w:r w:rsidR="00614AAC" w:rsidRPr="0003721D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03721D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03721D">
        <w:rPr>
          <w:rFonts w:ascii="Angsana New" w:eastAsia="PMingLiU" w:hAnsi="Angsana New" w:hint="cs"/>
          <w:sz w:val="26"/>
          <w:szCs w:val="26"/>
        </w:rPr>
        <w:t>/</w:t>
      </w:r>
      <w:r w:rsidR="00614AAC" w:rsidRPr="0003721D">
        <w:rPr>
          <w:rFonts w:ascii="Angsana New" w:eastAsia="PMingLiU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614AAC" w:rsidRPr="0003721D">
        <w:rPr>
          <w:rFonts w:ascii="Angsana New" w:eastAsia="PMingLiU" w:hAnsi="Angsana New" w:hint="cs"/>
          <w:sz w:val="26"/>
          <w:szCs w:val="26"/>
        </w:rPr>
        <w:t>1</w:t>
      </w:r>
      <w:r w:rsidR="00614AAC" w:rsidRPr="0003721D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03721D">
        <w:rPr>
          <w:rFonts w:ascii="Angsana New" w:eastAsia="PMingLiU" w:hAnsi="Angsana New" w:hint="cs"/>
          <w:sz w:val="26"/>
          <w:szCs w:val="26"/>
        </w:rPr>
        <w:t>256</w:t>
      </w:r>
      <w:r w:rsidR="00C72A52" w:rsidRPr="0003721D">
        <w:rPr>
          <w:rFonts w:ascii="Angsana New" w:eastAsia="PMingLiU" w:hAnsi="Angsana New" w:hint="cs"/>
          <w:sz w:val="26"/>
          <w:szCs w:val="26"/>
        </w:rPr>
        <w:t>5</w:t>
      </w:r>
      <w:r w:rsidR="00614AAC" w:rsidRPr="0003721D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D61D21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4"/>
          <w:szCs w:val="24"/>
          <w:cs/>
        </w:rPr>
      </w:pPr>
    </w:p>
    <w:p w14:paraId="188DAA0F" w14:textId="6F30C3A2" w:rsidR="00614AAC" w:rsidRPr="0003721D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03721D">
        <w:rPr>
          <w:rFonts w:ascii="Angsana New" w:eastAsia="PMingLiU" w:hAnsi="Angsana New" w:hint="cs"/>
          <w:sz w:val="26"/>
          <w:szCs w:val="26"/>
        </w:rPr>
        <w:t>2</w:t>
      </w:r>
      <w:r w:rsidR="00614AAC" w:rsidRPr="0003721D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03721D">
        <w:rPr>
          <w:rFonts w:ascii="Angsana New" w:eastAsia="PMingLiU" w:hAnsi="Angsana New" w:hint="cs"/>
          <w:sz w:val="26"/>
          <w:szCs w:val="26"/>
        </w:rPr>
        <w:t>2</w:t>
      </w:r>
      <w:r w:rsidR="0003721D" w:rsidRPr="0003721D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03721D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D61D21" w:rsidRDefault="00614AAC" w:rsidP="0003721D">
      <w:pPr>
        <w:ind w:left="540" w:hanging="540"/>
        <w:jc w:val="thaiDistribute"/>
        <w:rPr>
          <w:rFonts w:ascii="Angsana New" w:eastAsia="PMingLiU" w:hAnsi="Angsana New"/>
          <w:sz w:val="24"/>
          <w:szCs w:val="24"/>
          <w:cs/>
        </w:rPr>
      </w:pPr>
    </w:p>
    <w:p w14:paraId="5BCDD3B1" w14:textId="2A4E7923" w:rsidR="00614AAC" w:rsidRPr="0003721D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03721D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3721D">
        <w:rPr>
          <w:rFonts w:ascii="Angsana New" w:eastAsia="PMingLiU" w:hAnsi="Angsana New" w:cs="Angsana New" w:hint="cs"/>
          <w:sz w:val="26"/>
          <w:szCs w:val="26"/>
        </w:rPr>
        <w:t>1</w:t>
      </w:r>
      <w:r w:rsidRPr="0003721D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03721D">
        <w:rPr>
          <w:rFonts w:ascii="Angsana New" w:eastAsia="PMingLiU" w:hAnsi="Angsana New" w:cs="Angsana New" w:hint="cs"/>
          <w:sz w:val="26"/>
          <w:szCs w:val="26"/>
        </w:rPr>
        <w:t>256</w:t>
      </w:r>
      <w:r w:rsidR="00C72A52" w:rsidRPr="0003721D">
        <w:rPr>
          <w:rFonts w:ascii="Angsana New" w:eastAsia="PMingLiU" w:hAnsi="Angsana New" w:cs="Angsana New" w:hint="cs"/>
          <w:sz w:val="26"/>
          <w:szCs w:val="26"/>
        </w:rPr>
        <w:t>5</w:t>
      </w:r>
      <w:r w:rsidRPr="0003721D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03721D">
        <w:rPr>
          <w:rFonts w:ascii="Angsana New" w:eastAsia="PMingLiU" w:hAnsi="Angsana New" w:cs="Angsana New" w:hint="cs"/>
          <w:sz w:val="26"/>
          <w:szCs w:val="26"/>
        </w:rPr>
        <w:t>31</w:t>
      </w:r>
      <w:r w:rsidRPr="0003721D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03721D">
        <w:rPr>
          <w:rFonts w:ascii="Angsana New" w:eastAsia="PMingLiU" w:hAnsi="Angsana New" w:cs="Angsana New" w:hint="cs"/>
          <w:sz w:val="26"/>
          <w:szCs w:val="26"/>
        </w:rPr>
        <w:t>256</w:t>
      </w:r>
      <w:r w:rsidR="00C72A52" w:rsidRPr="0003721D">
        <w:rPr>
          <w:rFonts w:ascii="Angsana New" w:eastAsia="PMingLiU" w:hAnsi="Angsana New" w:cs="Angsana New" w:hint="cs"/>
          <w:sz w:val="26"/>
          <w:szCs w:val="26"/>
        </w:rPr>
        <w:t>4</w:t>
      </w:r>
    </w:p>
    <w:p w14:paraId="023F04D2" w14:textId="77777777" w:rsidR="00614AAC" w:rsidRPr="00D61D21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th-TH"/>
        </w:rPr>
      </w:pPr>
    </w:p>
    <w:p w14:paraId="46A8A5C2" w14:textId="65D6B9CF" w:rsidR="00614AAC" w:rsidRPr="0003721D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03721D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03721D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Pr="0003721D">
        <w:rPr>
          <w:rFonts w:ascii="Angsana New" w:eastAsia="PMingLiU" w:hAnsi="Angsana New" w:cs="Angsana New" w:hint="cs"/>
          <w:sz w:val="26"/>
          <w:szCs w:val="26"/>
          <w:cs/>
        </w:rPr>
        <w:t xml:space="preserve">งวดสามเดือนสิ้นสุดวันที่ </w:t>
      </w:r>
      <w:r w:rsidR="00267BFD" w:rsidRPr="0003721D">
        <w:rPr>
          <w:rFonts w:ascii="Angsana New" w:eastAsia="PMingLiU" w:hAnsi="Angsana New" w:cs="Angsana New" w:hint="cs"/>
          <w:sz w:val="26"/>
          <w:szCs w:val="26"/>
        </w:rPr>
        <w:t>3</w:t>
      </w:r>
      <w:r w:rsidR="008D7B7E" w:rsidRPr="0003721D">
        <w:rPr>
          <w:rFonts w:ascii="Angsana New" w:eastAsia="PMingLiU" w:hAnsi="Angsana New" w:cs="Angsana New" w:hint="cs"/>
          <w:sz w:val="26"/>
          <w:szCs w:val="26"/>
        </w:rPr>
        <w:t>1</w:t>
      </w:r>
      <w:r w:rsidR="00267BFD" w:rsidRPr="0003721D">
        <w:rPr>
          <w:rFonts w:ascii="Angsana New" w:eastAsia="PMingLiU" w:hAnsi="Angsana New" w:cs="Angsana New" w:hint="cs"/>
          <w:sz w:val="26"/>
          <w:szCs w:val="26"/>
        </w:rPr>
        <w:t xml:space="preserve"> </w:t>
      </w:r>
      <w:r w:rsidR="008D7B7E" w:rsidRPr="0003721D">
        <w:rPr>
          <w:rFonts w:ascii="Angsana New" w:eastAsia="PMingLiU" w:hAnsi="Angsana New" w:cs="Angsana New" w:hint="cs"/>
          <w:sz w:val="26"/>
          <w:szCs w:val="26"/>
          <w:cs/>
        </w:rPr>
        <w:t>มีนาคม</w:t>
      </w:r>
      <w:r w:rsidRPr="0003721D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Pr="0003721D">
        <w:rPr>
          <w:rFonts w:ascii="Angsana New" w:eastAsia="PMingLiU" w:hAnsi="Angsana New" w:cs="Angsana New" w:hint="cs"/>
          <w:sz w:val="26"/>
          <w:szCs w:val="26"/>
        </w:rPr>
        <w:t>256</w:t>
      </w:r>
      <w:r w:rsidR="008D7B7E" w:rsidRPr="0003721D">
        <w:rPr>
          <w:rFonts w:ascii="Angsana New" w:eastAsia="PMingLiU" w:hAnsi="Angsana New" w:cs="Angsana New" w:hint="cs"/>
          <w:sz w:val="26"/>
          <w:szCs w:val="26"/>
        </w:rPr>
        <w:t>5</w:t>
      </w:r>
    </w:p>
    <w:p w14:paraId="6FBB43DF" w14:textId="77777777" w:rsidR="00722EF9" w:rsidRPr="00D61D21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1008940" w14:textId="3A998022" w:rsidR="008175FB" w:rsidRPr="0003721D" w:rsidRDefault="008175FB" w:rsidP="00E4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03721D">
        <w:rPr>
          <w:rFonts w:ascii="Angsana New" w:hAnsi="Angsana New" w:hint="cs"/>
          <w:b/>
          <w:bCs/>
          <w:sz w:val="26"/>
          <w:szCs w:val="26"/>
        </w:rPr>
        <w:t>3.</w:t>
      </w:r>
      <w:r w:rsidRPr="0003721D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03721D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03721D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03721D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D61D21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9D92132" w14:textId="77777777" w:rsidR="008175FB" w:rsidRPr="0003721D" w:rsidRDefault="007C56ED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3721D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03721D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03721D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03721D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03721D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03721D">
        <w:rPr>
          <w:rFonts w:ascii="Angsana New" w:hAnsi="Angsana New" w:hint="cs"/>
          <w:sz w:val="26"/>
          <w:szCs w:val="26"/>
          <w:cs/>
        </w:rPr>
        <w:t>ี่เกิดขึ้นกับบุคคล</w:t>
      </w:r>
      <w:r w:rsidR="001E1FA3" w:rsidRPr="0003721D">
        <w:rPr>
          <w:rFonts w:ascii="Angsana New" w:hAnsi="Angsana New" w:hint="cs"/>
          <w:sz w:val="26"/>
          <w:szCs w:val="26"/>
          <w:cs/>
        </w:rPr>
        <w:t>และกิจการ</w:t>
      </w:r>
      <w:r w:rsidR="00CC2401" w:rsidRPr="0003721D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03721D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03721D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D61D21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2810577C" w14:textId="68865832" w:rsidR="00257141" w:rsidRPr="0003721D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03721D">
        <w:rPr>
          <w:rFonts w:ascii="Angsana New" w:hAnsi="Angsana New" w:hint="cs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77777777" w:rsidR="00257141" w:rsidRPr="00D61D21" w:rsidRDefault="00257141" w:rsidP="00257141">
      <w:pPr>
        <w:pStyle w:val="BodyText3"/>
        <w:spacing w:line="240" w:lineRule="atLeast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AB0A5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E227975" w14:textId="77777777" w:rsidR="00257141" w:rsidRPr="00AB0A50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9A47AE" w14:textId="03AE356D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AB0A5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48BCD7AB" w14:textId="77777777" w:rsidR="00257141" w:rsidRPr="00AB0A50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20A835F1" w14:textId="77777777" w:rsidR="00257141" w:rsidRPr="00AB0A50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02A316B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DB6D208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AB0A50" w:rsidRDefault="00257141" w:rsidP="00257141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7AC43290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3D4C0E9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AB0A5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AB0A50" w14:paraId="5A956A84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4481201" w14:textId="2D8786FB" w:rsidR="008E52B8" w:rsidRPr="00AB0A50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1BE77C31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9436C0" w14:textId="5E86B5C3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051A26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5C8F8B3" w14:textId="6D181B6E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79F9BD25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CDA37A3" w14:textId="722DE3ED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AB0A5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AB0A50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AB0A50" w:rsidRDefault="008E52B8" w:rsidP="003209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AB0A50" w14:paraId="5B80F888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18B4EFCE" w14:textId="56AEF7F5" w:rsidR="008E52B8" w:rsidRPr="00AB0A50" w:rsidRDefault="00617024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8E52B8" w:rsidRPr="00AB0A50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80" w:type="dxa"/>
          </w:tcPr>
          <w:p w14:paraId="70605F8A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E29B1" w14:textId="3BF3776A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7D24F2E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A34766C" w14:textId="2942E4A8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9AFD77C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19EAB07A" w14:textId="69114381" w:rsidR="005B74C7" w:rsidRPr="00AB0A50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8E52B8" w:rsidRPr="00AB0A50" w14:paraId="15A86A5F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75D20E4B" w14:textId="7B9BBB97" w:rsidR="008E52B8" w:rsidRPr="00AB0A50" w:rsidRDefault="00617024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นางสาว</w:t>
            </w:r>
            <w:r w:rsidR="008E52B8" w:rsidRPr="00AB0A50">
              <w:rPr>
                <w:rFonts w:ascii="Angsana New" w:hAnsi="Angsana New"/>
                <w:sz w:val="26"/>
                <w:szCs w:val="26"/>
                <w:cs/>
              </w:rPr>
              <w:t>ทซู หยวน หวั่ง</w:t>
            </w:r>
          </w:p>
        </w:tc>
        <w:tc>
          <w:tcPr>
            <w:tcW w:w="180" w:type="dxa"/>
          </w:tcPr>
          <w:p w14:paraId="167B5939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A8A7E" w14:textId="4F2E88C4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63FD2C0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984D476" w14:textId="0DDD64BE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7D77C00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70BCCA43" w14:textId="1CD7110E" w:rsidR="008E52B8" w:rsidRPr="00AB0A50" w:rsidRDefault="00B018C7" w:rsidP="00281C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ผู้ถือหุ้นและกรรมการ </w:t>
            </w:r>
          </w:p>
        </w:tc>
      </w:tr>
      <w:tr w:rsidR="00443248" w:rsidRPr="00AB0A50" w14:paraId="3DABF8A3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38502C88" w14:textId="41B1832E" w:rsidR="00443248" w:rsidRPr="00AB0A50" w:rsidRDefault="00617024" w:rsidP="0044324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443248" w:rsidRPr="005C6F08">
              <w:rPr>
                <w:rFonts w:ascii="Angsana New" w:hAnsi="Angsana New" w:hint="cs"/>
                <w:sz w:val="26"/>
                <w:szCs w:val="26"/>
                <w:cs/>
              </w:rPr>
              <w:t>สุวัฒน์ชัย</w:t>
            </w:r>
            <w:r w:rsidR="00443248" w:rsidRPr="005C6F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43248" w:rsidRPr="005C6F08">
              <w:rPr>
                <w:rFonts w:ascii="Angsana New" w:hAnsi="Angsana New" w:hint="cs"/>
                <w:sz w:val="26"/>
                <w:szCs w:val="26"/>
                <w:cs/>
              </w:rPr>
              <w:t>เกิดพูล</w:t>
            </w:r>
          </w:p>
        </w:tc>
        <w:tc>
          <w:tcPr>
            <w:tcW w:w="180" w:type="dxa"/>
          </w:tcPr>
          <w:p w14:paraId="76C934FF" w14:textId="77777777" w:rsidR="00443248" w:rsidRPr="00AB0A50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030171" w14:textId="025B4FA6" w:rsidR="00443248" w:rsidRPr="00AB0A50" w:rsidRDefault="00443248" w:rsidP="004432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E5B079F" w14:textId="77777777" w:rsidR="00443248" w:rsidRPr="00AB0A50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754021BF" w14:textId="040B3D58" w:rsidR="00443248" w:rsidRPr="00AB0A50" w:rsidRDefault="00443248" w:rsidP="004432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85B8510" w14:textId="77777777" w:rsidR="00443248" w:rsidRPr="00AB0A50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A0C8736" w14:textId="3E3D08A0" w:rsidR="00443248" w:rsidRPr="00AB0A50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</w:tbl>
    <w:p w14:paraId="59DB5048" w14:textId="77777777" w:rsidR="00E42109" w:rsidRPr="00D61D21" w:rsidRDefault="00E4210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4DA3C12F" w14:textId="5203AB60" w:rsidR="00881790" w:rsidRPr="00AB0A50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</w:t>
      </w:r>
      <w:r w:rsidR="00793070" w:rsidRPr="00AB0A50">
        <w:rPr>
          <w:rFonts w:ascii="Angsana New" w:hAnsi="Angsana New"/>
          <w:sz w:val="26"/>
          <w:szCs w:val="26"/>
          <w:cs/>
        </w:rPr>
        <w:t>และ</w:t>
      </w:r>
      <w:r w:rsidRPr="00AB0A50">
        <w:rPr>
          <w:rFonts w:ascii="Angsana New" w:hAnsi="Angsana New"/>
          <w:sz w:val="26"/>
          <w:szCs w:val="26"/>
          <w:cs/>
        </w:rPr>
        <w:t>กิจการที่เกี่ยวข้องกันอธิบายได้ดังต่อไปนี้</w:t>
      </w:r>
    </w:p>
    <w:p w14:paraId="1E36F88D" w14:textId="77777777" w:rsidR="00881790" w:rsidRPr="00D61D21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6480"/>
      </w:tblGrid>
      <w:tr w:rsidR="00881790" w:rsidRPr="00AB0A50" w14:paraId="52B8DB9D" w14:textId="77777777" w:rsidTr="00881790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AB0A50" w:rsidRDefault="00881790" w:rsidP="00E42109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52A31B44" w14:textId="77777777" w:rsidR="00881790" w:rsidRPr="00AB0A50" w:rsidRDefault="00881790" w:rsidP="00E42109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77777777" w:rsidR="00881790" w:rsidRPr="00AB0A50" w:rsidRDefault="00881790" w:rsidP="00E42109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AB0A50" w14:paraId="733E33DB" w14:textId="77777777" w:rsidTr="00873C1B">
        <w:trPr>
          <w:trHeight w:val="7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AB0A50" w:rsidRDefault="00881790" w:rsidP="00E42109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E3084CB" w14:textId="77777777" w:rsidR="00881790" w:rsidRPr="00AB0A50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AB0A50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B53E7A" w:rsidRPr="00AB0A50" w14:paraId="293B0895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134DBECB" w:rsidR="00B53E7A" w:rsidRPr="00AB0A50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36793E39" w14:textId="77777777" w:rsidR="00B53E7A" w:rsidRPr="00AB0A50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AB0A50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AB0A50" w14:paraId="15BFEE50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17C4" w14:textId="77777777" w:rsidR="00B53E7A" w:rsidRPr="00AB0A50" w:rsidRDefault="00B53E7A" w:rsidP="00B53E7A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1C2D99AA" w14:textId="77777777" w:rsidR="00B53E7A" w:rsidRPr="00AB0A50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D1F9" w14:textId="5243DD20" w:rsidR="00B53E7A" w:rsidRPr="00AB0A50" w:rsidRDefault="00B53E7A" w:rsidP="00F33D7C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  <w:r w:rsidRPr="00AB0A5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เงินกู้ยืมขั้นต่ำ</w:t>
            </w: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ลบร้อยละ </w:t>
            </w:r>
            <w:r w:rsidRPr="00AB0A50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5CBA5066" w14:textId="3402D5CB" w:rsidR="00916F22" w:rsidRPr="00633AE9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33AE9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รายการบัญชีที่เป็นสาระสำคัญที่มีกับบุคคลและกิจการที่เกี่ยวข้องกันสำหรับ</w:t>
      </w:r>
      <w:r w:rsidRPr="00633AE9">
        <w:rPr>
          <w:rFonts w:ascii="Angsana New" w:hAnsi="Angsana New" w:hint="cs"/>
          <w:sz w:val="26"/>
          <w:szCs w:val="26"/>
          <w:cs/>
        </w:rPr>
        <w:t>แต่ละ</w:t>
      </w:r>
      <w:r w:rsidRPr="00633AE9">
        <w:rPr>
          <w:rFonts w:ascii="Angsana New" w:hAnsi="Angsana New"/>
          <w:sz w:val="26"/>
          <w:szCs w:val="26"/>
          <w:cs/>
        </w:rPr>
        <w:t>งวด</w:t>
      </w:r>
      <w:r w:rsidRPr="00633AE9">
        <w:rPr>
          <w:rFonts w:ascii="Angsana New" w:hAnsi="Angsana New" w:hint="cs"/>
          <w:sz w:val="26"/>
          <w:szCs w:val="26"/>
          <w:cs/>
        </w:rPr>
        <w:t>สามเดือน</w:t>
      </w:r>
      <w:r w:rsidRPr="00633AE9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633AE9">
        <w:rPr>
          <w:rFonts w:ascii="Angsana New" w:hAnsi="Angsana New"/>
          <w:sz w:val="26"/>
          <w:szCs w:val="26"/>
        </w:rPr>
        <w:t xml:space="preserve">31 </w:t>
      </w:r>
      <w:r w:rsidRPr="00633AE9">
        <w:rPr>
          <w:rFonts w:ascii="Angsana New" w:hAnsi="Angsana New"/>
          <w:sz w:val="26"/>
          <w:szCs w:val="26"/>
          <w:cs/>
        </w:rPr>
        <w:t xml:space="preserve">มีนาคม </w:t>
      </w:r>
      <w:r w:rsidRPr="00633AE9">
        <w:rPr>
          <w:rFonts w:ascii="Angsana New" w:hAnsi="Angsana New"/>
          <w:sz w:val="26"/>
          <w:szCs w:val="26"/>
        </w:rPr>
        <w:t xml:space="preserve">2565 </w:t>
      </w:r>
      <w:r w:rsidRPr="00633AE9">
        <w:rPr>
          <w:rFonts w:ascii="Angsana New" w:hAnsi="Angsana New"/>
          <w:sz w:val="26"/>
          <w:szCs w:val="26"/>
          <w:cs/>
        </w:rPr>
        <w:t xml:space="preserve">และ </w:t>
      </w:r>
      <w:r w:rsidRPr="00633AE9">
        <w:rPr>
          <w:rFonts w:ascii="Angsana New" w:hAnsi="Angsana New"/>
          <w:sz w:val="26"/>
          <w:szCs w:val="26"/>
        </w:rPr>
        <w:t>2564</w:t>
      </w:r>
      <w:r w:rsidRPr="00633AE9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633AE9">
        <w:rPr>
          <w:rFonts w:ascii="Angsana New" w:hAnsi="Angsana New"/>
          <w:sz w:val="26"/>
          <w:szCs w:val="26"/>
          <w:cs/>
        </w:rPr>
        <w:t>มีดังนี้</w:t>
      </w:r>
    </w:p>
    <w:p w14:paraId="72AB5129" w14:textId="77777777" w:rsidR="00916F22" w:rsidRPr="00633AE9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916F22" w:rsidRPr="00633AE9" w14:paraId="43DA759E" w14:textId="77777777" w:rsidTr="008141B1">
        <w:trPr>
          <w:tblHeader/>
        </w:trPr>
        <w:tc>
          <w:tcPr>
            <w:tcW w:w="3960" w:type="dxa"/>
          </w:tcPr>
          <w:p w14:paraId="3155989E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2790" w:type="dxa"/>
            <w:gridSpan w:val="3"/>
          </w:tcPr>
          <w:p w14:paraId="3BCCAFA7" w14:textId="77777777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7B73BC" w14:textId="77777777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13B383" w14:textId="77777777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AE9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bookmarkEnd w:id="0"/>
      <w:tr w:rsidR="00916F22" w:rsidRPr="00633AE9" w14:paraId="04A9BF18" w14:textId="77777777" w:rsidTr="002740F6">
        <w:trPr>
          <w:tblHeader/>
        </w:trPr>
        <w:tc>
          <w:tcPr>
            <w:tcW w:w="3960" w:type="dxa"/>
          </w:tcPr>
          <w:p w14:paraId="2EDEFDC0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B96FF0" w14:textId="77777777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082513" w14:textId="77777777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833067" w14:textId="77777777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4CBD6" w14:textId="77777777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3F07C172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AE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AA45095" w14:textId="77777777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62005D3B" w:rsidR="00916F22" w:rsidRPr="00633AE9" w:rsidRDefault="00916F22" w:rsidP="00633AE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AE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1020E" w:rsidRPr="00633AE9" w14:paraId="54D72F9F" w14:textId="77777777" w:rsidTr="002740F6">
        <w:trPr>
          <w:tblHeader/>
        </w:trPr>
        <w:tc>
          <w:tcPr>
            <w:tcW w:w="3960" w:type="dxa"/>
          </w:tcPr>
          <w:p w14:paraId="02D92A0B" w14:textId="77777777" w:rsidR="00B1020E" w:rsidRPr="00633AE9" w:rsidRDefault="00B1020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2EA955" w14:textId="77777777" w:rsidR="00B1020E" w:rsidRPr="00633AE9" w:rsidRDefault="00B1020E" w:rsidP="00633AE9">
            <w:pPr>
              <w:pStyle w:val="BodyText3"/>
              <w:tabs>
                <w:tab w:val="left" w:pos="540"/>
              </w:tabs>
              <w:spacing w:line="240" w:lineRule="atLeast"/>
              <w:ind w:left="-18" w:right="-1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9230AB4" w14:textId="77777777" w:rsidR="00B1020E" w:rsidRPr="00633AE9" w:rsidRDefault="00B1020E" w:rsidP="00633AE9">
            <w:pPr>
              <w:pStyle w:val="BodyText3"/>
              <w:tabs>
                <w:tab w:val="left" w:pos="540"/>
              </w:tabs>
              <w:spacing w:line="240" w:lineRule="atLeast"/>
              <w:ind w:left="-18" w:right="-1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505E90A7" w14:textId="77777777" w:rsidR="00B1020E" w:rsidRPr="00633AE9" w:rsidRDefault="00B1020E" w:rsidP="00633AE9">
            <w:pPr>
              <w:pStyle w:val="BodyText3"/>
              <w:tabs>
                <w:tab w:val="left" w:pos="540"/>
              </w:tabs>
              <w:spacing w:line="240" w:lineRule="atLeast"/>
              <w:ind w:left="-18" w:right="-1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6E03AD9" w14:textId="77777777" w:rsidR="00B1020E" w:rsidRPr="00633AE9" w:rsidRDefault="00B1020E" w:rsidP="00633AE9">
            <w:pPr>
              <w:pStyle w:val="BodyText3"/>
              <w:tabs>
                <w:tab w:val="left" w:pos="540"/>
              </w:tabs>
              <w:spacing w:line="240" w:lineRule="atLeast"/>
              <w:ind w:left="-18" w:right="-1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E6B0C" w14:textId="77777777" w:rsidR="00B1020E" w:rsidRPr="00633AE9" w:rsidRDefault="00B1020E" w:rsidP="00633AE9">
            <w:pPr>
              <w:pStyle w:val="BodyText3"/>
              <w:tabs>
                <w:tab w:val="left" w:pos="540"/>
              </w:tabs>
              <w:spacing w:line="240" w:lineRule="atLeast"/>
              <w:ind w:left="-18" w:right="-1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C9DB1DB" w14:textId="77777777" w:rsidR="00B1020E" w:rsidRPr="00633AE9" w:rsidRDefault="00B1020E" w:rsidP="00633AE9">
            <w:pPr>
              <w:pStyle w:val="BodyText3"/>
              <w:tabs>
                <w:tab w:val="left" w:pos="540"/>
              </w:tabs>
              <w:spacing w:line="240" w:lineRule="atLeast"/>
              <w:ind w:left="-18" w:right="-1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BCFA33" w14:textId="77777777" w:rsidR="00B1020E" w:rsidRPr="00633AE9" w:rsidRDefault="00B1020E" w:rsidP="00633AE9">
            <w:pPr>
              <w:pStyle w:val="BodyText3"/>
              <w:tabs>
                <w:tab w:val="left" w:pos="540"/>
              </w:tabs>
              <w:spacing w:line="240" w:lineRule="atLeast"/>
              <w:ind w:left="-18" w:right="-1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916F22" w:rsidRPr="00633AE9" w14:paraId="78420FF0" w14:textId="77777777" w:rsidTr="008141B1">
        <w:tc>
          <w:tcPr>
            <w:tcW w:w="3960" w:type="dxa"/>
          </w:tcPr>
          <w:p w14:paraId="7F14BFE6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12E5FF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5737" w:rsidRPr="00633AE9" w14:paraId="2D889B7B" w14:textId="77777777" w:rsidTr="008141B1">
        <w:tc>
          <w:tcPr>
            <w:tcW w:w="3960" w:type="dxa"/>
          </w:tcPr>
          <w:p w14:paraId="196A5B1B" w14:textId="1E9ABD32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2035EA76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F706790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41F015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41744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1D6A0A" w14:textId="7BC0630C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779CF69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16B774" w14:textId="491028F9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425737" w:rsidRPr="00633AE9" w14:paraId="209D1312" w14:textId="77777777" w:rsidTr="00F36C85">
        <w:tc>
          <w:tcPr>
            <w:tcW w:w="3960" w:type="dxa"/>
          </w:tcPr>
          <w:p w14:paraId="6CC19C51" w14:textId="73D7EC1F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5A96B913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346EC3C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E1ADF0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DA987F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18FE7A" w14:textId="4425006B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2,904</w:t>
            </w:r>
          </w:p>
        </w:tc>
        <w:tc>
          <w:tcPr>
            <w:tcW w:w="270" w:type="dxa"/>
          </w:tcPr>
          <w:p w14:paraId="68E76CF4" w14:textId="77777777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4BB64B" w14:textId="13E146F9" w:rsidR="00425737" w:rsidRPr="00633AE9" w:rsidRDefault="00425737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  <w:lang w:val="en-GB"/>
              </w:rPr>
              <w:t>3,15</w:t>
            </w:r>
            <w:r w:rsidRPr="00633AE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24417" w:rsidRPr="00633AE9" w14:paraId="7070D6CC" w14:textId="77777777" w:rsidTr="006F30E9">
        <w:tc>
          <w:tcPr>
            <w:tcW w:w="3960" w:type="dxa"/>
          </w:tcPr>
          <w:p w14:paraId="44F15961" w14:textId="77777777" w:rsidR="00524417" w:rsidRPr="001E1D25" w:rsidRDefault="00524417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1E1D2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79FEAEC8" w14:textId="77777777" w:rsidR="00524417" w:rsidRPr="00633AE9" w:rsidRDefault="00524417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A8438F9" w14:textId="77777777" w:rsidR="00524417" w:rsidRPr="00633AE9" w:rsidRDefault="00524417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A8E48" w14:textId="77777777" w:rsidR="00524417" w:rsidRPr="00633AE9" w:rsidRDefault="00524417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815A97" w14:textId="77777777" w:rsidR="00524417" w:rsidRPr="00633AE9" w:rsidRDefault="00524417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7D2534" w14:textId="01EE83CE" w:rsidR="00524417" w:rsidRPr="00633AE9" w:rsidRDefault="00524417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2,9</w:t>
            </w:r>
            <w:r w:rsidR="00FC2312" w:rsidRPr="00633AE9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</w:tcPr>
          <w:p w14:paraId="04090746" w14:textId="77777777" w:rsidR="00524417" w:rsidRPr="00633AE9" w:rsidRDefault="00524417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8B190" w14:textId="0E2AFD35" w:rsidR="00524417" w:rsidRPr="00633AE9" w:rsidRDefault="00524417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  <w:lang w:val="en-GB"/>
              </w:rPr>
              <w:t>3,320</w:t>
            </w:r>
          </w:p>
        </w:tc>
      </w:tr>
      <w:tr w:rsidR="00916F22" w:rsidRPr="00633AE9" w14:paraId="04A5EECE" w14:textId="77777777" w:rsidTr="008141B1">
        <w:tc>
          <w:tcPr>
            <w:tcW w:w="3960" w:type="dxa"/>
          </w:tcPr>
          <w:p w14:paraId="6AAD52D2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4F3EE6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2CB3A6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F4ED0D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6EE67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64C7B9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44EEA09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2752F57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6F22" w:rsidRPr="00633AE9" w14:paraId="7D62A200" w14:textId="77777777" w:rsidTr="008141B1">
        <w:tc>
          <w:tcPr>
            <w:tcW w:w="3960" w:type="dxa"/>
          </w:tcPr>
          <w:p w14:paraId="6CC71246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C150589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D82273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277000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095FB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8679D3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BFC83F9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5FA5A5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F9E" w:rsidRPr="00633AE9" w14:paraId="3CEDFE77" w14:textId="77777777" w:rsidTr="00F36C85">
        <w:tc>
          <w:tcPr>
            <w:tcW w:w="3960" w:type="dxa"/>
          </w:tcPr>
          <w:p w14:paraId="4BEDCBF7" w14:textId="7105114F" w:rsidR="00941F9E" w:rsidRPr="00633AE9" w:rsidRDefault="0091459D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941F9E" w:rsidRPr="00633AE9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260" w:type="dxa"/>
          </w:tcPr>
          <w:p w14:paraId="7CB6A735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398C5A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CA01FB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AD73F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E0564B" w14:textId="596ADD15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35B3CE3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3B8870" w14:textId="7E873F2E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292</w:t>
            </w:r>
          </w:p>
        </w:tc>
      </w:tr>
      <w:tr w:rsidR="00941F9E" w:rsidRPr="00633AE9" w14:paraId="09398A93" w14:textId="77777777" w:rsidTr="00F36C85">
        <w:tc>
          <w:tcPr>
            <w:tcW w:w="3960" w:type="dxa"/>
          </w:tcPr>
          <w:p w14:paraId="1147E38A" w14:textId="43AD9DC4" w:rsidR="00941F9E" w:rsidRPr="00633AE9" w:rsidRDefault="0091459D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นางสาว</w:t>
            </w:r>
            <w:r w:rsidR="00941F9E" w:rsidRPr="00633AE9">
              <w:rPr>
                <w:rFonts w:ascii="Angsana New" w:hAnsi="Angsana New"/>
                <w:sz w:val="26"/>
                <w:szCs w:val="26"/>
                <w:cs/>
              </w:rPr>
              <w:t>ทซู หยวน หวั่ง</w:t>
            </w:r>
          </w:p>
        </w:tc>
        <w:tc>
          <w:tcPr>
            <w:tcW w:w="1260" w:type="dxa"/>
          </w:tcPr>
          <w:p w14:paraId="0DF0E37A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37797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1FC581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E8C432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BA64E" w14:textId="0A3A0E74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58E7C6CA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C22606" w14:textId="1800AD3D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41F9E" w:rsidRPr="00633AE9" w14:paraId="2018B531" w14:textId="77777777" w:rsidTr="008141B1">
        <w:tc>
          <w:tcPr>
            <w:tcW w:w="3960" w:type="dxa"/>
          </w:tcPr>
          <w:p w14:paraId="7F85ED6F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FF2B8D4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A98072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B170AD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C7FD3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00BFD6" w14:textId="309889CD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37CC23B9" w14:textId="77777777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8345C7" w14:textId="1F809DE0" w:rsidR="00941F9E" w:rsidRPr="00633AE9" w:rsidRDefault="00941F9E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916F22" w:rsidRPr="00633AE9" w14:paraId="3BD3443E" w14:textId="77777777" w:rsidTr="008141B1">
        <w:tc>
          <w:tcPr>
            <w:tcW w:w="3960" w:type="dxa"/>
          </w:tcPr>
          <w:p w14:paraId="6EEBE0BB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A194E2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7D847D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491836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32BB4A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47E07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37B4C97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35ED0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6F22" w:rsidRPr="00633AE9" w14:paraId="6E8E5C3A" w14:textId="77777777" w:rsidTr="008141B1">
        <w:tc>
          <w:tcPr>
            <w:tcW w:w="3960" w:type="dxa"/>
            <w:vAlign w:val="center"/>
          </w:tcPr>
          <w:p w14:paraId="32EDCD93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AE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1786A4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8082F5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CC500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6F22" w:rsidRPr="00633AE9" w14:paraId="4B3813E0" w14:textId="77777777" w:rsidTr="008141B1">
        <w:tc>
          <w:tcPr>
            <w:tcW w:w="3960" w:type="dxa"/>
          </w:tcPr>
          <w:p w14:paraId="667504FE" w14:textId="5D07D5D4" w:rsidR="00916F22" w:rsidRPr="00633AE9" w:rsidRDefault="0062313A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="00916F22" w:rsidRPr="00633AE9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4D8214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41221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B8662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41B7E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0FA07E" w14:textId="2B735AE3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2,7</w:t>
            </w:r>
            <w:r w:rsidR="00FC2312" w:rsidRPr="00633AE9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548CD4F1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21338" w14:textId="2D90A381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2,729</w:t>
            </w:r>
          </w:p>
        </w:tc>
      </w:tr>
      <w:tr w:rsidR="00916F22" w:rsidRPr="00633AE9" w14:paraId="1EF225B7" w14:textId="77777777" w:rsidTr="00F36C85">
        <w:tc>
          <w:tcPr>
            <w:tcW w:w="3960" w:type="dxa"/>
          </w:tcPr>
          <w:p w14:paraId="415F4B9F" w14:textId="1EC8E10C" w:rsidR="00916F22" w:rsidRPr="00633AE9" w:rsidRDefault="0062313A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- </w:t>
            </w:r>
            <w:r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916F22" w:rsidRPr="00633AE9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</w:tcPr>
          <w:p w14:paraId="7FE4E50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34EAF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E3CE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36600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7CE00C" w14:textId="5ADDAB9D" w:rsidR="00916F22" w:rsidRPr="00633AE9" w:rsidRDefault="00FC231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3FAC023A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E4B0E" w14:textId="670C8DA6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916F22" w:rsidRPr="00633AE9" w14:paraId="1F013BE9" w14:textId="77777777" w:rsidTr="00F36C85">
        <w:tc>
          <w:tcPr>
            <w:tcW w:w="3960" w:type="dxa"/>
          </w:tcPr>
          <w:p w14:paraId="4A9D97D9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AE9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AD74CC8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A94C2D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9DC4B0B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79FAA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1F36" w14:textId="2964D74C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2,7</w:t>
            </w:r>
            <w:r w:rsidR="00FC2312" w:rsidRPr="00633AE9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41BB4E62" w14:textId="77777777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D16E" w14:textId="74C63C89" w:rsidR="00916F22" w:rsidRPr="00633AE9" w:rsidRDefault="00916F22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</w:rPr>
              <w:t>2,756</w:t>
            </w:r>
          </w:p>
        </w:tc>
      </w:tr>
    </w:tbl>
    <w:p w14:paraId="0D64100C" w14:textId="0EE44038" w:rsidR="00916F22" w:rsidRPr="00633AE9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2C84AE4" w14:textId="3DBFFBEF" w:rsidR="00916F22" w:rsidRPr="00475A13" w:rsidRDefault="00916F2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475A13">
        <w:rPr>
          <w:rFonts w:ascii="Angsana New" w:hAnsi="Angsana New" w:hint="cs"/>
          <w:sz w:val="26"/>
          <w:szCs w:val="26"/>
        </w:rPr>
        <w:t>31</w:t>
      </w:r>
      <w:r w:rsidRPr="00475A13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475A13">
        <w:rPr>
          <w:rFonts w:ascii="Angsana New" w:hAnsi="Angsana New" w:hint="cs"/>
          <w:sz w:val="26"/>
          <w:szCs w:val="26"/>
        </w:rPr>
        <w:t xml:space="preserve">2565 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475A13">
        <w:rPr>
          <w:rFonts w:ascii="Angsana New" w:hAnsi="Angsana New" w:hint="cs"/>
          <w:sz w:val="26"/>
          <w:szCs w:val="26"/>
        </w:rPr>
        <w:t xml:space="preserve">31 </w:t>
      </w:r>
      <w:r w:rsidRPr="00475A1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475A13">
        <w:rPr>
          <w:rFonts w:ascii="Angsana New" w:hAnsi="Angsana New" w:hint="cs"/>
          <w:sz w:val="26"/>
          <w:szCs w:val="26"/>
        </w:rPr>
        <w:t xml:space="preserve">2564 </w:t>
      </w:r>
      <w:r w:rsidRPr="00475A13">
        <w:rPr>
          <w:rFonts w:ascii="Angsana New" w:hAnsi="Angsana New" w:hint="cs"/>
          <w:sz w:val="26"/>
          <w:szCs w:val="26"/>
          <w:cs/>
        </w:rPr>
        <w:t>ยอดคงเหลือกับบุคคลและกิจการที่เกี่ยวข้องกันได้แสดงเป็นรายการแยกต่างหากใน    งบแสดงฐานะการเงินซึ่งมีรายละเอียดดังนี้</w:t>
      </w:r>
    </w:p>
    <w:p w14:paraId="570B173B" w14:textId="77777777" w:rsidR="0031450B" w:rsidRPr="00475A13" w:rsidRDefault="0031450B" w:rsidP="00475A1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09"/>
        <w:gridCol w:w="14"/>
        <w:gridCol w:w="222"/>
        <w:gridCol w:w="14"/>
        <w:gridCol w:w="1436"/>
      </w:tblGrid>
      <w:tr w:rsidR="0031450B" w:rsidRPr="00475A13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475A13" w:rsidRDefault="0031450B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5"/>
            <w:tcBorders>
              <w:bottom w:val="single" w:sz="4" w:space="0" w:color="auto"/>
            </w:tcBorders>
          </w:tcPr>
          <w:p w14:paraId="5A5931D3" w14:textId="77777777" w:rsidR="0031450B" w:rsidRPr="00475A13" w:rsidRDefault="0031450B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475A13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5699BEA8" w14:textId="326ED182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  <w:gridSpan w:val="2"/>
          </w:tcPr>
          <w:p w14:paraId="633422BF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536DD65E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B1020E" w:rsidRPr="00475A13" w14:paraId="005F584F" w14:textId="77777777" w:rsidTr="00B1020E">
        <w:trPr>
          <w:trHeight w:val="20"/>
          <w:tblHeader/>
        </w:trPr>
        <w:tc>
          <w:tcPr>
            <w:tcW w:w="6725" w:type="dxa"/>
          </w:tcPr>
          <w:p w14:paraId="17F7E1AB" w14:textId="77777777" w:rsidR="00B1020E" w:rsidRPr="00475A13" w:rsidRDefault="00B1020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2"/>
          </w:tcPr>
          <w:p w14:paraId="1B992ECC" w14:textId="77777777" w:rsidR="00B1020E" w:rsidRPr="00475A13" w:rsidRDefault="00B1020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EA4FB22" w14:textId="77777777" w:rsidR="00B1020E" w:rsidRPr="00475A13" w:rsidRDefault="00B1020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</w:tcPr>
          <w:p w14:paraId="7A433BF0" w14:textId="77777777" w:rsidR="00B1020E" w:rsidRPr="00475A13" w:rsidRDefault="00B1020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450B" w:rsidRPr="00475A13" w14:paraId="518F4A3F" w14:textId="77777777" w:rsidTr="008141B1">
        <w:trPr>
          <w:trHeight w:val="20"/>
        </w:trPr>
        <w:tc>
          <w:tcPr>
            <w:tcW w:w="6725" w:type="dxa"/>
          </w:tcPr>
          <w:p w14:paraId="43182F2A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11D63182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135F422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BF1" w:rsidRPr="00475A13" w14:paraId="0E92F228" w14:textId="77777777" w:rsidTr="00003713">
        <w:trPr>
          <w:trHeight w:val="20"/>
        </w:trPr>
        <w:tc>
          <w:tcPr>
            <w:tcW w:w="6725" w:type="dxa"/>
          </w:tcPr>
          <w:p w14:paraId="012021A4" w14:textId="01DE819A" w:rsidR="00325BF1" w:rsidRPr="00475A13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48B74062" w14:textId="27D63650" w:rsidR="00325BF1" w:rsidRPr="00475A13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="00633AE9" w:rsidRPr="00475A13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  <w:gridSpan w:val="2"/>
          </w:tcPr>
          <w:p w14:paraId="392DC519" w14:textId="77777777" w:rsidR="00325BF1" w:rsidRPr="00475A13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BEF18B0" w14:textId="46AE902C" w:rsidR="00325BF1" w:rsidRPr="00475A13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</w:tr>
      <w:tr w:rsidR="0031450B" w:rsidRPr="00475A13" w14:paraId="0B353CC5" w14:textId="77777777" w:rsidTr="00003713">
        <w:trPr>
          <w:trHeight w:val="20"/>
        </w:trPr>
        <w:tc>
          <w:tcPr>
            <w:tcW w:w="6725" w:type="dxa"/>
          </w:tcPr>
          <w:p w14:paraId="36609052" w14:textId="0CA56F6B" w:rsidR="0031450B" w:rsidRPr="00425737" w:rsidRDefault="0031450B" w:rsidP="0042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318D5E93" w14:textId="7FE1C5AD" w:rsidR="0031450B" w:rsidRPr="00475A13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3,10</w:t>
            </w:r>
            <w:r w:rsidR="005B1CDE" w:rsidRPr="00475A1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</w:tcPr>
          <w:p w14:paraId="1771FD81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B16F803" w14:textId="23954B00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1,823</w:t>
            </w:r>
          </w:p>
        </w:tc>
      </w:tr>
      <w:tr w:rsidR="0031450B" w:rsidRPr="00475A13" w14:paraId="6591177D" w14:textId="77777777" w:rsidTr="00003713">
        <w:trPr>
          <w:trHeight w:val="20"/>
        </w:trPr>
        <w:tc>
          <w:tcPr>
            <w:tcW w:w="6725" w:type="dxa"/>
          </w:tcPr>
          <w:p w14:paraId="14691574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CC59" w14:textId="506BF206" w:rsidR="0031450B" w:rsidRPr="00475A13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184298" w:rsidRPr="00475A1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10</w:t>
            </w:r>
            <w:r w:rsidR="005B1CDE" w:rsidRPr="00475A1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</w:tcPr>
          <w:p w14:paraId="35743791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48939" w14:textId="6F35805E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1,914</w:t>
            </w:r>
          </w:p>
        </w:tc>
      </w:tr>
      <w:tr w:rsidR="00633AE9" w:rsidRPr="00475A13" w14:paraId="1CBB31BF" w14:textId="77777777" w:rsidTr="00633AE9">
        <w:trPr>
          <w:trHeight w:val="20"/>
        </w:trPr>
        <w:tc>
          <w:tcPr>
            <w:tcW w:w="6725" w:type="dxa"/>
          </w:tcPr>
          <w:p w14:paraId="0589ACE6" w14:textId="77777777" w:rsidR="00633AE9" w:rsidRPr="00475A13" w:rsidRDefault="00633A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BA9666" w14:textId="77777777" w:rsidR="00633AE9" w:rsidRPr="00475A13" w:rsidRDefault="00633A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A288C4A" w14:textId="77777777" w:rsidR="00633AE9" w:rsidRPr="00475A13" w:rsidRDefault="00633A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109AC66E" w14:textId="77777777" w:rsidR="00633AE9" w:rsidRPr="00475A13" w:rsidRDefault="00633A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50B" w:rsidRPr="00475A13" w14:paraId="3832F498" w14:textId="77777777" w:rsidTr="00633AE9">
        <w:trPr>
          <w:trHeight w:val="252"/>
        </w:trPr>
        <w:tc>
          <w:tcPr>
            <w:tcW w:w="6725" w:type="dxa"/>
          </w:tcPr>
          <w:p w14:paraId="4FFAB16F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เงินทดรองรับจากกรรมการ</w:t>
            </w:r>
          </w:p>
        </w:tc>
        <w:tc>
          <w:tcPr>
            <w:tcW w:w="1409" w:type="dxa"/>
          </w:tcPr>
          <w:p w14:paraId="5F75D334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4634509A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6004EE33" w14:textId="77777777" w:rsidR="0031450B" w:rsidRPr="00475A13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6DE" w:rsidRPr="00475A13" w14:paraId="18F4E32E" w14:textId="77777777" w:rsidTr="009776DE">
        <w:trPr>
          <w:trHeight w:val="252"/>
        </w:trPr>
        <w:tc>
          <w:tcPr>
            <w:tcW w:w="6725" w:type="dxa"/>
          </w:tcPr>
          <w:p w14:paraId="7ED3715B" w14:textId="240784D0" w:rsidR="009776DE" w:rsidRPr="00475A13" w:rsidRDefault="00553C7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9776DE" w:rsidRPr="00475A13">
              <w:rPr>
                <w:rFonts w:ascii="Angsana New" w:hAnsi="Angsana New" w:hint="cs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409" w:type="dxa"/>
            <w:shd w:val="clear" w:color="auto" w:fill="auto"/>
          </w:tcPr>
          <w:p w14:paraId="10B0A267" w14:textId="6460009D" w:rsidR="009776DE" w:rsidRPr="00475A13" w:rsidRDefault="009776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530416" w14:textId="77777777" w:rsidR="009776DE" w:rsidRPr="00475A13" w:rsidRDefault="009776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14:paraId="02D0A274" w14:textId="5B7215B6" w:rsidR="009776DE" w:rsidRPr="00475A13" w:rsidRDefault="009776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EE286F" w:rsidRPr="00475A13" w14:paraId="1F1400C0" w14:textId="77777777" w:rsidTr="009776DE">
        <w:trPr>
          <w:trHeight w:val="252"/>
        </w:trPr>
        <w:tc>
          <w:tcPr>
            <w:tcW w:w="6725" w:type="dxa"/>
          </w:tcPr>
          <w:p w14:paraId="15DE2B6F" w14:textId="587E4C02" w:rsidR="00EE286F" w:rsidRPr="00475A13" w:rsidRDefault="00553C70" w:rsidP="00475A13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EE286F" w:rsidRPr="00475A13">
              <w:rPr>
                <w:rFonts w:ascii="Angsana New" w:hAnsi="Angsana New" w:hint="cs"/>
                <w:sz w:val="26"/>
                <w:szCs w:val="26"/>
                <w:cs/>
              </w:rPr>
              <w:t>สุวัฒน์ชัย เกิดพูล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07350E5B" w14:textId="447BB6DF" w:rsidR="00EE286F" w:rsidRPr="00475A13" w:rsidRDefault="00EE286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="00633AE9" w:rsidRPr="00475A13">
              <w:rPr>
                <w:rFonts w:ascii="Angsana New" w:hAnsi="Angsana New" w:hint="cs"/>
                <w:sz w:val="26"/>
                <w:szCs w:val="26"/>
              </w:rPr>
              <w:t xml:space="preserve">       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74620C" w14:textId="77777777" w:rsidR="00EE286F" w:rsidRPr="00475A13" w:rsidRDefault="00EE286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2278D" w14:textId="499A0DBC" w:rsidR="00EE286F" w:rsidRPr="00475A13" w:rsidRDefault="00EE286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EE286F" w:rsidRPr="00475A13" w14:paraId="3F8CED4D" w14:textId="77777777" w:rsidTr="009776DE">
        <w:trPr>
          <w:trHeight w:val="252"/>
        </w:trPr>
        <w:tc>
          <w:tcPr>
            <w:tcW w:w="6725" w:type="dxa"/>
          </w:tcPr>
          <w:p w14:paraId="55AE9E0F" w14:textId="2A4197A5" w:rsidR="00EE286F" w:rsidRPr="00475A13" w:rsidRDefault="00633AE9" w:rsidP="00475A13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26F27B52" w14:textId="67470B43" w:rsidR="00EE286F" w:rsidRPr="00475A13" w:rsidRDefault="009776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</w:tcPr>
          <w:p w14:paraId="3F71B269" w14:textId="77777777" w:rsidR="00EE286F" w:rsidRPr="00475A13" w:rsidRDefault="00EE286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D633C6" w14:textId="0910DEFB" w:rsidR="00EE286F" w:rsidRPr="00475A13" w:rsidRDefault="009776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639598CE" w14:textId="06A730D5" w:rsidR="00D757B9" w:rsidRPr="00475A13" w:rsidRDefault="00D757B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5A6DBBF" w14:textId="44FE290F" w:rsidR="00CB2107" w:rsidRPr="00475A13" w:rsidRDefault="00CB210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bookmarkStart w:id="1" w:name="_Hlk102840078"/>
      <w:bookmarkStart w:id="2" w:name="_Hlk102035056"/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4.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  <w:r w:rsidR="00475A13" w:rsidRPr="00475A13">
        <w:rPr>
          <w:rFonts w:ascii="Angsana New" w:hAnsi="Angsana New" w:hint="cs"/>
          <w:b/>
          <w:bCs/>
          <w:sz w:val="26"/>
          <w:szCs w:val="26"/>
          <w:cs/>
        </w:rPr>
        <w:t>ในกองทุนเปิดตราสารหนี้</w:t>
      </w:r>
    </w:p>
    <w:p w14:paraId="4D492C1E" w14:textId="1440FC1F" w:rsidR="00CB2107" w:rsidRDefault="00CB2107" w:rsidP="00475A13">
      <w:pPr>
        <w:tabs>
          <w:tab w:val="clear" w:pos="227"/>
          <w:tab w:val="clear" w:pos="454"/>
          <w:tab w:val="left" w:pos="540"/>
        </w:tabs>
        <w:ind w:right="29"/>
        <w:rPr>
          <w:rFonts w:ascii="Angsana New" w:hAnsi="Angsana New"/>
          <w:b/>
          <w:bCs/>
          <w:sz w:val="26"/>
          <w:szCs w:val="26"/>
        </w:rPr>
      </w:pPr>
    </w:p>
    <w:p w14:paraId="3286ED38" w14:textId="4D497AFF" w:rsidR="00475A13" w:rsidRPr="00475A13" w:rsidRDefault="00475A13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475A13">
        <w:rPr>
          <w:rFonts w:ascii="Angsana New" w:hAnsi="Angsana New"/>
          <w:sz w:val="26"/>
          <w:szCs w:val="26"/>
          <w:cs/>
        </w:rPr>
        <w:t>เงินลงทุนระยะสั้นในกองทุนเปิดตราสารหนี้</w:t>
      </w:r>
      <w:r w:rsidRPr="00475A13">
        <w:rPr>
          <w:rFonts w:ascii="Angsana New" w:hAnsi="Angsana New" w:hint="cs"/>
          <w:sz w:val="26"/>
          <w:szCs w:val="26"/>
          <w:cs/>
        </w:rPr>
        <w:t xml:space="preserve">ในระหว่างงวดสามเดือนสิ้นสุดวันที่ </w:t>
      </w:r>
      <w:r w:rsidRPr="00475A13">
        <w:rPr>
          <w:rFonts w:ascii="Angsana New" w:hAnsi="Angsana New" w:hint="cs"/>
          <w:sz w:val="26"/>
          <w:szCs w:val="26"/>
        </w:rPr>
        <w:t xml:space="preserve">31 </w:t>
      </w:r>
      <w:r w:rsidRPr="00475A1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475A13">
        <w:rPr>
          <w:rFonts w:ascii="Angsana New" w:hAnsi="Angsana New" w:hint="cs"/>
          <w:sz w:val="26"/>
          <w:szCs w:val="26"/>
        </w:rPr>
        <w:t xml:space="preserve">2565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7D474D83" w14:textId="77777777" w:rsidR="00475A13" w:rsidRPr="00475A13" w:rsidRDefault="00475A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475A13" w:rsidRPr="00475A13" w14:paraId="6AFA1D3B" w14:textId="77777777" w:rsidTr="00361519">
        <w:tc>
          <w:tcPr>
            <w:tcW w:w="8370" w:type="dxa"/>
          </w:tcPr>
          <w:p w14:paraId="3375A86E" w14:textId="77777777" w:rsidR="00475A13" w:rsidRPr="00475A13" w:rsidRDefault="00475A13" w:rsidP="0036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B57F5" w14:textId="77777777" w:rsidR="00475A13" w:rsidRPr="00475A13" w:rsidRDefault="00475A13" w:rsidP="00361519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75A13" w:rsidRPr="006D6240" w14:paraId="1F3A9F27" w14:textId="77777777" w:rsidTr="00361519">
        <w:tc>
          <w:tcPr>
            <w:tcW w:w="8370" w:type="dxa"/>
          </w:tcPr>
          <w:p w14:paraId="1840485D" w14:textId="77777777" w:rsidR="00475A13" w:rsidRPr="006D6240" w:rsidRDefault="00475A13" w:rsidP="0036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524C8DC" w14:textId="77777777" w:rsidR="00475A13" w:rsidRPr="006D6240" w:rsidRDefault="00475A13" w:rsidP="00361519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380CA1" w:rsidRPr="00475A13" w14:paraId="6B781D5E" w14:textId="77777777" w:rsidTr="00C87BE4">
        <w:tc>
          <w:tcPr>
            <w:tcW w:w="8370" w:type="dxa"/>
            <w:vAlign w:val="bottom"/>
          </w:tcPr>
          <w:p w14:paraId="26F85F21" w14:textId="0264F06E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440" w:type="dxa"/>
          </w:tcPr>
          <w:p w14:paraId="2166452A" w14:textId="2852FBED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80CA1" w:rsidRPr="00475A13" w14:paraId="5C056F40" w14:textId="77777777" w:rsidTr="00361519">
        <w:tc>
          <w:tcPr>
            <w:tcW w:w="8370" w:type="dxa"/>
          </w:tcPr>
          <w:p w14:paraId="7A0B996E" w14:textId="77777777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A09FB96" w14:textId="4EEAA1CB" w:rsidR="00380CA1" w:rsidRPr="00475A13" w:rsidRDefault="007A4EC6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380CA1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  <w:tr w:rsidR="00380CA1" w:rsidRPr="00475A13" w14:paraId="380E3DEB" w14:textId="77777777" w:rsidTr="00445613">
        <w:tc>
          <w:tcPr>
            <w:tcW w:w="8370" w:type="dxa"/>
            <w:vAlign w:val="bottom"/>
          </w:tcPr>
          <w:p w14:paraId="5789C835" w14:textId="621D105D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  <w:r w:rsidR="007915C5">
              <w:rPr>
                <w:rFonts w:ascii="Angsana New" w:hAnsi="Angsana New" w:hint="cs"/>
                <w:sz w:val="26"/>
                <w:szCs w:val="26"/>
                <w:cs/>
              </w:rPr>
              <w:t>บันทึก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</w:tcPr>
          <w:p w14:paraId="5BD290EA" w14:textId="53FBAFA8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80CA1" w:rsidRPr="00475A13" w14:paraId="6A16DDC4" w14:textId="77777777" w:rsidTr="009F78A8">
        <w:tc>
          <w:tcPr>
            <w:tcW w:w="8370" w:type="dxa"/>
            <w:vAlign w:val="bottom"/>
          </w:tcPr>
          <w:p w14:paraId="4D0226FC" w14:textId="5FADCB23" w:rsidR="00380CA1" w:rsidRPr="00475A13" w:rsidRDefault="00380CA1" w:rsidP="00380CA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9E8310" w14:textId="7215EAA0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70,002</w:t>
            </w:r>
          </w:p>
        </w:tc>
      </w:tr>
      <w:bookmarkEnd w:id="1"/>
    </w:tbl>
    <w:p w14:paraId="1C14EAF6" w14:textId="69868D99" w:rsidR="00475A13" w:rsidRDefault="00475A13" w:rsidP="00475A13">
      <w:pPr>
        <w:tabs>
          <w:tab w:val="clear" w:pos="227"/>
          <w:tab w:val="clear" w:pos="454"/>
          <w:tab w:val="left" w:pos="540"/>
        </w:tabs>
        <w:ind w:right="29"/>
        <w:rPr>
          <w:rFonts w:ascii="Angsana New" w:hAnsi="Angsana New"/>
          <w:b/>
          <w:bCs/>
          <w:sz w:val="26"/>
          <w:szCs w:val="26"/>
        </w:rPr>
      </w:pPr>
    </w:p>
    <w:bookmarkEnd w:id="2"/>
    <w:p w14:paraId="2FE1E35B" w14:textId="0E5B7143" w:rsidR="008548E9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5</w:t>
      </w:r>
      <w:r w:rsidR="008548E9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475A13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475A13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6072E2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บริษัทอื่น </w:t>
      </w:r>
      <w:r w:rsidR="006072E2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475A13" w:rsidRDefault="008548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1F271E11" w:rsidR="002C30DF" w:rsidRPr="00475A13" w:rsidRDefault="002C30DF" w:rsidP="00475A13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475A13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E70D22" w:rsidRPr="00475A1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267BFD" w:rsidRPr="00475A13">
        <w:rPr>
          <w:rFonts w:ascii="Angsana New" w:hAnsi="Angsana New" w:cs="Angsana New" w:hint="cs"/>
          <w:sz w:val="26"/>
          <w:szCs w:val="26"/>
          <w:lang w:val="en-US"/>
        </w:rPr>
        <w:t>3</w:t>
      </w:r>
      <w:r w:rsidR="00D757B9" w:rsidRPr="00475A13">
        <w:rPr>
          <w:rFonts w:ascii="Angsana New" w:hAnsi="Angsana New" w:cs="Angsana New" w:hint="cs"/>
          <w:sz w:val="26"/>
          <w:szCs w:val="26"/>
          <w:lang w:val="en-US"/>
        </w:rPr>
        <w:t>1</w:t>
      </w:r>
      <w:r w:rsidR="00267BFD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D757B9" w:rsidRPr="00475A13">
        <w:rPr>
          <w:rFonts w:ascii="Angsana New" w:hAnsi="Angsana New" w:cs="Angsana New" w:hint="cs"/>
          <w:sz w:val="26"/>
          <w:szCs w:val="26"/>
          <w:cs/>
          <w:lang w:val="en-US"/>
        </w:rPr>
        <w:t>มีนาคม</w:t>
      </w:r>
      <w:r w:rsidR="00E70D22" w:rsidRPr="00475A1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182046" w:rsidRPr="00475A13">
        <w:rPr>
          <w:rFonts w:ascii="Angsana New" w:hAnsi="Angsana New" w:cs="Angsana New" w:hint="cs"/>
          <w:sz w:val="26"/>
          <w:szCs w:val="26"/>
          <w:lang w:val="en-US"/>
        </w:rPr>
        <w:t>256</w:t>
      </w:r>
      <w:r w:rsidR="00D757B9" w:rsidRPr="00475A13">
        <w:rPr>
          <w:rFonts w:ascii="Angsana New" w:hAnsi="Angsana New" w:cs="Angsana New" w:hint="cs"/>
          <w:sz w:val="26"/>
          <w:szCs w:val="26"/>
          <w:lang w:val="en-US"/>
        </w:rPr>
        <w:t>5</w:t>
      </w:r>
      <w:r w:rsidR="00A7020A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A7020A" w:rsidRPr="00475A13">
        <w:rPr>
          <w:rFonts w:ascii="Angsana New" w:hAnsi="Angsana New" w:cs="Angsana New" w:hint="cs"/>
          <w:sz w:val="26"/>
          <w:szCs w:val="26"/>
          <w:cs/>
          <w:lang w:val="en-US"/>
        </w:rPr>
        <w:t>และวันที่</w:t>
      </w:r>
      <w:r w:rsidR="00EB062A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31 </w:t>
      </w:r>
      <w:r w:rsidR="00E70D22" w:rsidRPr="00475A1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>256</w:t>
      </w:r>
      <w:r w:rsidR="00D757B9" w:rsidRPr="00475A13">
        <w:rPr>
          <w:rFonts w:ascii="Angsana New" w:hAnsi="Angsana New" w:cs="Angsana New" w:hint="cs"/>
          <w:sz w:val="26"/>
          <w:szCs w:val="26"/>
          <w:lang w:val="en-US"/>
        </w:rPr>
        <w:t>4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Pr="00475A13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475A13" w:rsidRDefault="008548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475A13" w14:paraId="56B1C659" w14:textId="77777777" w:rsidTr="006F0792">
        <w:tc>
          <w:tcPr>
            <w:tcW w:w="6731" w:type="dxa"/>
          </w:tcPr>
          <w:p w14:paraId="1038765C" w14:textId="77777777" w:rsidR="002D15DC" w:rsidRPr="00475A13" w:rsidRDefault="002D15DC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475A13" w:rsidRDefault="002D15DC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475A13" w14:paraId="47020F5B" w14:textId="77777777" w:rsidTr="006F0792">
        <w:tc>
          <w:tcPr>
            <w:tcW w:w="6731" w:type="dxa"/>
          </w:tcPr>
          <w:p w14:paraId="7D1326DC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25C04068" w:rsidR="00A7020A" w:rsidRPr="00475A13" w:rsidRDefault="00D757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7DD9B4E2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7E9E4A05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757B9" w:rsidRPr="00475A1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A7020A" w:rsidRPr="006D624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F50BC50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623E" w:rsidRPr="00475A13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35F3B052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33,518</w:t>
            </w:r>
          </w:p>
        </w:tc>
        <w:tc>
          <w:tcPr>
            <w:tcW w:w="269" w:type="dxa"/>
          </w:tcPr>
          <w:p w14:paraId="20B9E36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437B9B6E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36,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759</w:t>
            </w:r>
          </w:p>
        </w:tc>
      </w:tr>
      <w:tr w:rsidR="0058623E" w:rsidRPr="00475A13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23E" w:rsidRPr="00475A13" w14:paraId="23624602" w14:textId="77777777" w:rsidTr="00910FE7">
        <w:trPr>
          <w:trHeight w:val="252"/>
        </w:trPr>
        <w:tc>
          <w:tcPr>
            <w:tcW w:w="6731" w:type="dxa"/>
          </w:tcPr>
          <w:p w14:paraId="3B4D8B5B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404880FE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4,162</w:t>
            </w:r>
          </w:p>
        </w:tc>
        <w:tc>
          <w:tcPr>
            <w:tcW w:w="269" w:type="dxa"/>
          </w:tcPr>
          <w:p w14:paraId="631CC1B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32E732E5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5,456</w:t>
            </w:r>
          </w:p>
        </w:tc>
      </w:tr>
      <w:tr w:rsidR="0058623E" w:rsidRPr="00475A13" w14:paraId="5B6F9BD5" w14:textId="77777777" w:rsidTr="0033663B">
        <w:trPr>
          <w:trHeight w:val="252"/>
        </w:trPr>
        <w:tc>
          <w:tcPr>
            <w:tcW w:w="6731" w:type="dxa"/>
          </w:tcPr>
          <w:p w14:paraId="19C5988B" w14:textId="77777777" w:rsidR="0058623E" w:rsidRPr="00475A13" w:rsidRDefault="0058623E" w:rsidP="00475A13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0B25E74C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269" w:type="dxa"/>
          </w:tcPr>
          <w:p w14:paraId="75594A0A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6EF7BD1D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655</w:t>
            </w:r>
          </w:p>
        </w:tc>
      </w:tr>
      <w:tr w:rsidR="00B17A6E" w:rsidRPr="00475A13" w14:paraId="566775D9" w14:textId="77777777" w:rsidTr="0033663B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B17A6E" w:rsidRPr="00475A13" w:rsidRDefault="00B17A6E" w:rsidP="00475A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69F1168D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9C7C3B"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9C7C3B"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269" w:type="dxa"/>
          </w:tcPr>
          <w:p w14:paraId="648C4BC9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0AEC1FEE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42,870</w:t>
            </w:r>
          </w:p>
        </w:tc>
      </w:tr>
      <w:tr w:rsidR="00B17A6E" w:rsidRPr="00475A13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2EEAE15D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(6</w:t>
            </w:r>
            <w:r w:rsidR="009C7C3B"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25</w:t>
            </w: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33D76655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(655)</w:t>
            </w:r>
          </w:p>
        </w:tc>
      </w:tr>
      <w:tr w:rsidR="00B17A6E" w:rsidRPr="00475A13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19439D01" w:rsidR="00B17A6E" w:rsidRPr="00475A13" w:rsidRDefault="009C7C3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37,680</w:t>
            </w:r>
          </w:p>
        </w:tc>
        <w:tc>
          <w:tcPr>
            <w:tcW w:w="269" w:type="dxa"/>
          </w:tcPr>
          <w:p w14:paraId="30ED494C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1028866E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42,215</w:t>
            </w:r>
          </w:p>
        </w:tc>
      </w:tr>
      <w:tr w:rsidR="00B17A6E" w:rsidRPr="00475A13" w14:paraId="633E44AA" w14:textId="77777777" w:rsidTr="00F21A08">
        <w:trPr>
          <w:trHeight w:val="252"/>
        </w:trPr>
        <w:tc>
          <w:tcPr>
            <w:tcW w:w="6731" w:type="dxa"/>
          </w:tcPr>
          <w:p w14:paraId="7AC76AB7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F55DFC5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767AFC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858D708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A6E" w:rsidRPr="00475A13" w14:paraId="5B369FE8" w14:textId="77777777" w:rsidTr="00F21A08">
        <w:trPr>
          <w:trHeight w:val="252"/>
        </w:trPr>
        <w:tc>
          <w:tcPr>
            <w:tcW w:w="6731" w:type="dxa"/>
          </w:tcPr>
          <w:p w14:paraId="46C1FE37" w14:textId="3F2669DD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กลับรายการค่าเผื่อผลขาดทุนด้านเครดิตที่คาดว่าจะเกิดขึ้นในระหว่างงวด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5F4B3346" w:rsidR="00B17A6E" w:rsidRPr="00475A13" w:rsidRDefault="009C7C3B" w:rsidP="0079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5CEDA943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5F25FB36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120</w:t>
            </w:r>
          </w:p>
        </w:tc>
      </w:tr>
    </w:tbl>
    <w:p w14:paraId="391D8024" w14:textId="2059B28B" w:rsidR="00B17A6E" w:rsidRPr="00475A13" w:rsidRDefault="00B17A6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E81EA3F" w14:textId="77777777" w:rsidR="006D6240" w:rsidRDefault="006D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701D64" w14:textId="34DAF1FB" w:rsidR="000E5B07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6</w:t>
      </w:r>
      <w:r w:rsidR="000E5B07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475A13" w:rsidRDefault="00F27C5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475A13" w14:paraId="54D0EB6C" w14:textId="77777777" w:rsidTr="006F0792">
        <w:tc>
          <w:tcPr>
            <w:tcW w:w="6731" w:type="dxa"/>
          </w:tcPr>
          <w:p w14:paraId="27F07473" w14:textId="77777777" w:rsidR="0025702B" w:rsidRPr="00475A13" w:rsidRDefault="0025702B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475A13" w:rsidRDefault="0025702B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17A6E" w:rsidRPr="00475A13" w14:paraId="1A40A671" w14:textId="77777777" w:rsidTr="006F0792">
        <w:tc>
          <w:tcPr>
            <w:tcW w:w="6731" w:type="dxa"/>
          </w:tcPr>
          <w:p w14:paraId="6DE466B9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1978012A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0339D8C4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19854F4D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7020A" w:rsidRPr="006D6240" w14:paraId="1F0413E9" w14:textId="77777777" w:rsidTr="006F0792">
        <w:tc>
          <w:tcPr>
            <w:tcW w:w="6731" w:type="dxa"/>
          </w:tcPr>
          <w:p w14:paraId="3D3E0F2C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6D6240" w:rsidRDefault="00A7020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6D6240" w:rsidRDefault="00A7020A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6D6240" w:rsidRDefault="00A7020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020CA" w:rsidRPr="00475A13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64B1B955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2,113</w:t>
            </w:r>
          </w:p>
        </w:tc>
        <w:tc>
          <w:tcPr>
            <w:tcW w:w="269" w:type="dxa"/>
          </w:tcPr>
          <w:p w14:paraId="4F16274E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5CF4548E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1,119</w:t>
            </w:r>
          </w:p>
        </w:tc>
      </w:tr>
      <w:tr w:rsidR="00A020CA" w:rsidRPr="00475A13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0C1660AD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190</w:t>
            </w:r>
          </w:p>
        </w:tc>
        <w:tc>
          <w:tcPr>
            <w:tcW w:w="269" w:type="dxa"/>
          </w:tcPr>
          <w:p w14:paraId="099A3C3F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152E5986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270</w:t>
            </w:r>
          </w:p>
        </w:tc>
      </w:tr>
      <w:tr w:rsidR="00A020CA" w:rsidRPr="00475A13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542ADAA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221587B3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15E96081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A020CA" w:rsidRPr="00475A13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79406E49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8,464</w:t>
            </w:r>
          </w:p>
        </w:tc>
        <w:tc>
          <w:tcPr>
            <w:tcW w:w="269" w:type="dxa"/>
          </w:tcPr>
          <w:p w14:paraId="7F1DC86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59BDE41C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7,290</w:t>
            </w:r>
          </w:p>
        </w:tc>
      </w:tr>
      <w:tr w:rsidR="00A020CA" w:rsidRPr="00475A13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58C287E2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12,315</w:t>
            </w:r>
          </w:p>
        </w:tc>
        <w:tc>
          <w:tcPr>
            <w:tcW w:w="269" w:type="dxa"/>
          </w:tcPr>
          <w:p w14:paraId="74521146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3C053E2B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12,467</w:t>
            </w:r>
          </w:p>
        </w:tc>
      </w:tr>
      <w:tr w:rsidR="00A020CA" w:rsidRPr="00475A13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71AC09DE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23,136</w:t>
            </w:r>
          </w:p>
        </w:tc>
        <w:tc>
          <w:tcPr>
            <w:tcW w:w="269" w:type="dxa"/>
          </w:tcPr>
          <w:p w14:paraId="5F5DA104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0C54EE01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21,147</w:t>
            </w:r>
          </w:p>
        </w:tc>
      </w:tr>
      <w:tr w:rsidR="00A020CA" w:rsidRPr="00475A13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5011C14B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(692)</w:t>
            </w:r>
          </w:p>
        </w:tc>
        <w:tc>
          <w:tcPr>
            <w:tcW w:w="269" w:type="dxa"/>
          </w:tcPr>
          <w:p w14:paraId="7149CF0C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4B2AE003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(352)</w:t>
            </w:r>
          </w:p>
        </w:tc>
      </w:tr>
      <w:tr w:rsidR="00A020CA" w:rsidRPr="00475A13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7F31FB74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22,444</w:t>
            </w:r>
          </w:p>
        </w:tc>
        <w:tc>
          <w:tcPr>
            <w:tcW w:w="269" w:type="dxa"/>
          </w:tcPr>
          <w:p w14:paraId="137034F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3276EDBB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20,795</w:t>
            </w:r>
          </w:p>
        </w:tc>
      </w:tr>
      <w:tr w:rsidR="00B17A6E" w:rsidRPr="00475A13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A6E" w:rsidRPr="00475A13" w14:paraId="434823B8" w14:textId="77777777" w:rsidTr="0033663B">
        <w:trPr>
          <w:trHeight w:val="252"/>
        </w:trPr>
        <w:tc>
          <w:tcPr>
            <w:tcW w:w="6731" w:type="dxa"/>
          </w:tcPr>
          <w:p w14:paraId="72C40816" w14:textId="738EF304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5771FF6" w14:textId="5FD75DE4" w:rsidR="00B17A6E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340</w:t>
            </w:r>
          </w:p>
        </w:tc>
        <w:tc>
          <w:tcPr>
            <w:tcW w:w="269" w:type="dxa"/>
          </w:tcPr>
          <w:p w14:paraId="261216D5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490C3A63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(1,059)</w:t>
            </w:r>
          </w:p>
        </w:tc>
      </w:tr>
    </w:tbl>
    <w:p w14:paraId="4636107B" w14:textId="57A57071" w:rsidR="00633AE9" w:rsidRPr="00475A13" w:rsidRDefault="00633A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5D5D5A54" w14:textId="0EF77451" w:rsidR="0057008A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7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475A13" w:rsidRDefault="00B8791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6EAF1C22" w:rsidR="00A7020A" w:rsidRPr="00475A13" w:rsidRDefault="00A7020A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475A13">
        <w:rPr>
          <w:rFonts w:ascii="Angsana New" w:hAnsi="Angsana New" w:hint="cs"/>
          <w:sz w:val="26"/>
          <w:szCs w:val="26"/>
        </w:rPr>
        <w:t xml:space="preserve"> - </w:t>
      </w:r>
      <w:r w:rsidR="00E80F7C" w:rsidRPr="00475A13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475A13">
        <w:rPr>
          <w:rFonts w:ascii="Angsana New" w:hAnsi="Angsana New" w:hint="cs"/>
          <w:sz w:val="26"/>
          <w:szCs w:val="26"/>
          <w:cs/>
        </w:rPr>
        <w:t>ในระหว่าง</w:t>
      </w:r>
      <w:r w:rsidR="008550B5" w:rsidRPr="00475A13">
        <w:rPr>
          <w:rFonts w:ascii="Angsana New" w:hAnsi="Angsana New" w:hint="cs"/>
          <w:sz w:val="26"/>
          <w:szCs w:val="26"/>
          <w:cs/>
        </w:rPr>
        <w:t>งวด</w:t>
      </w:r>
      <w:r w:rsidR="004C57B2" w:rsidRPr="00475A13">
        <w:rPr>
          <w:rFonts w:ascii="Angsana New" w:hAnsi="Angsana New" w:hint="cs"/>
          <w:sz w:val="26"/>
          <w:szCs w:val="26"/>
          <w:cs/>
        </w:rPr>
        <w:t>สาม</w:t>
      </w:r>
      <w:r w:rsidR="008550B5" w:rsidRPr="00475A13">
        <w:rPr>
          <w:rFonts w:ascii="Angsana New" w:hAnsi="Angsana New" w:hint="cs"/>
          <w:sz w:val="26"/>
          <w:szCs w:val="26"/>
          <w:cs/>
        </w:rPr>
        <w:t>เดือน</w:t>
      </w:r>
      <w:r w:rsidRPr="00475A13">
        <w:rPr>
          <w:rFonts w:ascii="Angsana New" w:hAnsi="Angsana New" w:hint="cs"/>
          <w:sz w:val="26"/>
          <w:szCs w:val="26"/>
          <w:cs/>
        </w:rPr>
        <w:t>สิ้นสุด</w:t>
      </w:r>
      <w:r w:rsidR="000D1403" w:rsidRPr="00475A1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AA6E23" w:rsidRPr="00475A13">
        <w:rPr>
          <w:rFonts w:ascii="Angsana New" w:hAnsi="Angsana New" w:hint="cs"/>
          <w:sz w:val="26"/>
          <w:szCs w:val="26"/>
        </w:rPr>
        <w:t>1</w:t>
      </w:r>
      <w:r w:rsidR="00267BFD" w:rsidRPr="00475A13">
        <w:rPr>
          <w:rFonts w:ascii="Angsana New" w:hAnsi="Angsana New" w:hint="cs"/>
          <w:sz w:val="26"/>
          <w:szCs w:val="26"/>
        </w:rPr>
        <w:t xml:space="preserve"> </w:t>
      </w:r>
      <w:r w:rsidR="00AA6E23" w:rsidRPr="00475A13">
        <w:rPr>
          <w:rFonts w:ascii="Angsana New" w:hAnsi="Angsana New" w:hint="cs"/>
          <w:sz w:val="26"/>
          <w:szCs w:val="26"/>
          <w:cs/>
        </w:rPr>
        <w:t>มีนาคม</w:t>
      </w:r>
      <w:r w:rsidR="001C297D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AA6E23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475A13" w:rsidRDefault="00A7020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475A13" w14:paraId="5F7B7335" w14:textId="77777777" w:rsidTr="00CC201D">
        <w:tc>
          <w:tcPr>
            <w:tcW w:w="8370" w:type="dxa"/>
          </w:tcPr>
          <w:p w14:paraId="2877162A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475A13" w:rsidRDefault="00A7020A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186357" w14:paraId="7E5C2CE7" w14:textId="77777777" w:rsidTr="00A7020A">
        <w:tc>
          <w:tcPr>
            <w:tcW w:w="8370" w:type="dxa"/>
          </w:tcPr>
          <w:p w14:paraId="1DFF9564" w14:textId="77777777" w:rsidR="00A7020A" w:rsidRPr="00186357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186357" w:rsidRDefault="00A7020A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475A13" w14:paraId="166C9EDF" w14:textId="77777777" w:rsidTr="00A7020A">
        <w:tc>
          <w:tcPr>
            <w:tcW w:w="8370" w:type="dxa"/>
          </w:tcPr>
          <w:p w14:paraId="31339F11" w14:textId="4FAB3C65" w:rsidR="001520C4" w:rsidRPr="00475A13" w:rsidRDefault="001520C4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A6E23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246A207A" w14:textId="3FF02026" w:rsidR="001520C4" w:rsidRPr="00475A13" w:rsidRDefault="00AA6E2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419,691</w:t>
            </w:r>
          </w:p>
        </w:tc>
      </w:tr>
      <w:tr w:rsidR="006605EA" w:rsidRPr="00475A13" w14:paraId="24B201CB" w14:textId="77777777" w:rsidTr="00CC201D">
        <w:tc>
          <w:tcPr>
            <w:tcW w:w="8370" w:type="dxa"/>
          </w:tcPr>
          <w:p w14:paraId="38E0E62D" w14:textId="58DE5048" w:rsidR="006605EA" w:rsidRPr="00475A13" w:rsidRDefault="006605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1BB03024" w:rsidR="006605EA" w:rsidRPr="00475A13" w:rsidRDefault="00C3057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5,749</w:t>
            </w:r>
          </w:p>
        </w:tc>
      </w:tr>
      <w:tr w:rsidR="006605EA" w:rsidRPr="00475A13" w14:paraId="55C53DCC" w14:textId="77777777" w:rsidTr="006605EA">
        <w:tc>
          <w:tcPr>
            <w:tcW w:w="8370" w:type="dxa"/>
          </w:tcPr>
          <w:p w14:paraId="30F11261" w14:textId="7FCFC7F2" w:rsidR="006605EA" w:rsidRPr="00475A13" w:rsidRDefault="006605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01E19173" w:rsidR="006605EA" w:rsidRPr="00475A13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="00C3057E" w:rsidRPr="00475A13">
              <w:rPr>
                <w:rFonts w:ascii="Angsana New" w:hAnsi="Angsana New" w:hint="cs"/>
                <w:sz w:val="26"/>
                <w:szCs w:val="26"/>
              </w:rPr>
              <w:t>1,33</w:t>
            </w:r>
            <w:r w:rsidR="00144930"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95210" w:rsidRPr="00475A13" w14:paraId="45818D0F" w14:textId="77777777" w:rsidTr="00926883">
        <w:tc>
          <w:tcPr>
            <w:tcW w:w="8370" w:type="dxa"/>
          </w:tcPr>
          <w:p w14:paraId="0AE0976D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475A13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4AECD907" w:rsidR="00D95210" w:rsidRPr="00475A13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="00C3057E" w:rsidRPr="00475A13">
              <w:rPr>
                <w:rFonts w:ascii="Angsana New" w:hAnsi="Angsana New" w:hint="cs"/>
                <w:sz w:val="26"/>
                <w:szCs w:val="26"/>
              </w:rPr>
              <w:t>7,096)</w:t>
            </w:r>
          </w:p>
        </w:tc>
      </w:tr>
      <w:tr w:rsidR="006605EA" w:rsidRPr="00475A13" w14:paraId="2200EDE2" w14:textId="77777777" w:rsidTr="006605EA">
        <w:tc>
          <w:tcPr>
            <w:tcW w:w="8370" w:type="dxa"/>
          </w:tcPr>
          <w:p w14:paraId="160D530A" w14:textId="17F1A503" w:rsidR="006605EA" w:rsidRPr="00475A13" w:rsidRDefault="006605EA" w:rsidP="00475A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AA6E23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AA6E23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14E7A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A6E23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6F144510" w:rsidR="006605EA" w:rsidRPr="00475A13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</w:t>
            </w:r>
            <w:r w:rsidR="00C3057E" w:rsidRPr="00475A13">
              <w:rPr>
                <w:rFonts w:ascii="Angsana New" w:hAnsi="Angsana New" w:hint="cs"/>
                <w:sz w:val="26"/>
                <w:szCs w:val="26"/>
              </w:rPr>
              <w:t>17,013</w:t>
            </w:r>
          </w:p>
        </w:tc>
      </w:tr>
      <w:tr w:rsidR="00A235AD" w:rsidRPr="00475A13" w14:paraId="1C6A1894" w14:textId="77777777" w:rsidTr="006605EA">
        <w:tc>
          <w:tcPr>
            <w:tcW w:w="8370" w:type="dxa"/>
          </w:tcPr>
          <w:p w14:paraId="18B2C913" w14:textId="77777777" w:rsidR="00A235AD" w:rsidRPr="00475A13" w:rsidRDefault="00A235A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475A13" w:rsidRDefault="00A235A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5210" w:rsidRPr="00475A13" w14:paraId="0F34EEF2" w14:textId="77777777" w:rsidTr="00910FE7">
        <w:tc>
          <w:tcPr>
            <w:tcW w:w="8370" w:type="dxa"/>
          </w:tcPr>
          <w:p w14:paraId="2D3DB305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35ACA2B8" w:rsidR="00D95210" w:rsidRPr="00475A13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41</w:t>
            </w:r>
            <w:r w:rsidR="00C3057E" w:rsidRPr="00475A13">
              <w:rPr>
                <w:rFonts w:ascii="Angsana New" w:hAnsi="Angsana New" w:hint="cs"/>
                <w:sz w:val="26"/>
                <w:szCs w:val="26"/>
              </w:rPr>
              <w:t>3,014</w:t>
            </w:r>
          </w:p>
        </w:tc>
      </w:tr>
      <w:tr w:rsidR="00D95210" w:rsidRPr="00475A13" w14:paraId="2B7A434C" w14:textId="77777777" w:rsidTr="00910FE7">
        <w:tc>
          <w:tcPr>
            <w:tcW w:w="8370" w:type="dxa"/>
          </w:tcPr>
          <w:p w14:paraId="7CBF6F8F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7D4D5073" w:rsidR="00D95210" w:rsidRPr="00475A13" w:rsidRDefault="00C3057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3,999</w:t>
            </w:r>
          </w:p>
        </w:tc>
      </w:tr>
      <w:tr w:rsidR="00D95210" w:rsidRPr="00475A13" w14:paraId="63C38F12" w14:textId="77777777" w:rsidTr="00910FE7">
        <w:tc>
          <w:tcPr>
            <w:tcW w:w="8370" w:type="dxa"/>
          </w:tcPr>
          <w:p w14:paraId="0C74744F" w14:textId="77777777" w:rsidR="00D95210" w:rsidRPr="00475A13" w:rsidRDefault="00D95210" w:rsidP="00475A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2B866C07" w:rsidR="00D95210" w:rsidRPr="00475A13" w:rsidRDefault="00C3057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417,013</w:t>
            </w:r>
          </w:p>
        </w:tc>
      </w:tr>
    </w:tbl>
    <w:p w14:paraId="605492DC" w14:textId="77777777" w:rsidR="00A235AD" w:rsidRPr="00475A13" w:rsidRDefault="00A235AD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92DC4A" w14:textId="6F9EA729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475A13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475A13">
        <w:rPr>
          <w:rFonts w:ascii="Angsana New" w:hAnsi="Angsana New" w:hint="cs"/>
          <w:sz w:val="26"/>
          <w:szCs w:val="26"/>
          <w:cs/>
        </w:rPr>
        <w:t>อาคาร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AA6E23" w:rsidRPr="00475A13">
        <w:rPr>
          <w:rFonts w:ascii="Angsana New" w:hAnsi="Angsana New" w:hint="cs"/>
          <w:sz w:val="26"/>
          <w:szCs w:val="26"/>
        </w:rPr>
        <w:t xml:space="preserve">1 </w:t>
      </w:r>
      <w:r w:rsidR="00AA6E23" w:rsidRPr="00475A13">
        <w:rPr>
          <w:rFonts w:ascii="Angsana New" w:hAnsi="Angsana New" w:hint="cs"/>
          <w:sz w:val="26"/>
          <w:szCs w:val="26"/>
          <w:cs/>
        </w:rPr>
        <w:t>มีนาคม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8550B5" w:rsidRPr="00475A13">
        <w:rPr>
          <w:rFonts w:ascii="Angsana New" w:hAnsi="Angsana New" w:hint="cs"/>
          <w:sz w:val="26"/>
          <w:szCs w:val="26"/>
        </w:rPr>
        <w:t>256</w:t>
      </w:r>
      <w:r w:rsidR="00AA6E23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70D22" w:rsidRPr="00475A13">
        <w:rPr>
          <w:rFonts w:ascii="Angsana New" w:hAnsi="Angsana New" w:hint="cs"/>
          <w:sz w:val="26"/>
          <w:szCs w:val="26"/>
        </w:rPr>
        <w:t xml:space="preserve">31 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475A13">
        <w:rPr>
          <w:rFonts w:ascii="Angsana New" w:hAnsi="Angsana New" w:hint="cs"/>
          <w:sz w:val="26"/>
          <w:szCs w:val="26"/>
        </w:rPr>
        <w:t>256</w:t>
      </w:r>
      <w:r w:rsidR="00AA6E23" w:rsidRPr="00475A13">
        <w:rPr>
          <w:rFonts w:ascii="Angsana New" w:hAnsi="Angsana New" w:hint="cs"/>
          <w:sz w:val="26"/>
          <w:szCs w:val="26"/>
        </w:rPr>
        <w:t>4</w:t>
      </w:r>
      <w:r w:rsidR="00E70D22"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D247C7" w:rsidRPr="00475A13">
        <w:rPr>
          <w:rFonts w:ascii="Angsana New" w:hAnsi="Angsana New" w:hint="cs"/>
          <w:sz w:val="26"/>
          <w:szCs w:val="26"/>
        </w:rPr>
        <w:t>3</w:t>
      </w:r>
      <w:r w:rsidR="00A9581D" w:rsidRPr="00475A13">
        <w:rPr>
          <w:rFonts w:ascii="Angsana New" w:hAnsi="Angsana New" w:hint="cs"/>
          <w:sz w:val="26"/>
          <w:szCs w:val="26"/>
        </w:rPr>
        <w:t>60</w:t>
      </w:r>
      <w:r w:rsidR="00D247C7" w:rsidRPr="00475A13">
        <w:rPr>
          <w:rFonts w:ascii="Angsana New" w:hAnsi="Angsana New" w:hint="cs"/>
          <w:sz w:val="26"/>
          <w:szCs w:val="26"/>
        </w:rPr>
        <w:t>.</w:t>
      </w:r>
      <w:r w:rsidR="00A9581D" w:rsidRPr="00475A13">
        <w:rPr>
          <w:rFonts w:ascii="Angsana New" w:hAnsi="Angsana New" w:hint="cs"/>
          <w:sz w:val="26"/>
          <w:szCs w:val="26"/>
        </w:rPr>
        <w:t>1</w:t>
      </w:r>
      <w:r w:rsidR="00AC0C44" w:rsidRPr="00475A13">
        <w:rPr>
          <w:rFonts w:ascii="Angsana New" w:hAnsi="Angsana New" w:hint="cs"/>
          <w:sz w:val="26"/>
          <w:szCs w:val="26"/>
        </w:rPr>
        <w:t xml:space="preserve">   </w:t>
      </w:r>
      <w:r w:rsidRPr="00475A13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="00AA6E23" w:rsidRPr="00475A13">
        <w:rPr>
          <w:rFonts w:ascii="Angsana New" w:hAnsi="Angsana New" w:hint="cs"/>
          <w:sz w:val="26"/>
          <w:szCs w:val="26"/>
        </w:rPr>
        <w:t xml:space="preserve">362.1  </w:t>
      </w:r>
      <w:r w:rsidRPr="00475A13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ได้จำนองและจำนำเพื่อใช้เป็นหลักทรัพย์ค้ำประกันวงเงินสินเชื่อตามที่กล่าวไว้ในหมายเหตุ </w:t>
      </w:r>
      <w:r w:rsidR="002740F6" w:rsidRPr="00475A13">
        <w:rPr>
          <w:rFonts w:ascii="Angsana New" w:hAnsi="Angsana New" w:hint="cs"/>
          <w:sz w:val="26"/>
          <w:szCs w:val="26"/>
        </w:rPr>
        <w:t>10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</w:p>
    <w:bookmarkEnd w:id="3"/>
    <w:p w14:paraId="4819B89B" w14:textId="77777777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77777777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สินทรัพย์สิทธิการใช้</w:t>
      </w:r>
      <w:r w:rsidR="00D1455E" w:rsidRPr="00475A13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475A13">
        <w:rPr>
          <w:rFonts w:ascii="Angsana New" w:hAnsi="Angsana New" w:hint="cs"/>
          <w:sz w:val="26"/>
          <w:szCs w:val="26"/>
          <w:cs/>
        </w:rPr>
        <w:t xml:space="preserve">สัญญาเช่าตามที่กล่าวไว้ในหมายเหตุ </w:t>
      </w:r>
      <w:r w:rsidRPr="00475A13">
        <w:rPr>
          <w:rFonts w:ascii="Angsana New" w:hAnsi="Angsana New" w:hint="cs"/>
          <w:sz w:val="26"/>
          <w:szCs w:val="26"/>
        </w:rPr>
        <w:t>11</w:t>
      </w:r>
    </w:p>
    <w:p w14:paraId="2B0B689A" w14:textId="77777777" w:rsidR="003476D3" w:rsidRPr="00475A13" w:rsidRDefault="003476D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E283018" w14:textId="77777777" w:rsidR="00BE5025" w:rsidRDefault="00BE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69730F8B" w:rsidR="007F367F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8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475A13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475A13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475A13" w:rsidRDefault="00F113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36E251E6" w:rsidR="00F113B0" w:rsidRPr="00475A13" w:rsidRDefault="00F113B0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475A13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475A13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475A13">
        <w:rPr>
          <w:rFonts w:ascii="Angsana New" w:hAnsi="Angsana New" w:hint="cs"/>
          <w:sz w:val="26"/>
          <w:szCs w:val="26"/>
        </w:rPr>
        <w:t xml:space="preserve">- </w:t>
      </w:r>
      <w:r w:rsidR="00942993" w:rsidRPr="00475A13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ในระหว่าง</w:t>
      </w:r>
      <w:r w:rsidR="008550B5" w:rsidRPr="00475A13">
        <w:rPr>
          <w:rFonts w:ascii="Angsana New" w:hAnsi="Angsana New" w:hint="cs"/>
          <w:sz w:val="26"/>
          <w:szCs w:val="26"/>
          <w:cs/>
        </w:rPr>
        <w:t>งวด</w:t>
      </w:r>
      <w:r w:rsidR="004C57B2" w:rsidRPr="00475A13">
        <w:rPr>
          <w:rFonts w:ascii="Angsana New" w:hAnsi="Angsana New" w:hint="cs"/>
          <w:sz w:val="26"/>
          <w:szCs w:val="26"/>
          <w:cs/>
        </w:rPr>
        <w:t>สาม</w:t>
      </w:r>
      <w:r w:rsidR="008550B5" w:rsidRPr="00475A13">
        <w:rPr>
          <w:rFonts w:ascii="Angsana New" w:hAnsi="Angsana New" w:hint="cs"/>
          <w:sz w:val="26"/>
          <w:szCs w:val="26"/>
          <w:cs/>
        </w:rPr>
        <w:t>เดือน</w:t>
      </w:r>
      <w:r w:rsidRPr="00475A13">
        <w:rPr>
          <w:rFonts w:ascii="Angsana New" w:hAnsi="Angsana New" w:hint="cs"/>
          <w:sz w:val="26"/>
          <w:szCs w:val="26"/>
          <w:cs/>
        </w:rPr>
        <w:t>สิ้นสุด</w:t>
      </w:r>
      <w:r w:rsidR="000D1403" w:rsidRPr="00475A1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364336" w:rsidRPr="00475A13">
        <w:rPr>
          <w:rFonts w:ascii="Angsana New" w:hAnsi="Angsana New" w:hint="cs"/>
          <w:sz w:val="26"/>
          <w:szCs w:val="26"/>
        </w:rPr>
        <w:t>1</w:t>
      </w:r>
      <w:r w:rsidR="00267BFD" w:rsidRPr="00475A13">
        <w:rPr>
          <w:rFonts w:ascii="Angsana New" w:hAnsi="Angsana New" w:hint="cs"/>
          <w:sz w:val="26"/>
          <w:szCs w:val="26"/>
        </w:rPr>
        <w:t xml:space="preserve"> </w:t>
      </w:r>
      <w:r w:rsidR="00364336" w:rsidRPr="00475A13">
        <w:rPr>
          <w:rFonts w:ascii="Angsana New" w:hAnsi="Angsana New" w:hint="cs"/>
          <w:sz w:val="26"/>
          <w:szCs w:val="26"/>
          <w:cs/>
        </w:rPr>
        <w:t>มีนาคม</w:t>
      </w:r>
      <w:r w:rsidR="00A831F0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364336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475A13" w:rsidRDefault="00F113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475A13" w14:paraId="71A8F5DB" w14:textId="77777777" w:rsidTr="00CC201D">
        <w:tc>
          <w:tcPr>
            <w:tcW w:w="8370" w:type="dxa"/>
          </w:tcPr>
          <w:p w14:paraId="6928CAA5" w14:textId="77777777" w:rsidR="00F113B0" w:rsidRPr="00475A13" w:rsidRDefault="00F113B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475A13" w:rsidRDefault="00F113B0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BE5025" w14:paraId="6CE0F62D" w14:textId="77777777" w:rsidTr="00CC201D">
        <w:tc>
          <w:tcPr>
            <w:tcW w:w="8370" w:type="dxa"/>
          </w:tcPr>
          <w:p w14:paraId="79ECD8C1" w14:textId="77777777" w:rsidR="00F113B0" w:rsidRPr="00BE5025" w:rsidRDefault="00F113B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BE5025" w:rsidRDefault="00F113B0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475A13" w14:paraId="15D4175D" w14:textId="77777777" w:rsidTr="00CC201D">
        <w:tc>
          <w:tcPr>
            <w:tcW w:w="8370" w:type="dxa"/>
          </w:tcPr>
          <w:p w14:paraId="0D510B65" w14:textId="00FA16AC" w:rsidR="001520C4" w:rsidRPr="00475A13" w:rsidRDefault="001520C4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64336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792EDCA8" w14:textId="0560BABB" w:rsidR="001520C4" w:rsidRPr="00475A13" w:rsidRDefault="0036433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33,934</w:t>
            </w:r>
          </w:p>
        </w:tc>
      </w:tr>
      <w:tr w:rsidR="00D247C7" w:rsidRPr="00475A13" w14:paraId="19FC010F" w14:textId="77777777" w:rsidTr="00CC201D">
        <w:tc>
          <w:tcPr>
            <w:tcW w:w="8370" w:type="dxa"/>
          </w:tcPr>
          <w:p w14:paraId="0F07A4DE" w14:textId="77777777" w:rsidR="00D247C7" w:rsidRPr="00475A13" w:rsidRDefault="00D247C7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1B87191B" w:rsidR="00D247C7" w:rsidRPr="00475A13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="00363993" w:rsidRPr="00475A13">
              <w:rPr>
                <w:rFonts w:ascii="Angsana New" w:hAnsi="Angsana New" w:hint="cs"/>
                <w:sz w:val="26"/>
                <w:szCs w:val="26"/>
              </w:rPr>
              <w:t>889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247C7" w:rsidRPr="00475A13" w14:paraId="54811AAF" w14:textId="77777777" w:rsidTr="00CC201D">
        <w:tc>
          <w:tcPr>
            <w:tcW w:w="8370" w:type="dxa"/>
          </w:tcPr>
          <w:p w14:paraId="73C1608E" w14:textId="10705ECA" w:rsidR="00D247C7" w:rsidRPr="00475A13" w:rsidRDefault="00D247C7" w:rsidP="00475A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364336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364336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364336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13D9ADFB" w:rsidR="00D247C7" w:rsidRPr="00475A13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363993" w:rsidRPr="00475A13">
              <w:rPr>
                <w:rFonts w:ascii="Angsana New" w:hAnsi="Angsana New" w:hint="cs"/>
                <w:sz w:val="26"/>
                <w:szCs w:val="26"/>
              </w:rPr>
              <w:t>3,045</w:t>
            </w:r>
          </w:p>
        </w:tc>
      </w:tr>
      <w:tr w:rsidR="00E40AB9" w:rsidRPr="00475A13" w14:paraId="2E8778F8" w14:textId="77777777" w:rsidTr="00E40AB9">
        <w:tc>
          <w:tcPr>
            <w:tcW w:w="8370" w:type="dxa"/>
          </w:tcPr>
          <w:p w14:paraId="5A28701C" w14:textId="77777777" w:rsidR="00E40AB9" w:rsidRPr="00475A13" w:rsidRDefault="00E40AB9" w:rsidP="00475A1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1C9CC" w14:textId="77777777" w:rsidR="00E40AB9" w:rsidRPr="00475A13" w:rsidRDefault="00E40A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47C7" w:rsidRPr="00475A13" w14:paraId="6C26840C" w14:textId="77777777" w:rsidTr="00CE4179">
        <w:tc>
          <w:tcPr>
            <w:tcW w:w="8370" w:type="dxa"/>
          </w:tcPr>
          <w:p w14:paraId="19F45D82" w14:textId="77777777" w:rsidR="00D247C7" w:rsidRPr="00475A13" w:rsidRDefault="00D247C7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B40B68" w14:textId="10D69F00" w:rsidR="00D247C7" w:rsidRPr="00475A13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363993" w:rsidRPr="00475A13">
              <w:rPr>
                <w:rFonts w:ascii="Angsana New" w:hAnsi="Angsana New" w:hint="cs"/>
                <w:sz w:val="26"/>
                <w:szCs w:val="26"/>
              </w:rPr>
              <w:t>1,</w:t>
            </w:r>
            <w:r w:rsidR="00B57A71" w:rsidRPr="00475A13">
              <w:rPr>
                <w:rFonts w:ascii="Angsana New" w:hAnsi="Angsana New" w:hint="cs"/>
                <w:sz w:val="26"/>
                <w:szCs w:val="26"/>
              </w:rPr>
              <w:t>310</w:t>
            </w:r>
          </w:p>
        </w:tc>
      </w:tr>
      <w:tr w:rsidR="00D247C7" w:rsidRPr="00475A13" w14:paraId="49A836B2" w14:textId="77777777" w:rsidTr="00CE4179">
        <w:tc>
          <w:tcPr>
            <w:tcW w:w="8370" w:type="dxa"/>
          </w:tcPr>
          <w:p w14:paraId="1CA4B673" w14:textId="77777777" w:rsidR="00D247C7" w:rsidRPr="00475A13" w:rsidRDefault="00D247C7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75F81771" w14:textId="77690A21" w:rsidR="00D247C7" w:rsidRPr="00475A13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</w:t>
            </w:r>
            <w:r w:rsidR="00363993" w:rsidRPr="00475A13">
              <w:rPr>
                <w:rFonts w:ascii="Angsana New" w:hAnsi="Angsana New" w:hint="cs"/>
                <w:sz w:val="26"/>
                <w:szCs w:val="26"/>
              </w:rPr>
              <w:t>735</w:t>
            </w:r>
          </w:p>
        </w:tc>
      </w:tr>
      <w:tr w:rsidR="00D247C7" w:rsidRPr="00475A13" w14:paraId="7FCB85BA" w14:textId="77777777" w:rsidTr="00CE4179">
        <w:tc>
          <w:tcPr>
            <w:tcW w:w="8370" w:type="dxa"/>
          </w:tcPr>
          <w:p w14:paraId="55473330" w14:textId="77777777" w:rsidR="00D247C7" w:rsidRPr="00475A13" w:rsidRDefault="00D247C7" w:rsidP="00475A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83A130" w14:textId="1D1D408E" w:rsidR="00D247C7" w:rsidRPr="00475A13" w:rsidRDefault="0036399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33,045</w:t>
            </w:r>
          </w:p>
        </w:tc>
      </w:tr>
    </w:tbl>
    <w:p w14:paraId="43B04F22" w14:textId="4F140789" w:rsidR="00E40AB9" w:rsidRPr="00475A13" w:rsidRDefault="00E40AB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3CE2B81" w14:textId="75455E58" w:rsidR="00312F90" w:rsidRPr="00475A13" w:rsidRDefault="00312F9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475A13">
        <w:rPr>
          <w:rFonts w:ascii="Angsana New" w:hAnsi="Angsana New" w:hint="cs"/>
          <w:sz w:val="26"/>
          <w:szCs w:val="26"/>
        </w:rPr>
        <w:t>11</w:t>
      </w:r>
    </w:p>
    <w:p w14:paraId="014158A6" w14:textId="77777777" w:rsidR="00364336" w:rsidRPr="00475A13" w:rsidRDefault="00364336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C904B8" w14:textId="29E5DE95" w:rsidR="00F70EA3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9</w:t>
      </w:r>
      <w:r w:rsidR="00F70EA3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475A13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475A13" w:rsidRDefault="00F70EA3" w:rsidP="00475A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48872997" w14:textId="77C3DB10" w:rsidR="00595472" w:rsidRPr="00475A13" w:rsidRDefault="00595472" w:rsidP="00475A1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 xml:space="preserve">ค่าใช้จ่ายภาษีเงินได้สำหรับแต่ละงวดสามเดือนสิ้นสุดวันที่ </w:t>
      </w:r>
      <w:r w:rsidRPr="00475A13">
        <w:rPr>
          <w:rFonts w:ascii="Angsana New" w:hAnsi="Angsana New" w:hint="cs"/>
          <w:sz w:val="26"/>
          <w:szCs w:val="26"/>
        </w:rPr>
        <w:t xml:space="preserve">31 </w:t>
      </w:r>
      <w:r w:rsidRPr="00475A1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E15F96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E15F96" w:rsidRPr="00475A13">
        <w:rPr>
          <w:rFonts w:ascii="Angsana New" w:hAnsi="Angsana New" w:hint="cs"/>
          <w:sz w:val="26"/>
          <w:szCs w:val="26"/>
        </w:rPr>
        <w:t>4</w:t>
      </w:r>
      <w:r w:rsidRPr="00475A13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</w:p>
    <w:p w14:paraId="41EA1B86" w14:textId="77777777" w:rsidR="00633AE9" w:rsidRPr="00475A13" w:rsidRDefault="00633AE9" w:rsidP="00475A1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70"/>
        <w:gridCol w:w="270"/>
        <w:gridCol w:w="540"/>
        <w:gridCol w:w="360"/>
        <w:gridCol w:w="1350"/>
        <w:gridCol w:w="270"/>
        <w:gridCol w:w="1440"/>
      </w:tblGrid>
      <w:tr w:rsidR="00595472" w:rsidRPr="00475A13" w14:paraId="0FC80796" w14:textId="77777777" w:rsidTr="00BE5025">
        <w:tc>
          <w:tcPr>
            <w:tcW w:w="5310" w:type="dxa"/>
          </w:tcPr>
          <w:p w14:paraId="0E0C5B85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B1FB6B7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AB14333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D6BE89F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95472" w:rsidRPr="00475A13" w14:paraId="45C262F8" w14:textId="77777777" w:rsidTr="00BE5025">
        <w:tc>
          <w:tcPr>
            <w:tcW w:w="5310" w:type="dxa"/>
          </w:tcPr>
          <w:p w14:paraId="07D7C795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105A8B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E8846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1D6EAFFC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3A62261F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5D495A" w14:textId="1670AFF5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C2A30" w:rsidRPr="00475A1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D3F696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A799C1" w14:textId="1C506BD4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595472" w:rsidRPr="00475A13" w14:paraId="4519E048" w14:textId="77777777" w:rsidTr="00BE5025">
        <w:tc>
          <w:tcPr>
            <w:tcW w:w="5310" w:type="dxa"/>
          </w:tcPr>
          <w:p w14:paraId="4D5BA6A0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141C7E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95FBD8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AEB60CA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42ECFE9F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1006B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A9B680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CB3E18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5472" w:rsidRPr="00475A13" w14:paraId="6597D077" w14:textId="77777777" w:rsidTr="00BE5025">
        <w:tc>
          <w:tcPr>
            <w:tcW w:w="5310" w:type="dxa"/>
          </w:tcPr>
          <w:p w14:paraId="0CBE0187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270" w:type="dxa"/>
          </w:tcPr>
          <w:p w14:paraId="704D4393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64CB2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5B5930E3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07B567B5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584C2A" w14:textId="05664166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="00876302" w:rsidRPr="00475A13">
              <w:rPr>
                <w:rFonts w:ascii="Angsana New" w:hAnsi="Angsana New" w:hint="cs"/>
                <w:sz w:val="26"/>
                <w:szCs w:val="26"/>
              </w:rPr>
              <w:t>1,547</w:t>
            </w:r>
          </w:p>
        </w:tc>
        <w:tc>
          <w:tcPr>
            <w:tcW w:w="270" w:type="dxa"/>
          </w:tcPr>
          <w:p w14:paraId="376ED70D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3CE7DD" w14:textId="03EC866E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595472" w:rsidRPr="00475A13" w14:paraId="5EFB07A9" w14:textId="77777777" w:rsidTr="00BE5025">
        <w:tc>
          <w:tcPr>
            <w:tcW w:w="5310" w:type="dxa"/>
          </w:tcPr>
          <w:p w14:paraId="0C255481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(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>)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270" w:type="dxa"/>
          </w:tcPr>
          <w:p w14:paraId="0F27823A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BBA8BC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F4520F2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0A0DA614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A90FA7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A50F6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90B84C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5472" w:rsidRPr="00475A13" w14:paraId="68F0883E" w14:textId="77777777" w:rsidTr="00BE5025">
        <w:tc>
          <w:tcPr>
            <w:tcW w:w="5310" w:type="dxa"/>
          </w:tcPr>
          <w:p w14:paraId="5F61C63E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270" w:type="dxa"/>
          </w:tcPr>
          <w:p w14:paraId="44FF2F49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5D98A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1D374AB1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6D392DAF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9A740E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32310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44FED1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5472" w:rsidRPr="00475A13" w14:paraId="66B37416" w14:textId="77777777" w:rsidTr="00BE5025">
        <w:tc>
          <w:tcPr>
            <w:tcW w:w="5310" w:type="dxa"/>
          </w:tcPr>
          <w:p w14:paraId="6EA79713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E5BAAF7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BA9156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9664E48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74D60947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2EE2ED" w14:textId="0728B54E" w:rsidR="00595472" w:rsidRPr="00475A13" w:rsidRDefault="00A401C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BC47AEE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ACFEAF" w14:textId="7937CDA1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595472" w:rsidRPr="00475A13" w14:paraId="47DB2C7A" w14:textId="77777777" w:rsidTr="00BE5025">
        <w:tc>
          <w:tcPr>
            <w:tcW w:w="5310" w:type="dxa"/>
          </w:tcPr>
          <w:p w14:paraId="0D795B38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270" w:type="dxa"/>
          </w:tcPr>
          <w:p w14:paraId="03AD240D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4CBCBF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EF1C3CE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0BF17634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505D7D" w14:textId="26B9A928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="00A401C0" w:rsidRPr="00475A13">
              <w:rPr>
                <w:rFonts w:ascii="Angsana New" w:hAnsi="Angsana New" w:hint="cs"/>
                <w:sz w:val="26"/>
                <w:szCs w:val="26"/>
              </w:rPr>
              <w:t>68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B1F71E2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60AD09" w14:textId="4C36B0ED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(40)</w:t>
            </w:r>
          </w:p>
        </w:tc>
      </w:tr>
      <w:tr w:rsidR="00595472" w:rsidRPr="00475A13" w14:paraId="44BDD186" w14:textId="77777777" w:rsidTr="00BE5025">
        <w:tc>
          <w:tcPr>
            <w:tcW w:w="5310" w:type="dxa"/>
          </w:tcPr>
          <w:p w14:paraId="3E46280D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</w:tcPr>
          <w:p w14:paraId="247B4B7F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C19A2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5040352A" w14:textId="77777777" w:rsidR="00595472" w:rsidRPr="00475A13" w:rsidRDefault="00595472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4A4479E1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047C9D" w14:textId="4F8AFE72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="00A401C0" w:rsidRPr="00475A13">
              <w:rPr>
                <w:rFonts w:ascii="Angsana New" w:hAnsi="Angsana New" w:hint="cs"/>
                <w:sz w:val="26"/>
                <w:szCs w:val="26"/>
              </w:rPr>
              <w:t>393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2D5EA4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94779E" w14:textId="32B567BD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(136)</w:t>
            </w:r>
          </w:p>
        </w:tc>
      </w:tr>
      <w:tr w:rsidR="00595472" w:rsidRPr="00475A13" w14:paraId="6F6E37AC" w14:textId="77777777" w:rsidTr="00BE5025">
        <w:tc>
          <w:tcPr>
            <w:tcW w:w="5310" w:type="dxa"/>
          </w:tcPr>
          <w:p w14:paraId="411BD586" w14:textId="37A37833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BE5025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</w:t>
            </w:r>
            <w:r w:rsidR="005B1CDE"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หมุนเวียน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70" w:type="dxa"/>
          </w:tcPr>
          <w:p w14:paraId="63DB5955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FF020B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1FE5CFB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641BBC3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CCF29E" w14:textId="792C1AE3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</w:t>
            </w:r>
            <w:r w:rsidR="00A401C0" w:rsidRPr="00475A13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B8492E1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03A8C3" w14:textId="27FF8A40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(13)</w:t>
            </w:r>
          </w:p>
        </w:tc>
      </w:tr>
      <w:tr w:rsidR="00595472" w:rsidRPr="00475A13" w14:paraId="581D34B2" w14:textId="77777777" w:rsidTr="00BE5025">
        <w:tc>
          <w:tcPr>
            <w:tcW w:w="5310" w:type="dxa"/>
          </w:tcPr>
          <w:p w14:paraId="725AC4D5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1F3E0941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5CF6B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5622F650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6504EFB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F2A696" w14:textId="0F677A3C" w:rsidR="00595472" w:rsidRPr="00475A13" w:rsidRDefault="00E20F4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1,833</w:t>
            </w:r>
          </w:p>
        </w:tc>
        <w:tc>
          <w:tcPr>
            <w:tcW w:w="270" w:type="dxa"/>
          </w:tcPr>
          <w:p w14:paraId="74ED9331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34C2AC" w14:textId="484CE709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2,896</w:t>
            </w:r>
          </w:p>
        </w:tc>
      </w:tr>
      <w:tr w:rsidR="00595472" w:rsidRPr="00475A13" w14:paraId="20173E93" w14:textId="77777777" w:rsidTr="00BE5025">
        <w:tc>
          <w:tcPr>
            <w:tcW w:w="5310" w:type="dxa"/>
          </w:tcPr>
          <w:p w14:paraId="737B864C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270" w:type="dxa"/>
          </w:tcPr>
          <w:p w14:paraId="64DC188E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A6DEAB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1EB93338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41EEB0CD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0190EB" w14:textId="61D67451" w:rsidR="00595472" w:rsidRPr="00475A13" w:rsidRDefault="0035541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0218F84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B9670" w14:textId="6DC0B4F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(234)</w:t>
            </w:r>
          </w:p>
        </w:tc>
      </w:tr>
      <w:tr w:rsidR="00595472" w:rsidRPr="00475A13" w14:paraId="1D5DF970" w14:textId="77777777" w:rsidTr="00BE5025">
        <w:tc>
          <w:tcPr>
            <w:tcW w:w="5310" w:type="dxa"/>
          </w:tcPr>
          <w:p w14:paraId="36C858DB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F05A007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D8F78C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F9D88E0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9990377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26E371" w14:textId="29754577" w:rsidR="00595472" w:rsidRPr="00475A13" w:rsidRDefault="00E20F4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2,915</w:t>
            </w:r>
          </w:p>
        </w:tc>
        <w:tc>
          <w:tcPr>
            <w:tcW w:w="270" w:type="dxa"/>
          </w:tcPr>
          <w:p w14:paraId="14F03F85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C18025" w14:textId="218CC0C9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2,477</w:t>
            </w:r>
          </w:p>
        </w:tc>
      </w:tr>
    </w:tbl>
    <w:p w14:paraId="39370A0A" w14:textId="6335570A" w:rsidR="004C2A30" w:rsidRPr="00475A13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3406565F" w14:textId="77777777" w:rsidR="00BE5025" w:rsidRDefault="00BE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F88FEFF" w14:textId="4A943D74" w:rsidR="00595472" w:rsidRPr="00475A13" w:rsidRDefault="0059547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งวดสามเดือนสิ้นสุดวันที่ </w:t>
      </w:r>
      <w:r w:rsidRPr="00475A13">
        <w:rPr>
          <w:rFonts w:ascii="Angsana New" w:hAnsi="Angsana New" w:hint="cs"/>
          <w:sz w:val="26"/>
          <w:szCs w:val="26"/>
        </w:rPr>
        <w:t xml:space="preserve">31 </w:t>
      </w:r>
      <w:r w:rsidRPr="00475A1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E15F96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E15F96" w:rsidRPr="00475A13">
        <w:rPr>
          <w:rFonts w:ascii="Angsana New" w:hAnsi="Angsana New" w:hint="cs"/>
          <w:sz w:val="26"/>
          <w:szCs w:val="26"/>
        </w:rPr>
        <w:t>4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5AB3C8E" w14:textId="77777777" w:rsidR="00595472" w:rsidRPr="00475A13" w:rsidRDefault="0059547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270"/>
        <w:gridCol w:w="990"/>
        <w:gridCol w:w="1350"/>
        <w:gridCol w:w="270"/>
        <w:gridCol w:w="1440"/>
      </w:tblGrid>
      <w:tr w:rsidR="00595472" w:rsidRPr="00475A13" w14:paraId="27322E53" w14:textId="77777777" w:rsidTr="008141B1">
        <w:tc>
          <w:tcPr>
            <w:tcW w:w="3960" w:type="dxa"/>
          </w:tcPr>
          <w:p w14:paraId="653EC4BD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4" w:name="_Hlk45895353"/>
          </w:p>
        </w:tc>
        <w:tc>
          <w:tcPr>
            <w:tcW w:w="1800" w:type="dxa"/>
            <w:gridSpan w:val="3"/>
          </w:tcPr>
          <w:p w14:paraId="340E667F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7ED5D4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47DDE8A0" w14:textId="77777777" w:rsidR="00595472" w:rsidRPr="00475A13" w:rsidRDefault="0059547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bookmarkEnd w:id="4"/>
      <w:tr w:rsidR="004C2A30" w:rsidRPr="00475A13" w14:paraId="6BF52889" w14:textId="77777777" w:rsidTr="008141B1">
        <w:tc>
          <w:tcPr>
            <w:tcW w:w="3960" w:type="dxa"/>
          </w:tcPr>
          <w:p w14:paraId="4B27E4B8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7E3405" w14:textId="77777777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E811B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CBA1C1" w14:textId="77777777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0944B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9F5935" w14:textId="17D84312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E15F96" w:rsidRPr="00475A1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2E2FFA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F36EF9" w14:textId="21195E2C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4C2A30" w:rsidRPr="00475A13" w14:paraId="60B21627" w14:textId="77777777" w:rsidTr="008141B1">
        <w:trPr>
          <w:trHeight w:val="70"/>
        </w:trPr>
        <w:tc>
          <w:tcPr>
            <w:tcW w:w="3960" w:type="dxa"/>
          </w:tcPr>
          <w:p w14:paraId="3721070E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188486" w14:textId="77777777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0B364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0ECB56" w14:textId="77777777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9B6B13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6780A9" w14:textId="77777777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BF952E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AF1FC" w14:textId="77777777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2A30" w:rsidRPr="00475A13" w14:paraId="03FCE666" w14:textId="77777777" w:rsidTr="008141B1">
        <w:tc>
          <w:tcPr>
            <w:tcW w:w="3960" w:type="dxa"/>
          </w:tcPr>
          <w:p w14:paraId="2B08CC8E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60" w:type="dxa"/>
          </w:tcPr>
          <w:p w14:paraId="0B9C3D21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E1D0CA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398E6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DD55EB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35F235" w14:textId="61C7B6E3" w:rsidR="004C2A30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14,52</w:t>
            </w:r>
            <w:r w:rsidR="005B1CDE" w:rsidRPr="00475A1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599D34A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94B976D" w14:textId="2914D33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13,886</w:t>
            </w:r>
          </w:p>
        </w:tc>
      </w:tr>
      <w:tr w:rsidR="004C2A30" w:rsidRPr="00475A13" w14:paraId="35B3BCB1" w14:textId="77777777" w:rsidTr="008141B1">
        <w:tc>
          <w:tcPr>
            <w:tcW w:w="3960" w:type="dxa"/>
          </w:tcPr>
          <w:p w14:paraId="181F9A91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797968" w14:textId="77777777" w:rsidR="004C2A30" w:rsidRPr="00475A13" w:rsidRDefault="004C2A30" w:rsidP="00475A13">
            <w:pPr>
              <w:pStyle w:val="BodyText3"/>
              <w:spacing w:line="240" w:lineRule="atLeas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333E4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83BA6" w14:textId="77777777" w:rsidR="004C2A30" w:rsidRPr="00475A13" w:rsidRDefault="004C2A30" w:rsidP="00475A13">
            <w:pPr>
              <w:pStyle w:val="BodyText3"/>
              <w:spacing w:line="240" w:lineRule="atLeas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4528B1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3702E4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76B094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61101B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A30" w:rsidRPr="00475A13" w14:paraId="5D7D0899" w14:textId="77777777" w:rsidTr="008141B1">
        <w:tc>
          <w:tcPr>
            <w:tcW w:w="3960" w:type="dxa"/>
          </w:tcPr>
          <w:p w14:paraId="4B5AA6D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6FBE9BEE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70EAE6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F07A0E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8758B5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62E7A1" w14:textId="74586A50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</w:t>
            </w:r>
            <w:r w:rsidR="009B47FD" w:rsidRPr="00475A13">
              <w:rPr>
                <w:rFonts w:ascii="Angsana New" w:hAnsi="Angsana New" w:hint="cs"/>
                <w:sz w:val="26"/>
                <w:szCs w:val="26"/>
              </w:rPr>
              <w:t>90</w:t>
            </w:r>
            <w:r w:rsidR="005B1CDE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45CD718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B471C3" w14:textId="1DAE9A83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2,777</w:t>
            </w:r>
          </w:p>
        </w:tc>
      </w:tr>
      <w:tr w:rsidR="004C2A30" w:rsidRPr="00475A13" w14:paraId="5E2C7A5B" w14:textId="77777777" w:rsidTr="008141B1">
        <w:tc>
          <w:tcPr>
            <w:tcW w:w="3960" w:type="dxa"/>
          </w:tcPr>
          <w:p w14:paraId="20BFCFB8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บวก (หัก) : ผลกระทบทางภาษีของผลแตกต่างถาวรจาก</w:t>
            </w:r>
          </w:p>
        </w:tc>
        <w:tc>
          <w:tcPr>
            <w:tcW w:w="1260" w:type="dxa"/>
          </w:tcPr>
          <w:p w14:paraId="79907C2A" w14:textId="77777777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F84B8C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771019" w14:textId="77777777" w:rsidR="004C2A30" w:rsidRPr="00475A13" w:rsidRDefault="004C2A30" w:rsidP="00475A13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B191E8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3750D0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42C1C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BCDB0D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7FD" w:rsidRPr="00475A13" w14:paraId="641BFD28" w14:textId="77777777" w:rsidTr="008141B1">
        <w:tc>
          <w:tcPr>
            <w:tcW w:w="3960" w:type="dxa"/>
          </w:tcPr>
          <w:p w14:paraId="6B5EDFFB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260" w:type="dxa"/>
          </w:tcPr>
          <w:p w14:paraId="31C381BE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551CAF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3A2411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866663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129F02" w14:textId="76BFBE2A" w:rsidR="009B47FD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216AEEAA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52A8A1" w14:textId="601AF2FD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7B2096" w:rsidRPr="00475A13" w14:paraId="16FDB330" w14:textId="77777777" w:rsidTr="008141B1">
        <w:tc>
          <w:tcPr>
            <w:tcW w:w="3960" w:type="dxa"/>
          </w:tcPr>
          <w:p w14:paraId="20CBCB1D" w14:textId="77777777" w:rsidR="007B2096" w:rsidRPr="00475A13" w:rsidRDefault="007B209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 xml:space="preserve">ค่าใช้จ่ายที่สามารถนำมาหักภาษีได้ </w:t>
            </w:r>
          </w:p>
        </w:tc>
        <w:tc>
          <w:tcPr>
            <w:tcW w:w="1260" w:type="dxa"/>
          </w:tcPr>
          <w:p w14:paraId="453BDA5F" w14:textId="77777777" w:rsidR="007B2096" w:rsidRPr="00475A13" w:rsidRDefault="007B209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354940" w14:textId="77777777" w:rsidR="007B2096" w:rsidRPr="00475A13" w:rsidRDefault="007B209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47F4D1" w14:textId="77777777" w:rsidR="007B2096" w:rsidRPr="00475A13" w:rsidRDefault="007B209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87C43B" w14:textId="77777777" w:rsidR="007B2096" w:rsidRPr="00475A13" w:rsidRDefault="007B209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7FB7CB" w14:textId="673C843A" w:rsidR="007B2096" w:rsidRPr="00475A13" w:rsidRDefault="007B209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7BAAE9C" w14:textId="77777777" w:rsidR="007B2096" w:rsidRPr="00475A13" w:rsidRDefault="007B209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C94234" w14:textId="7229D932" w:rsidR="007B2096" w:rsidRPr="00475A13" w:rsidRDefault="007B209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(313)</w:t>
            </w:r>
          </w:p>
        </w:tc>
      </w:tr>
      <w:tr w:rsidR="009B47FD" w:rsidRPr="00475A13" w14:paraId="196EBF8E" w14:textId="77777777" w:rsidTr="008141B1">
        <w:tc>
          <w:tcPr>
            <w:tcW w:w="3960" w:type="dxa"/>
          </w:tcPr>
          <w:p w14:paraId="1DCFFA4D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4EC228D9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5F49D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5CE1A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E09595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D762AD" w14:textId="054D4ED6" w:rsidR="009B47FD" w:rsidRPr="00475A13" w:rsidRDefault="00E20F4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2,915</w:t>
            </w:r>
          </w:p>
        </w:tc>
        <w:tc>
          <w:tcPr>
            <w:tcW w:w="270" w:type="dxa"/>
          </w:tcPr>
          <w:p w14:paraId="5CF14FE7" w14:textId="77777777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932E94" w14:textId="6C0066EE" w:rsidR="009B47FD" w:rsidRPr="00475A13" w:rsidRDefault="009B47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2,477</w:t>
            </w:r>
          </w:p>
        </w:tc>
      </w:tr>
    </w:tbl>
    <w:p w14:paraId="01D26C7F" w14:textId="77777777" w:rsidR="00595472" w:rsidRPr="00475A13" w:rsidRDefault="0059547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12423D3A" w14:textId="2942CEA5" w:rsidR="00FA720C" w:rsidRPr="00475A13" w:rsidRDefault="00FA720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รายละเอียดของ</w:t>
      </w:r>
      <w:bookmarkStart w:id="5" w:name="OLE_LINK1"/>
      <w:bookmarkStart w:id="6" w:name="OLE_LINK2"/>
      <w:r w:rsidRPr="00475A13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D22FA5" w:rsidRPr="00475A13">
        <w:rPr>
          <w:rFonts w:ascii="Angsana New" w:hAnsi="Angsana New" w:hint="cs"/>
          <w:sz w:val="26"/>
          <w:szCs w:val="26"/>
          <w:lang w:val="en-GB"/>
        </w:rPr>
        <w:t xml:space="preserve">- </w:t>
      </w:r>
      <w:r w:rsidR="00D22FA5" w:rsidRPr="00475A13">
        <w:rPr>
          <w:rFonts w:ascii="Angsana New" w:hAnsi="Angsana New" w:hint="cs"/>
          <w:sz w:val="26"/>
          <w:szCs w:val="26"/>
          <w:cs/>
        </w:rPr>
        <w:t>สุทธิ</w:t>
      </w:r>
      <w:r w:rsidR="00D22FA5" w:rsidRPr="00475A13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4C2A30" w:rsidRPr="00475A13">
        <w:rPr>
          <w:rFonts w:ascii="Angsana New" w:hAnsi="Angsana New" w:hint="cs"/>
          <w:sz w:val="26"/>
          <w:szCs w:val="26"/>
        </w:rPr>
        <w:t>1</w:t>
      </w:r>
      <w:r w:rsidR="00267BFD" w:rsidRPr="00475A13">
        <w:rPr>
          <w:rFonts w:ascii="Angsana New" w:hAnsi="Angsana New" w:hint="cs"/>
          <w:sz w:val="26"/>
          <w:szCs w:val="26"/>
        </w:rPr>
        <w:t xml:space="preserve"> </w:t>
      </w:r>
      <w:r w:rsidR="004C2A30" w:rsidRPr="00475A13">
        <w:rPr>
          <w:rFonts w:ascii="Angsana New" w:hAnsi="Angsana New" w:hint="cs"/>
          <w:sz w:val="26"/>
          <w:szCs w:val="26"/>
          <w:cs/>
        </w:rPr>
        <w:t>มีนาคม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865946" w:rsidRPr="00475A13">
        <w:rPr>
          <w:rFonts w:ascii="Angsana New" w:hAnsi="Angsana New" w:hint="cs"/>
          <w:sz w:val="26"/>
          <w:szCs w:val="26"/>
        </w:rPr>
        <w:t>256</w:t>
      </w:r>
      <w:r w:rsidR="004C2A30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7E3BF591" w14:textId="77777777" w:rsidR="004C2A30" w:rsidRPr="00475A13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74315806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33592912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C46C99"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2565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81218" w:rsidRPr="00475A13" w14:paraId="3B085CE3" w14:textId="77777777" w:rsidTr="00281218">
        <w:tc>
          <w:tcPr>
            <w:tcW w:w="3780" w:type="dxa"/>
          </w:tcPr>
          <w:p w14:paraId="2FFBCD59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1D8E910A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131</w:t>
            </w:r>
          </w:p>
        </w:tc>
        <w:tc>
          <w:tcPr>
            <w:tcW w:w="270" w:type="dxa"/>
            <w:vAlign w:val="bottom"/>
          </w:tcPr>
          <w:p w14:paraId="588AFF4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7705587" w14:textId="5E5E269C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(6)</w:t>
            </w:r>
          </w:p>
        </w:tc>
        <w:tc>
          <w:tcPr>
            <w:tcW w:w="270" w:type="dxa"/>
            <w:vAlign w:val="bottom"/>
          </w:tcPr>
          <w:p w14:paraId="5B8E1D3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301244C6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125</w:t>
            </w:r>
          </w:p>
        </w:tc>
      </w:tr>
      <w:tr w:rsidR="00281218" w:rsidRPr="00475A13" w14:paraId="4513436D" w14:textId="77777777" w:rsidTr="00281218">
        <w:tc>
          <w:tcPr>
            <w:tcW w:w="3780" w:type="dxa"/>
          </w:tcPr>
          <w:p w14:paraId="4AE046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8063F9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281218" w:rsidRPr="00475A13" w14:paraId="57487ED3" w14:textId="77777777" w:rsidTr="00281218">
        <w:tc>
          <w:tcPr>
            <w:tcW w:w="3780" w:type="dxa"/>
          </w:tcPr>
          <w:p w14:paraId="0F0E8F82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2F9D45C9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71</w:t>
            </w:r>
          </w:p>
        </w:tc>
        <w:tc>
          <w:tcPr>
            <w:tcW w:w="270" w:type="dxa"/>
          </w:tcPr>
          <w:p w14:paraId="7E54D794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DF4453" w14:textId="3391996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6B4CEBDB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30D48830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139</w:t>
            </w:r>
          </w:p>
        </w:tc>
      </w:tr>
      <w:tr w:rsidR="00281218" w:rsidRPr="00475A13" w14:paraId="4889B6F3" w14:textId="77777777" w:rsidTr="00281218">
        <w:tc>
          <w:tcPr>
            <w:tcW w:w="3780" w:type="dxa"/>
          </w:tcPr>
          <w:p w14:paraId="13363A0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51B8D49B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1,553</w:t>
            </w:r>
          </w:p>
        </w:tc>
        <w:tc>
          <w:tcPr>
            <w:tcW w:w="270" w:type="dxa"/>
          </w:tcPr>
          <w:p w14:paraId="350FD25D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0617E5" w14:textId="513B52F6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393</w:t>
            </w:r>
          </w:p>
        </w:tc>
        <w:tc>
          <w:tcPr>
            <w:tcW w:w="270" w:type="dxa"/>
          </w:tcPr>
          <w:p w14:paraId="73CF8B6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202BD4C8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1,946</w:t>
            </w:r>
          </w:p>
        </w:tc>
      </w:tr>
      <w:tr w:rsidR="00281218" w:rsidRPr="00475A13" w14:paraId="6BDC0373" w14:textId="77777777" w:rsidTr="00281218">
        <w:tc>
          <w:tcPr>
            <w:tcW w:w="3780" w:type="dxa"/>
          </w:tcPr>
          <w:p w14:paraId="663C6BDB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D508B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7D94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281218" w:rsidRPr="00475A13" w14:paraId="095A2239" w14:textId="77777777" w:rsidTr="00281218">
        <w:tc>
          <w:tcPr>
            <w:tcW w:w="3780" w:type="dxa"/>
          </w:tcPr>
          <w:p w14:paraId="727D3FD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1F0A017C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3EEAB" w14:textId="3100B12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3DF7ED6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8C30D7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632D3604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265</w:t>
            </w:r>
          </w:p>
        </w:tc>
      </w:tr>
      <w:tr w:rsidR="005B1CDE" w:rsidRPr="00475A13" w14:paraId="49C65006" w14:textId="77777777" w:rsidTr="00281218">
        <w:tc>
          <w:tcPr>
            <w:tcW w:w="3780" w:type="dxa"/>
          </w:tcPr>
          <w:p w14:paraId="053BE1E0" w14:textId="71444CD9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65550B4A" w14:textId="1D0D5D1A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1,833</w:t>
            </w:r>
          </w:p>
        </w:tc>
        <w:tc>
          <w:tcPr>
            <w:tcW w:w="270" w:type="dxa"/>
            <w:shd w:val="clear" w:color="auto" w:fill="auto"/>
          </w:tcPr>
          <w:p w14:paraId="0A9F0993" w14:textId="77777777" w:rsidR="005B1CDE" w:rsidRPr="00475A13" w:rsidRDefault="005B1CDE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3F1144" w14:textId="773A30DC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(1,833)</w:t>
            </w:r>
          </w:p>
        </w:tc>
        <w:tc>
          <w:tcPr>
            <w:tcW w:w="270" w:type="dxa"/>
          </w:tcPr>
          <w:p w14:paraId="18860E69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E3882A" w14:textId="2B2BBE08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E32B69A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A93F90D" w14:textId="31869404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281218" w:rsidRPr="00475A13" w14:paraId="7DC7A23A" w14:textId="77777777" w:rsidTr="00281218">
        <w:tc>
          <w:tcPr>
            <w:tcW w:w="3780" w:type="dxa"/>
          </w:tcPr>
          <w:p w14:paraId="2A77441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7AD60E" w14:textId="5A89A83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3,839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33C32E" w14:textId="64B81168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(1,364)</w:t>
            </w:r>
          </w:p>
        </w:tc>
        <w:tc>
          <w:tcPr>
            <w:tcW w:w="270" w:type="dxa"/>
          </w:tcPr>
          <w:p w14:paraId="22D3B5C5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F11C5C" w14:textId="2C918D69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32C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4F0D8D" w14:textId="308E40FF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2,475</w:t>
            </w:r>
          </w:p>
        </w:tc>
      </w:tr>
      <w:tr w:rsidR="00281218" w:rsidRPr="002C3DDF" w14:paraId="59F3D5F3" w14:textId="77777777" w:rsidTr="00281218">
        <w:tc>
          <w:tcPr>
            <w:tcW w:w="3780" w:type="dxa"/>
          </w:tcPr>
          <w:p w14:paraId="6EA77A43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A0A4B76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281218" w:rsidRPr="002C3DDF" w:rsidRDefault="00281218" w:rsidP="002C3DDF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0A4B65D0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8D9DFB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8F24941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8F7677F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64A42DD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81218" w:rsidRPr="00475A13" w14:paraId="28C2A87B" w14:textId="77777777" w:rsidTr="00281218">
        <w:tc>
          <w:tcPr>
            <w:tcW w:w="3780" w:type="dxa"/>
          </w:tcPr>
          <w:p w14:paraId="7A63B7E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AE67F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1C38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AEC9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6D2" w:rsidRPr="00475A13" w14:paraId="19D29877" w14:textId="77777777" w:rsidTr="00281218">
        <w:tc>
          <w:tcPr>
            <w:tcW w:w="3780" w:type="dxa"/>
          </w:tcPr>
          <w:p w14:paraId="4E3A5DD9" w14:textId="6F3C8FB2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302F38FB" w14:textId="25000E92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1EA9C549" w14:textId="77777777" w:rsidR="00E576D2" w:rsidRPr="00475A13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023BA9" w14:textId="2787AC32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5AB7C0CC" w14:textId="77777777" w:rsidR="00E576D2" w:rsidRPr="00475A13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C3C6E" w14:textId="77777777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B7DDBF4" w14:textId="77777777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C0A44" w14:textId="2C2C4A6C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</w:tr>
      <w:tr w:rsidR="00E576D2" w:rsidRPr="002C3DDF" w14:paraId="43EBAD4E" w14:textId="77777777" w:rsidTr="00281218">
        <w:trPr>
          <w:trHeight w:val="134"/>
        </w:trPr>
        <w:tc>
          <w:tcPr>
            <w:tcW w:w="3780" w:type="dxa"/>
          </w:tcPr>
          <w:p w14:paraId="3F2FC4D4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9ECA51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4C43BF9" w14:textId="77777777" w:rsidR="00E576D2" w:rsidRPr="002C3DDF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3DA249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287BAC3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4A86C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B8E0D37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9DB313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576D2" w:rsidRPr="00475A13" w14:paraId="4C4904FE" w14:textId="77777777" w:rsidTr="00281218">
        <w:trPr>
          <w:trHeight w:val="234"/>
        </w:trPr>
        <w:tc>
          <w:tcPr>
            <w:tcW w:w="3780" w:type="dxa"/>
          </w:tcPr>
          <w:p w14:paraId="4364552A" w14:textId="77777777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26536A39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3,835</w:t>
            </w:r>
          </w:p>
        </w:tc>
        <w:tc>
          <w:tcPr>
            <w:tcW w:w="270" w:type="dxa"/>
          </w:tcPr>
          <w:p w14:paraId="2F024AA7" w14:textId="77777777" w:rsidR="00E576D2" w:rsidRPr="00475A13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F6BDB7" w14:textId="5F5DF35D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(1,368)</w:t>
            </w:r>
          </w:p>
        </w:tc>
        <w:tc>
          <w:tcPr>
            <w:tcW w:w="270" w:type="dxa"/>
          </w:tcPr>
          <w:p w14:paraId="65D8CF2C" w14:textId="77777777" w:rsidR="00E576D2" w:rsidRPr="00475A13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79FB435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2C58DA86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2,467</w:t>
            </w:r>
          </w:p>
        </w:tc>
      </w:tr>
    </w:tbl>
    <w:p w14:paraId="6F229F1F" w14:textId="77777777" w:rsidR="004C2A30" w:rsidRPr="00475A13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6AF4FFB8" w14:textId="77777777" w:rsidR="002C3DDF" w:rsidRDefault="002C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8E45629" w14:textId="0012C3FA" w:rsidR="002B0F0F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10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475A13" w:rsidRDefault="00D871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75A13" w14:paraId="25EDC278" w14:textId="77777777" w:rsidTr="009D10ED">
        <w:tc>
          <w:tcPr>
            <w:tcW w:w="3510" w:type="dxa"/>
          </w:tcPr>
          <w:p w14:paraId="283E8FDD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B55D7" w:rsidRPr="00475A13" w14:paraId="289E41E6" w14:textId="77777777" w:rsidTr="008D6F57">
        <w:tc>
          <w:tcPr>
            <w:tcW w:w="3510" w:type="dxa"/>
          </w:tcPr>
          <w:p w14:paraId="2D4A41A6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17336CB3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7A572E4A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9BA056C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69A3F033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A5FDDAA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423C553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06D40" w:rsidRPr="00806D40" w14:paraId="762F5356" w14:textId="77777777" w:rsidTr="008D6F57">
        <w:tc>
          <w:tcPr>
            <w:tcW w:w="3510" w:type="dxa"/>
          </w:tcPr>
          <w:p w14:paraId="3F469CA4" w14:textId="77777777" w:rsidR="00806D40" w:rsidRPr="00806D40" w:rsidRDefault="00806D4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F427F5" w14:textId="77777777" w:rsidR="00806D40" w:rsidRPr="00806D40" w:rsidRDefault="00806D4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AD9674" w14:textId="77777777" w:rsidR="00806D40" w:rsidRPr="00806D40" w:rsidRDefault="00806D4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D71BFAD" w14:textId="77777777" w:rsidR="00806D40" w:rsidRPr="00806D40" w:rsidRDefault="00806D4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D31A06" w14:textId="77777777" w:rsidR="00806D40" w:rsidRPr="00806D40" w:rsidRDefault="00806D4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09A51A4" w14:textId="77777777" w:rsidR="00806D40" w:rsidRPr="00806D40" w:rsidRDefault="00806D4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3AC4E9" w14:textId="77777777" w:rsidR="00806D40" w:rsidRPr="00806D40" w:rsidRDefault="00806D4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18A111AA" w14:textId="77777777" w:rsidR="00806D40" w:rsidRPr="00806D40" w:rsidRDefault="00806D4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1CDE" w:rsidRPr="00475A13" w14:paraId="2A262C0A" w14:textId="77777777" w:rsidTr="00806D40">
        <w:tc>
          <w:tcPr>
            <w:tcW w:w="3510" w:type="dxa"/>
          </w:tcPr>
          <w:p w14:paraId="78D61AD1" w14:textId="13F4B510" w:rsidR="005B1CDE" w:rsidRPr="00475A13" w:rsidRDefault="005B1CDE" w:rsidP="00475A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75A1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D3C7B1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674D6498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174C2EE9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1D0DA026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116FCDBA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123,3</w:t>
            </w:r>
            <w:r w:rsidR="00806D4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6AEA4913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651FE03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131,359</w:t>
            </w:r>
          </w:p>
        </w:tc>
      </w:tr>
      <w:tr w:rsidR="00806D40" w:rsidRPr="00475A13" w14:paraId="3662EC4F" w14:textId="77777777" w:rsidTr="009D10ED">
        <w:tc>
          <w:tcPr>
            <w:tcW w:w="3510" w:type="dxa"/>
          </w:tcPr>
          <w:p w14:paraId="07CB3DE4" w14:textId="1BD8E21E" w:rsidR="00806D40" w:rsidRPr="00806D40" w:rsidRDefault="00806D40" w:rsidP="00806D40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06D40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หัก ค่าธรรมเนียมการขยายระยะเวลาเงินกู้</w:t>
            </w:r>
          </w:p>
        </w:tc>
        <w:tc>
          <w:tcPr>
            <w:tcW w:w="1350" w:type="dxa"/>
          </w:tcPr>
          <w:p w14:paraId="1B11FBEB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A20AB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C3FFBC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6B14E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CC74A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B6466F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B9078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D40" w:rsidRPr="00475A13" w14:paraId="79448D93" w14:textId="77777777" w:rsidTr="009D10ED">
        <w:tc>
          <w:tcPr>
            <w:tcW w:w="3510" w:type="dxa"/>
          </w:tcPr>
          <w:p w14:paraId="2ED78AA5" w14:textId="4B7E347A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</w:t>
            </w:r>
            <w:r w:rsidRPr="00806D4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รอตัดบัญชี</w:t>
            </w:r>
          </w:p>
        </w:tc>
        <w:tc>
          <w:tcPr>
            <w:tcW w:w="1350" w:type="dxa"/>
          </w:tcPr>
          <w:p w14:paraId="1DEEA573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2C23C104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B4258F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49EDF2FA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(407)</w:t>
            </w:r>
          </w:p>
        </w:tc>
      </w:tr>
      <w:tr w:rsidR="00806D40" w:rsidRPr="00475A13" w14:paraId="50F97329" w14:textId="77777777" w:rsidTr="009D10ED">
        <w:tc>
          <w:tcPr>
            <w:tcW w:w="3510" w:type="dxa"/>
          </w:tcPr>
          <w:p w14:paraId="55F82747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4D076611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123,182</w:t>
            </w:r>
          </w:p>
        </w:tc>
        <w:tc>
          <w:tcPr>
            <w:tcW w:w="270" w:type="dxa"/>
          </w:tcPr>
          <w:p w14:paraId="2116D616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3CDAF3C3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130,952</w:t>
            </w:r>
          </w:p>
        </w:tc>
      </w:tr>
      <w:tr w:rsidR="00806D40" w:rsidRPr="00475A13" w14:paraId="22942127" w14:textId="77777777" w:rsidTr="009D10ED">
        <w:tc>
          <w:tcPr>
            <w:tcW w:w="3510" w:type="dxa"/>
          </w:tcPr>
          <w:p w14:paraId="0CC3D57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6BE5E7A1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(36,929)</w:t>
            </w:r>
          </w:p>
        </w:tc>
        <w:tc>
          <w:tcPr>
            <w:tcW w:w="270" w:type="dxa"/>
          </w:tcPr>
          <w:p w14:paraId="7D4BB80A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7079F041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(36,411)</w:t>
            </w:r>
          </w:p>
        </w:tc>
      </w:tr>
      <w:tr w:rsidR="00806D40" w:rsidRPr="00475A13" w14:paraId="23321271" w14:textId="77777777" w:rsidTr="009D10ED">
        <w:tc>
          <w:tcPr>
            <w:tcW w:w="3510" w:type="dxa"/>
          </w:tcPr>
          <w:p w14:paraId="27C88712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1B31EED0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86,253</w:t>
            </w:r>
          </w:p>
        </w:tc>
        <w:tc>
          <w:tcPr>
            <w:tcW w:w="270" w:type="dxa"/>
          </w:tcPr>
          <w:p w14:paraId="5E73AD1D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35F4B8EC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94,541</w:t>
            </w:r>
          </w:p>
        </w:tc>
      </w:tr>
    </w:tbl>
    <w:p w14:paraId="7D69C80D" w14:textId="77777777" w:rsidR="00820E18" w:rsidRPr="00475A13" w:rsidRDefault="00820E1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9BF129" w14:textId="6E4A4C67" w:rsidR="00C70212" w:rsidRPr="00475A13" w:rsidRDefault="00C70212" w:rsidP="00475A1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  <w:cs/>
        </w:rPr>
        <w:t>เงินกู้ยืมดังกล่าวมีกำหนดชำระคืนเป็นงวดรายเดือน</w:t>
      </w:r>
      <w:r w:rsidRPr="005C3E05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5C3E05">
        <w:rPr>
          <w:rFonts w:ascii="Angsana New" w:hAnsi="Angsana New" w:hint="cs"/>
          <w:sz w:val="26"/>
          <w:szCs w:val="26"/>
        </w:rPr>
        <w:t>8</w:t>
      </w:r>
      <w:r w:rsidR="005C3E05" w:rsidRPr="005C3E05">
        <w:rPr>
          <w:rFonts w:ascii="Angsana New" w:hAnsi="Angsana New"/>
          <w:sz w:val="26"/>
          <w:szCs w:val="26"/>
        </w:rPr>
        <w:t>6</w:t>
      </w:r>
      <w:r w:rsidRPr="005C3E05">
        <w:rPr>
          <w:rFonts w:ascii="Angsana New" w:hAnsi="Angsana New" w:hint="cs"/>
          <w:sz w:val="26"/>
          <w:szCs w:val="26"/>
        </w:rPr>
        <w:t xml:space="preserve"> </w:t>
      </w:r>
      <w:r w:rsidRPr="005C3E05">
        <w:rPr>
          <w:rFonts w:ascii="Angsana New" w:hAnsi="Angsana New" w:hint="cs"/>
          <w:sz w:val="26"/>
          <w:szCs w:val="26"/>
          <w:cs/>
        </w:rPr>
        <w:t>งวด ในจำนวนเงินที่แตกต่างกันเริ่มตั้งแต่</w:t>
      </w:r>
      <w:r w:rsidR="005C3E05" w:rsidRPr="005C3E05">
        <w:rPr>
          <w:rFonts w:ascii="Angsana New" w:hAnsi="Angsana New" w:hint="cs"/>
          <w:sz w:val="26"/>
          <w:szCs w:val="26"/>
          <w:cs/>
        </w:rPr>
        <w:t>เดือนกรกฎาคม</w:t>
      </w:r>
      <w:r w:rsidRPr="005C3E05">
        <w:rPr>
          <w:rFonts w:ascii="Angsana New" w:hAnsi="Angsana New" w:hint="cs"/>
          <w:sz w:val="26"/>
          <w:szCs w:val="26"/>
          <w:cs/>
        </w:rPr>
        <w:t xml:space="preserve"> </w:t>
      </w:r>
      <w:r w:rsidRPr="005C3E05">
        <w:rPr>
          <w:rFonts w:ascii="Angsana New" w:hAnsi="Angsana New" w:hint="cs"/>
          <w:sz w:val="26"/>
          <w:szCs w:val="26"/>
        </w:rPr>
        <w:t>255</w:t>
      </w:r>
      <w:r w:rsidR="005C3E05" w:rsidRPr="005C3E05">
        <w:rPr>
          <w:rFonts w:ascii="Angsana New" w:hAnsi="Angsana New"/>
          <w:sz w:val="26"/>
          <w:szCs w:val="26"/>
        </w:rPr>
        <w:t>7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สิ้นสุดเดือนกันยายน </w:t>
      </w:r>
      <w:r w:rsidRPr="00475A13">
        <w:rPr>
          <w:rFonts w:ascii="Angsana New" w:hAnsi="Angsana New" w:hint="cs"/>
          <w:sz w:val="26"/>
          <w:szCs w:val="26"/>
        </w:rPr>
        <w:t xml:space="preserve">2567 </w:t>
      </w:r>
      <w:r w:rsidRPr="00475A13">
        <w:rPr>
          <w:rFonts w:ascii="Angsana New" w:hAnsi="Angsana New" w:hint="cs"/>
          <w:sz w:val="26"/>
          <w:szCs w:val="26"/>
          <w:cs/>
        </w:rPr>
        <w:t>และมีอัตราดอกเบี้ยในอัตราเงินกู้ยืมขั้นต่ำ</w:t>
      </w:r>
    </w:p>
    <w:p w14:paraId="347FBC5D" w14:textId="77777777" w:rsidR="00C70212" w:rsidRPr="00475A13" w:rsidRDefault="00C7021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4A3F3BA" w14:textId="77777777" w:rsidR="00445DE9" w:rsidRPr="00475A13" w:rsidRDefault="00445D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6DE0FA8" w14:textId="77777777" w:rsidR="00445DE9" w:rsidRPr="00475A13" w:rsidRDefault="00445D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tbl>
      <w:tblPr>
        <w:tblW w:w="9970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16"/>
        <w:gridCol w:w="136"/>
        <w:gridCol w:w="4098"/>
        <w:gridCol w:w="136"/>
        <w:gridCol w:w="944"/>
        <w:gridCol w:w="136"/>
        <w:gridCol w:w="944"/>
        <w:gridCol w:w="136"/>
        <w:gridCol w:w="2724"/>
      </w:tblGrid>
      <w:tr w:rsidR="0083764A" w:rsidRPr="00475A13" w14:paraId="67111273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368D31DA" w14:textId="6A0368A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61BE588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shd w:val="clear" w:color="auto" w:fill="auto"/>
          </w:tcPr>
          <w:p w14:paraId="5E5809B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278976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4" w:type="dxa"/>
            <w:gridSpan w:val="3"/>
            <w:tcBorders>
              <w:bottom w:val="single" w:sz="4" w:space="0" w:color="auto"/>
            </w:tcBorders>
          </w:tcPr>
          <w:p w14:paraId="17561F6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36" w:type="dxa"/>
            <w:shd w:val="clear" w:color="auto" w:fill="auto"/>
          </w:tcPr>
          <w:p w14:paraId="5E001839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shd w:val="clear" w:color="auto" w:fill="auto"/>
          </w:tcPr>
          <w:p w14:paraId="44AE201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A25" w:rsidRPr="00475A13" w14:paraId="6D66887A" w14:textId="77777777" w:rsidTr="0026261C">
        <w:trPr>
          <w:trHeight w:val="20"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14FDC3A9" w14:textId="1FD3A132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6" w:type="dxa"/>
          </w:tcPr>
          <w:p w14:paraId="6647E3DD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14:paraId="4E87B00E" w14:textId="77777777" w:rsidR="00056A25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FD7B56" w14:textId="14DBC7AB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0D717B38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590D940" w14:textId="1919BCA9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30EB5826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72DC" w14:textId="1889682A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6" w:type="dxa"/>
            <w:shd w:val="clear" w:color="auto" w:fill="auto"/>
          </w:tcPr>
          <w:p w14:paraId="7FC03F94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  <w:shd w:val="clear" w:color="auto" w:fill="auto"/>
          </w:tcPr>
          <w:p w14:paraId="4DA46887" w14:textId="77777777" w:rsidR="00056A25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5412EB" w14:textId="4679E71F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83764A" w:rsidRPr="00056A25" w14:paraId="4FCA9554" w14:textId="77777777" w:rsidTr="00893FFD">
        <w:trPr>
          <w:trHeight w:val="20"/>
        </w:trPr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118E98A0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2681DF9C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14:paraId="5F6C20F6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2396D89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02BF764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31BE69E8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0F1B40F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3959651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tcBorders>
              <w:top w:val="single" w:sz="4" w:space="0" w:color="auto"/>
            </w:tcBorders>
            <w:shd w:val="clear" w:color="auto" w:fill="auto"/>
          </w:tcPr>
          <w:p w14:paraId="1CB46670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3764A" w:rsidRPr="00475A13" w14:paraId="37AEA1FB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29CF8BA9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A</w:t>
            </w:r>
          </w:p>
        </w:tc>
        <w:tc>
          <w:tcPr>
            <w:tcW w:w="136" w:type="dxa"/>
          </w:tcPr>
          <w:p w14:paraId="1A2DAB90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51B6CA1" w14:textId="77777777" w:rsidR="0083764A" w:rsidRPr="00475A13" w:rsidRDefault="0083764A" w:rsidP="00475A13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68235AF7" w14:textId="77777777" w:rsidR="0083764A" w:rsidRPr="00475A13" w:rsidRDefault="0083764A" w:rsidP="00475A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F65A6F3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36" w:type="dxa"/>
          </w:tcPr>
          <w:p w14:paraId="69C27D5C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5501E64" w14:textId="0B5DE2AB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36" w:type="dxa"/>
            <w:shd w:val="clear" w:color="auto" w:fill="auto"/>
          </w:tcPr>
          <w:p w14:paraId="4DAAD8B7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E48BE05" w14:textId="374ADBD5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</w:tr>
      <w:tr w:rsidR="0083764A" w:rsidRPr="00056A25" w14:paraId="693E93DC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09F1E0CE" w14:textId="77777777" w:rsidR="0083764A" w:rsidRPr="00056A25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1F49EAF9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1C80568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1845467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CA6C35D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54A1BFB8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C44D646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7DD32DD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BF536A7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406C" w:rsidRPr="00475A13" w14:paraId="08B4AAE9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20BB4E0B" w14:textId="31292BE3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B</w:t>
            </w:r>
          </w:p>
        </w:tc>
        <w:tc>
          <w:tcPr>
            <w:tcW w:w="136" w:type="dxa"/>
          </w:tcPr>
          <w:p w14:paraId="4CADBDC8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0568DEE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538FA8FE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95307B1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115AEEF7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88E2F27" w14:textId="1B131198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31B3D891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B87EDA5" w14:textId="3606193B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</w:tr>
      <w:tr w:rsidR="00CC406C" w:rsidRPr="00056A25" w14:paraId="17C2B99C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160D6990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9786A4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98" w:type="dxa"/>
            <w:shd w:val="clear" w:color="auto" w:fill="auto"/>
          </w:tcPr>
          <w:p w14:paraId="1F150671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4A4CDC2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41764180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0BBA3EA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698C2EBB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41E9BD56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4" w:type="dxa"/>
            <w:shd w:val="clear" w:color="auto" w:fill="auto"/>
          </w:tcPr>
          <w:p w14:paraId="3F115A51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C406C" w:rsidRPr="00475A13" w14:paraId="35E8B493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24574388" w14:textId="021F56C8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C</w:t>
            </w:r>
          </w:p>
        </w:tc>
        <w:tc>
          <w:tcPr>
            <w:tcW w:w="136" w:type="dxa"/>
          </w:tcPr>
          <w:p w14:paraId="42C6722D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21703E9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57FDDA22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0A6380C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36" w:type="dxa"/>
          </w:tcPr>
          <w:p w14:paraId="43C0FB34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D71C15F" w14:textId="4435751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36" w:type="dxa"/>
            <w:shd w:val="clear" w:color="auto" w:fill="auto"/>
          </w:tcPr>
          <w:p w14:paraId="70143E4A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3A6827C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</w:p>
        </w:tc>
      </w:tr>
      <w:tr w:rsidR="00CC406C" w:rsidRPr="00056A25" w14:paraId="39E36901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3B6449F6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1176450D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143BFAB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1CC296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D61C890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81A03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1DEAB12F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4F9C09DD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303344CE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406C" w:rsidRPr="00475A13" w14:paraId="2BFCCB3C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644020DB" w14:textId="44D71BAD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D</w:t>
            </w:r>
          </w:p>
        </w:tc>
        <w:tc>
          <w:tcPr>
            <w:tcW w:w="136" w:type="dxa"/>
          </w:tcPr>
          <w:p w14:paraId="0B395511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181290B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431069DB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7B9CEBF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36" w:type="dxa"/>
          </w:tcPr>
          <w:p w14:paraId="5E3D6D92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5A1615D" w14:textId="294623FF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36" w:type="dxa"/>
            <w:shd w:val="clear" w:color="auto" w:fill="auto"/>
          </w:tcPr>
          <w:p w14:paraId="4B211922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4FCDFA01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C406C" w:rsidRPr="00056A25" w14:paraId="201588AC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1C0D9298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4FBD83DF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478D3C2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A6099D6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06FA70DA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0C800F5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23D9A5D3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6FBB5BED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1C28FDB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406C" w:rsidRPr="00475A13" w14:paraId="65DB1E5F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7528E63B" w14:textId="38129204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E</w:t>
            </w:r>
          </w:p>
        </w:tc>
        <w:tc>
          <w:tcPr>
            <w:tcW w:w="136" w:type="dxa"/>
          </w:tcPr>
          <w:p w14:paraId="3D155BAC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76AA13C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50B86D23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E3FB8BF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36" w:type="dxa"/>
          </w:tcPr>
          <w:p w14:paraId="7D9F59D7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54680DE" w14:textId="5B5982FF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36" w:type="dxa"/>
            <w:shd w:val="clear" w:color="auto" w:fill="auto"/>
          </w:tcPr>
          <w:p w14:paraId="5CCAB6EA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7D808EB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C406C" w:rsidRPr="00056A25" w14:paraId="0700AF55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22291E25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1E76400B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983AE3A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BBFC4CF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6EDF597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01F38B22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772D52B1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20CA4B1D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BB056DA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406C" w:rsidRPr="00475A13" w14:paraId="6BAC6F60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405303F4" w14:textId="16BC4B52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F</w:t>
            </w:r>
          </w:p>
        </w:tc>
        <w:tc>
          <w:tcPr>
            <w:tcW w:w="136" w:type="dxa"/>
          </w:tcPr>
          <w:p w14:paraId="4BCB8AB2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A94AD72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14CEE601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05A63F1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36" w:type="dxa"/>
          </w:tcPr>
          <w:p w14:paraId="06B8FB82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1954D5F" w14:textId="5CC8D8F1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36" w:type="dxa"/>
            <w:shd w:val="clear" w:color="auto" w:fill="auto"/>
          </w:tcPr>
          <w:p w14:paraId="57C5F041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F9ED709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C406C" w:rsidRPr="00056A25" w14:paraId="6F42558C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5139A06C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2ACC3477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7057BEA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86FB32D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0397FDD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18EB3C2C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13701344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4D9FE2C8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9CBECA6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406C" w:rsidRPr="00475A13" w14:paraId="7285CA0B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5ED8D35E" w14:textId="7B8447A6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G</w:t>
            </w:r>
          </w:p>
        </w:tc>
        <w:tc>
          <w:tcPr>
            <w:tcW w:w="136" w:type="dxa"/>
          </w:tcPr>
          <w:p w14:paraId="3F31B290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09C09FD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2D381A49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C55213C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36" w:type="dxa"/>
          </w:tcPr>
          <w:p w14:paraId="48E8D5E9" w14:textId="77777777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276320B1" w14:textId="0DB59318" w:rsidR="00CC406C" w:rsidRPr="00475A13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36" w:type="dxa"/>
            <w:shd w:val="clear" w:color="auto" w:fill="auto"/>
          </w:tcPr>
          <w:p w14:paraId="20E9DFFF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47430E3B" w14:textId="77777777" w:rsidR="00CC406C" w:rsidRPr="00475A13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C406C" w:rsidRPr="00056A25" w14:paraId="32E3E63F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11A4F552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0063FEDE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7354758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1FEB363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334E2EB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2EF22A76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1B53C996" w14:textId="77777777" w:rsidR="00CC406C" w:rsidRPr="00056A25" w:rsidRDefault="00CC406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7869355D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73121A0" w14:textId="77777777" w:rsidR="00CC406C" w:rsidRPr="00056A25" w:rsidRDefault="00CC406C" w:rsidP="00475A13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C65F5" w:rsidRPr="00475A13" w14:paraId="5CA93094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6C04C0BF" w14:textId="2FF9D38C" w:rsidR="002C65F5" w:rsidRPr="00475A13" w:rsidRDefault="002C65F5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H</w:t>
            </w:r>
          </w:p>
        </w:tc>
        <w:tc>
          <w:tcPr>
            <w:tcW w:w="136" w:type="dxa"/>
          </w:tcPr>
          <w:p w14:paraId="0D6352A1" w14:textId="77777777" w:rsidR="002C65F5" w:rsidRPr="00475A13" w:rsidRDefault="002C65F5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665AC0D" w14:textId="77777777" w:rsidR="002C65F5" w:rsidRPr="00475A13" w:rsidRDefault="002C65F5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หนังสือค้ำประกันเพื่อค้ำประกันผลงาน </w:t>
            </w: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วงเงินชั่วคราว</w:t>
            </w:r>
            <w:r w:rsidRPr="00475A1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75864616" w14:textId="77777777" w:rsidR="002C65F5" w:rsidRPr="00475A13" w:rsidRDefault="002C65F5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B3BB241" w14:textId="70257044" w:rsidR="002C65F5" w:rsidRPr="00475A13" w:rsidRDefault="002C65F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7C322F9E" w14:textId="77777777" w:rsidR="002C65F5" w:rsidRPr="00475A13" w:rsidRDefault="002C65F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2C59AF98" w14:textId="5887C089" w:rsidR="002C65F5" w:rsidRPr="00475A13" w:rsidRDefault="002C65F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  <w:tc>
          <w:tcPr>
            <w:tcW w:w="136" w:type="dxa"/>
            <w:shd w:val="clear" w:color="auto" w:fill="auto"/>
          </w:tcPr>
          <w:p w14:paraId="07B222FA" w14:textId="77777777" w:rsidR="002C65F5" w:rsidRPr="00475A13" w:rsidRDefault="002C65F5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7F4929B" w14:textId="77777777" w:rsidR="002C65F5" w:rsidRPr="00475A13" w:rsidRDefault="002C65F5" w:rsidP="00475A13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83764A" w:rsidRPr="00056A25" w14:paraId="218921CE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61B989A9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25E307D1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1AF943A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7D62A7F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0E29112C" w14:textId="77777777" w:rsidR="0083764A" w:rsidRPr="00056A25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8847FF4" w14:textId="77777777" w:rsidR="0083764A" w:rsidRPr="00056A25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6E2D8B9B" w14:textId="77777777" w:rsidR="0083764A" w:rsidRPr="00056A25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64519C96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9F11A42" w14:textId="77777777" w:rsidR="0083764A" w:rsidRPr="00056A25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3764A" w:rsidRPr="00475A13" w14:paraId="7EE14668" w14:textId="77777777" w:rsidTr="008141B1">
        <w:trPr>
          <w:trHeight w:val="20"/>
        </w:trPr>
        <w:tc>
          <w:tcPr>
            <w:tcW w:w="716" w:type="dxa"/>
            <w:shd w:val="clear" w:color="auto" w:fill="auto"/>
          </w:tcPr>
          <w:p w14:paraId="24E2AEC9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27580B6B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7BADCC3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56B41D53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56D5D5FD" w14:textId="1C71709C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39</w:t>
            </w:r>
            <w:r w:rsidR="002C65F5" w:rsidRPr="00475A13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,176</w:t>
            </w:r>
          </w:p>
        </w:tc>
        <w:tc>
          <w:tcPr>
            <w:tcW w:w="136" w:type="dxa"/>
          </w:tcPr>
          <w:p w14:paraId="647F26C5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7CFF47ED" w14:textId="66424C5E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392,176</w:t>
            </w:r>
          </w:p>
        </w:tc>
        <w:tc>
          <w:tcPr>
            <w:tcW w:w="136" w:type="dxa"/>
            <w:shd w:val="clear" w:color="auto" w:fill="auto"/>
          </w:tcPr>
          <w:p w14:paraId="687752AB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44AB68D3" w14:textId="77777777" w:rsidR="0083764A" w:rsidRPr="00475A13" w:rsidRDefault="0083764A" w:rsidP="00475A13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384EDC59" w14:textId="77777777" w:rsidR="000B415A" w:rsidRPr="00475A13" w:rsidRDefault="000B415A" w:rsidP="00475A13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74FD22FC" w14:textId="77777777" w:rsidR="00056A25" w:rsidRDefault="00056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112416E" w14:textId="5166EF74" w:rsidR="009D10ED" w:rsidRPr="00475A1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  <w:cs/>
        </w:rPr>
        <w:lastRenderedPageBreak/>
        <w:t>วงเงินสินเชื่อนี้ค้ำประกันโดย</w:t>
      </w:r>
    </w:p>
    <w:p w14:paraId="3A6571F7" w14:textId="7E78263A" w:rsidR="009D10ED" w:rsidRPr="00475A1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</w:rPr>
        <w:t>-</w:t>
      </w:r>
      <w:r w:rsidRPr="00475A13">
        <w:rPr>
          <w:rFonts w:ascii="Angsana New" w:hAnsi="Angsana New" w:hint="cs"/>
          <w:sz w:val="26"/>
          <w:szCs w:val="26"/>
        </w:rPr>
        <w:tab/>
      </w:r>
      <w:r w:rsidRPr="00475A13">
        <w:rPr>
          <w:rFonts w:ascii="Angsana New" w:hAnsi="Angsana New" w:hint="cs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ตามที่กล่าวไว้ในหมายเหตุ </w:t>
      </w:r>
      <w:r w:rsidR="005554F4" w:rsidRPr="00475A13">
        <w:rPr>
          <w:rFonts w:ascii="Angsana New" w:hAnsi="Angsana New" w:hint="cs"/>
          <w:sz w:val="26"/>
          <w:szCs w:val="26"/>
        </w:rPr>
        <w:t>7</w:t>
      </w:r>
    </w:p>
    <w:p w14:paraId="60D1D118" w14:textId="05E463B2" w:rsidR="009D10ED" w:rsidRPr="00475A1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</w:rPr>
        <w:t>-</w:t>
      </w:r>
      <w:r w:rsidRPr="00475A13">
        <w:rPr>
          <w:rFonts w:ascii="Angsana New" w:hAnsi="Angsana New" w:hint="cs"/>
          <w:sz w:val="26"/>
          <w:szCs w:val="26"/>
        </w:rPr>
        <w:tab/>
      </w:r>
      <w:r w:rsidRPr="00475A13">
        <w:rPr>
          <w:rFonts w:ascii="Angsana New" w:hAnsi="Angsana New" w:hint="cs"/>
          <w:sz w:val="26"/>
          <w:szCs w:val="26"/>
          <w:cs/>
        </w:rPr>
        <w:t xml:space="preserve">จำนำเครื่องจักรและอุปกรณ์ตามที่กล่าวไว้ในหมายเหตุ </w:t>
      </w:r>
      <w:r w:rsidR="005554F4" w:rsidRPr="00475A1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475A1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</w:rPr>
        <w:t>-</w:t>
      </w:r>
      <w:r w:rsidRPr="00475A13">
        <w:rPr>
          <w:rFonts w:ascii="Angsana New" w:hAnsi="Angsana New" w:hint="cs"/>
          <w:sz w:val="26"/>
          <w:szCs w:val="26"/>
        </w:rPr>
        <w:tab/>
      </w:r>
      <w:r w:rsidR="0066638A" w:rsidRPr="00475A13">
        <w:rPr>
          <w:rFonts w:ascii="Angsana New" w:hAnsi="Angsana New" w:hint="cs"/>
          <w:sz w:val="26"/>
          <w:szCs w:val="26"/>
          <w:cs/>
        </w:rPr>
        <w:t>โอนผู้รับ</w:t>
      </w:r>
      <w:r w:rsidRPr="00475A1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475A1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</w:rPr>
        <w:t>-</w:t>
      </w:r>
      <w:r w:rsidRPr="00475A13">
        <w:rPr>
          <w:rFonts w:ascii="Angsana New" w:hAnsi="Angsana New" w:hint="cs"/>
          <w:sz w:val="26"/>
          <w:szCs w:val="26"/>
        </w:rPr>
        <w:tab/>
      </w:r>
      <w:r w:rsidRPr="00475A1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77777777" w:rsidR="009D10ED" w:rsidRPr="00475A1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</w:rPr>
        <w:t>-</w:t>
      </w:r>
      <w:r w:rsidRPr="00475A1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ค้ำประกันโดยกรรมการท่านหนึ่ง</w:t>
      </w:r>
    </w:p>
    <w:p w14:paraId="1EBA644F" w14:textId="77777777" w:rsidR="009D10ED" w:rsidRPr="00475A1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475A1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57C2CB4A" w14:textId="2E340254" w:rsidR="0083764A" w:rsidRPr="00475A13" w:rsidRDefault="0083764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35AA70D" w14:textId="2B969CD4" w:rsidR="008B626B" w:rsidRPr="00475A13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FB1741"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8B626B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75A13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75A13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75A13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6D65A9D9" w:rsidR="002011B9" w:rsidRPr="00475A13" w:rsidRDefault="00267B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83764A"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3764A" w:rsidRPr="00475A1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0D1403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1403"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3764A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4531557F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83764A"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764A" w:rsidRPr="00475A13" w14:paraId="428C38DD" w14:textId="77777777" w:rsidTr="00A553F7">
        <w:tc>
          <w:tcPr>
            <w:tcW w:w="6435" w:type="dxa"/>
          </w:tcPr>
          <w:p w14:paraId="218CCF8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32015424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05BF78" w14:textId="6B671EE0" w:rsidR="0083764A" w:rsidRPr="00475A13" w:rsidRDefault="0038567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1,707</w:t>
            </w:r>
          </w:p>
        </w:tc>
        <w:tc>
          <w:tcPr>
            <w:tcW w:w="270" w:type="dxa"/>
          </w:tcPr>
          <w:p w14:paraId="0F8F48FF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6F00F6B" w14:textId="1598B7C3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2,276</w:t>
            </w:r>
          </w:p>
        </w:tc>
      </w:tr>
      <w:tr w:rsidR="0083764A" w:rsidRPr="00475A13" w14:paraId="268A0B4C" w14:textId="77777777" w:rsidTr="00A553F7">
        <w:tc>
          <w:tcPr>
            <w:tcW w:w="6435" w:type="dxa"/>
          </w:tcPr>
          <w:p w14:paraId="186E4A95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6260D7F6" w:rsidR="0083764A" w:rsidRPr="00C07885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885">
              <w:rPr>
                <w:rFonts w:ascii="Angsana New" w:hAnsi="Angsana New" w:hint="cs"/>
                <w:sz w:val="26"/>
                <w:szCs w:val="26"/>
              </w:rPr>
              <w:t>1,825</w:t>
            </w:r>
          </w:p>
        </w:tc>
        <w:tc>
          <w:tcPr>
            <w:tcW w:w="270" w:type="dxa"/>
          </w:tcPr>
          <w:p w14:paraId="153E9D39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71F3825A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1,838</w:t>
            </w:r>
          </w:p>
        </w:tc>
      </w:tr>
      <w:tr w:rsidR="0083764A" w:rsidRPr="00475A13" w14:paraId="6141A805" w14:textId="77777777" w:rsidTr="00A553F7">
        <w:tc>
          <w:tcPr>
            <w:tcW w:w="6435" w:type="dxa"/>
          </w:tcPr>
          <w:p w14:paraId="52286D95" w14:textId="21E331A6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400C8F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6F254825" w:rsidR="0083764A" w:rsidRPr="00C07885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885">
              <w:rPr>
                <w:rFonts w:ascii="Angsana New" w:hAnsi="Angsana New" w:hint="cs"/>
                <w:sz w:val="26"/>
                <w:szCs w:val="26"/>
              </w:rPr>
              <w:t>5</w:t>
            </w:r>
            <w:r w:rsidR="0038567B" w:rsidRPr="00C07885">
              <w:rPr>
                <w:rFonts w:ascii="Angsana New" w:hAnsi="Angsana New" w:hint="cs"/>
                <w:sz w:val="26"/>
                <w:szCs w:val="26"/>
              </w:rPr>
              <w:t>9</w:t>
            </w:r>
            <w:r w:rsidR="00D371AF" w:rsidRPr="00C0788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9CB08B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1B3F96E5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609</w:t>
            </w:r>
          </w:p>
        </w:tc>
      </w:tr>
      <w:tr w:rsidR="0083764A" w:rsidRPr="00475A13" w14:paraId="53D9AE85" w14:textId="77777777" w:rsidTr="00A553F7">
        <w:tc>
          <w:tcPr>
            <w:tcW w:w="6435" w:type="dxa"/>
          </w:tcPr>
          <w:p w14:paraId="2ED7A747" w14:textId="0D361EC6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2239120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07B82E64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4B82231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3A859D5E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83764A" w:rsidRPr="00475A13" w14:paraId="06B0206C" w14:textId="77777777" w:rsidTr="00A553F7">
        <w:tc>
          <w:tcPr>
            <w:tcW w:w="6435" w:type="dxa"/>
          </w:tcPr>
          <w:p w14:paraId="18E023BA" w14:textId="7A49CC6C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69C7442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38BF1C66" w:rsidR="0083764A" w:rsidRPr="00475A13" w:rsidRDefault="0038567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831DEEE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2AF9B99B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83764A" w:rsidRPr="00475A13" w14:paraId="5806566D" w14:textId="77777777" w:rsidTr="00A553F7">
        <w:tc>
          <w:tcPr>
            <w:tcW w:w="6435" w:type="dxa"/>
          </w:tcPr>
          <w:p w14:paraId="2DD88C6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32A141E5" w:rsidR="0083764A" w:rsidRPr="00475A13" w:rsidRDefault="0038567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4,16</w:t>
            </w:r>
            <w:r w:rsidR="00D371AF" w:rsidRPr="00475A1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EFC635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7254A4E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4,761</w:t>
            </w:r>
          </w:p>
        </w:tc>
      </w:tr>
      <w:tr w:rsidR="0083764A" w:rsidRPr="00475A13" w14:paraId="5B801395" w14:textId="77777777" w:rsidTr="00A553F7">
        <w:tc>
          <w:tcPr>
            <w:tcW w:w="6435" w:type="dxa"/>
          </w:tcPr>
          <w:p w14:paraId="062E7FF3" w14:textId="6CFDE6D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2472A4F3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="0038567B" w:rsidRPr="00475A13">
              <w:rPr>
                <w:rFonts w:ascii="Angsana New" w:hAnsi="Angsana New" w:hint="cs"/>
                <w:sz w:val="26"/>
                <w:szCs w:val="26"/>
              </w:rPr>
              <w:t>250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4AAB6CCF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(314)</w:t>
            </w:r>
          </w:p>
        </w:tc>
      </w:tr>
      <w:tr w:rsidR="0083764A" w:rsidRPr="00475A13" w14:paraId="412029E7" w14:textId="77777777" w:rsidTr="00A553F7">
        <w:tc>
          <w:tcPr>
            <w:tcW w:w="6435" w:type="dxa"/>
          </w:tcPr>
          <w:p w14:paraId="5B7C1E55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47B5D1E1" w:rsidR="0083764A" w:rsidRPr="00475A13" w:rsidRDefault="0038567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3,91</w:t>
            </w:r>
            <w:r w:rsidR="00D371AF" w:rsidRPr="00475A1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4A68DC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407A7FA9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4,447</w:t>
            </w:r>
          </w:p>
        </w:tc>
      </w:tr>
      <w:tr w:rsidR="0083764A" w:rsidRPr="00475A13" w14:paraId="6B709F05" w14:textId="77777777" w:rsidTr="00A553F7">
        <w:tc>
          <w:tcPr>
            <w:tcW w:w="6435" w:type="dxa"/>
          </w:tcPr>
          <w:p w14:paraId="09F467C6" w14:textId="638EAAEA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16543010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="0038567B" w:rsidRPr="00475A13">
              <w:rPr>
                <w:rFonts w:ascii="Angsana New" w:hAnsi="Angsana New" w:hint="cs"/>
                <w:sz w:val="26"/>
                <w:szCs w:val="26"/>
              </w:rPr>
              <w:t>2,034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706B23CF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(2,068)</w:t>
            </w:r>
          </w:p>
        </w:tc>
      </w:tr>
      <w:tr w:rsidR="0083764A" w:rsidRPr="00475A13" w14:paraId="36C2A444" w14:textId="77777777" w:rsidTr="00A553F7">
        <w:tc>
          <w:tcPr>
            <w:tcW w:w="6435" w:type="dxa"/>
          </w:tcPr>
          <w:p w14:paraId="5A9178E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5EE66B50" w:rsidR="0083764A" w:rsidRPr="00475A13" w:rsidRDefault="0038567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1,88</w:t>
            </w:r>
            <w:r w:rsidR="00D371AF"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5416753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780DA3CB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2,379</w:t>
            </w:r>
          </w:p>
        </w:tc>
      </w:tr>
    </w:tbl>
    <w:p w14:paraId="64248EF5" w14:textId="77777777" w:rsidR="00A553F7" w:rsidRPr="00475A13" w:rsidRDefault="00A553F7" w:rsidP="00475A13">
      <w:pPr>
        <w:pStyle w:val="AccPolicyHeading"/>
        <w:ind w:right="-29"/>
        <w:rPr>
          <w:sz w:val="26"/>
          <w:szCs w:val="26"/>
        </w:rPr>
      </w:pPr>
    </w:p>
    <w:p w14:paraId="224F6EC1" w14:textId="7290CC2F" w:rsidR="005B1CDE" w:rsidRPr="00475A13" w:rsidRDefault="00F272AE" w:rsidP="00475A13">
      <w:pPr>
        <w:pStyle w:val="AccPolicyHeading"/>
        <w:ind w:right="-29"/>
        <w:rPr>
          <w:sz w:val="26"/>
          <w:szCs w:val="26"/>
        </w:rPr>
      </w:pPr>
      <w:r w:rsidRPr="00475A13">
        <w:rPr>
          <w:rFonts w:hint="cs"/>
          <w:sz w:val="26"/>
          <w:szCs w:val="26"/>
          <w:cs/>
        </w:rPr>
        <w:t>บริษัททำสัญญาเช่าหลายฉบับกับบริษัท</w:t>
      </w:r>
      <w:r w:rsidR="000019CD" w:rsidRPr="00475A13">
        <w:rPr>
          <w:rFonts w:hint="cs"/>
          <w:sz w:val="26"/>
          <w:szCs w:val="26"/>
          <w:cs/>
        </w:rPr>
        <w:t>ลิ</w:t>
      </w:r>
      <w:r w:rsidRPr="00475A13">
        <w:rPr>
          <w:rFonts w:hint="cs"/>
          <w:sz w:val="26"/>
          <w:szCs w:val="26"/>
          <w:cs/>
        </w:rPr>
        <w:t>สซิ่ง</w:t>
      </w:r>
      <w:r w:rsidR="00910FE7" w:rsidRPr="00475A13">
        <w:rPr>
          <w:rFonts w:hint="cs"/>
          <w:sz w:val="26"/>
          <w:szCs w:val="26"/>
          <w:cs/>
        </w:rPr>
        <w:t>และบริษัทเอกชนในประเทศ</w:t>
      </w:r>
      <w:r w:rsidR="00C93C6D" w:rsidRPr="00475A13">
        <w:rPr>
          <w:rFonts w:hint="cs"/>
          <w:sz w:val="26"/>
          <w:szCs w:val="26"/>
          <w:cs/>
        </w:rPr>
        <w:t>หลาย</w:t>
      </w:r>
      <w:r w:rsidRPr="00475A13">
        <w:rPr>
          <w:rFonts w:hint="cs"/>
          <w:sz w:val="26"/>
          <w:szCs w:val="26"/>
          <w:cs/>
        </w:rPr>
        <w:t>แห่ง</w:t>
      </w:r>
      <w:r w:rsidR="008B60C8" w:rsidRPr="00475A13">
        <w:rPr>
          <w:rFonts w:hint="cs"/>
          <w:sz w:val="26"/>
          <w:szCs w:val="26"/>
        </w:rPr>
        <w:t xml:space="preserve"> </w:t>
      </w:r>
      <w:r w:rsidRPr="00475A13">
        <w:rPr>
          <w:rFonts w:hint="cs"/>
          <w:sz w:val="26"/>
          <w:szCs w:val="26"/>
          <w:cs/>
        </w:rPr>
        <w:t>เพื่อซื้อสินทรัพย์บางรายการ</w:t>
      </w:r>
      <w:r w:rsidR="00DC1BBE" w:rsidRPr="00475A13">
        <w:rPr>
          <w:rFonts w:hint="cs"/>
          <w:sz w:val="26"/>
          <w:szCs w:val="26"/>
          <w:cs/>
        </w:rPr>
        <w:t>เมื่อสิ้นสุดตามสัญญาเช่าหรือ</w:t>
      </w:r>
      <w:r w:rsidR="00D1455E" w:rsidRPr="00475A13">
        <w:rPr>
          <w:rFonts w:hint="cs"/>
          <w:sz w:val="26"/>
          <w:szCs w:val="26"/>
          <w:cs/>
        </w:rPr>
        <w:t>เพื่อควบคุมและ</w:t>
      </w:r>
      <w:r w:rsidR="00910FE7" w:rsidRPr="00475A13">
        <w:rPr>
          <w:rFonts w:hint="cs"/>
          <w:sz w:val="26"/>
          <w:szCs w:val="26"/>
          <w:cs/>
        </w:rPr>
        <w:t>ใช้สินทรัพย์สิทธิการใช้</w:t>
      </w:r>
      <w:r w:rsidRPr="00475A13">
        <w:rPr>
          <w:rFonts w:hint="cs"/>
          <w:sz w:val="26"/>
          <w:szCs w:val="26"/>
          <w:cs/>
        </w:rPr>
        <w:t xml:space="preserve">ตามที่กล่าวไว้ในหมายเหตุ </w:t>
      </w:r>
      <w:r w:rsidR="005554F4" w:rsidRPr="00475A13">
        <w:rPr>
          <w:rFonts w:hint="cs"/>
          <w:sz w:val="26"/>
          <w:szCs w:val="26"/>
        </w:rPr>
        <w:t>7</w:t>
      </w:r>
      <w:r w:rsidR="00F9195F" w:rsidRPr="00475A13">
        <w:rPr>
          <w:rFonts w:hint="cs"/>
          <w:sz w:val="26"/>
          <w:szCs w:val="26"/>
          <w:cs/>
        </w:rPr>
        <w:t xml:space="preserve"> </w:t>
      </w:r>
      <w:r w:rsidR="004614D2" w:rsidRPr="00475A13">
        <w:rPr>
          <w:rFonts w:hint="cs"/>
          <w:sz w:val="26"/>
          <w:szCs w:val="26"/>
          <w:cs/>
        </w:rPr>
        <w:t xml:space="preserve">และ </w:t>
      </w:r>
      <w:r w:rsidR="005554F4" w:rsidRPr="00475A13">
        <w:rPr>
          <w:rFonts w:hint="cs"/>
          <w:sz w:val="26"/>
          <w:szCs w:val="26"/>
        </w:rPr>
        <w:t>8</w:t>
      </w:r>
      <w:r w:rsidR="005B1CDE" w:rsidRPr="00475A13">
        <w:rPr>
          <w:rFonts w:hint="cs"/>
          <w:sz w:val="26"/>
          <w:szCs w:val="26"/>
          <w:cs/>
        </w:rPr>
        <w:t xml:space="preserve"> </w:t>
      </w:r>
      <w:r w:rsidR="00056A25" w:rsidRPr="00403A95">
        <w:rPr>
          <w:sz w:val="26"/>
          <w:szCs w:val="26"/>
          <w:cs/>
        </w:rPr>
        <w:t xml:space="preserve">โดยมีจำนวนงวดการผ่อนชำระเป็นรายเดือนเป็นระยะเวลา </w:t>
      </w:r>
      <w:r w:rsidR="00056A25">
        <w:rPr>
          <w:sz w:val="26"/>
          <w:szCs w:val="26"/>
        </w:rPr>
        <w:t>3</w:t>
      </w:r>
      <w:r w:rsidR="00056A25" w:rsidRPr="00403A95">
        <w:rPr>
          <w:sz w:val="26"/>
          <w:szCs w:val="26"/>
        </w:rPr>
        <w:t xml:space="preserve"> </w:t>
      </w:r>
      <w:r w:rsidR="00056A25">
        <w:rPr>
          <w:rFonts w:hint="cs"/>
          <w:sz w:val="26"/>
          <w:szCs w:val="26"/>
          <w:cs/>
        </w:rPr>
        <w:t>ปี ถึง</w:t>
      </w:r>
      <w:r w:rsidR="00056A25" w:rsidRPr="00403A95">
        <w:rPr>
          <w:sz w:val="26"/>
          <w:szCs w:val="26"/>
        </w:rPr>
        <w:t xml:space="preserve"> 5 </w:t>
      </w:r>
      <w:r w:rsidR="00056A25" w:rsidRPr="00403A95">
        <w:rPr>
          <w:sz w:val="26"/>
          <w:szCs w:val="26"/>
          <w:cs/>
        </w:rPr>
        <w:t>ปี</w:t>
      </w:r>
      <w:r w:rsidR="00056A25">
        <w:rPr>
          <w:rFonts w:hint="cs"/>
          <w:sz w:val="26"/>
          <w:szCs w:val="26"/>
          <w:highlight w:val="yellow"/>
          <w:cs/>
        </w:rPr>
        <w:t xml:space="preserve"> </w:t>
      </w:r>
    </w:p>
    <w:p w14:paraId="698D2711" w14:textId="5C58B67B" w:rsidR="00F272AE" w:rsidRPr="00475A13" w:rsidRDefault="00F272AE" w:rsidP="00475A13">
      <w:pPr>
        <w:pStyle w:val="AccPolicyHeading"/>
        <w:ind w:right="-29"/>
        <w:rPr>
          <w:sz w:val="26"/>
          <w:szCs w:val="26"/>
        </w:rPr>
      </w:pPr>
    </w:p>
    <w:p w14:paraId="0FEA23E7" w14:textId="2CA8C483" w:rsidR="00CE3F92" w:rsidRPr="00475A13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36DAB750" w14:textId="77777777" w:rsidR="005538FA" w:rsidRPr="00475A13" w:rsidRDefault="005538F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5A34AE6D" w14:textId="650A8A58" w:rsidR="003F5AD1" w:rsidRPr="00475A13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FB1741" w:rsidRPr="00475A13">
        <w:rPr>
          <w:rFonts w:ascii="Angsana New" w:hAnsi="Angsana New" w:hint="cs"/>
          <w:b/>
          <w:bCs/>
          <w:sz w:val="26"/>
          <w:szCs w:val="26"/>
        </w:rPr>
        <w:t>2</w:t>
      </w:r>
      <w:r w:rsidR="003F5AD1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75A1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75A13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75A13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75A1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75A13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3294A408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83764A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4B66577C" w:rsidR="00E24E1D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1,252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20541AA0" w:rsidR="006A427F" w:rsidRPr="00475A13" w:rsidRDefault="00545F4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5D8B4EB1" w:rsidR="006A427F" w:rsidRPr="00475A13" w:rsidRDefault="00545F4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1CEAAAC8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83764A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83764A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83764A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29964A71" w:rsidR="006A427F" w:rsidRPr="00475A13" w:rsidRDefault="00921D6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</w:t>
            </w:r>
            <w:r w:rsidR="00545F41" w:rsidRPr="00475A13">
              <w:rPr>
                <w:rFonts w:ascii="Angsana New" w:hAnsi="Angsana New" w:hint="cs"/>
                <w:sz w:val="26"/>
                <w:szCs w:val="26"/>
              </w:rPr>
              <w:t>325</w:t>
            </w:r>
          </w:p>
        </w:tc>
      </w:tr>
    </w:tbl>
    <w:p w14:paraId="5AB6DFD2" w14:textId="53BEB037" w:rsidR="00CE3F92" w:rsidRPr="00475A13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E726EB" w14:textId="43755FC2" w:rsidR="0083764A" w:rsidRPr="00475A13" w:rsidRDefault="0083764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475A13">
        <w:rPr>
          <w:rFonts w:ascii="Angsana New" w:hAnsi="Angsana New" w:hint="cs"/>
          <w:sz w:val="26"/>
          <w:szCs w:val="26"/>
          <w:cs/>
        </w:rPr>
        <w:t xml:space="preserve">สำหรับแต่ละงวดสามเดือนสิ้นสุดวันที่ </w:t>
      </w:r>
      <w:r w:rsidRPr="00475A13">
        <w:rPr>
          <w:rFonts w:ascii="Angsana New" w:hAnsi="Angsana New" w:hint="cs"/>
          <w:sz w:val="26"/>
          <w:szCs w:val="26"/>
        </w:rPr>
        <w:t xml:space="preserve">31 </w:t>
      </w:r>
      <w:r w:rsidRPr="00475A1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475A13">
        <w:rPr>
          <w:rFonts w:ascii="Angsana New" w:hAnsi="Angsana New" w:hint="cs"/>
          <w:sz w:val="26"/>
          <w:szCs w:val="26"/>
        </w:rPr>
        <w:t xml:space="preserve">2565 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75A13">
        <w:rPr>
          <w:rFonts w:ascii="Angsana New" w:hAnsi="Angsana New" w:hint="cs"/>
          <w:sz w:val="26"/>
          <w:szCs w:val="26"/>
        </w:rPr>
        <w:t xml:space="preserve">2564 </w:t>
      </w:r>
      <w:r w:rsidRPr="00475A1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1CCFBD6" w14:textId="77777777" w:rsidR="0083764A" w:rsidRPr="00475A13" w:rsidRDefault="0083764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83764A" w:rsidRPr="00475A13" w14:paraId="47DEEFA0" w14:textId="77777777" w:rsidTr="008141B1">
        <w:tc>
          <w:tcPr>
            <w:tcW w:w="4050" w:type="dxa"/>
          </w:tcPr>
          <w:p w14:paraId="7FE5FAF5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34D98E61" w14:textId="77777777" w:rsidR="0083764A" w:rsidRPr="00475A13" w:rsidRDefault="0083764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37DF01" w14:textId="77777777" w:rsidR="0083764A" w:rsidRPr="00475A13" w:rsidRDefault="0083764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F72F2F2" w14:textId="77777777" w:rsidR="0083764A" w:rsidRPr="00475A13" w:rsidRDefault="0083764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83764A" w:rsidRPr="00475A13" w14:paraId="373384E8" w14:textId="77777777" w:rsidTr="008141B1">
        <w:tc>
          <w:tcPr>
            <w:tcW w:w="4050" w:type="dxa"/>
          </w:tcPr>
          <w:p w14:paraId="4E9BB26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18EF9E" w14:textId="77777777" w:rsidR="0083764A" w:rsidRPr="00475A13" w:rsidRDefault="0083764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AD4914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D96573" w14:textId="77777777" w:rsidR="0083764A" w:rsidRPr="00475A13" w:rsidRDefault="0083764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5B6CE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12E85B" w14:textId="3878EF12" w:rsidR="0083764A" w:rsidRPr="00475A13" w:rsidRDefault="0083764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1249D" w:rsidRPr="00475A1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68DDFF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1971E7" w14:textId="2B4C87D0" w:rsidR="0083764A" w:rsidRPr="00475A13" w:rsidRDefault="0083764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1249D" w:rsidRPr="00475A13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</w:tr>
      <w:tr w:rsidR="0083764A" w:rsidRPr="00475A13" w14:paraId="78ACB017" w14:textId="77777777" w:rsidTr="008141B1">
        <w:tc>
          <w:tcPr>
            <w:tcW w:w="4050" w:type="dxa"/>
          </w:tcPr>
          <w:p w14:paraId="4E7E97E4" w14:textId="15770FB2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056A25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6995D6F9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6503CC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4F6DD2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4DA6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C1F7F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1492A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A0BE2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49D" w:rsidRPr="00475A13" w14:paraId="3F2E0192" w14:textId="77777777" w:rsidTr="008141B1">
        <w:tc>
          <w:tcPr>
            <w:tcW w:w="4050" w:type="dxa"/>
          </w:tcPr>
          <w:p w14:paraId="13EC6A5A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FB8CC3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8066A7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EEDF86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01DCC4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7F10D1" w14:textId="4A553E2A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</w:t>
            </w:r>
            <w:r w:rsidR="00545F41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5B4CB96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F31309" w14:textId="24445446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</w:tr>
      <w:tr w:rsidR="0091249D" w:rsidRPr="00475A13" w14:paraId="6F80DF97" w14:textId="77777777" w:rsidTr="008141B1">
        <w:tc>
          <w:tcPr>
            <w:tcW w:w="4050" w:type="dxa"/>
          </w:tcPr>
          <w:p w14:paraId="62FF1032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6E1D41B3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E73AC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58933B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15211D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A437EB" w14:textId="026D775E" w:rsidR="0091249D" w:rsidRPr="00475A13" w:rsidRDefault="00125B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C01F8C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2C6CA" w14:textId="7CDBA923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91249D" w:rsidRPr="00475A13" w14:paraId="6A5CE0E7" w14:textId="77777777" w:rsidTr="008141B1">
        <w:tc>
          <w:tcPr>
            <w:tcW w:w="4050" w:type="dxa"/>
          </w:tcPr>
          <w:p w14:paraId="3E0E8424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DF01C4A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A1A1A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481B67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034F5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0C5C1D" w14:textId="7185C8A6" w:rsidR="0091249D" w:rsidRPr="00475A13" w:rsidRDefault="00125B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4836BED1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43428C" w14:textId="7163BE90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67</w:t>
            </w:r>
          </w:p>
        </w:tc>
      </w:tr>
    </w:tbl>
    <w:p w14:paraId="7D1308B7" w14:textId="77777777" w:rsidR="005538FA" w:rsidRPr="00475A13" w:rsidRDefault="005538F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3F38B20A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6D518C10" w14:textId="77777777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91249D" w:rsidRPr="00475A13" w14:paraId="1EB0249B" w14:textId="77777777" w:rsidTr="00090176">
        <w:tc>
          <w:tcPr>
            <w:tcW w:w="3060" w:type="dxa"/>
            <w:hideMark/>
          </w:tcPr>
          <w:p w14:paraId="6C77448F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368E20C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8D463F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17CC9656" w14:textId="15647EA6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2.48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5755AB96" w14:textId="77777777" w:rsidTr="00090176">
        <w:tc>
          <w:tcPr>
            <w:tcW w:w="3060" w:type="dxa"/>
            <w:hideMark/>
          </w:tcPr>
          <w:p w14:paraId="66790D19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4CF85A2A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A7CE2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369D9B25" w14:textId="098A8B1A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2AB26A97" w14:textId="77777777" w:rsidTr="00090176">
        <w:tc>
          <w:tcPr>
            <w:tcW w:w="3060" w:type="dxa"/>
            <w:hideMark/>
          </w:tcPr>
          <w:p w14:paraId="0CA48ED5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20084617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75A97B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4F3DEAD" w14:textId="60D1BA0E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7.18 - 57.30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10CC8291" w14:textId="77777777" w:rsidTr="00090176">
        <w:tc>
          <w:tcPr>
            <w:tcW w:w="3060" w:type="dxa"/>
            <w:hideMark/>
          </w:tcPr>
          <w:p w14:paraId="19AFF13C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0DC63E20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4A155D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224C0D" w14:textId="48732AAD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91249D" w:rsidRPr="00475A13" w14:paraId="5920E197" w14:textId="77777777" w:rsidTr="00090176">
        <w:tc>
          <w:tcPr>
            <w:tcW w:w="3060" w:type="dxa"/>
            <w:hideMark/>
          </w:tcPr>
          <w:p w14:paraId="10B9A143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240" w:type="dxa"/>
          </w:tcPr>
          <w:p w14:paraId="3C6C3DBD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89508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1E429B4" w14:textId="7690CACF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05CCAEED" w14:textId="5BA1E7A4" w:rsidR="00B12CB0" w:rsidRPr="00475A13" w:rsidRDefault="00B12C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7561C14" w14:textId="22C5680E" w:rsidR="00777407" w:rsidRPr="00475A13" w:rsidRDefault="0077740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0065AC">
        <w:rPr>
          <w:rFonts w:ascii="Angsana New" w:hAnsi="Angsana New"/>
          <w:b/>
          <w:bCs/>
          <w:sz w:val="26"/>
          <w:szCs w:val="26"/>
        </w:rPr>
        <w:t>3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7D7FEDCC" w14:textId="77777777" w:rsidR="00777407" w:rsidRPr="00475A13" w:rsidRDefault="00777407" w:rsidP="00475A13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FD2B6B4" w14:textId="7EFEFF00" w:rsidR="00777407" w:rsidRPr="00475A13" w:rsidRDefault="00777407" w:rsidP="00475A13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75A13">
        <w:rPr>
          <w:rFonts w:ascii="Angsana New" w:hAnsi="Angsana New" w:hint="cs"/>
          <w:sz w:val="26"/>
          <w:szCs w:val="26"/>
        </w:rPr>
        <w:t>.</w:t>
      </w:r>
      <w:r w:rsidRPr="00475A13">
        <w:rPr>
          <w:rFonts w:ascii="Angsana New" w:hAnsi="Angsana New" w:hint="cs"/>
          <w:sz w:val="26"/>
          <w:szCs w:val="26"/>
          <w:cs/>
        </w:rPr>
        <w:t>ศ</w:t>
      </w:r>
      <w:r w:rsidRPr="00475A13">
        <w:rPr>
          <w:rFonts w:ascii="Angsana New" w:hAnsi="Angsana New" w:hint="cs"/>
          <w:sz w:val="26"/>
          <w:szCs w:val="26"/>
        </w:rPr>
        <w:t>. 2535</w:t>
      </w:r>
      <w:r w:rsidRPr="00475A13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75A13">
        <w:rPr>
          <w:rFonts w:ascii="Angsana New" w:hAnsi="Angsana New" w:hint="cs"/>
          <w:sz w:val="26"/>
          <w:szCs w:val="26"/>
        </w:rPr>
        <w:t xml:space="preserve">5 </w:t>
      </w:r>
      <w:r w:rsidRPr="00475A13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75A13">
        <w:rPr>
          <w:rFonts w:ascii="Angsana New" w:hAnsi="Angsana New" w:hint="cs"/>
          <w:sz w:val="26"/>
          <w:szCs w:val="26"/>
        </w:rPr>
        <w:t>(</w:t>
      </w:r>
      <w:r w:rsidRPr="00475A13">
        <w:rPr>
          <w:rFonts w:ascii="Angsana New" w:hAnsi="Angsana New" w:hint="cs"/>
          <w:sz w:val="26"/>
          <w:szCs w:val="26"/>
          <w:cs/>
        </w:rPr>
        <w:t>ถ้ามี</w:t>
      </w:r>
      <w:r w:rsidRPr="00475A13">
        <w:rPr>
          <w:rFonts w:ascii="Angsana New" w:hAnsi="Angsana New" w:hint="cs"/>
          <w:sz w:val="26"/>
          <w:szCs w:val="26"/>
        </w:rPr>
        <w:t xml:space="preserve">) </w:t>
      </w:r>
      <w:r w:rsidRPr="00475A13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75A13">
        <w:rPr>
          <w:rFonts w:ascii="Angsana New" w:hAnsi="Angsana New" w:hint="cs"/>
          <w:sz w:val="26"/>
          <w:szCs w:val="26"/>
        </w:rPr>
        <w:t xml:space="preserve">10 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72F28A00" w14:textId="77777777" w:rsidR="00CA75A9" w:rsidRDefault="00CA7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D32FC4" w14:textId="1F63A193" w:rsidR="004614D2" w:rsidRPr="00475A13" w:rsidRDefault="004614D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0065AC">
        <w:rPr>
          <w:rFonts w:ascii="Angsana New" w:hAnsi="Angsana New"/>
          <w:b/>
          <w:bCs/>
          <w:sz w:val="26"/>
          <w:szCs w:val="26"/>
        </w:rPr>
        <w:t>4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กำไรต่อหุ้นขั้นพื้นฐาน</w:t>
      </w:r>
    </w:p>
    <w:p w14:paraId="3CDC3AE2" w14:textId="77777777" w:rsidR="004614D2" w:rsidRPr="00BD74E7" w:rsidRDefault="004614D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67CBD148" w14:textId="0705C790" w:rsidR="004614D2" w:rsidRPr="00475A13" w:rsidRDefault="004614D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 xml:space="preserve">กำไรต่อหุ้นขั้นพื้นฐานคำนวณโดยการหารกำไรสำหรับแต่ละงวดส่วนที่เป็นของผู้ถือหุ้นของบริษัทด้วยจำนวนหุ้นสามัญถัวเฉลี่ยถ่วงน้ำหนักที่ออกในระหว่างงวด (เทียบเท่าจำนวนหุ้นมูลค่าหุ้นละ </w:t>
      </w:r>
      <w:r w:rsidRPr="00475A13">
        <w:rPr>
          <w:rFonts w:ascii="Angsana New" w:hAnsi="Angsana New" w:hint="cs"/>
          <w:sz w:val="26"/>
          <w:szCs w:val="26"/>
        </w:rPr>
        <w:t xml:space="preserve">1 </w:t>
      </w:r>
      <w:r w:rsidRPr="00475A13">
        <w:rPr>
          <w:rFonts w:ascii="Angsana New" w:hAnsi="Angsana New" w:hint="cs"/>
          <w:sz w:val="26"/>
          <w:szCs w:val="26"/>
          <w:cs/>
        </w:rPr>
        <w:t>บาท)</w:t>
      </w:r>
    </w:p>
    <w:p w14:paraId="1128A78D" w14:textId="77777777" w:rsidR="004614D2" w:rsidRPr="00BD74E7" w:rsidRDefault="004614D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5FB09161" w14:textId="0EC02C8F" w:rsidR="004614D2" w:rsidRPr="00475A13" w:rsidRDefault="004614D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 xml:space="preserve">จำนวนหุ้นสามัญถัวเฉลี่ยถ่วงน้ำหนัก (ขั้นพื้นฐาน) สำหรับแต่ละงวดสามเดือนสิ้นสุดวันที่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91249D" w:rsidRPr="00475A13">
        <w:rPr>
          <w:rFonts w:ascii="Angsana New" w:hAnsi="Angsana New" w:hint="cs"/>
          <w:sz w:val="26"/>
          <w:szCs w:val="26"/>
        </w:rPr>
        <w:t>1</w:t>
      </w:r>
      <w:r w:rsidR="00267BFD" w:rsidRPr="00475A13">
        <w:rPr>
          <w:rFonts w:ascii="Angsana New" w:hAnsi="Angsana New" w:hint="cs"/>
          <w:sz w:val="26"/>
          <w:szCs w:val="26"/>
        </w:rPr>
        <w:t xml:space="preserve"> </w:t>
      </w:r>
      <w:r w:rsidR="0091249D" w:rsidRPr="00475A13">
        <w:rPr>
          <w:rFonts w:ascii="Angsana New" w:hAnsi="Angsana New" w:hint="cs"/>
          <w:sz w:val="26"/>
          <w:szCs w:val="26"/>
          <w:cs/>
        </w:rPr>
        <w:t>มีนาคม</w:t>
      </w:r>
      <w:r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91249D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75A13">
        <w:rPr>
          <w:rFonts w:ascii="Angsana New" w:hAnsi="Angsana New" w:hint="cs"/>
          <w:sz w:val="26"/>
          <w:szCs w:val="26"/>
          <w:lang w:val="en-GB"/>
        </w:rPr>
        <w:t>25</w:t>
      </w:r>
      <w:r w:rsidRPr="00475A13">
        <w:rPr>
          <w:rFonts w:ascii="Angsana New" w:hAnsi="Angsana New" w:hint="cs"/>
          <w:sz w:val="26"/>
          <w:szCs w:val="26"/>
        </w:rPr>
        <w:t>6</w:t>
      </w:r>
      <w:r w:rsidR="0091249D" w:rsidRPr="00475A13">
        <w:rPr>
          <w:rFonts w:ascii="Angsana New" w:hAnsi="Angsana New" w:hint="cs"/>
          <w:sz w:val="26"/>
          <w:szCs w:val="26"/>
        </w:rPr>
        <w:t>4</w:t>
      </w:r>
      <w:r w:rsidRPr="00475A13">
        <w:rPr>
          <w:rFonts w:ascii="Angsana New" w:hAnsi="Angsana New" w:hint="cs"/>
          <w:sz w:val="26"/>
          <w:szCs w:val="26"/>
          <w:cs/>
        </w:rPr>
        <w:t xml:space="preserve"> คำนวณได้ดังนี้</w:t>
      </w:r>
    </w:p>
    <w:p w14:paraId="13C6292E" w14:textId="3886CF08" w:rsidR="004614D2" w:rsidRPr="00BD74E7" w:rsidRDefault="004614D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614D2" w:rsidRPr="00475A13" w14:paraId="6D7D213D" w14:textId="77777777" w:rsidTr="0098118D">
        <w:tc>
          <w:tcPr>
            <w:tcW w:w="6731" w:type="dxa"/>
          </w:tcPr>
          <w:p w14:paraId="5B1C9D92" w14:textId="77777777" w:rsidR="004614D2" w:rsidRPr="00475A13" w:rsidRDefault="004614D2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73D5D5EF" w14:textId="170FF383" w:rsidR="004614D2" w:rsidRPr="00475A13" w:rsidRDefault="004614D2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พันหุ้น</w:t>
            </w:r>
          </w:p>
        </w:tc>
      </w:tr>
      <w:tr w:rsidR="004614D2" w:rsidRPr="00475A13" w14:paraId="117B6FE8" w14:textId="77777777" w:rsidTr="0098118D">
        <w:tc>
          <w:tcPr>
            <w:tcW w:w="6731" w:type="dxa"/>
          </w:tcPr>
          <w:p w14:paraId="74712542" w14:textId="77777777" w:rsidR="004614D2" w:rsidRPr="00475A13" w:rsidRDefault="004614D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3AF37CF" w14:textId="413F522B" w:rsidR="004614D2" w:rsidRPr="00475A13" w:rsidRDefault="004614D2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1249D" w:rsidRPr="00475A1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63FCCA27" w14:textId="77777777" w:rsidR="004614D2" w:rsidRPr="00475A13" w:rsidRDefault="004614D2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3E41EB8" w14:textId="76140694" w:rsidR="004614D2" w:rsidRPr="00475A13" w:rsidRDefault="004614D2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1249D" w:rsidRPr="00475A13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</w:tr>
      <w:tr w:rsidR="004614D2" w:rsidRPr="00BD74E7" w14:paraId="119CC9E7" w14:textId="77777777" w:rsidTr="0098118D">
        <w:tc>
          <w:tcPr>
            <w:tcW w:w="6731" w:type="dxa"/>
          </w:tcPr>
          <w:p w14:paraId="4780E2E2" w14:textId="77777777" w:rsidR="004614D2" w:rsidRPr="00BD74E7" w:rsidRDefault="004614D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68CDC82" w14:textId="77777777" w:rsidR="004614D2" w:rsidRPr="00BD74E7" w:rsidRDefault="004614D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4F429FD" w14:textId="77777777" w:rsidR="004614D2" w:rsidRPr="00BD74E7" w:rsidRDefault="004614D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5FBA2AE" w14:textId="77777777" w:rsidR="004614D2" w:rsidRPr="00BD74E7" w:rsidRDefault="004614D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1249D" w:rsidRPr="00475A13" w14:paraId="24B1B67D" w14:textId="77777777" w:rsidTr="00983FE7">
        <w:trPr>
          <w:trHeight w:val="252"/>
        </w:trPr>
        <w:tc>
          <w:tcPr>
            <w:tcW w:w="6731" w:type="dxa"/>
          </w:tcPr>
          <w:p w14:paraId="46FA4A7B" w14:textId="2B17E881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0826EE" w14:textId="739C8DCB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="00983FE7" w:rsidRPr="00475A13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269" w:type="dxa"/>
          </w:tcPr>
          <w:p w14:paraId="52CA2E8F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31690356" w14:textId="6158CB30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1,700</w:t>
            </w:r>
          </w:p>
        </w:tc>
      </w:tr>
      <w:tr w:rsidR="0091249D" w:rsidRPr="00475A13" w14:paraId="21A426F2" w14:textId="77777777" w:rsidTr="00983FE7">
        <w:trPr>
          <w:trHeight w:val="252"/>
        </w:trPr>
        <w:tc>
          <w:tcPr>
            <w:tcW w:w="6731" w:type="dxa"/>
          </w:tcPr>
          <w:p w14:paraId="55BF2EDC" w14:textId="1B0BB51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vAlign w:val="bottom"/>
          </w:tcPr>
          <w:p w14:paraId="22758092" w14:textId="6EBB2425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69" w:type="dxa"/>
          </w:tcPr>
          <w:p w14:paraId="10D221E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686C6679" w14:textId="5E836159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108,800</w:t>
            </w:r>
          </w:p>
        </w:tc>
      </w:tr>
      <w:tr w:rsidR="00983FE7" w:rsidRPr="00475A13" w14:paraId="2435A12E" w14:textId="77777777" w:rsidTr="00983FE7">
        <w:trPr>
          <w:trHeight w:val="252"/>
        </w:trPr>
        <w:tc>
          <w:tcPr>
            <w:tcW w:w="6731" w:type="dxa"/>
          </w:tcPr>
          <w:p w14:paraId="2DACBB2E" w14:textId="512F34DC" w:rsidR="00983FE7" w:rsidRPr="00475A13" w:rsidRDefault="00983FE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จำนวนหุ้นถัวเฉลี่ยถ่วงน้ำหนัก </w:t>
            </w:r>
            <w:r w:rsidR="000065A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0065A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065A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(ขั้นพื้นฐาน)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58DB4" w14:textId="16B5546E" w:rsidR="00983FE7" w:rsidRPr="00475A13" w:rsidRDefault="00983FE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150,000</w:t>
            </w:r>
          </w:p>
        </w:tc>
        <w:tc>
          <w:tcPr>
            <w:tcW w:w="269" w:type="dxa"/>
          </w:tcPr>
          <w:p w14:paraId="426A22DC" w14:textId="77777777" w:rsidR="00983FE7" w:rsidRPr="00475A13" w:rsidRDefault="00983FE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81E0C" w14:textId="307FC9F0" w:rsidR="00983FE7" w:rsidRPr="00475A13" w:rsidRDefault="002608B4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110,500</w:t>
            </w:r>
          </w:p>
        </w:tc>
      </w:tr>
    </w:tbl>
    <w:p w14:paraId="48706C67" w14:textId="0C57AD2B" w:rsidR="000B415A" w:rsidRPr="00BD74E7" w:rsidRDefault="000B415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6E066A65" w14:textId="1023A3F8" w:rsidR="004614D2" w:rsidRPr="00475A13" w:rsidRDefault="000065AC" w:rsidP="009D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7" w:name="_Hlk102843729"/>
      <w:r w:rsidRPr="00F06A58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>
        <w:rPr>
          <w:rFonts w:ascii="Angsana New" w:hAnsi="Angsana New"/>
          <w:sz w:val="26"/>
          <w:szCs w:val="26"/>
        </w:rPr>
        <w:t>2</w:t>
      </w:r>
      <w:r w:rsidRPr="00F06A58">
        <w:rPr>
          <w:rFonts w:ascii="Angsana New" w:hAnsi="Angsana New"/>
          <w:sz w:val="26"/>
          <w:szCs w:val="26"/>
        </w:rPr>
        <w:t xml:space="preserve">8 </w:t>
      </w:r>
      <w:r>
        <w:rPr>
          <w:rFonts w:ascii="Angsana New" w:hAnsi="Angsana New" w:hint="cs"/>
          <w:sz w:val="26"/>
          <w:szCs w:val="26"/>
          <w:cs/>
        </w:rPr>
        <w:t>มกราคม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F06A58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</w:t>
      </w:r>
      <w:r>
        <w:rPr>
          <w:rFonts w:ascii="Angsana New" w:hAnsi="Angsana New" w:hint="cs"/>
          <w:spacing w:val="-4"/>
          <w:sz w:val="26"/>
          <w:szCs w:val="26"/>
          <w:cs/>
        </w:rPr>
        <w:t>การ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เปลี่ยนแปลงมูลค่าหุ้นที่ตราไว้จากเดิมมูลค่าหุ้นละ </w:t>
      </w:r>
      <w:r>
        <w:rPr>
          <w:rFonts w:ascii="Angsana New" w:hAnsi="Angsana New"/>
          <w:spacing w:val="-4"/>
          <w:sz w:val="26"/>
          <w:szCs w:val="26"/>
        </w:rPr>
        <w:t>65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บาท เป็นมูลค่าหุ้นละ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>1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</w:t>
      </w:r>
      <w:r w:rsidRPr="009D73CA">
        <w:rPr>
          <w:rFonts w:ascii="Angsana New" w:hAnsi="Angsana New"/>
          <w:sz w:val="26"/>
          <w:szCs w:val="26"/>
          <w:cs/>
        </w:rPr>
        <w:t>จาก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pacing w:val="-4"/>
          <w:sz w:val="26"/>
          <w:szCs w:val="26"/>
        </w:rPr>
        <w:t>1,</w:t>
      </w:r>
      <w:r>
        <w:rPr>
          <w:rFonts w:ascii="Angsana New" w:hAnsi="Angsana New"/>
          <w:spacing w:val="-4"/>
          <w:sz w:val="26"/>
          <w:szCs w:val="26"/>
        </w:rPr>
        <w:t>700</w:t>
      </w:r>
      <w:r w:rsidRPr="00F06A58">
        <w:rPr>
          <w:rFonts w:ascii="Angsana New" w:hAnsi="Angsana New"/>
          <w:spacing w:val="-4"/>
          <w:sz w:val="26"/>
          <w:szCs w:val="26"/>
        </w:rPr>
        <w:t>,</w:t>
      </w:r>
      <w:r>
        <w:rPr>
          <w:rFonts w:ascii="Angsana New" w:hAnsi="Angsana New"/>
          <w:spacing w:val="-4"/>
          <w:sz w:val="26"/>
          <w:szCs w:val="26"/>
        </w:rPr>
        <w:t>000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เป็น </w:t>
      </w:r>
      <w:r w:rsidRPr="00F06A58">
        <w:rPr>
          <w:rFonts w:ascii="Angsana New" w:hAnsi="Angsana New"/>
          <w:spacing w:val="-4"/>
          <w:sz w:val="26"/>
          <w:szCs w:val="26"/>
        </w:rPr>
        <w:t>1</w:t>
      </w:r>
      <w:r>
        <w:rPr>
          <w:rFonts w:ascii="Angsana New" w:hAnsi="Angsana New"/>
          <w:spacing w:val="-4"/>
          <w:sz w:val="26"/>
          <w:szCs w:val="26"/>
        </w:rPr>
        <w:t>10</w:t>
      </w:r>
      <w:r w:rsidRPr="00F06A58">
        <w:rPr>
          <w:rFonts w:ascii="Angsana New" w:hAnsi="Angsana New"/>
          <w:spacing w:val="-4"/>
          <w:sz w:val="26"/>
          <w:szCs w:val="26"/>
        </w:rPr>
        <w:t>,</w:t>
      </w:r>
      <w:r>
        <w:rPr>
          <w:rFonts w:ascii="Angsana New" w:hAnsi="Angsana New"/>
          <w:spacing w:val="-4"/>
          <w:sz w:val="26"/>
          <w:szCs w:val="26"/>
        </w:rPr>
        <w:t>500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หุ้น</w:t>
      </w:r>
      <w:r w:rsidR="009D73CA">
        <w:rPr>
          <w:rFonts w:ascii="Angsana New" w:hAnsi="Angsana New"/>
          <w:sz w:val="26"/>
          <w:szCs w:val="26"/>
        </w:rPr>
        <w:t xml:space="preserve"> </w:t>
      </w:r>
      <w:r w:rsidR="004614D2" w:rsidRPr="00475A13">
        <w:rPr>
          <w:rFonts w:ascii="Angsana New" w:hAnsi="Angsana New" w:hint="cs"/>
          <w:sz w:val="26"/>
          <w:szCs w:val="26"/>
          <w:cs/>
        </w:rPr>
        <w:t>การเปลี่ยนแปลงมูลค่า</w:t>
      </w:r>
      <w:r w:rsidR="00CD658D" w:rsidRPr="00475A13">
        <w:rPr>
          <w:rFonts w:ascii="Angsana New" w:hAnsi="Angsana New" w:hint="cs"/>
          <w:sz w:val="26"/>
          <w:szCs w:val="26"/>
          <w:cs/>
        </w:rPr>
        <w:t>หุ้น</w:t>
      </w:r>
      <w:r w:rsidR="008678F5">
        <w:rPr>
          <w:rFonts w:ascii="Angsana New" w:hAnsi="Angsana New" w:hint="cs"/>
          <w:sz w:val="26"/>
          <w:szCs w:val="26"/>
          <w:cs/>
        </w:rPr>
        <w:t xml:space="preserve">       </w:t>
      </w:r>
      <w:r w:rsidR="00CD658D" w:rsidRPr="00475A13">
        <w:rPr>
          <w:rFonts w:ascii="Angsana New" w:hAnsi="Angsana New" w:hint="cs"/>
          <w:sz w:val="26"/>
          <w:szCs w:val="26"/>
          <w:cs/>
        </w:rPr>
        <w:t>ที่ตราไว้ของ</w:t>
      </w:r>
      <w:r w:rsidR="004614D2" w:rsidRPr="00475A13">
        <w:rPr>
          <w:rFonts w:ascii="Angsana New" w:hAnsi="Angsana New" w:hint="cs"/>
          <w:sz w:val="26"/>
          <w:szCs w:val="26"/>
          <w:cs/>
        </w:rPr>
        <w:t>หุ้นสามัญนี้มีผลทำให้จำนวนหุ้นสามัญถัวเฉลี่ยถ่วงน้ำหนักที่ใช้ในการคำนวณ</w:t>
      </w:r>
      <w:r>
        <w:rPr>
          <w:rFonts w:ascii="Angsana New" w:hAnsi="Angsana New" w:hint="cs"/>
          <w:sz w:val="26"/>
          <w:szCs w:val="26"/>
          <w:cs/>
        </w:rPr>
        <w:t>กำไร</w:t>
      </w:r>
      <w:r w:rsidR="004614D2" w:rsidRPr="00475A13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CD658D" w:rsidRPr="00475A13">
        <w:rPr>
          <w:rFonts w:ascii="Angsana New" w:hAnsi="Angsana New" w:hint="cs"/>
          <w:sz w:val="26"/>
          <w:szCs w:val="26"/>
          <w:cs/>
        </w:rPr>
        <w:t>สำหรับ</w:t>
      </w:r>
      <w:r w:rsidR="004614D2" w:rsidRPr="00475A13">
        <w:rPr>
          <w:rFonts w:ascii="Angsana New" w:hAnsi="Angsana New" w:hint="cs"/>
          <w:sz w:val="26"/>
          <w:szCs w:val="26"/>
          <w:cs/>
        </w:rPr>
        <w:t>งวด</w:t>
      </w:r>
      <w:r w:rsidR="00CD658D" w:rsidRPr="00475A13">
        <w:rPr>
          <w:rFonts w:ascii="Angsana New" w:hAnsi="Angsana New" w:hint="cs"/>
          <w:sz w:val="26"/>
          <w:szCs w:val="26"/>
          <w:cs/>
        </w:rPr>
        <w:t>สามเดือน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4C57B2" w:rsidRPr="00475A13">
        <w:rPr>
          <w:rFonts w:ascii="Angsana New" w:hAnsi="Angsana New" w:hint="cs"/>
          <w:sz w:val="26"/>
          <w:szCs w:val="26"/>
        </w:rPr>
        <w:t>1</w:t>
      </w:r>
      <w:r w:rsidR="00267BFD" w:rsidRPr="00475A13">
        <w:rPr>
          <w:rFonts w:ascii="Angsana New" w:hAnsi="Angsana New" w:hint="cs"/>
          <w:sz w:val="26"/>
          <w:szCs w:val="26"/>
        </w:rPr>
        <w:t xml:space="preserve"> </w:t>
      </w:r>
      <w:r w:rsidR="004C57B2" w:rsidRPr="00475A13">
        <w:rPr>
          <w:rFonts w:ascii="Angsana New" w:hAnsi="Angsana New" w:hint="cs"/>
          <w:sz w:val="26"/>
          <w:szCs w:val="26"/>
          <w:cs/>
        </w:rPr>
        <w:t>มีนาคม</w:t>
      </w:r>
      <w:r w:rsidR="00B67B28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B67B28" w:rsidRPr="00475A13">
        <w:rPr>
          <w:rFonts w:ascii="Angsana New" w:hAnsi="Angsana New" w:hint="cs"/>
          <w:sz w:val="26"/>
          <w:szCs w:val="26"/>
        </w:rPr>
        <w:t>256</w:t>
      </w:r>
      <w:r w:rsidR="004C57B2" w:rsidRPr="00475A13">
        <w:rPr>
          <w:rFonts w:ascii="Angsana New" w:hAnsi="Angsana New" w:hint="cs"/>
          <w:sz w:val="26"/>
          <w:szCs w:val="26"/>
        </w:rPr>
        <w:t>4</w:t>
      </w:r>
      <w:r w:rsidR="004614D2" w:rsidRPr="00475A13">
        <w:rPr>
          <w:rFonts w:ascii="Angsana New" w:hAnsi="Angsana New" w:hint="cs"/>
          <w:sz w:val="26"/>
          <w:szCs w:val="26"/>
        </w:rPr>
        <w:t xml:space="preserve"> </w:t>
      </w:r>
      <w:r w:rsidR="009D73CA">
        <w:rPr>
          <w:rFonts w:ascii="Angsana New" w:hAnsi="Angsana New" w:hint="cs"/>
          <w:sz w:val="26"/>
          <w:szCs w:val="26"/>
          <w:cs/>
        </w:rPr>
        <w:t>ถูกคำนวณ</w:t>
      </w:r>
      <w:r w:rsidR="004614D2" w:rsidRPr="00475A13">
        <w:rPr>
          <w:rFonts w:ascii="Angsana New" w:hAnsi="Angsana New" w:hint="cs"/>
          <w:sz w:val="26"/>
          <w:szCs w:val="26"/>
          <w:cs/>
        </w:rPr>
        <w:t>โดยถือเสมือนว่าการเปลี่ยนแปลงมูลค่าหุ้นดังกล่าวเกิดขึ้นตั้งแต่แรก</w:t>
      </w:r>
    </w:p>
    <w:bookmarkEnd w:id="7"/>
    <w:p w14:paraId="15E23E51" w14:textId="61885780" w:rsidR="005538FA" w:rsidRPr="00BD74E7" w:rsidRDefault="005538F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0"/>
          <w:szCs w:val="20"/>
        </w:rPr>
      </w:pPr>
    </w:p>
    <w:p w14:paraId="5B64F5B7" w14:textId="7996EB45" w:rsidR="00372855" w:rsidRPr="00475A13" w:rsidRDefault="00307634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8678F5">
        <w:rPr>
          <w:rFonts w:ascii="Angsana New" w:hAnsi="Angsana New"/>
          <w:b/>
          <w:bCs/>
          <w:sz w:val="26"/>
          <w:szCs w:val="26"/>
        </w:rPr>
        <w:t>5</w:t>
      </w:r>
      <w:r w:rsidR="00372855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75A13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BD74E7" w:rsidRDefault="0037285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92727C2" w14:textId="77777777" w:rsidR="00874585" w:rsidRPr="00475A13" w:rsidRDefault="0087458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75A13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75A13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75A13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75A13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BD74E7" w:rsidRDefault="0037285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0953584F" w14:textId="77777777" w:rsidR="00B56D3F" w:rsidRPr="00475A13" w:rsidRDefault="00B56D3F" w:rsidP="00475A13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5D6F75BC" w14:textId="77777777" w:rsidR="00B56D3F" w:rsidRPr="00BD74E7" w:rsidRDefault="00B56D3F" w:rsidP="00475A13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F946706" w14:textId="192EFCF2" w:rsidR="00BC42A3" w:rsidRPr="00475A13" w:rsidRDefault="0091249D" w:rsidP="00475A13">
      <w:pPr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ในระหว่างงวดสามเดือนสิ้นสุดวันที่</w:t>
      </w:r>
      <w:r w:rsidRPr="00475A1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31 </w:t>
      </w:r>
      <w:r w:rsidRPr="00475A1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มีนาคม 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1601B3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5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บริษัทมีรายได้จากลูกค้า </w:t>
      </w:r>
      <w:r w:rsidR="00F400D5" w:rsidRPr="00475A13">
        <w:rPr>
          <w:rFonts w:ascii="Angsana New" w:hAnsi="Angsana New" w:hint="cs"/>
          <w:sz w:val="26"/>
          <w:szCs w:val="26"/>
        </w:rPr>
        <w:t>4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F400D5" w:rsidRPr="00475A13">
        <w:rPr>
          <w:rFonts w:ascii="Angsana New" w:hAnsi="Angsana New" w:hint="cs"/>
          <w:sz w:val="26"/>
          <w:szCs w:val="26"/>
        </w:rPr>
        <w:t>56</w:t>
      </w:r>
      <w:r w:rsidRPr="00475A13">
        <w:rPr>
          <w:rFonts w:ascii="Angsana New" w:hAnsi="Angsana New" w:hint="cs"/>
          <w:sz w:val="26"/>
          <w:szCs w:val="26"/>
        </w:rPr>
        <w:t>.</w:t>
      </w:r>
      <w:r w:rsidR="00F400D5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75A1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ล้านบาท 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(256</w:t>
      </w:r>
      <w:r w:rsidR="001601B3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4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:</w:t>
      </w:r>
      <w:r w:rsidRPr="00475A1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1601B3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5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75A1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1601B3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80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1601B3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7</w:t>
      </w:r>
      <w:r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75A1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ล้านบาท)</w:t>
      </w:r>
    </w:p>
    <w:p w14:paraId="0A6ACF2D" w14:textId="4EF369D9" w:rsidR="00CA75A9" w:rsidRPr="00BD74E7" w:rsidRDefault="00CA7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445FD24" w14:textId="0ECA855C" w:rsidR="00BB60D5" w:rsidRPr="00475A13" w:rsidRDefault="008F1A2D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8678F5">
        <w:rPr>
          <w:rFonts w:ascii="Angsana New" w:hAnsi="Angsana New"/>
          <w:b/>
          <w:bCs/>
          <w:sz w:val="26"/>
          <w:szCs w:val="26"/>
        </w:rPr>
        <w:t>6</w:t>
      </w:r>
      <w:r w:rsidR="00BB60D5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75A13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75A13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BD74E7" w:rsidRDefault="00A35F7C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0CDB956A" w14:textId="5E142EDE" w:rsidR="00C774BD" w:rsidRPr="00475A13" w:rsidRDefault="00E70D22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75A13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1601B3" w:rsidRPr="00475A13">
        <w:rPr>
          <w:rFonts w:ascii="Angsana New" w:hAnsi="Angsana New" w:hint="cs"/>
          <w:sz w:val="26"/>
          <w:szCs w:val="26"/>
        </w:rPr>
        <w:t>1</w:t>
      </w:r>
      <w:r w:rsidR="00267BFD" w:rsidRPr="00475A13">
        <w:rPr>
          <w:rFonts w:ascii="Angsana New" w:hAnsi="Angsana New" w:hint="cs"/>
          <w:sz w:val="26"/>
          <w:szCs w:val="26"/>
        </w:rPr>
        <w:t xml:space="preserve"> </w:t>
      </w:r>
      <w:r w:rsidR="001601B3" w:rsidRPr="00475A13">
        <w:rPr>
          <w:rFonts w:ascii="Angsana New" w:hAnsi="Angsana New" w:hint="cs"/>
          <w:sz w:val="26"/>
          <w:szCs w:val="26"/>
          <w:cs/>
        </w:rPr>
        <w:t>มีนาคม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33663B" w:rsidRPr="00475A13">
        <w:rPr>
          <w:rFonts w:ascii="Angsana New" w:hAnsi="Angsana New" w:hint="cs"/>
          <w:sz w:val="26"/>
          <w:szCs w:val="26"/>
        </w:rPr>
        <w:t>256</w:t>
      </w:r>
      <w:r w:rsidR="001601B3" w:rsidRPr="00475A13">
        <w:rPr>
          <w:rFonts w:ascii="Angsana New" w:hAnsi="Angsana New" w:hint="cs"/>
          <w:sz w:val="26"/>
          <w:szCs w:val="26"/>
        </w:rPr>
        <w:t>5</w:t>
      </w:r>
      <w:r w:rsidR="00C774BD" w:rsidRPr="00475A13">
        <w:rPr>
          <w:rFonts w:ascii="Angsana New" w:hAnsi="Angsana New" w:hint="cs"/>
          <w:sz w:val="26"/>
          <w:szCs w:val="26"/>
        </w:rPr>
        <w:t xml:space="preserve"> 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4614D2" w:rsidRPr="00475A13">
        <w:rPr>
          <w:rFonts w:ascii="Angsana New" w:hAnsi="Angsana New" w:hint="cs"/>
          <w:sz w:val="26"/>
          <w:szCs w:val="26"/>
        </w:rPr>
        <w:t xml:space="preserve">31 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614D2" w:rsidRPr="00475A13">
        <w:rPr>
          <w:rFonts w:ascii="Angsana New" w:hAnsi="Angsana New" w:hint="cs"/>
          <w:sz w:val="26"/>
          <w:szCs w:val="26"/>
        </w:rPr>
        <w:t>256</w:t>
      </w:r>
      <w:r w:rsidR="00C17141" w:rsidRPr="00475A13">
        <w:rPr>
          <w:rFonts w:ascii="Angsana New" w:hAnsi="Angsana New" w:hint="cs"/>
          <w:sz w:val="26"/>
          <w:szCs w:val="26"/>
        </w:rPr>
        <w:t>4</w:t>
      </w:r>
      <w:r w:rsidR="004614D2" w:rsidRPr="00475A13">
        <w:rPr>
          <w:rFonts w:ascii="Angsana New" w:hAnsi="Angsana New" w:hint="cs"/>
          <w:sz w:val="26"/>
          <w:szCs w:val="26"/>
        </w:rPr>
        <w:t xml:space="preserve"> </w:t>
      </w:r>
      <w:r w:rsidR="00C774BD" w:rsidRPr="00475A13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BD74E7" w:rsidRDefault="00C774BD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166C6E1" w14:textId="6701724A" w:rsidR="004167F6" w:rsidRPr="00475A13" w:rsidRDefault="00E42D9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75A13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75A13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75A13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75A13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75A13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75A13">
        <w:rPr>
          <w:rFonts w:ascii="Angsana New" w:hAnsi="Angsana New" w:hint="cs"/>
          <w:sz w:val="26"/>
          <w:szCs w:val="26"/>
        </w:rPr>
        <w:t xml:space="preserve">   </w:t>
      </w:r>
      <w:r w:rsidR="006B3226" w:rsidRPr="00475A13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F226F7" w:rsidRPr="00475A13">
        <w:rPr>
          <w:rFonts w:ascii="Angsana New" w:hAnsi="Angsana New" w:hint="cs"/>
          <w:sz w:val="26"/>
          <w:szCs w:val="26"/>
        </w:rPr>
        <w:t xml:space="preserve"> 32.</w:t>
      </w:r>
      <w:r w:rsidR="005E6DDB" w:rsidRPr="00475A13">
        <w:rPr>
          <w:rFonts w:ascii="Angsana New" w:hAnsi="Angsana New" w:hint="cs"/>
          <w:sz w:val="26"/>
          <w:szCs w:val="26"/>
        </w:rPr>
        <w:t>3</w:t>
      </w:r>
      <w:r w:rsidR="00CE3F92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9372E1" w:rsidRPr="00475A13">
        <w:rPr>
          <w:rFonts w:ascii="Angsana New" w:hAnsi="Angsana New" w:hint="cs"/>
          <w:sz w:val="26"/>
          <w:szCs w:val="26"/>
        </w:rPr>
        <w:t xml:space="preserve"> </w:t>
      </w:r>
      <w:r w:rsidR="006B3226" w:rsidRPr="00475A13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475A13">
        <w:rPr>
          <w:rFonts w:ascii="Angsana New" w:hAnsi="Angsana New" w:hint="cs"/>
          <w:sz w:val="26"/>
          <w:szCs w:val="26"/>
          <w:cs/>
        </w:rPr>
        <w:t>และ</w:t>
      </w:r>
      <w:r w:rsidR="00C774BD" w:rsidRPr="00475A13">
        <w:rPr>
          <w:rFonts w:ascii="Angsana New" w:hAnsi="Angsana New" w:hint="cs"/>
          <w:sz w:val="26"/>
          <w:szCs w:val="26"/>
        </w:rPr>
        <w:t xml:space="preserve"> </w:t>
      </w:r>
      <w:r w:rsidR="001601B3" w:rsidRPr="00475A13">
        <w:rPr>
          <w:rFonts w:ascii="Angsana New" w:hAnsi="Angsana New" w:hint="cs"/>
          <w:sz w:val="26"/>
          <w:szCs w:val="26"/>
        </w:rPr>
        <w:t xml:space="preserve">30.0 </w:t>
      </w:r>
      <w:r w:rsidR="006B3226" w:rsidRPr="00475A13">
        <w:rPr>
          <w:rFonts w:ascii="Angsana New" w:hAnsi="Angsana New" w:hint="cs"/>
          <w:sz w:val="26"/>
          <w:szCs w:val="26"/>
          <w:cs/>
        </w:rPr>
        <w:t>ล้านบาท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6B3226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75A13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475A13">
        <w:rPr>
          <w:rFonts w:ascii="Angsana New" w:hAnsi="Angsana New" w:hint="cs"/>
          <w:sz w:val="26"/>
          <w:szCs w:val="26"/>
        </w:rPr>
        <w:t>10</w:t>
      </w:r>
    </w:p>
    <w:p w14:paraId="2EE8655B" w14:textId="77777777" w:rsidR="006D7426" w:rsidRPr="00BD74E7" w:rsidRDefault="006D7426" w:rsidP="00475A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24850FB4" w14:textId="208C850F" w:rsidR="006D7426" w:rsidRPr="00475A13" w:rsidRDefault="00E42D9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bookmarkStart w:id="8" w:name="_Hlk39477489"/>
      <w:r w:rsidRPr="00475A13">
        <w:rPr>
          <w:rFonts w:ascii="Angsana New" w:hAnsi="Angsana New" w:hint="cs"/>
          <w:sz w:val="26"/>
          <w:szCs w:val="26"/>
          <w:cs/>
        </w:rPr>
        <w:t>ข)</w:t>
      </w:r>
      <w:r w:rsidRPr="00475A13">
        <w:rPr>
          <w:rFonts w:ascii="Angsana New" w:hAnsi="Angsana New" w:hint="cs"/>
          <w:sz w:val="26"/>
          <w:szCs w:val="26"/>
          <w:cs/>
        </w:rPr>
        <w:tab/>
      </w:r>
      <w:r w:rsidR="006D7426" w:rsidRPr="00475A13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75A13">
        <w:rPr>
          <w:rFonts w:ascii="Angsana New" w:hAnsi="Angsana New" w:hint="cs"/>
          <w:sz w:val="26"/>
          <w:szCs w:val="26"/>
          <w:cs/>
        </w:rPr>
        <w:t>สัญญาซื้อสินทรัพย์ถาวรจำนวนเงิน</w:t>
      </w:r>
      <w:r w:rsidR="009372E1" w:rsidRPr="00475A13">
        <w:rPr>
          <w:rFonts w:ascii="Angsana New" w:hAnsi="Angsana New" w:hint="cs"/>
          <w:sz w:val="26"/>
          <w:szCs w:val="26"/>
        </w:rPr>
        <w:t xml:space="preserve"> </w:t>
      </w:r>
      <w:r w:rsidR="00125B9D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16</w:t>
      </w:r>
      <w:r w:rsidR="00064B1C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125B9D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>4</w:t>
      </w:r>
      <w:r w:rsidR="00CE3F92" w:rsidRPr="00475A1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C774BD"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และ </w:t>
      </w:r>
      <w:r w:rsidR="001601B3" w:rsidRPr="00475A13">
        <w:rPr>
          <w:rFonts w:ascii="Angsana New" w:hAnsi="Angsana New" w:hint="cs"/>
          <w:sz w:val="26"/>
          <w:szCs w:val="26"/>
        </w:rPr>
        <w:t>5.4</w:t>
      </w:r>
      <w:r w:rsidR="00C774BD" w:rsidRPr="00475A13">
        <w:rPr>
          <w:rFonts w:ascii="Angsana New" w:hAnsi="Angsana New" w:hint="cs"/>
          <w:sz w:val="26"/>
          <w:szCs w:val="26"/>
        </w:rPr>
        <w:t xml:space="preserve"> </w:t>
      </w:r>
      <w:r w:rsidR="00964EBF" w:rsidRPr="00475A13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475A1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475A13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4A8F0DB" w14:textId="63552EC9" w:rsidR="0033663B" w:rsidRPr="00BD74E7" w:rsidRDefault="0033663B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AA1B3AE" w14:textId="547A9C84" w:rsidR="0033663B" w:rsidRPr="00475A13" w:rsidRDefault="0033663B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ค</w:t>
      </w:r>
      <w:r w:rsidRPr="00475A13">
        <w:rPr>
          <w:rFonts w:ascii="Angsana New" w:hAnsi="Angsana New" w:hint="cs"/>
          <w:sz w:val="26"/>
          <w:szCs w:val="26"/>
        </w:rPr>
        <w:t>)</w:t>
      </w:r>
      <w:r w:rsidRPr="00475A13">
        <w:rPr>
          <w:rFonts w:ascii="Angsana New" w:hAnsi="Angsana New" w:hint="cs"/>
          <w:sz w:val="26"/>
          <w:szCs w:val="26"/>
        </w:rPr>
        <w:tab/>
      </w:r>
      <w:r w:rsidRPr="00475A13">
        <w:rPr>
          <w:rFonts w:ascii="Angsana New" w:hAnsi="Angsana New" w:hint="cs"/>
          <w:sz w:val="26"/>
          <w:szCs w:val="26"/>
          <w:cs/>
        </w:rPr>
        <w:t xml:space="preserve">ภาระผูกพันตามสัญญาเช่าเป็นระยะเวลา </w:t>
      </w:r>
      <w:r w:rsidRPr="00475A13">
        <w:rPr>
          <w:rFonts w:ascii="Angsana New" w:hAnsi="Angsana New" w:hint="cs"/>
          <w:sz w:val="26"/>
          <w:szCs w:val="26"/>
        </w:rPr>
        <w:t xml:space="preserve">1 </w:t>
      </w:r>
      <w:r w:rsidRPr="00475A13">
        <w:rPr>
          <w:rFonts w:ascii="Angsana New" w:hAnsi="Angsana New" w:hint="cs"/>
          <w:sz w:val="26"/>
          <w:szCs w:val="26"/>
          <w:cs/>
        </w:rPr>
        <w:t>ปี ซึ่งจำนวนเงินขั้นต่ำที่บริษัทต้องจ่ายในอนาคตทั้งสิ้นภายใต้สัญญาเช่าดำเนินงานที่</w:t>
      </w:r>
      <w:r w:rsidR="003608D7" w:rsidRPr="00475A13">
        <w:rPr>
          <w:rFonts w:ascii="Angsana New" w:hAnsi="Angsana New" w:hint="cs"/>
          <w:sz w:val="26"/>
          <w:szCs w:val="26"/>
        </w:rPr>
        <w:t xml:space="preserve">       </w:t>
      </w:r>
      <w:r w:rsidRPr="00475A13">
        <w:rPr>
          <w:rFonts w:ascii="Angsana New" w:hAnsi="Angsana New" w:hint="cs"/>
          <w:sz w:val="26"/>
          <w:szCs w:val="26"/>
          <w:cs/>
        </w:rPr>
        <w:t>บอกเลิกไม่ได้จำนวนเงิน</w:t>
      </w:r>
      <w:r w:rsidR="00CD658D" w:rsidRPr="00475A13">
        <w:rPr>
          <w:rFonts w:ascii="Angsana New" w:hAnsi="Angsana New" w:hint="cs"/>
          <w:sz w:val="26"/>
          <w:szCs w:val="26"/>
          <w:cs/>
        </w:rPr>
        <w:t>รวมปีละ</w:t>
      </w:r>
      <w:r w:rsidRPr="00475A13">
        <w:rPr>
          <w:rFonts w:ascii="Angsana New" w:hAnsi="Angsana New" w:hint="cs"/>
          <w:sz w:val="26"/>
          <w:szCs w:val="26"/>
        </w:rPr>
        <w:t xml:space="preserve"> 0.</w:t>
      </w:r>
      <w:r w:rsidR="004614D2" w:rsidRPr="00475A13">
        <w:rPr>
          <w:rFonts w:ascii="Angsana New" w:hAnsi="Angsana New" w:hint="cs"/>
          <w:sz w:val="26"/>
          <w:szCs w:val="26"/>
        </w:rPr>
        <w:t>1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ล้านบาท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</w:p>
    <w:bookmarkEnd w:id="8"/>
    <w:p w14:paraId="1FB83659" w14:textId="7CA5A994" w:rsidR="00C774BD" w:rsidRPr="00BD74E7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D74E7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8678F5" w:rsidRPr="00BD74E7">
        <w:rPr>
          <w:rFonts w:ascii="Angsana New" w:hAnsi="Angsana New"/>
          <w:b/>
          <w:bCs/>
          <w:sz w:val="26"/>
          <w:szCs w:val="26"/>
        </w:rPr>
        <w:t>7</w:t>
      </w:r>
      <w:r w:rsidRPr="00BD74E7">
        <w:rPr>
          <w:rFonts w:ascii="Angsana New" w:hAnsi="Angsana New" w:hint="cs"/>
          <w:b/>
          <w:bCs/>
          <w:sz w:val="26"/>
          <w:szCs w:val="26"/>
        </w:rPr>
        <w:t>.</w:t>
      </w:r>
      <w:r w:rsidRPr="00BD74E7">
        <w:rPr>
          <w:rFonts w:ascii="Angsana New" w:hAnsi="Angsana New" w:hint="cs"/>
          <w:b/>
          <w:bCs/>
          <w:sz w:val="26"/>
          <w:szCs w:val="26"/>
        </w:rPr>
        <w:tab/>
      </w:r>
      <w:r w:rsidRPr="00BD74E7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0C028735" w14:textId="5809B127" w:rsidR="005D1EBC" w:rsidRPr="00BD74E7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EEB71A0" w14:textId="26AC24C5" w:rsidR="005D1EBC" w:rsidRPr="00BD74E7" w:rsidRDefault="00720D39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9" w:name="_Hlk102845373"/>
      <w:r w:rsidRPr="00BD74E7">
        <w:rPr>
          <w:rFonts w:ascii="Angsana New" w:hAnsi="Angsana New" w:hint="cs"/>
          <w:sz w:val="26"/>
          <w:szCs w:val="26"/>
          <w:cs/>
        </w:rPr>
        <w:t>ในที่ประชุมใหญ่สามัญผู้ถือหุ้นของบริษัท</w:t>
      </w:r>
      <w:r w:rsidR="005D1EBC" w:rsidRPr="00BD74E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5D1EBC" w:rsidRPr="00BD74E7">
        <w:rPr>
          <w:rFonts w:ascii="Angsana New" w:hAnsi="Angsana New" w:hint="cs"/>
          <w:sz w:val="26"/>
          <w:szCs w:val="26"/>
        </w:rPr>
        <w:t xml:space="preserve">21 </w:t>
      </w:r>
      <w:r w:rsidRPr="00BD74E7">
        <w:rPr>
          <w:rFonts w:ascii="Angsana New" w:hAnsi="Angsana New" w:hint="cs"/>
          <w:sz w:val="26"/>
          <w:szCs w:val="26"/>
          <w:cs/>
        </w:rPr>
        <w:t>เมษายน</w:t>
      </w:r>
      <w:r w:rsidR="005D1EBC" w:rsidRPr="00BD74E7">
        <w:rPr>
          <w:rFonts w:ascii="Angsana New" w:hAnsi="Angsana New" w:hint="cs"/>
          <w:sz w:val="26"/>
          <w:szCs w:val="26"/>
          <w:cs/>
        </w:rPr>
        <w:t xml:space="preserve"> </w:t>
      </w:r>
      <w:r w:rsidR="005D1EBC" w:rsidRPr="00BD74E7">
        <w:rPr>
          <w:rFonts w:ascii="Angsana New" w:hAnsi="Angsana New" w:hint="cs"/>
          <w:sz w:val="26"/>
          <w:szCs w:val="26"/>
        </w:rPr>
        <w:t xml:space="preserve">2565 </w:t>
      </w:r>
      <w:r w:rsidRPr="00BD74E7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="005D1EBC" w:rsidRPr="00BD74E7">
        <w:rPr>
          <w:rFonts w:ascii="Angsana New" w:hAnsi="Angsana New" w:hint="cs"/>
          <w:sz w:val="26"/>
          <w:szCs w:val="26"/>
          <w:cs/>
        </w:rPr>
        <w:t>เรื่องดังต่อไปนี้</w:t>
      </w:r>
    </w:p>
    <w:p w14:paraId="7972B61A" w14:textId="7308F16B" w:rsidR="005D1EBC" w:rsidRPr="00EB47BE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60"/>
        <w:ind w:left="547" w:hanging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BD74E7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ab/>
        <w:t xml:space="preserve">การจ่ายเงินปันผลสำหรับผลการดำเนินงานปี </w:t>
      </w:r>
      <w:r w:rsidRPr="00BD74E7">
        <w:rPr>
          <w:rFonts w:ascii="Angsana New" w:hAnsi="Angsana New" w:hint="cs"/>
          <w:spacing w:val="-4"/>
          <w:sz w:val="26"/>
          <w:szCs w:val="26"/>
        </w:rPr>
        <w:t>2564</w:t>
      </w:r>
      <w:r w:rsidR="00F7023D" w:rsidRPr="00BD74E7">
        <w:rPr>
          <w:rFonts w:ascii="Angsana New" w:hAnsi="Angsana New"/>
          <w:spacing w:val="-4"/>
          <w:sz w:val="26"/>
          <w:szCs w:val="26"/>
        </w:rPr>
        <w:t xml:space="preserve"> </w:t>
      </w:r>
      <w:r w:rsidR="00F7023D"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ในอัตราหุ้นละ </w:t>
      </w:r>
      <w:r w:rsidR="00F7023D" w:rsidRPr="00BD74E7">
        <w:rPr>
          <w:rFonts w:ascii="Angsana New" w:hAnsi="Angsana New"/>
          <w:spacing w:val="-4"/>
          <w:sz w:val="26"/>
          <w:szCs w:val="26"/>
        </w:rPr>
        <w:t xml:space="preserve">0.085 </w:t>
      </w:r>
      <w:r w:rsidR="00F7023D" w:rsidRPr="00BD74E7">
        <w:rPr>
          <w:rFonts w:ascii="Angsana New" w:hAnsi="Angsana New" w:hint="cs"/>
          <w:spacing w:val="-4"/>
          <w:sz w:val="26"/>
          <w:szCs w:val="26"/>
          <w:cs/>
        </w:rPr>
        <w:t>บาทต่อหุ้น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เป็นจำนวนเงินรวม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12.75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ล้านบาท แก่ผู้ถือหุ้น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F7023D" w:rsidRPr="00BD74E7">
        <w:rPr>
          <w:rFonts w:ascii="Angsana New" w:hAnsi="Angsana New"/>
          <w:spacing w:val="-4"/>
          <w:sz w:val="26"/>
          <w:szCs w:val="26"/>
        </w:rPr>
        <w:t xml:space="preserve">      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โดย</w:t>
      </w:r>
      <w:r w:rsidR="000E63BA">
        <w:rPr>
          <w:rFonts w:ascii="Angsana New" w:hAnsi="Angsana New" w:hint="cs"/>
          <w:spacing w:val="-4"/>
          <w:sz w:val="26"/>
          <w:szCs w:val="26"/>
          <w:cs/>
        </w:rPr>
        <w:t>ประกอบด้วย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หุ้นปันผลในอัตรา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หุ้นเดิม ต่อ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 เป็นจำนวน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(หุ้นสามัญจำนวน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ล้านหุ้น มูลค่าหุ้นละ </w:t>
      </w:r>
      <w:r w:rsidR="000E63BA">
        <w:rPr>
          <w:rFonts w:ascii="Angsana New" w:hAnsi="Angsana New" w:hint="cs"/>
          <w:spacing w:val="-4"/>
          <w:sz w:val="26"/>
          <w:szCs w:val="26"/>
          <w:cs/>
        </w:rPr>
        <w:t xml:space="preserve">          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บาท) และเงินสดปันผลจำนวน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2.75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="00EB47BE" w:rsidRPr="0018266B">
        <w:rPr>
          <w:rFonts w:ascii="Angsana New" w:hAnsi="Angsana New"/>
          <w:spacing w:val="-4"/>
          <w:sz w:val="26"/>
          <w:szCs w:val="26"/>
        </w:rPr>
        <w:t xml:space="preserve"> </w:t>
      </w:r>
      <w:r w:rsidR="00EB47BE"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ซึ่งเงินปันผลดังกล่าวจะจ่ายให้แก่ผู้ถือหุ้นในวันที่ </w:t>
      </w:r>
      <w:r w:rsidR="0018266B" w:rsidRPr="0018266B">
        <w:rPr>
          <w:rFonts w:ascii="Angsana New" w:hAnsi="Angsana New"/>
          <w:spacing w:val="-4"/>
          <w:sz w:val="26"/>
          <w:szCs w:val="26"/>
        </w:rPr>
        <w:t xml:space="preserve">20 </w:t>
      </w:r>
      <w:r w:rsidR="0018266B"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="00EB47BE" w:rsidRPr="0018266B">
        <w:rPr>
          <w:rFonts w:ascii="Angsana New" w:hAnsi="Angsana New"/>
          <w:spacing w:val="-4"/>
          <w:sz w:val="26"/>
          <w:szCs w:val="26"/>
        </w:rPr>
        <w:t>2565</w:t>
      </w:r>
    </w:p>
    <w:p w14:paraId="40C0FF61" w14:textId="77777777" w:rsidR="005D1EBC" w:rsidRPr="00BD74E7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60"/>
        <w:ind w:left="547" w:hanging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BD74E7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BD74E7">
        <w:rPr>
          <w:rFonts w:ascii="Angsana New" w:hAnsi="Angsana New" w:hint="cs"/>
          <w:spacing w:val="-4"/>
          <w:sz w:val="26"/>
          <w:szCs w:val="26"/>
        </w:rPr>
        <w:t>(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เพื่อรองรับการจ่ายหุ้นปันผล</w:t>
      </w:r>
    </w:p>
    <w:p w14:paraId="4711F07F" w14:textId="77777777" w:rsidR="005D1EBC" w:rsidRPr="00BD74E7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60"/>
        <w:ind w:left="547" w:hanging="547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BD74E7">
        <w:rPr>
          <w:rFonts w:ascii="Angsana New" w:hAnsi="Angsana New" w:hint="cs"/>
          <w:spacing w:val="-4"/>
          <w:sz w:val="26"/>
          <w:szCs w:val="26"/>
          <w:cs/>
        </w:rPr>
        <w:t>ค)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ab/>
        <w:t xml:space="preserve">การออกและจัดสรรใบสำคัญแสดงสิทธิที่จะซื้อหุ้นสามัญของบริษัท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(CPANEL-W1)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ในวันที่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13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2565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32,000,000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BD74E7">
        <w:rPr>
          <w:rFonts w:ascii="Angsana New" w:hAnsi="Angsana New" w:hint="cs"/>
          <w:spacing w:val="-4"/>
          <w:sz w:val="26"/>
          <w:szCs w:val="26"/>
        </w:rPr>
        <w:t>5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 หุ้น ต่อใบสำคัญแสดงสิทธิ </w:t>
      </w:r>
      <w:r w:rsidRPr="00BD74E7">
        <w:rPr>
          <w:rFonts w:ascii="Angsana New" w:hAnsi="Angsana New" w:hint="cs"/>
          <w:spacing w:val="-4"/>
          <w:sz w:val="26"/>
          <w:szCs w:val="26"/>
        </w:rPr>
        <w:t>1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 หน่วย ใบสำคัญแสดงสิทธิสามารถใช้สิทธิตามใบสำคัญแสดงสิทธิได้ทั้งจำนวนหรือเพียงบางส่วนเป็นระยะเวลา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3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ปี </w:t>
      </w:r>
      <w:proofErr w:type="spellStart"/>
      <w:r w:rsidRPr="00BD74E7">
        <w:rPr>
          <w:rFonts w:ascii="Angsana New" w:hAnsi="Angsana New" w:hint="cs"/>
          <w:spacing w:val="-4"/>
          <w:sz w:val="26"/>
          <w:szCs w:val="26"/>
        </w:rPr>
        <w:t>นับจ</w:t>
      </w:r>
      <w:proofErr w:type="spellEnd"/>
      <w:r w:rsidRPr="00BD74E7">
        <w:rPr>
          <w:rFonts w:ascii="Angsana New" w:hAnsi="Angsana New" w:hint="cs"/>
          <w:spacing w:val="-4"/>
          <w:sz w:val="26"/>
          <w:szCs w:val="26"/>
          <w:cs/>
        </w:rPr>
        <w:t>ากวันที่ออกใบสำคัญแสดงสิทธิ โดยมีราคาใช้สิทธิเท่ากับ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 ต่อหุ้น</w:t>
      </w:r>
    </w:p>
    <w:p w14:paraId="16442430" w14:textId="77777777" w:rsidR="005D1EBC" w:rsidRPr="00BD74E7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60"/>
        <w:ind w:left="547" w:hanging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BD74E7">
        <w:rPr>
          <w:rFonts w:ascii="Angsana New" w:hAnsi="Angsana New" w:hint="cs"/>
          <w:spacing w:val="-4"/>
          <w:sz w:val="26"/>
          <w:szCs w:val="26"/>
          <w:cs/>
        </w:rPr>
        <w:t>ง)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BD74E7">
        <w:rPr>
          <w:rFonts w:ascii="Angsana New" w:hAnsi="Angsana New" w:hint="cs"/>
          <w:spacing w:val="-4"/>
          <w:sz w:val="26"/>
          <w:szCs w:val="26"/>
        </w:rPr>
        <w:t>(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</w:t>
      </w:r>
      <w:r w:rsidRPr="00BD74E7">
        <w:rPr>
          <w:rFonts w:ascii="Angsana New" w:hAnsi="Angsana New" w:hint="cs"/>
          <w:sz w:val="26"/>
          <w:szCs w:val="26"/>
          <w:cs/>
        </w:rPr>
        <w:t>ใบสำคัญแสดงสิทธิที่จะซื้อหุ้นสามัญที่ไม่คิดมูลค่า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32,000,000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>ซึ่งจะออกให้แก่ผู้ถือหุ้นเดิม</w:t>
      </w:r>
    </w:p>
    <w:p w14:paraId="4F2CF611" w14:textId="77777777" w:rsidR="005D1EBC" w:rsidRPr="00BD74E7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6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BD74E7">
        <w:rPr>
          <w:rFonts w:ascii="Angsana New" w:hAnsi="Angsana New" w:hint="cs"/>
          <w:sz w:val="26"/>
          <w:szCs w:val="26"/>
          <w:cs/>
        </w:rPr>
        <w:t>จ)</w:t>
      </w:r>
      <w:r w:rsidRPr="00BD74E7">
        <w:rPr>
          <w:rFonts w:ascii="Angsana New" w:hAnsi="Angsana New" w:hint="cs"/>
          <w:sz w:val="26"/>
          <w:szCs w:val="26"/>
          <w:cs/>
        </w:rPr>
        <w:tab/>
        <w:t xml:space="preserve">การออกและจัดสรรใบสำคัญแสดงสิทธิที่จะซื้อหุ้นสามัญของบริษัทจำนวน </w:t>
      </w:r>
      <w:r w:rsidRPr="00BD74E7">
        <w:rPr>
          <w:rFonts w:ascii="Angsana New" w:hAnsi="Angsana New" w:hint="cs"/>
          <w:sz w:val="26"/>
          <w:szCs w:val="26"/>
        </w:rPr>
        <w:t xml:space="preserve">5,000,000 </w:t>
      </w:r>
      <w:r w:rsidRPr="00BD74E7">
        <w:rPr>
          <w:rFonts w:ascii="Angsana New" w:hAnsi="Angsana New" w:hint="cs"/>
          <w:sz w:val="26"/>
          <w:szCs w:val="26"/>
          <w:cs/>
        </w:rPr>
        <w:t>หน่วย</w:t>
      </w:r>
      <w:r w:rsidRPr="00BD74E7">
        <w:rPr>
          <w:rFonts w:ascii="Angsana New" w:hAnsi="Angsana New" w:hint="cs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 xml:space="preserve">โดยไม่คิดมูลค่าให้แก่กรรมการ ผู้บริหารและพนักงานของบริษัทบางท่าน </w:t>
      </w:r>
      <w:r w:rsidRPr="00BD74E7">
        <w:rPr>
          <w:rFonts w:ascii="Angsana New" w:hAnsi="Angsana New" w:hint="cs"/>
          <w:sz w:val="26"/>
          <w:szCs w:val="26"/>
        </w:rPr>
        <w:t xml:space="preserve">(ESOP-W) </w:t>
      </w:r>
      <w:r w:rsidRPr="00BD74E7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BD74E7">
        <w:rPr>
          <w:rFonts w:ascii="Angsana New" w:hAnsi="Angsana New" w:hint="cs"/>
          <w:sz w:val="26"/>
          <w:szCs w:val="26"/>
        </w:rPr>
        <w:t xml:space="preserve"> 3 </w:t>
      </w:r>
      <w:r w:rsidRPr="00BD74E7">
        <w:rPr>
          <w:rFonts w:ascii="Angsana New" w:hAnsi="Angsana New" w:hint="cs"/>
          <w:sz w:val="26"/>
          <w:szCs w:val="26"/>
          <w:cs/>
        </w:rPr>
        <w:t xml:space="preserve">ปีนับจากวันที่ออกใบสำคัญแสดงสิทธิ โดยมีราคาใช้สิทธิเท่ากับ </w:t>
      </w:r>
      <w:r w:rsidRPr="00BD74E7">
        <w:rPr>
          <w:rFonts w:ascii="Angsana New" w:hAnsi="Angsana New" w:hint="cs"/>
          <w:sz w:val="26"/>
          <w:szCs w:val="26"/>
        </w:rPr>
        <w:t xml:space="preserve">10 </w:t>
      </w:r>
      <w:r w:rsidRPr="00BD74E7">
        <w:rPr>
          <w:rFonts w:ascii="Angsana New" w:hAnsi="Angsana New" w:hint="cs"/>
          <w:sz w:val="26"/>
          <w:szCs w:val="26"/>
          <w:cs/>
        </w:rPr>
        <w:t>บาท ต่อหุ้น</w:t>
      </w:r>
    </w:p>
    <w:p w14:paraId="0AE8BF99" w14:textId="77777777" w:rsidR="005D1EBC" w:rsidRPr="00BD74E7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6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BD74E7">
        <w:rPr>
          <w:rFonts w:ascii="Angsana New" w:hAnsi="Angsana New" w:hint="cs"/>
          <w:spacing w:val="-4"/>
          <w:sz w:val="26"/>
          <w:szCs w:val="26"/>
          <w:cs/>
        </w:rPr>
        <w:t>ฉ)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BD74E7">
        <w:rPr>
          <w:rFonts w:ascii="Angsana New" w:hAnsi="Angsana New" w:hint="cs"/>
          <w:spacing w:val="-4"/>
          <w:sz w:val="26"/>
          <w:szCs w:val="26"/>
        </w:rPr>
        <w:t>(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</w:t>
      </w:r>
      <w:r w:rsidRPr="00BD74E7">
        <w:rPr>
          <w:rFonts w:ascii="Angsana New" w:hAnsi="Angsana New" w:hint="cs"/>
          <w:sz w:val="26"/>
          <w:szCs w:val="26"/>
          <w:cs/>
        </w:rPr>
        <w:t>ใบสำคัญแสดงสิทธิที่จะซื้อหุ้นสามัญที่ไม่คิดมูลค่า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5,000,000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>ซึ่งจะออกให้แก่กรรมการ ผู้บริหารและพนักงานของบริษัทบางท่าน</w:t>
      </w:r>
    </w:p>
    <w:p w14:paraId="06DE0827" w14:textId="17FA52BD" w:rsidR="005D1EBC" w:rsidRPr="00BD74E7" w:rsidRDefault="005D1EBC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944CBC0" w14:textId="32A8D6FA" w:rsidR="001F00AD" w:rsidRPr="00BD74E7" w:rsidRDefault="001F00AD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3248">
        <w:rPr>
          <w:rFonts w:ascii="Angsana New" w:hAnsi="Angsana New" w:hint="cs"/>
          <w:sz w:val="26"/>
          <w:szCs w:val="26"/>
          <w:cs/>
        </w:rPr>
        <w:t>บริษัทได้จดทะเบียนการเพิ่มทุนจดทะเบียนของบริษัท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 xml:space="preserve">จาก </w:t>
      </w:r>
      <w:r w:rsidR="00CA75A9" w:rsidRPr="00443248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="00CA75A9" w:rsidRPr="00443248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="00CA75A9" w:rsidRPr="00443248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="00CA75A9" w:rsidRPr="0044324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="00443248" w:rsidRPr="00443248">
        <w:rPr>
          <w:rFonts w:ascii="Angsana New" w:hAnsi="Angsana New"/>
          <w:spacing w:val="-4"/>
          <w:sz w:val="26"/>
          <w:szCs w:val="26"/>
        </w:rPr>
        <w:t>197</w:t>
      </w:r>
      <w:r w:rsidR="00CA75A9" w:rsidRPr="00443248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="00CA75A9" w:rsidRPr="00443248">
        <w:rPr>
          <w:rFonts w:ascii="Angsana New" w:hAnsi="Angsana New" w:hint="cs"/>
          <w:spacing w:val="-4"/>
          <w:sz w:val="26"/>
          <w:szCs w:val="26"/>
        </w:rPr>
        <w:t>(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="00443248" w:rsidRPr="00443248">
        <w:rPr>
          <w:rFonts w:ascii="Angsana New" w:hAnsi="Angsana New"/>
          <w:spacing w:val="-4"/>
          <w:sz w:val="26"/>
          <w:szCs w:val="26"/>
        </w:rPr>
        <w:t>197,</w:t>
      </w:r>
      <w:r w:rsidR="00CA75A9" w:rsidRPr="00443248">
        <w:rPr>
          <w:rFonts w:ascii="Angsana New" w:hAnsi="Angsana New" w:hint="cs"/>
          <w:spacing w:val="-4"/>
          <w:sz w:val="26"/>
          <w:szCs w:val="26"/>
        </w:rPr>
        <w:t xml:space="preserve">000,000 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="00CA75A9" w:rsidRPr="0044324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="00CA75A9" w:rsidRPr="00443248">
        <w:rPr>
          <w:rFonts w:ascii="Angsana New" w:hAnsi="Angsana New" w:hint="cs"/>
          <w:spacing w:val="-4"/>
          <w:sz w:val="26"/>
          <w:szCs w:val="26"/>
          <w:cs/>
        </w:rPr>
        <w:t xml:space="preserve">บาท) </w:t>
      </w:r>
      <w:r w:rsidRPr="00443248">
        <w:rPr>
          <w:rFonts w:ascii="Angsana New" w:hAnsi="Angsana New" w:hint="cs"/>
          <w:sz w:val="26"/>
          <w:szCs w:val="26"/>
          <w:cs/>
        </w:rPr>
        <w:t>กับกระทรวงพาณิชย์แล้วเมื่อวันที่</w:t>
      </w:r>
      <w:r w:rsidR="00443248" w:rsidRPr="00443248">
        <w:rPr>
          <w:rFonts w:ascii="Angsana New" w:hAnsi="Angsana New"/>
          <w:sz w:val="26"/>
          <w:szCs w:val="26"/>
        </w:rPr>
        <w:t xml:space="preserve"> 9 </w:t>
      </w:r>
      <w:r w:rsidR="00443248" w:rsidRPr="00443248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443248" w:rsidRPr="00443248">
        <w:rPr>
          <w:rFonts w:ascii="Angsana New" w:hAnsi="Angsana New"/>
          <w:sz w:val="26"/>
          <w:szCs w:val="26"/>
        </w:rPr>
        <w:t>2565</w:t>
      </w:r>
    </w:p>
    <w:bookmarkEnd w:id="9"/>
    <w:p w14:paraId="006F6614" w14:textId="77777777" w:rsidR="00BD74E7" w:rsidRPr="00BD74E7" w:rsidRDefault="00BD74E7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909B285" w14:textId="43127DF9" w:rsidR="002A0113" w:rsidRPr="00BD74E7" w:rsidRDefault="009372E1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D74E7">
        <w:rPr>
          <w:rFonts w:ascii="Angsana New" w:hAnsi="Angsana New" w:hint="cs"/>
          <w:b/>
          <w:bCs/>
          <w:sz w:val="26"/>
          <w:szCs w:val="26"/>
        </w:rPr>
        <w:t>1</w:t>
      </w:r>
      <w:r w:rsidR="00687519" w:rsidRPr="00BD74E7">
        <w:rPr>
          <w:rFonts w:ascii="Angsana New" w:hAnsi="Angsana New"/>
          <w:b/>
          <w:bCs/>
          <w:sz w:val="26"/>
          <w:szCs w:val="26"/>
        </w:rPr>
        <w:t>8</w:t>
      </w:r>
      <w:r w:rsidR="002A0113" w:rsidRPr="00BD74E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BD74E7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BD74E7" w:rsidRDefault="000D7C4D" w:rsidP="00BD74E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2B0BE5FA" w:rsidR="00907883" w:rsidRPr="00BD74E7" w:rsidRDefault="00783E68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BD74E7">
        <w:rPr>
          <w:rFonts w:ascii="Angsana New" w:hAnsi="Angsana New" w:hint="cs"/>
          <w:sz w:val="26"/>
          <w:szCs w:val="26"/>
          <w:cs/>
        </w:rPr>
        <w:t>คณะ</w:t>
      </w:r>
      <w:r w:rsidR="002A0113" w:rsidRPr="00BD74E7">
        <w:rPr>
          <w:rFonts w:ascii="Angsana New" w:hAnsi="Angsana New" w:hint="cs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BD74E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BD74E7">
        <w:rPr>
          <w:rFonts w:ascii="Angsana New" w:hAnsi="Angsana New" w:hint="cs"/>
          <w:sz w:val="26"/>
          <w:szCs w:val="26"/>
          <w:cs/>
        </w:rPr>
        <w:t>นี้</w:t>
      </w:r>
      <w:r w:rsidR="00E92B49" w:rsidRPr="00BD74E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BD74E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BD74E7">
        <w:rPr>
          <w:rFonts w:ascii="Angsana New" w:hAnsi="Angsana New" w:hint="cs"/>
          <w:sz w:val="26"/>
          <w:szCs w:val="26"/>
        </w:rPr>
        <w:t xml:space="preserve"> </w:t>
      </w:r>
      <w:r w:rsidR="00F940E8" w:rsidRPr="00BD74E7">
        <w:rPr>
          <w:rFonts w:ascii="Angsana New" w:hAnsi="Angsana New" w:hint="cs"/>
          <w:sz w:val="26"/>
          <w:szCs w:val="26"/>
        </w:rPr>
        <w:t>1</w:t>
      </w:r>
      <w:r w:rsidR="000F3954" w:rsidRPr="00BD74E7">
        <w:rPr>
          <w:rFonts w:ascii="Angsana New" w:hAnsi="Angsana New" w:hint="cs"/>
          <w:sz w:val="26"/>
          <w:szCs w:val="26"/>
        </w:rPr>
        <w:t>2</w:t>
      </w:r>
      <w:r w:rsidR="00CE3F92" w:rsidRPr="00BD74E7">
        <w:rPr>
          <w:rFonts w:ascii="Angsana New" w:hAnsi="Angsana New" w:hint="cs"/>
          <w:sz w:val="26"/>
          <w:szCs w:val="26"/>
        </w:rPr>
        <w:t xml:space="preserve"> </w:t>
      </w:r>
      <w:r w:rsidR="001601B3" w:rsidRPr="00BD74E7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C62D26" w:rsidRPr="00BD74E7">
        <w:rPr>
          <w:rFonts w:ascii="Angsana New" w:hAnsi="Angsana New" w:hint="cs"/>
          <w:sz w:val="26"/>
          <w:szCs w:val="26"/>
        </w:rPr>
        <w:t>256</w:t>
      </w:r>
      <w:r w:rsidR="001601B3" w:rsidRPr="00BD74E7">
        <w:rPr>
          <w:rFonts w:ascii="Angsana New" w:hAnsi="Angsana New" w:hint="cs"/>
          <w:sz w:val="26"/>
          <w:szCs w:val="26"/>
        </w:rPr>
        <w:t>5</w:t>
      </w:r>
    </w:p>
    <w:sectPr w:rsidR="00907883" w:rsidRPr="00BD74E7" w:rsidSect="00A26E9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4431" w14:textId="77777777" w:rsidR="008D0AAC" w:rsidRDefault="008D0AAC">
      <w:r>
        <w:separator/>
      </w:r>
    </w:p>
  </w:endnote>
  <w:endnote w:type="continuationSeparator" w:id="0">
    <w:p w14:paraId="2083BCA5" w14:textId="77777777" w:rsidR="008D0AAC" w:rsidRDefault="008D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D65B" w14:textId="77777777" w:rsidR="008D0AAC" w:rsidRDefault="008D0AAC">
      <w:r>
        <w:separator/>
      </w:r>
    </w:p>
  </w:footnote>
  <w:footnote w:type="continuationSeparator" w:id="0">
    <w:p w14:paraId="27486153" w14:textId="77777777" w:rsidR="008D0AAC" w:rsidRDefault="008D0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74F6A5A1" w14:textId="290609AC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B17A6E">
      <w:rPr>
        <w:rFonts w:ascii="Angsana New" w:hAnsi="Angsana New"/>
        <w:b/>
        <w:bCs/>
        <w:sz w:val="26"/>
        <w:szCs w:val="26"/>
      </w:rPr>
      <w:t>1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B17A6E">
      <w:rPr>
        <w:rFonts w:ascii="Angsana New" w:hAnsi="Angsana New" w:hint="cs"/>
        <w:b/>
        <w:bCs/>
        <w:sz w:val="26"/>
        <w:szCs w:val="26"/>
        <w:cs/>
      </w:rPr>
      <w:t>มีนาคม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B17A6E">
      <w:rPr>
        <w:rFonts w:ascii="Angsana New" w:hAnsi="Angsana New"/>
        <w:b/>
        <w:bCs/>
        <w:sz w:val="26"/>
        <w:szCs w:val="26"/>
      </w:rPr>
      <w:t>5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353D118B" w14:textId="77777777" w:rsidR="00202EA8" w:rsidRPr="004B7601" w:rsidRDefault="00202EA8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68D1B58F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89628E">
      <w:rPr>
        <w:rFonts w:ascii="Angsana New" w:hAnsi="Angsana New"/>
        <w:b/>
        <w:bCs/>
        <w:sz w:val="26"/>
        <w:szCs w:val="26"/>
      </w:rPr>
      <w:t>1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89628E">
      <w:rPr>
        <w:rFonts w:ascii="Angsana New" w:hAnsi="Angsana New"/>
        <w:b/>
        <w:bCs/>
        <w:sz w:val="26"/>
        <w:szCs w:val="26"/>
      </w:rPr>
      <w:t>5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3"/>
  </w:num>
  <w:num w:numId="12" w16cid:durableId="1398167377">
    <w:abstractNumId w:val="11"/>
  </w:num>
  <w:num w:numId="13" w16cid:durableId="2008360183">
    <w:abstractNumId w:val="15"/>
  </w:num>
  <w:num w:numId="14" w16cid:durableId="818308976">
    <w:abstractNumId w:val="12"/>
  </w:num>
  <w:num w:numId="15" w16cid:durableId="576478031">
    <w:abstractNumId w:val="14"/>
  </w:num>
  <w:num w:numId="16" w16cid:durableId="281496278">
    <w:abstractNumId w:val="10"/>
  </w:num>
  <w:num w:numId="17" w16cid:durableId="758675843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70B"/>
    <w:rsid w:val="0000290D"/>
    <w:rsid w:val="00002EB7"/>
    <w:rsid w:val="00002FD5"/>
    <w:rsid w:val="0000323A"/>
    <w:rsid w:val="0000340F"/>
    <w:rsid w:val="0000351A"/>
    <w:rsid w:val="00003CE8"/>
    <w:rsid w:val="00003DDC"/>
    <w:rsid w:val="00003F6D"/>
    <w:rsid w:val="00004562"/>
    <w:rsid w:val="00004EA3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9A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748A"/>
    <w:rsid w:val="00067CFF"/>
    <w:rsid w:val="00067FAE"/>
    <w:rsid w:val="00070A4B"/>
    <w:rsid w:val="00070ACB"/>
    <w:rsid w:val="00071264"/>
    <w:rsid w:val="00072060"/>
    <w:rsid w:val="000722E3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718C"/>
    <w:rsid w:val="00097C3D"/>
    <w:rsid w:val="000A053D"/>
    <w:rsid w:val="000A0B28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67E2"/>
    <w:rsid w:val="000A7101"/>
    <w:rsid w:val="000A728B"/>
    <w:rsid w:val="000A798E"/>
    <w:rsid w:val="000A7B36"/>
    <w:rsid w:val="000A7B50"/>
    <w:rsid w:val="000A7B84"/>
    <w:rsid w:val="000A7C09"/>
    <w:rsid w:val="000A7E46"/>
    <w:rsid w:val="000A7F2C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7430"/>
    <w:rsid w:val="000B7868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C6B"/>
    <w:rsid w:val="000C391F"/>
    <w:rsid w:val="000C4213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403"/>
    <w:rsid w:val="000D1856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A87"/>
    <w:rsid w:val="000F1027"/>
    <w:rsid w:val="000F1149"/>
    <w:rsid w:val="000F1362"/>
    <w:rsid w:val="000F18C4"/>
    <w:rsid w:val="000F1928"/>
    <w:rsid w:val="000F1E57"/>
    <w:rsid w:val="000F1F44"/>
    <w:rsid w:val="000F2304"/>
    <w:rsid w:val="000F29FB"/>
    <w:rsid w:val="000F3954"/>
    <w:rsid w:val="000F40B9"/>
    <w:rsid w:val="000F4344"/>
    <w:rsid w:val="000F4985"/>
    <w:rsid w:val="000F4D16"/>
    <w:rsid w:val="000F4E16"/>
    <w:rsid w:val="000F4F77"/>
    <w:rsid w:val="000F605C"/>
    <w:rsid w:val="000F6237"/>
    <w:rsid w:val="000F7447"/>
    <w:rsid w:val="000F77AF"/>
    <w:rsid w:val="000F7AD6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4221"/>
    <w:rsid w:val="001044CC"/>
    <w:rsid w:val="00104515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751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AD6"/>
    <w:rsid w:val="00136B9A"/>
    <w:rsid w:val="00136DD8"/>
    <w:rsid w:val="00136F9B"/>
    <w:rsid w:val="0013720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456D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7F3"/>
    <w:rsid w:val="00183FA6"/>
    <w:rsid w:val="00184277"/>
    <w:rsid w:val="00184298"/>
    <w:rsid w:val="00184FE2"/>
    <w:rsid w:val="001850A7"/>
    <w:rsid w:val="0018554B"/>
    <w:rsid w:val="00186357"/>
    <w:rsid w:val="00186596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FFC"/>
    <w:rsid w:val="00195827"/>
    <w:rsid w:val="001958F0"/>
    <w:rsid w:val="0019608F"/>
    <w:rsid w:val="00196426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226"/>
    <w:rsid w:val="001B03AA"/>
    <w:rsid w:val="001B065E"/>
    <w:rsid w:val="001B0671"/>
    <w:rsid w:val="001B09DE"/>
    <w:rsid w:val="001B10D8"/>
    <w:rsid w:val="001B1811"/>
    <w:rsid w:val="001B18A4"/>
    <w:rsid w:val="001B2256"/>
    <w:rsid w:val="001B2BB0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282"/>
    <w:rsid w:val="001C0A64"/>
    <w:rsid w:val="001C1711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40F"/>
    <w:rsid w:val="001E7A06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DF"/>
    <w:rsid w:val="001F3F55"/>
    <w:rsid w:val="001F4014"/>
    <w:rsid w:val="001F4F62"/>
    <w:rsid w:val="001F530D"/>
    <w:rsid w:val="001F5386"/>
    <w:rsid w:val="001F5BC4"/>
    <w:rsid w:val="001F5D1F"/>
    <w:rsid w:val="001F602D"/>
    <w:rsid w:val="001F656C"/>
    <w:rsid w:val="001F6EF9"/>
    <w:rsid w:val="001F7804"/>
    <w:rsid w:val="001F7EA7"/>
    <w:rsid w:val="001F7FDF"/>
    <w:rsid w:val="00200183"/>
    <w:rsid w:val="002001FE"/>
    <w:rsid w:val="00200425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55D1"/>
    <w:rsid w:val="0020594E"/>
    <w:rsid w:val="00205F57"/>
    <w:rsid w:val="002060C5"/>
    <w:rsid w:val="0020613C"/>
    <w:rsid w:val="002073E4"/>
    <w:rsid w:val="002075F4"/>
    <w:rsid w:val="00207725"/>
    <w:rsid w:val="002079D4"/>
    <w:rsid w:val="00207E80"/>
    <w:rsid w:val="00210107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744"/>
    <w:rsid w:val="00214864"/>
    <w:rsid w:val="00214A38"/>
    <w:rsid w:val="00214CF3"/>
    <w:rsid w:val="0021612B"/>
    <w:rsid w:val="00216273"/>
    <w:rsid w:val="00216518"/>
    <w:rsid w:val="00216A84"/>
    <w:rsid w:val="00216D85"/>
    <w:rsid w:val="0022039C"/>
    <w:rsid w:val="0022079C"/>
    <w:rsid w:val="0022090D"/>
    <w:rsid w:val="00220B19"/>
    <w:rsid w:val="00220DB4"/>
    <w:rsid w:val="00221C42"/>
    <w:rsid w:val="00221F8C"/>
    <w:rsid w:val="00222F4A"/>
    <w:rsid w:val="002231D3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7119"/>
    <w:rsid w:val="00247160"/>
    <w:rsid w:val="002473E9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4480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E21"/>
    <w:rsid w:val="00272709"/>
    <w:rsid w:val="00272A16"/>
    <w:rsid w:val="00273164"/>
    <w:rsid w:val="002731CB"/>
    <w:rsid w:val="00273A07"/>
    <w:rsid w:val="00273AD9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BC3"/>
    <w:rsid w:val="00284CC6"/>
    <w:rsid w:val="00286803"/>
    <w:rsid w:val="00286978"/>
    <w:rsid w:val="002869EF"/>
    <w:rsid w:val="00286E9A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3E2"/>
    <w:rsid w:val="0029481C"/>
    <w:rsid w:val="00294A33"/>
    <w:rsid w:val="00294F1A"/>
    <w:rsid w:val="00295F8E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1FA"/>
    <w:rsid w:val="002C12B3"/>
    <w:rsid w:val="002C1466"/>
    <w:rsid w:val="002C1F29"/>
    <w:rsid w:val="002C22FC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54F"/>
    <w:rsid w:val="002E6D4B"/>
    <w:rsid w:val="002E6D6A"/>
    <w:rsid w:val="002E77F0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5AF"/>
    <w:rsid w:val="00303DD0"/>
    <w:rsid w:val="003042FD"/>
    <w:rsid w:val="00304751"/>
    <w:rsid w:val="0030483C"/>
    <w:rsid w:val="0030551E"/>
    <w:rsid w:val="00305C17"/>
    <w:rsid w:val="00305C8C"/>
    <w:rsid w:val="003060C9"/>
    <w:rsid w:val="00306661"/>
    <w:rsid w:val="00307634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760"/>
    <w:rsid w:val="00313E03"/>
    <w:rsid w:val="00314208"/>
    <w:rsid w:val="003143A5"/>
    <w:rsid w:val="0031450B"/>
    <w:rsid w:val="003158CB"/>
    <w:rsid w:val="0031598D"/>
    <w:rsid w:val="0031600D"/>
    <w:rsid w:val="00316657"/>
    <w:rsid w:val="00316AF0"/>
    <w:rsid w:val="00316F99"/>
    <w:rsid w:val="003173AB"/>
    <w:rsid w:val="003176A6"/>
    <w:rsid w:val="00320131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6338"/>
    <w:rsid w:val="003265D0"/>
    <w:rsid w:val="00326C1C"/>
    <w:rsid w:val="003270DE"/>
    <w:rsid w:val="00327FFD"/>
    <w:rsid w:val="003306B8"/>
    <w:rsid w:val="0033097F"/>
    <w:rsid w:val="00330A29"/>
    <w:rsid w:val="00331060"/>
    <w:rsid w:val="003311C9"/>
    <w:rsid w:val="00332740"/>
    <w:rsid w:val="00332844"/>
    <w:rsid w:val="003334C0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D07"/>
    <w:rsid w:val="00337D7B"/>
    <w:rsid w:val="003404A5"/>
    <w:rsid w:val="003408C0"/>
    <w:rsid w:val="00341363"/>
    <w:rsid w:val="00341812"/>
    <w:rsid w:val="00341D7A"/>
    <w:rsid w:val="00341E79"/>
    <w:rsid w:val="00341F6D"/>
    <w:rsid w:val="0034242F"/>
    <w:rsid w:val="00342659"/>
    <w:rsid w:val="00342C67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497"/>
    <w:rsid w:val="003804EB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D8"/>
    <w:rsid w:val="00397F0A"/>
    <w:rsid w:val="003A0349"/>
    <w:rsid w:val="003A0861"/>
    <w:rsid w:val="003A0F97"/>
    <w:rsid w:val="003A10DA"/>
    <w:rsid w:val="003A13C8"/>
    <w:rsid w:val="003A19DA"/>
    <w:rsid w:val="003A203F"/>
    <w:rsid w:val="003A287A"/>
    <w:rsid w:val="003A379E"/>
    <w:rsid w:val="003A3E45"/>
    <w:rsid w:val="003A3FBE"/>
    <w:rsid w:val="003A3FED"/>
    <w:rsid w:val="003A4746"/>
    <w:rsid w:val="003A4903"/>
    <w:rsid w:val="003A4D51"/>
    <w:rsid w:val="003A581C"/>
    <w:rsid w:val="003A5B53"/>
    <w:rsid w:val="003A6334"/>
    <w:rsid w:val="003A68D5"/>
    <w:rsid w:val="003A6AF8"/>
    <w:rsid w:val="003A742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7678"/>
    <w:rsid w:val="003B791A"/>
    <w:rsid w:val="003B799C"/>
    <w:rsid w:val="003B7AC8"/>
    <w:rsid w:val="003C0102"/>
    <w:rsid w:val="003C0804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A62"/>
    <w:rsid w:val="003C4E34"/>
    <w:rsid w:val="003C502A"/>
    <w:rsid w:val="003C6444"/>
    <w:rsid w:val="003C7090"/>
    <w:rsid w:val="003C7384"/>
    <w:rsid w:val="003C790D"/>
    <w:rsid w:val="003C7DB6"/>
    <w:rsid w:val="003C7DE2"/>
    <w:rsid w:val="003D09AE"/>
    <w:rsid w:val="003D0DD2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CC4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629"/>
    <w:rsid w:val="00413709"/>
    <w:rsid w:val="00413EF9"/>
    <w:rsid w:val="00414228"/>
    <w:rsid w:val="00414242"/>
    <w:rsid w:val="00414958"/>
    <w:rsid w:val="00415937"/>
    <w:rsid w:val="00415B79"/>
    <w:rsid w:val="004167F6"/>
    <w:rsid w:val="0041686F"/>
    <w:rsid w:val="00416CC9"/>
    <w:rsid w:val="00416EF7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8A9"/>
    <w:rsid w:val="00426B4D"/>
    <w:rsid w:val="00426BB9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C78"/>
    <w:rsid w:val="00445DE9"/>
    <w:rsid w:val="00445DEC"/>
    <w:rsid w:val="00445F43"/>
    <w:rsid w:val="0044621B"/>
    <w:rsid w:val="00446521"/>
    <w:rsid w:val="00446AC1"/>
    <w:rsid w:val="00446CDE"/>
    <w:rsid w:val="00447077"/>
    <w:rsid w:val="004472E9"/>
    <w:rsid w:val="004477C1"/>
    <w:rsid w:val="00447B32"/>
    <w:rsid w:val="00447CCA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586"/>
    <w:rsid w:val="00466EE1"/>
    <w:rsid w:val="004673E6"/>
    <w:rsid w:val="00467567"/>
    <w:rsid w:val="004678B8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784"/>
    <w:rsid w:val="004778D3"/>
    <w:rsid w:val="00480874"/>
    <w:rsid w:val="00480D0D"/>
    <w:rsid w:val="00480FE2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600F"/>
    <w:rsid w:val="00486896"/>
    <w:rsid w:val="004869B3"/>
    <w:rsid w:val="00487C03"/>
    <w:rsid w:val="004907F1"/>
    <w:rsid w:val="00490DC6"/>
    <w:rsid w:val="00490FBC"/>
    <w:rsid w:val="0049110B"/>
    <w:rsid w:val="00491646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4E7"/>
    <w:rsid w:val="004B6D3D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C3"/>
    <w:rsid w:val="004D7D4A"/>
    <w:rsid w:val="004E01B4"/>
    <w:rsid w:val="004E08FC"/>
    <w:rsid w:val="004E176F"/>
    <w:rsid w:val="004E1A5C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E6E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50028D"/>
    <w:rsid w:val="005002A2"/>
    <w:rsid w:val="005007CA"/>
    <w:rsid w:val="0050091C"/>
    <w:rsid w:val="00502914"/>
    <w:rsid w:val="00502B55"/>
    <w:rsid w:val="00502D77"/>
    <w:rsid w:val="00503336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4BC8"/>
    <w:rsid w:val="00545A99"/>
    <w:rsid w:val="00545CE3"/>
    <w:rsid w:val="00545F41"/>
    <w:rsid w:val="0054622D"/>
    <w:rsid w:val="00546459"/>
    <w:rsid w:val="00546B66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6071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59E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202C"/>
    <w:rsid w:val="005929B7"/>
    <w:rsid w:val="00592A23"/>
    <w:rsid w:val="00592F33"/>
    <w:rsid w:val="005931AF"/>
    <w:rsid w:val="005936D9"/>
    <w:rsid w:val="005938BE"/>
    <w:rsid w:val="005948A8"/>
    <w:rsid w:val="00594C6D"/>
    <w:rsid w:val="00595038"/>
    <w:rsid w:val="00595196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E6A"/>
    <w:rsid w:val="005A1EC9"/>
    <w:rsid w:val="005A2396"/>
    <w:rsid w:val="005A3459"/>
    <w:rsid w:val="005A353C"/>
    <w:rsid w:val="005A3840"/>
    <w:rsid w:val="005A3924"/>
    <w:rsid w:val="005A41C0"/>
    <w:rsid w:val="005A42C7"/>
    <w:rsid w:val="005A437A"/>
    <w:rsid w:val="005A4C57"/>
    <w:rsid w:val="005A5847"/>
    <w:rsid w:val="005A58FB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4768"/>
    <w:rsid w:val="005B4E8B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DA"/>
    <w:rsid w:val="005C4AFE"/>
    <w:rsid w:val="005C53CA"/>
    <w:rsid w:val="005C57F6"/>
    <w:rsid w:val="005C59CC"/>
    <w:rsid w:val="005C5BD8"/>
    <w:rsid w:val="005C6225"/>
    <w:rsid w:val="005C6301"/>
    <w:rsid w:val="005C6485"/>
    <w:rsid w:val="005C6B88"/>
    <w:rsid w:val="005C6FED"/>
    <w:rsid w:val="005C71DB"/>
    <w:rsid w:val="005C76D0"/>
    <w:rsid w:val="005D03EF"/>
    <w:rsid w:val="005D0816"/>
    <w:rsid w:val="005D148D"/>
    <w:rsid w:val="005D1594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500C"/>
    <w:rsid w:val="00605526"/>
    <w:rsid w:val="006055B1"/>
    <w:rsid w:val="006059A4"/>
    <w:rsid w:val="006059EE"/>
    <w:rsid w:val="00605A6D"/>
    <w:rsid w:val="00606001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024"/>
    <w:rsid w:val="00617287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9D3"/>
    <w:rsid w:val="00622CDE"/>
    <w:rsid w:val="00623101"/>
    <w:rsid w:val="0062313A"/>
    <w:rsid w:val="0062335D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301EF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E32"/>
    <w:rsid w:val="00636E78"/>
    <w:rsid w:val="006377CE"/>
    <w:rsid w:val="00637B79"/>
    <w:rsid w:val="006407DF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54B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90C"/>
    <w:rsid w:val="00667BFC"/>
    <w:rsid w:val="00670AAA"/>
    <w:rsid w:val="006712D2"/>
    <w:rsid w:val="006713B3"/>
    <w:rsid w:val="006723D3"/>
    <w:rsid w:val="00672705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77D"/>
    <w:rsid w:val="0068192B"/>
    <w:rsid w:val="006827F4"/>
    <w:rsid w:val="00682C28"/>
    <w:rsid w:val="006843F1"/>
    <w:rsid w:val="00684401"/>
    <w:rsid w:val="006844DE"/>
    <w:rsid w:val="00684D69"/>
    <w:rsid w:val="00685744"/>
    <w:rsid w:val="006861F5"/>
    <w:rsid w:val="006867BC"/>
    <w:rsid w:val="006871EC"/>
    <w:rsid w:val="0068720C"/>
    <w:rsid w:val="00687216"/>
    <w:rsid w:val="00687519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8B7"/>
    <w:rsid w:val="006A0DBD"/>
    <w:rsid w:val="006A12FB"/>
    <w:rsid w:val="006A1590"/>
    <w:rsid w:val="006A17CA"/>
    <w:rsid w:val="006A1D77"/>
    <w:rsid w:val="006A1E1F"/>
    <w:rsid w:val="006A2844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497A"/>
    <w:rsid w:val="006E49BC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D98"/>
    <w:rsid w:val="006F1FE6"/>
    <w:rsid w:val="006F2526"/>
    <w:rsid w:val="006F314D"/>
    <w:rsid w:val="006F31C0"/>
    <w:rsid w:val="006F322F"/>
    <w:rsid w:val="006F42B0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7001B6"/>
    <w:rsid w:val="00700C0D"/>
    <w:rsid w:val="00700FB0"/>
    <w:rsid w:val="00702635"/>
    <w:rsid w:val="0070336D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2745"/>
    <w:rsid w:val="00722EA2"/>
    <w:rsid w:val="00722EF9"/>
    <w:rsid w:val="00723AAB"/>
    <w:rsid w:val="00723D6B"/>
    <w:rsid w:val="00723E19"/>
    <w:rsid w:val="007242D7"/>
    <w:rsid w:val="0072484C"/>
    <w:rsid w:val="007249AC"/>
    <w:rsid w:val="00724D0F"/>
    <w:rsid w:val="00725874"/>
    <w:rsid w:val="00725BD3"/>
    <w:rsid w:val="00726E80"/>
    <w:rsid w:val="0072744A"/>
    <w:rsid w:val="00730141"/>
    <w:rsid w:val="00730331"/>
    <w:rsid w:val="00730D9F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2A87"/>
    <w:rsid w:val="00752AE4"/>
    <w:rsid w:val="00752D18"/>
    <w:rsid w:val="007532D5"/>
    <w:rsid w:val="0075393B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6B8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201"/>
    <w:rsid w:val="00794099"/>
    <w:rsid w:val="00794586"/>
    <w:rsid w:val="007946F3"/>
    <w:rsid w:val="0079485A"/>
    <w:rsid w:val="00794DAB"/>
    <w:rsid w:val="00794F3F"/>
    <w:rsid w:val="0079550D"/>
    <w:rsid w:val="0079574F"/>
    <w:rsid w:val="007959BB"/>
    <w:rsid w:val="00795B2C"/>
    <w:rsid w:val="00795DC5"/>
    <w:rsid w:val="00797D20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2605"/>
    <w:rsid w:val="007C282E"/>
    <w:rsid w:val="007C2919"/>
    <w:rsid w:val="007C2B45"/>
    <w:rsid w:val="007C2BB4"/>
    <w:rsid w:val="007C2FF1"/>
    <w:rsid w:val="007C30B8"/>
    <w:rsid w:val="007C364C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C04"/>
    <w:rsid w:val="007E0394"/>
    <w:rsid w:val="007E0E76"/>
    <w:rsid w:val="007E0FA7"/>
    <w:rsid w:val="007E162D"/>
    <w:rsid w:val="007E17DF"/>
    <w:rsid w:val="007E1C3E"/>
    <w:rsid w:val="007E206E"/>
    <w:rsid w:val="007E2201"/>
    <w:rsid w:val="007E239A"/>
    <w:rsid w:val="007E3093"/>
    <w:rsid w:val="007E4E54"/>
    <w:rsid w:val="007E4ED3"/>
    <w:rsid w:val="007E5187"/>
    <w:rsid w:val="007E57F4"/>
    <w:rsid w:val="007E5E5F"/>
    <w:rsid w:val="007E7D4E"/>
    <w:rsid w:val="007F0B17"/>
    <w:rsid w:val="007F0CB1"/>
    <w:rsid w:val="007F118F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E20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6D40"/>
    <w:rsid w:val="00806E40"/>
    <w:rsid w:val="00807233"/>
    <w:rsid w:val="008075B8"/>
    <w:rsid w:val="008079C9"/>
    <w:rsid w:val="00807D99"/>
    <w:rsid w:val="00807DB6"/>
    <w:rsid w:val="008105E9"/>
    <w:rsid w:val="00810D81"/>
    <w:rsid w:val="00810D90"/>
    <w:rsid w:val="008115AD"/>
    <w:rsid w:val="0081193D"/>
    <w:rsid w:val="00811C5E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9CE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872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B8"/>
    <w:rsid w:val="00845191"/>
    <w:rsid w:val="00845498"/>
    <w:rsid w:val="0084598D"/>
    <w:rsid w:val="00846527"/>
    <w:rsid w:val="00846654"/>
    <w:rsid w:val="008466E5"/>
    <w:rsid w:val="00846982"/>
    <w:rsid w:val="00846DFE"/>
    <w:rsid w:val="00847204"/>
    <w:rsid w:val="00850082"/>
    <w:rsid w:val="00850AD7"/>
    <w:rsid w:val="00851B23"/>
    <w:rsid w:val="008525F9"/>
    <w:rsid w:val="00852949"/>
    <w:rsid w:val="00852D8E"/>
    <w:rsid w:val="008530A7"/>
    <w:rsid w:val="00853EEF"/>
    <w:rsid w:val="008540DD"/>
    <w:rsid w:val="008548E9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946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8F5"/>
    <w:rsid w:val="00867B93"/>
    <w:rsid w:val="0087054C"/>
    <w:rsid w:val="00870A62"/>
    <w:rsid w:val="00870B9C"/>
    <w:rsid w:val="008712ED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F2B"/>
    <w:rsid w:val="00880007"/>
    <w:rsid w:val="008800A4"/>
    <w:rsid w:val="008800E3"/>
    <w:rsid w:val="00880136"/>
    <w:rsid w:val="008812FC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A3B"/>
    <w:rsid w:val="008A70F3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974"/>
    <w:rsid w:val="008C4A94"/>
    <w:rsid w:val="008C4CA0"/>
    <w:rsid w:val="008C4DBB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F42"/>
    <w:rsid w:val="00910FE7"/>
    <w:rsid w:val="00911465"/>
    <w:rsid w:val="00911659"/>
    <w:rsid w:val="00911DB9"/>
    <w:rsid w:val="0091249D"/>
    <w:rsid w:val="00912F6B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F22"/>
    <w:rsid w:val="009175E5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5902"/>
    <w:rsid w:val="00935A77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8BA"/>
    <w:rsid w:val="00946E39"/>
    <w:rsid w:val="00947246"/>
    <w:rsid w:val="00947398"/>
    <w:rsid w:val="00947419"/>
    <w:rsid w:val="00947D09"/>
    <w:rsid w:val="00947E85"/>
    <w:rsid w:val="00950639"/>
    <w:rsid w:val="00950F61"/>
    <w:rsid w:val="009513C8"/>
    <w:rsid w:val="00951C7A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EE0"/>
    <w:rsid w:val="00960506"/>
    <w:rsid w:val="009606A1"/>
    <w:rsid w:val="00960FAD"/>
    <w:rsid w:val="0096161D"/>
    <w:rsid w:val="00961A68"/>
    <w:rsid w:val="00961E46"/>
    <w:rsid w:val="00961E62"/>
    <w:rsid w:val="00962387"/>
    <w:rsid w:val="00962698"/>
    <w:rsid w:val="009627E6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4F6"/>
    <w:rsid w:val="00973F26"/>
    <w:rsid w:val="009746A0"/>
    <w:rsid w:val="009749A6"/>
    <w:rsid w:val="00974EF7"/>
    <w:rsid w:val="00975934"/>
    <w:rsid w:val="00975F33"/>
    <w:rsid w:val="009766FC"/>
    <w:rsid w:val="00976D43"/>
    <w:rsid w:val="0097733A"/>
    <w:rsid w:val="009776DE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2F6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E0024"/>
    <w:rsid w:val="009E0675"/>
    <w:rsid w:val="009E0FF7"/>
    <w:rsid w:val="009E1964"/>
    <w:rsid w:val="009E212B"/>
    <w:rsid w:val="009E242C"/>
    <w:rsid w:val="009E2678"/>
    <w:rsid w:val="009E2708"/>
    <w:rsid w:val="009E28B0"/>
    <w:rsid w:val="009E4645"/>
    <w:rsid w:val="009E49E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49B"/>
    <w:rsid w:val="009F483A"/>
    <w:rsid w:val="009F4A06"/>
    <w:rsid w:val="009F4AA8"/>
    <w:rsid w:val="009F51E3"/>
    <w:rsid w:val="009F5380"/>
    <w:rsid w:val="009F571D"/>
    <w:rsid w:val="009F5A2C"/>
    <w:rsid w:val="009F5C60"/>
    <w:rsid w:val="009F5CBB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11AF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32E"/>
    <w:rsid w:val="00A268B7"/>
    <w:rsid w:val="00A26E93"/>
    <w:rsid w:val="00A2711E"/>
    <w:rsid w:val="00A27239"/>
    <w:rsid w:val="00A30E56"/>
    <w:rsid w:val="00A30F1F"/>
    <w:rsid w:val="00A31151"/>
    <w:rsid w:val="00A3155A"/>
    <w:rsid w:val="00A31D6A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1C0"/>
    <w:rsid w:val="00A404AE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374"/>
    <w:rsid w:val="00A8647D"/>
    <w:rsid w:val="00A86B15"/>
    <w:rsid w:val="00A87EAB"/>
    <w:rsid w:val="00A907A9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F58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705F"/>
    <w:rsid w:val="00A97768"/>
    <w:rsid w:val="00A97A6F"/>
    <w:rsid w:val="00A97B1D"/>
    <w:rsid w:val="00AA05A3"/>
    <w:rsid w:val="00AA0F15"/>
    <w:rsid w:val="00AA1502"/>
    <w:rsid w:val="00AA19AF"/>
    <w:rsid w:val="00AA1D2D"/>
    <w:rsid w:val="00AA2650"/>
    <w:rsid w:val="00AA2786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798"/>
    <w:rsid w:val="00AB290E"/>
    <w:rsid w:val="00AB32E6"/>
    <w:rsid w:val="00AB340D"/>
    <w:rsid w:val="00AB36D2"/>
    <w:rsid w:val="00AB3D74"/>
    <w:rsid w:val="00AB3DD2"/>
    <w:rsid w:val="00AB3FC4"/>
    <w:rsid w:val="00AB4039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A91"/>
    <w:rsid w:val="00AF0037"/>
    <w:rsid w:val="00AF03E3"/>
    <w:rsid w:val="00AF0528"/>
    <w:rsid w:val="00AF062A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E43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8C7"/>
    <w:rsid w:val="00B01A5A"/>
    <w:rsid w:val="00B01B5D"/>
    <w:rsid w:val="00B01EED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20E"/>
    <w:rsid w:val="00B10AC0"/>
    <w:rsid w:val="00B11077"/>
    <w:rsid w:val="00B112CC"/>
    <w:rsid w:val="00B11C9D"/>
    <w:rsid w:val="00B11D2D"/>
    <w:rsid w:val="00B12CB0"/>
    <w:rsid w:val="00B135D6"/>
    <w:rsid w:val="00B137EB"/>
    <w:rsid w:val="00B13890"/>
    <w:rsid w:val="00B138B6"/>
    <w:rsid w:val="00B13954"/>
    <w:rsid w:val="00B13CDF"/>
    <w:rsid w:val="00B13EBD"/>
    <w:rsid w:val="00B13F09"/>
    <w:rsid w:val="00B1402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863"/>
    <w:rsid w:val="00B32FE2"/>
    <w:rsid w:val="00B332BD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B9C"/>
    <w:rsid w:val="00B560C5"/>
    <w:rsid w:val="00B56163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7787"/>
    <w:rsid w:val="00B677CF"/>
    <w:rsid w:val="00B67B28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8D9"/>
    <w:rsid w:val="00BB2992"/>
    <w:rsid w:val="00BB2B6E"/>
    <w:rsid w:val="00BB2C88"/>
    <w:rsid w:val="00BB3780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5010"/>
    <w:rsid w:val="00BD6009"/>
    <w:rsid w:val="00BD683D"/>
    <w:rsid w:val="00BD6B1A"/>
    <w:rsid w:val="00BD6C19"/>
    <w:rsid w:val="00BD74E7"/>
    <w:rsid w:val="00BD7A06"/>
    <w:rsid w:val="00BD7B60"/>
    <w:rsid w:val="00BD7D31"/>
    <w:rsid w:val="00BD7EE4"/>
    <w:rsid w:val="00BE0204"/>
    <w:rsid w:val="00BE156D"/>
    <w:rsid w:val="00BE16CF"/>
    <w:rsid w:val="00BE1956"/>
    <w:rsid w:val="00BE1ACB"/>
    <w:rsid w:val="00BE2966"/>
    <w:rsid w:val="00BE2F69"/>
    <w:rsid w:val="00BE3023"/>
    <w:rsid w:val="00BE3395"/>
    <w:rsid w:val="00BE3939"/>
    <w:rsid w:val="00BE3D83"/>
    <w:rsid w:val="00BE414D"/>
    <w:rsid w:val="00BE46C1"/>
    <w:rsid w:val="00BE4883"/>
    <w:rsid w:val="00BE4FE6"/>
    <w:rsid w:val="00BE5025"/>
    <w:rsid w:val="00BE5060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885"/>
    <w:rsid w:val="00C100B1"/>
    <w:rsid w:val="00C10209"/>
    <w:rsid w:val="00C10258"/>
    <w:rsid w:val="00C10C05"/>
    <w:rsid w:val="00C122B4"/>
    <w:rsid w:val="00C1269E"/>
    <w:rsid w:val="00C1359E"/>
    <w:rsid w:val="00C13C24"/>
    <w:rsid w:val="00C13D06"/>
    <w:rsid w:val="00C1413C"/>
    <w:rsid w:val="00C142B4"/>
    <w:rsid w:val="00C14418"/>
    <w:rsid w:val="00C14A04"/>
    <w:rsid w:val="00C14B68"/>
    <w:rsid w:val="00C15171"/>
    <w:rsid w:val="00C154EA"/>
    <w:rsid w:val="00C155C3"/>
    <w:rsid w:val="00C15EB6"/>
    <w:rsid w:val="00C1609A"/>
    <w:rsid w:val="00C166E4"/>
    <w:rsid w:val="00C17141"/>
    <w:rsid w:val="00C171C6"/>
    <w:rsid w:val="00C174FD"/>
    <w:rsid w:val="00C177AB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3D5"/>
    <w:rsid w:val="00C25A51"/>
    <w:rsid w:val="00C25E17"/>
    <w:rsid w:val="00C26BED"/>
    <w:rsid w:val="00C271E3"/>
    <w:rsid w:val="00C2751D"/>
    <w:rsid w:val="00C3057E"/>
    <w:rsid w:val="00C31136"/>
    <w:rsid w:val="00C31441"/>
    <w:rsid w:val="00C3164E"/>
    <w:rsid w:val="00C32238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CCB"/>
    <w:rsid w:val="00C42161"/>
    <w:rsid w:val="00C42416"/>
    <w:rsid w:val="00C4281B"/>
    <w:rsid w:val="00C42A44"/>
    <w:rsid w:val="00C4349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88"/>
    <w:rsid w:val="00C50155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975"/>
    <w:rsid w:val="00C54AC4"/>
    <w:rsid w:val="00C551C7"/>
    <w:rsid w:val="00C55214"/>
    <w:rsid w:val="00C55538"/>
    <w:rsid w:val="00C55A84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5A83"/>
    <w:rsid w:val="00C662C4"/>
    <w:rsid w:val="00C663EF"/>
    <w:rsid w:val="00C66C98"/>
    <w:rsid w:val="00C671A5"/>
    <w:rsid w:val="00C671D1"/>
    <w:rsid w:val="00C67330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1422"/>
    <w:rsid w:val="00C8156E"/>
    <w:rsid w:val="00C823F5"/>
    <w:rsid w:val="00C82756"/>
    <w:rsid w:val="00C82A26"/>
    <w:rsid w:val="00C82CDC"/>
    <w:rsid w:val="00C8319B"/>
    <w:rsid w:val="00C83201"/>
    <w:rsid w:val="00C84BC9"/>
    <w:rsid w:val="00C84E6D"/>
    <w:rsid w:val="00C84FB7"/>
    <w:rsid w:val="00C852B7"/>
    <w:rsid w:val="00C85563"/>
    <w:rsid w:val="00C8584E"/>
    <w:rsid w:val="00C860AF"/>
    <w:rsid w:val="00C8616A"/>
    <w:rsid w:val="00C86A1B"/>
    <w:rsid w:val="00C86ACF"/>
    <w:rsid w:val="00C86B35"/>
    <w:rsid w:val="00C86EA1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CDA"/>
    <w:rsid w:val="00CA7E83"/>
    <w:rsid w:val="00CA7F01"/>
    <w:rsid w:val="00CB07B7"/>
    <w:rsid w:val="00CB15CB"/>
    <w:rsid w:val="00CB1BB8"/>
    <w:rsid w:val="00CB1BB9"/>
    <w:rsid w:val="00CB1DB9"/>
    <w:rsid w:val="00CB2107"/>
    <w:rsid w:val="00CB2818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BDD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862"/>
    <w:rsid w:val="00CF7A73"/>
    <w:rsid w:val="00CF7E87"/>
    <w:rsid w:val="00D007C0"/>
    <w:rsid w:val="00D00CFC"/>
    <w:rsid w:val="00D00D5A"/>
    <w:rsid w:val="00D0115D"/>
    <w:rsid w:val="00D0171A"/>
    <w:rsid w:val="00D01B0D"/>
    <w:rsid w:val="00D02C19"/>
    <w:rsid w:val="00D032ED"/>
    <w:rsid w:val="00D03432"/>
    <w:rsid w:val="00D03894"/>
    <w:rsid w:val="00D03B53"/>
    <w:rsid w:val="00D03CF0"/>
    <w:rsid w:val="00D03ECD"/>
    <w:rsid w:val="00D04719"/>
    <w:rsid w:val="00D049E6"/>
    <w:rsid w:val="00D04A24"/>
    <w:rsid w:val="00D055BD"/>
    <w:rsid w:val="00D057BC"/>
    <w:rsid w:val="00D05C66"/>
    <w:rsid w:val="00D05F5B"/>
    <w:rsid w:val="00D06A07"/>
    <w:rsid w:val="00D102C7"/>
    <w:rsid w:val="00D10E9C"/>
    <w:rsid w:val="00D10F5F"/>
    <w:rsid w:val="00D1112D"/>
    <w:rsid w:val="00D113EB"/>
    <w:rsid w:val="00D11567"/>
    <w:rsid w:val="00D11B13"/>
    <w:rsid w:val="00D12EB3"/>
    <w:rsid w:val="00D13321"/>
    <w:rsid w:val="00D13996"/>
    <w:rsid w:val="00D13E1E"/>
    <w:rsid w:val="00D13E4F"/>
    <w:rsid w:val="00D13E98"/>
    <w:rsid w:val="00D13F9C"/>
    <w:rsid w:val="00D14219"/>
    <w:rsid w:val="00D14455"/>
    <w:rsid w:val="00D1455E"/>
    <w:rsid w:val="00D1499F"/>
    <w:rsid w:val="00D14BE2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1180"/>
    <w:rsid w:val="00D213A5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47C7"/>
    <w:rsid w:val="00D25B26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2398"/>
    <w:rsid w:val="00D32685"/>
    <w:rsid w:val="00D32A29"/>
    <w:rsid w:val="00D32C76"/>
    <w:rsid w:val="00D33939"/>
    <w:rsid w:val="00D34D65"/>
    <w:rsid w:val="00D3533E"/>
    <w:rsid w:val="00D354E2"/>
    <w:rsid w:val="00D35ACA"/>
    <w:rsid w:val="00D36419"/>
    <w:rsid w:val="00D36E2A"/>
    <w:rsid w:val="00D371AF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6437"/>
    <w:rsid w:val="00D46F49"/>
    <w:rsid w:val="00D479B3"/>
    <w:rsid w:val="00D47A28"/>
    <w:rsid w:val="00D47CE0"/>
    <w:rsid w:val="00D47E0E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F32"/>
    <w:rsid w:val="00D60596"/>
    <w:rsid w:val="00D60E22"/>
    <w:rsid w:val="00D61456"/>
    <w:rsid w:val="00D61547"/>
    <w:rsid w:val="00D61D21"/>
    <w:rsid w:val="00D6242D"/>
    <w:rsid w:val="00D62895"/>
    <w:rsid w:val="00D628BE"/>
    <w:rsid w:val="00D628E3"/>
    <w:rsid w:val="00D6294D"/>
    <w:rsid w:val="00D63BE1"/>
    <w:rsid w:val="00D64A29"/>
    <w:rsid w:val="00D64F25"/>
    <w:rsid w:val="00D6598A"/>
    <w:rsid w:val="00D66643"/>
    <w:rsid w:val="00D6697A"/>
    <w:rsid w:val="00D670BF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8E8"/>
    <w:rsid w:val="00D96DB8"/>
    <w:rsid w:val="00D96FCC"/>
    <w:rsid w:val="00D97181"/>
    <w:rsid w:val="00D9726A"/>
    <w:rsid w:val="00D97C29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4FB"/>
    <w:rsid w:val="00DA755A"/>
    <w:rsid w:val="00DA7649"/>
    <w:rsid w:val="00DA7BB7"/>
    <w:rsid w:val="00DA7C5C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ECA"/>
    <w:rsid w:val="00DC5E12"/>
    <w:rsid w:val="00DC5EBD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78"/>
    <w:rsid w:val="00DD3693"/>
    <w:rsid w:val="00DD3AAB"/>
    <w:rsid w:val="00DD3FC1"/>
    <w:rsid w:val="00DD49C3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19D"/>
    <w:rsid w:val="00DF54AB"/>
    <w:rsid w:val="00DF5508"/>
    <w:rsid w:val="00DF60A9"/>
    <w:rsid w:val="00DF6AC2"/>
    <w:rsid w:val="00DF6B56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9A5"/>
    <w:rsid w:val="00E039D1"/>
    <w:rsid w:val="00E03ADD"/>
    <w:rsid w:val="00E03B59"/>
    <w:rsid w:val="00E0426A"/>
    <w:rsid w:val="00E043D5"/>
    <w:rsid w:val="00E049E6"/>
    <w:rsid w:val="00E056A2"/>
    <w:rsid w:val="00E05AE7"/>
    <w:rsid w:val="00E07306"/>
    <w:rsid w:val="00E074C7"/>
    <w:rsid w:val="00E0767A"/>
    <w:rsid w:val="00E07799"/>
    <w:rsid w:val="00E078FC"/>
    <w:rsid w:val="00E10120"/>
    <w:rsid w:val="00E10250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94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C92"/>
    <w:rsid w:val="00E62436"/>
    <w:rsid w:val="00E62D38"/>
    <w:rsid w:val="00E6394D"/>
    <w:rsid w:val="00E63FB4"/>
    <w:rsid w:val="00E6424D"/>
    <w:rsid w:val="00E649EE"/>
    <w:rsid w:val="00E64C6D"/>
    <w:rsid w:val="00E64F28"/>
    <w:rsid w:val="00E652AB"/>
    <w:rsid w:val="00E65E8C"/>
    <w:rsid w:val="00E665EB"/>
    <w:rsid w:val="00E66812"/>
    <w:rsid w:val="00E6685B"/>
    <w:rsid w:val="00E66C45"/>
    <w:rsid w:val="00E6716E"/>
    <w:rsid w:val="00E67607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E1F"/>
    <w:rsid w:val="00E87084"/>
    <w:rsid w:val="00E8714F"/>
    <w:rsid w:val="00E87608"/>
    <w:rsid w:val="00E907A1"/>
    <w:rsid w:val="00E9215D"/>
    <w:rsid w:val="00E92B49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78F"/>
    <w:rsid w:val="00EA6E71"/>
    <w:rsid w:val="00EA748B"/>
    <w:rsid w:val="00EA7C79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645"/>
    <w:rsid w:val="00EB57E6"/>
    <w:rsid w:val="00EB5912"/>
    <w:rsid w:val="00EB59AF"/>
    <w:rsid w:val="00EB631C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4596"/>
    <w:rsid w:val="00ED4A18"/>
    <w:rsid w:val="00ED52C9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44D2"/>
    <w:rsid w:val="00EE4A04"/>
    <w:rsid w:val="00EE4AD6"/>
    <w:rsid w:val="00EE4C17"/>
    <w:rsid w:val="00EE4E0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CB8"/>
    <w:rsid w:val="00EF16BE"/>
    <w:rsid w:val="00EF18A8"/>
    <w:rsid w:val="00EF1A73"/>
    <w:rsid w:val="00EF1C79"/>
    <w:rsid w:val="00EF24DA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81"/>
    <w:rsid w:val="00F00235"/>
    <w:rsid w:val="00F00706"/>
    <w:rsid w:val="00F00B31"/>
    <w:rsid w:val="00F00D13"/>
    <w:rsid w:val="00F013FA"/>
    <w:rsid w:val="00F01536"/>
    <w:rsid w:val="00F0194A"/>
    <w:rsid w:val="00F0304C"/>
    <w:rsid w:val="00F03AB3"/>
    <w:rsid w:val="00F03F9F"/>
    <w:rsid w:val="00F04C88"/>
    <w:rsid w:val="00F053CC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E50"/>
    <w:rsid w:val="00F3658C"/>
    <w:rsid w:val="00F36E93"/>
    <w:rsid w:val="00F373FD"/>
    <w:rsid w:val="00F400D5"/>
    <w:rsid w:val="00F40AAA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C45"/>
    <w:rsid w:val="00F450F3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10C9"/>
    <w:rsid w:val="00F51ADB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7D9"/>
    <w:rsid w:val="00F560FB"/>
    <w:rsid w:val="00F56345"/>
    <w:rsid w:val="00F563DC"/>
    <w:rsid w:val="00F57187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CBC"/>
    <w:rsid w:val="00F66688"/>
    <w:rsid w:val="00F6710D"/>
    <w:rsid w:val="00F672BC"/>
    <w:rsid w:val="00F6785B"/>
    <w:rsid w:val="00F679B0"/>
    <w:rsid w:val="00F7023D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FB"/>
    <w:rsid w:val="00F8365A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F56"/>
    <w:rsid w:val="00F93114"/>
    <w:rsid w:val="00F93154"/>
    <w:rsid w:val="00F93515"/>
    <w:rsid w:val="00F93608"/>
    <w:rsid w:val="00F9402F"/>
    <w:rsid w:val="00F940E8"/>
    <w:rsid w:val="00F941E9"/>
    <w:rsid w:val="00F94E4D"/>
    <w:rsid w:val="00F95362"/>
    <w:rsid w:val="00F95969"/>
    <w:rsid w:val="00F95EC6"/>
    <w:rsid w:val="00F9608D"/>
    <w:rsid w:val="00F967EC"/>
    <w:rsid w:val="00F9751C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741"/>
    <w:rsid w:val="00FB1879"/>
    <w:rsid w:val="00FB188D"/>
    <w:rsid w:val="00FB1D3C"/>
    <w:rsid w:val="00FB2662"/>
    <w:rsid w:val="00FB2A33"/>
    <w:rsid w:val="00FB2AC9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C1E"/>
    <w:rsid w:val="00FD3134"/>
    <w:rsid w:val="00FD3394"/>
    <w:rsid w:val="00FD4482"/>
    <w:rsid w:val="00FD605E"/>
    <w:rsid w:val="00FD638F"/>
    <w:rsid w:val="00FD695A"/>
    <w:rsid w:val="00FD6A3F"/>
    <w:rsid w:val="00FD6BB0"/>
    <w:rsid w:val="00FD6CD6"/>
    <w:rsid w:val="00FD7591"/>
    <w:rsid w:val="00FD7987"/>
    <w:rsid w:val="00FD79A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6203</TotalTime>
  <Pages>12</Pages>
  <Words>2709</Words>
  <Characters>15443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460</cp:revision>
  <cp:lastPrinted>2022-05-09T06:20:00Z</cp:lastPrinted>
  <dcterms:created xsi:type="dcterms:W3CDTF">2020-05-08T11:31:00Z</dcterms:created>
  <dcterms:modified xsi:type="dcterms:W3CDTF">2022-05-10T11:07:00Z</dcterms:modified>
</cp:coreProperties>
</file>