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77777777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period ended</w:t>
      </w:r>
    </w:p>
    <w:p w14:paraId="44FC3641" w14:textId="1C6E99C7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31</w:t>
      </w:r>
      <w:r w:rsidR="00A21162">
        <w:rPr>
          <w:sz w:val="36"/>
          <w:szCs w:val="36"/>
        </w:rPr>
        <w:t xml:space="preserve"> March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0373F4">
        <w:rPr>
          <w:sz w:val="36"/>
          <w:szCs w:val="36"/>
          <w:lang w:val="en-US"/>
        </w:rPr>
        <w:t>2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2A0EDD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2A0EDD" w:rsidSect="00CC07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AC7273" w14:textId="127CAF39" w:rsidR="0074249D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545AE33D" w14:textId="77777777" w:rsidR="00547818" w:rsidRPr="00C63845" w:rsidRDefault="00547818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3DCC8A94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42FA2A6B"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>Public Company Limited and its su</w:t>
      </w:r>
      <w:r w:rsidR="003234E0">
        <w:rPr>
          <w:szCs w:val="22"/>
        </w:rPr>
        <w:t>b</w:t>
      </w:r>
      <w:r w:rsidRPr="00D35204">
        <w:rPr>
          <w:szCs w:val="22"/>
        </w:rPr>
        <w:t>sidi</w:t>
      </w:r>
      <w:r w:rsidR="003234E0">
        <w:rPr>
          <w:szCs w:val="22"/>
        </w:rPr>
        <w:t>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27341" w:rsidRPr="00D27341">
        <w:rPr>
          <w:szCs w:val="22"/>
          <w:lang w:val="en-US"/>
        </w:rPr>
        <w:t>31</w:t>
      </w:r>
      <w:r w:rsidRPr="00D35204">
        <w:rPr>
          <w:szCs w:val="22"/>
        </w:rPr>
        <w:t xml:space="preserve"> </w:t>
      </w:r>
      <w:r w:rsidR="00A21162">
        <w:rPr>
          <w:szCs w:val="22"/>
        </w:rPr>
        <w:t xml:space="preserve">March </w:t>
      </w:r>
      <w:r w:rsidR="00D27341" w:rsidRPr="00D27341">
        <w:rPr>
          <w:szCs w:val="22"/>
          <w:lang w:val="en-US"/>
        </w:rPr>
        <w:t>202</w:t>
      </w:r>
      <w:r w:rsidR="000373F4">
        <w:rPr>
          <w:szCs w:val="22"/>
          <w:lang w:val="en-US"/>
        </w:rPr>
        <w:t>2</w:t>
      </w:r>
      <w:r w:rsidR="00723824">
        <w:rPr>
          <w:szCs w:val="22"/>
        </w:rPr>
        <w:t>;</w:t>
      </w:r>
      <w:r w:rsidRPr="00D35204">
        <w:rPr>
          <w:szCs w:val="22"/>
        </w:rPr>
        <w:t xml:space="preserve"> the consolidated and separate statements of comprehensive income, changes in equity and cash flows for the </w:t>
      </w:r>
      <w:r w:rsidR="00A21162">
        <w:rPr>
          <w:szCs w:val="22"/>
        </w:rPr>
        <w:t>three</w:t>
      </w:r>
      <w:r w:rsidRPr="00D35204">
        <w:rPr>
          <w:szCs w:val="22"/>
        </w:rPr>
        <w:t xml:space="preserve">-month period ended </w:t>
      </w:r>
      <w:r w:rsidR="003B7582">
        <w:rPr>
          <w:szCs w:val="22"/>
        </w:rPr>
        <w:t xml:space="preserve">           </w:t>
      </w:r>
      <w:r w:rsidR="00D27341" w:rsidRPr="00D27341">
        <w:rPr>
          <w:szCs w:val="22"/>
          <w:lang w:val="en-US"/>
        </w:rPr>
        <w:t>31</w:t>
      </w:r>
      <w:r w:rsidR="00A21162">
        <w:rPr>
          <w:szCs w:val="22"/>
        </w:rPr>
        <w:t xml:space="preserve"> March </w:t>
      </w:r>
      <w:r w:rsidR="00D27341" w:rsidRPr="00D27341">
        <w:rPr>
          <w:szCs w:val="22"/>
          <w:lang w:val="en-US"/>
        </w:rPr>
        <w:t>202</w:t>
      </w:r>
      <w:r w:rsidR="000373F4">
        <w:rPr>
          <w:szCs w:val="22"/>
          <w:lang w:val="en-US"/>
        </w:rPr>
        <w:t>2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 </w:t>
      </w:r>
      <w:r w:rsidR="003B7582">
        <w:rPr>
          <w:szCs w:val="22"/>
        </w:rPr>
        <w:t xml:space="preserve">           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2A0EDD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66F31730" w14:textId="77777777" w:rsidR="00323F41" w:rsidRDefault="00323F41" w:rsidP="00323F41">
      <w:pPr>
        <w:autoSpaceDE w:val="0"/>
        <w:autoSpaceDN w:val="0"/>
        <w:rPr>
          <w:i/>
          <w:iCs/>
        </w:rPr>
      </w:pPr>
    </w:p>
    <w:p w14:paraId="59C9B4B8" w14:textId="77777777" w:rsidR="0074249D" w:rsidRPr="00323F41" w:rsidRDefault="0074249D" w:rsidP="0074249D">
      <w:pPr>
        <w:jc w:val="both"/>
        <w:outlineLvl w:val="0"/>
        <w:rPr>
          <w:i/>
          <w:iCs/>
          <w:sz w:val="20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8C09A0" w:rsidRDefault="0054432B" w:rsidP="0054432B">
      <w:pPr>
        <w:spacing w:line="240" w:lineRule="atLeast"/>
        <w:jc w:val="both"/>
        <w:rPr>
          <w:rFonts w:cstheme="minorBidi"/>
          <w:szCs w:val="28"/>
          <w:cs/>
          <w:lang w:bidi="th-TH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20181A43" w14:textId="5EED9BB3" w:rsidR="0074249D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rPr>
          <w:rFonts w:cs="Cordia New"/>
        </w:rPr>
        <w:t>1</w:t>
      </w:r>
      <w:r w:rsidR="000373F4">
        <w:rPr>
          <w:rFonts w:cs="Cordia New"/>
        </w:rPr>
        <w:t>2</w:t>
      </w:r>
      <w:r w:rsidRPr="000C4367">
        <w:rPr>
          <w:rFonts w:cs="Cordia New"/>
        </w:rPr>
        <w:t xml:space="preserve"> </w:t>
      </w:r>
      <w:r>
        <w:t>May</w:t>
      </w:r>
      <w:r w:rsidRPr="000C4367">
        <w:t xml:space="preserve"> 20</w:t>
      </w:r>
      <w:r>
        <w:t>2</w:t>
      </w:r>
      <w:r w:rsidR="000373F4">
        <w:t>2</w:t>
      </w:r>
    </w:p>
    <w:sectPr w:rsidR="0074249D" w:rsidSect="00E01B31">
      <w:headerReference w:type="default" r:id="rId14"/>
      <w:footerReference w:type="default" r:id="rId15"/>
      <w:pgSz w:w="11907" w:h="16840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6B0B2" w14:textId="77777777" w:rsidR="002604F3" w:rsidRDefault="002604F3">
      <w:r>
        <w:separator/>
      </w:r>
    </w:p>
  </w:endnote>
  <w:endnote w:type="continuationSeparator" w:id="0">
    <w:p w14:paraId="45A8AE8D" w14:textId="77777777" w:rsidR="002604F3" w:rsidRDefault="00260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6FC9" w14:textId="77777777" w:rsidR="004B3C36" w:rsidRDefault="004B3C3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4B3C36" w:rsidRDefault="004B3C3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881B0" w14:textId="77777777" w:rsidR="004B3C36" w:rsidRPr="00807056" w:rsidRDefault="004B3C3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4B3C36" w:rsidRDefault="004B3C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154C" w14:textId="77777777" w:rsidR="00E458BD" w:rsidRDefault="00E45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FCA5" w14:textId="3CC70E9F" w:rsidR="00E01B31" w:rsidRPr="00E458BD" w:rsidRDefault="00E01B31" w:rsidP="00E45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73D9B" w14:textId="77777777" w:rsidR="002604F3" w:rsidRDefault="002604F3">
      <w:r>
        <w:separator/>
      </w:r>
    </w:p>
  </w:footnote>
  <w:footnote w:type="continuationSeparator" w:id="0">
    <w:p w14:paraId="639F1D5C" w14:textId="77777777" w:rsidR="002604F3" w:rsidRDefault="00260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D772" w14:textId="77777777" w:rsidR="00E458BD" w:rsidRDefault="00E45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B5DD" w14:textId="77777777" w:rsidR="004B3C36" w:rsidRPr="005471B4" w:rsidRDefault="004B3C3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8454" w14:textId="77777777" w:rsidR="004B3C36" w:rsidRDefault="004B3C3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4B3C36" w:rsidRDefault="004B3C3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4B3C36" w:rsidRPr="00E3305E" w:rsidRDefault="004B3C36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3BE68" w14:textId="292100CE" w:rsidR="004B3C36" w:rsidRPr="002F700C" w:rsidRDefault="004B3C36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0112929A" w14:textId="47146600" w:rsidR="002F700C" w:rsidRPr="002F700C" w:rsidRDefault="002F700C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tbl>
    <w:tblPr>
      <w:tblW w:w="8222" w:type="dxa"/>
      <w:tblInd w:w="2155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547818" w:rsidRPr="00547818" w14:paraId="299A21C4" w14:textId="77777777" w:rsidTr="00547818">
      <w:tc>
        <w:tcPr>
          <w:tcW w:w="4410" w:type="dxa"/>
        </w:tcPr>
        <w:p w14:paraId="3EC5E643" w14:textId="4D99C936" w:rsidR="00547818" w:rsidRPr="00A1497C" w:rsidRDefault="00547818" w:rsidP="00547818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2" w:type="dxa"/>
        </w:tcPr>
        <w:p w14:paraId="1891BA05" w14:textId="7499DBFF" w:rsidR="00547818" w:rsidRPr="00547818" w:rsidRDefault="00547818" w:rsidP="00547818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</w:p>
      </w:tc>
    </w:tr>
  </w:tbl>
  <w:p w14:paraId="42698962" w14:textId="746A92A9" w:rsidR="002F700C" w:rsidRPr="002F700C" w:rsidRDefault="002F700C" w:rsidP="00547818">
    <w:pPr>
      <w:pStyle w:val="Header"/>
      <w:tabs>
        <w:tab w:val="left" w:pos="3412"/>
      </w:tabs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A4C7D7D" w14:textId="77777777" w:rsidR="004B3C36" w:rsidRPr="002F700C" w:rsidRDefault="004B3C36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6"/>
  </w:num>
  <w:num w:numId="6">
    <w:abstractNumId w:val="4"/>
  </w:num>
  <w:num w:numId="7">
    <w:abstractNumId w:val="18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17"/>
  </w:num>
  <w:num w:numId="17">
    <w:abstractNumId w:val="14"/>
  </w:num>
  <w:num w:numId="18">
    <w:abstractNumId w:val="19"/>
  </w:num>
  <w:num w:numId="19">
    <w:abstractNumId w:val="12"/>
  </w:num>
  <w:num w:numId="20">
    <w:abstractNumId w:val="10"/>
  </w:num>
  <w:num w:numId="21">
    <w:abstractNumId w:val="7"/>
  </w:num>
  <w:num w:numId="22">
    <w:abstractNumId w:val="8"/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446"/>
    <w:rsid w:val="00005732"/>
    <w:rsid w:val="000058DB"/>
    <w:rsid w:val="00005A06"/>
    <w:rsid w:val="00005AC7"/>
    <w:rsid w:val="00005BBE"/>
    <w:rsid w:val="00005CC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3F4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70B9"/>
    <w:rsid w:val="000470E9"/>
    <w:rsid w:val="000471AE"/>
    <w:rsid w:val="00047465"/>
    <w:rsid w:val="0004780E"/>
    <w:rsid w:val="00047C99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88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57D87"/>
    <w:rsid w:val="00260012"/>
    <w:rsid w:val="002604F3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865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0EDD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00C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4E0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11A0"/>
    <w:rsid w:val="003A1743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2B6"/>
    <w:rsid w:val="003A73CA"/>
    <w:rsid w:val="003A7544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2CD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6A2"/>
    <w:rsid w:val="00506DDC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E77"/>
    <w:rsid w:val="00545046"/>
    <w:rsid w:val="005452F5"/>
    <w:rsid w:val="00545426"/>
    <w:rsid w:val="00545A5E"/>
    <w:rsid w:val="0054615B"/>
    <w:rsid w:val="005467C2"/>
    <w:rsid w:val="00546DE2"/>
    <w:rsid w:val="005471B4"/>
    <w:rsid w:val="0054769D"/>
    <w:rsid w:val="00547818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B9A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824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595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B6B"/>
    <w:rsid w:val="00832E0D"/>
    <w:rsid w:val="00832F43"/>
    <w:rsid w:val="0083301F"/>
    <w:rsid w:val="008333A2"/>
    <w:rsid w:val="00833680"/>
    <w:rsid w:val="008337F2"/>
    <w:rsid w:val="008338B4"/>
    <w:rsid w:val="008338DB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401E4"/>
    <w:rsid w:val="00840453"/>
    <w:rsid w:val="00840460"/>
    <w:rsid w:val="0084086F"/>
    <w:rsid w:val="00840BBE"/>
    <w:rsid w:val="00840DB9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A0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85F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6EF4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3AC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514C"/>
    <w:rsid w:val="009C5267"/>
    <w:rsid w:val="009C5629"/>
    <w:rsid w:val="009C57E2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47C"/>
    <w:rsid w:val="00A117DD"/>
    <w:rsid w:val="00A11B1F"/>
    <w:rsid w:val="00A11CDA"/>
    <w:rsid w:val="00A11D28"/>
    <w:rsid w:val="00A11FF7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120"/>
    <w:rsid w:val="00A1423F"/>
    <w:rsid w:val="00A146A1"/>
    <w:rsid w:val="00A146DC"/>
    <w:rsid w:val="00A148A5"/>
    <w:rsid w:val="00A14B58"/>
    <w:rsid w:val="00A14CF8"/>
    <w:rsid w:val="00A14D39"/>
    <w:rsid w:val="00A152CA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747"/>
    <w:rsid w:val="00A55922"/>
    <w:rsid w:val="00A55D3E"/>
    <w:rsid w:val="00A55E31"/>
    <w:rsid w:val="00A55EE3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97E"/>
    <w:rsid w:val="00A74026"/>
    <w:rsid w:val="00A74088"/>
    <w:rsid w:val="00A74207"/>
    <w:rsid w:val="00A74288"/>
    <w:rsid w:val="00A7485A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EA"/>
    <w:rsid w:val="00B65B59"/>
    <w:rsid w:val="00B6615A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4033"/>
    <w:rsid w:val="00BE4203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9E2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55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45C"/>
    <w:rsid w:val="00D81562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E43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3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778"/>
    <w:rsid w:val="00E43AA0"/>
    <w:rsid w:val="00E43F93"/>
    <w:rsid w:val="00E449E2"/>
    <w:rsid w:val="00E44A17"/>
    <w:rsid w:val="00E44E97"/>
    <w:rsid w:val="00E458BD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B45"/>
    <w:rsid w:val="00EC1BB8"/>
    <w:rsid w:val="00EC1CE4"/>
    <w:rsid w:val="00EC24EC"/>
    <w:rsid w:val="00EC2533"/>
    <w:rsid w:val="00EC36C4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40B2"/>
    <w:rsid w:val="00ED46F4"/>
    <w:rsid w:val="00ED471D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9C0"/>
    <w:rsid w:val="00FE49C4"/>
    <w:rsid w:val="00FE4C78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  <w:style w:type="paragraph" w:customStyle="1" w:styleId="zKISOffAddress">
    <w:name w:val="zKISOffAddress"/>
    <w:basedOn w:val="Normal"/>
    <w:rsid w:val="00547818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F3D48-E559-4108-807F-0FCC0E4F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315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Rongkaporn, Choomjit</cp:lastModifiedBy>
  <cp:revision>2</cp:revision>
  <cp:lastPrinted>2022-05-12T07:14:00Z</cp:lastPrinted>
  <dcterms:created xsi:type="dcterms:W3CDTF">2022-05-12T09:22:00Z</dcterms:created>
  <dcterms:modified xsi:type="dcterms:W3CDTF">2022-05-12T09:22:00Z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