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AB9E3E" w14:textId="77777777" w:rsidR="00B42243" w:rsidRPr="00A92B13" w:rsidRDefault="00B42243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967CE" w:rsidRPr="00A92B13" w14:paraId="2C28E56A" w14:textId="77777777" w:rsidTr="007B651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4E26425" w14:textId="75BB2BB8" w:rsidR="008967CE" w:rsidRPr="00A92B13" w:rsidRDefault="00D97E68" w:rsidP="007B651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69830931"/>
            <w:r w:rsidRPr="00D97E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8967CE"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F6F67"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ฐานะทางการเงิน</w:t>
            </w:r>
          </w:p>
        </w:tc>
      </w:tr>
      <w:bookmarkEnd w:id="0"/>
    </w:tbl>
    <w:p w14:paraId="37F5E4A8" w14:textId="77777777" w:rsidR="008967CE" w:rsidRPr="00A92B13" w:rsidRDefault="008967CE" w:rsidP="008967C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D2F0EE4" w14:textId="6A8DBCE7" w:rsidR="00DF6F67" w:rsidRPr="00A92B13" w:rsidRDefault="00DF6F67" w:rsidP="001E408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92B1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97E68" w:rsidRPr="00D97E68">
        <w:rPr>
          <w:rFonts w:ascii="Browallia New" w:hAnsi="Browallia New" w:cs="Browallia New"/>
          <w:sz w:val="26"/>
          <w:szCs w:val="26"/>
        </w:rPr>
        <w:t>31</w:t>
      </w:r>
      <w:r w:rsidR="00306BC2" w:rsidRPr="00A92B13">
        <w:rPr>
          <w:rFonts w:ascii="Browallia New" w:hAnsi="Browallia New" w:cs="Browallia New"/>
          <w:sz w:val="26"/>
          <w:szCs w:val="26"/>
        </w:rPr>
        <w:t xml:space="preserve"> </w:t>
      </w:r>
      <w:r w:rsidR="00306BC2" w:rsidRPr="00A92B13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A92B1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06BC2" w:rsidRPr="00A92B1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97E68" w:rsidRPr="00D97E68">
        <w:rPr>
          <w:rFonts w:ascii="Browallia New" w:hAnsi="Browallia New" w:cs="Browallia New"/>
          <w:sz w:val="26"/>
          <w:szCs w:val="26"/>
        </w:rPr>
        <w:t>2565</w:t>
      </w:r>
      <w:r w:rsidRPr="00A92B13">
        <w:rPr>
          <w:rFonts w:ascii="Browallia New" w:hAnsi="Browallia New" w:cs="Browallia New"/>
          <w:sz w:val="26"/>
          <w:szCs w:val="26"/>
          <w:cs/>
        </w:rPr>
        <w:t xml:space="preserve"> ใน</w:t>
      </w:r>
      <w:r w:rsidR="001032BA" w:rsidRPr="00A92B13">
        <w:rPr>
          <w:rFonts w:ascii="Browallia New" w:hAnsi="Browallia New" w:cs="Browallia New"/>
          <w:sz w:val="26"/>
          <w:szCs w:val="26"/>
          <w:cs/>
        </w:rPr>
        <w:t>ข้อมูลทาง</w:t>
      </w:r>
      <w:r w:rsidRPr="00A92B13">
        <w:rPr>
          <w:rFonts w:ascii="Browallia New" w:hAnsi="Browallia New" w:cs="Browallia New"/>
          <w:sz w:val="26"/>
          <w:szCs w:val="26"/>
          <w:cs/>
        </w:rPr>
        <w:t>การเงินรวม</w:t>
      </w:r>
      <w:r w:rsidR="00B8791D">
        <w:rPr>
          <w:rFonts w:ascii="Browallia New" w:hAnsi="Browallia New" w:cs="Browallia New" w:hint="cs"/>
          <w:sz w:val="26"/>
          <w:szCs w:val="26"/>
          <w:cs/>
        </w:rPr>
        <w:t>ของ</w:t>
      </w:r>
      <w:r w:rsidRPr="00A92B13">
        <w:rPr>
          <w:rFonts w:ascii="Browallia New" w:hAnsi="Browallia New" w:cs="Browallia New"/>
          <w:sz w:val="26"/>
          <w:szCs w:val="26"/>
          <w:cs/>
        </w:rPr>
        <w:t>กลุ่มกิจการมีหนี้สิ้นหมุนเวียนรวมมากกว่าสินทรัพย์หมุนเวียนรวม</w:t>
      </w:r>
      <w:r w:rsidR="000100B0" w:rsidRPr="00A92B13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BB6EB6" w:rsidRPr="00A92B13">
        <w:rPr>
          <w:rFonts w:ascii="Browallia New" w:hAnsi="Browallia New" w:cs="Browallia New"/>
          <w:sz w:val="26"/>
          <w:szCs w:val="26"/>
        </w:rPr>
        <w:br/>
      </w:r>
      <w:r w:rsidR="000100B0" w:rsidRPr="00A92B13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มีขาดทุนสะสม </w:t>
      </w:r>
      <w:r w:rsidRPr="00A92B13">
        <w:rPr>
          <w:rFonts w:ascii="Browallia New" w:hAnsi="Browallia New" w:cs="Browallia New"/>
          <w:spacing w:val="-4"/>
          <w:sz w:val="26"/>
          <w:szCs w:val="26"/>
          <w:cs/>
        </w:rPr>
        <w:t>จากเหตุการณ์ที่แสดงดังกล่าว อาจเป็นเหตุให้เกิดข้อสงสัยเกี่ยวกับความสามารถในการดำเนินงานต่อเนื่องของกลุ่มกิจการ</w:t>
      </w:r>
      <w:r w:rsidRPr="00A92B13">
        <w:rPr>
          <w:rFonts w:ascii="Browallia New" w:hAnsi="Browallia New" w:cs="Browallia New"/>
          <w:sz w:val="26"/>
          <w:szCs w:val="26"/>
          <w:cs/>
        </w:rPr>
        <w:t xml:space="preserve"> ทั้งนี้ผู้บริหารได้จัดทำประมาณการเงินสดสำหรับส่วนงานสอนภาษาและมีความเชื่อมั่นว่าจะสามารถปฏิบัติตามประมาณการนั้น </w:t>
      </w:r>
      <w:r w:rsidR="00BB6EB6" w:rsidRPr="00A92B13">
        <w:rPr>
          <w:rFonts w:ascii="Browallia New" w:hAnsi="Browallia New" w:cs="Browallia New"/>
          <w:sz w:val="26"/>
          <w:szCs w:val="26"/>
        </w:rPr>
        <w:br/>
      </w:r>
      <w:r w:rsidRPr="00A92B13">
        <w:rPr>
          <w:rFonts w:ascii="Browallia New" w:hAnsi="Browallia New" w:cs="Browallia New"/>
          <w:sz w:val="26"/>
          <w:szCs w:val="26"/>
          <w:cs/>
        </w:rPr>
        <w:t>โดยกลุ่มกิจการมีแผนในการขายแฟรนไชส์เพิ่มขึ้นและเน้นการเปิดคอร์สสอนออนไลน์เพื่อรองรับการเปลี่ยนแปลง</w:t>
      </w:r>
      <w:r w:rsidRPr="00A92B13">
        <w:rPr>
          <w:rFonts w:ascii="Browallia New" w:hAnsi="Browallia New" w:cs="Browallia New"/>
          <w:spacing w:val="-4"/>
          <w:sz w:val="26"/>
          <w:szCs w:val="26"/>
          <w:cs/>
        </w:rPr>
        <w:t>พฤติกรรม</w:t>
      </w:r>
      <w:r w:rsidR="00BB6EB6" w:rsidRPr="00A92B13">
        <w:rPr>
          <w:rFonts w:ascii="Browallia New" w:hAnsi="Browallia New" w:cs="Browallia New"/>
          <w:spacing w:val="-4"/>
          <w:sz w:val="26"/>
          <w:szCs w:val="26"/>
        </w:rPr>
        <w:br/>
      </w:r>
      <w:r w:rsidRPr="00A92B13">
        <w:rPr>
          <w:rFonts w:ascii="Browallia New" w:hAnsi="Browallia New" w:cs="Browallia New"/>
          <w:spacing w:val="-4"/>
          <w:sz w:val="26"/>
          <w:szCs w:val="26"/>
          <w:cs/>
        </w:rPr>
        <w:t xml:space="preserve">ของผู้บริโภค และยังลดต้นทุนในการบริการและการบริหารให้มีประสิทธิภาพและประสิทธิผลสูงสุดอย่างต่อเนื่อง </w:t>
      </w:r>
      <w:bookmarkStart w:id="1" w:name="_Hlk63798244"/>
      <w:r w:rsidR="000100B0" w:rsidRPr="00A92B13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Pr="00A92B13">
        <w:rPr>
          <w:rFonts w:ascii="Browallia New" w:hAnsi="Browallia New" w:cs="Browallia New"/>
          <w:spacing w:val="-4"/>
          <w:sz w:val="26"/>
          <w:szCs w:val="26"/>
          <w:cs/>
        </w:rPr>
        <w:t>นอกจากนี้</w:t>
      </w:r>
      <w:r w:rsidRPr="00A92B13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</w:t>
      </w:r>
      <w:r w:rsidRPr="00A92B13">
        <w:rPr>
          <w:rFonts w:ascii="Browallia New" w:hAnsi="Browallia New" w:cs="Browallia New"/>
          <w:spacing w:val="-6"/>
          <w:sz w:val="26"/>
          <w:szCs w:val="26"/>
          <w:cs/>
        </w:rPr>
        <w:t xml:space="preserve">ได้ดำเนินการจัดหาเงินทุนเพื่อใช้ในการดำเนินกิจการอย่างเพียงพอโดยการเพิ่มทุนซึ่งมีการอนุมัติในที่ประชุมสามัญผู้ถือหุ้น </w:t>
      </w:r>
      <w:bookmarkEnd w:id="1"/>
      <w:r w:rsidRPr="00A92B13">
        <w:rPr>
          <w:rFonts w:ascii="Browallia New" w:hAnsi="Browallia New" w:cs="Browallia New"/>
          <w:spacing w:val="-6"/>
          <w:sz w:val="26"/>
          <w:szCs w:val="26"/>
          <w:cs/>
        </w:rPr>
        <w:t>ซึ่ง</w:t>
      </w:r>
      <w:r w:rsidR="00562976" w:rsidRPr="00A92B13">
        <w:rPr>
          <w:rFonts w:ascii="Browallia New" w:hAnsi="Browallia New" w:cs="Browallia New"/>
          <w:spacing w:val="-6"/>
          <w:sz w:val="26"/>
          <w:szCs w:val="26"/>
          <w:cs/>
        </w:rPr>
        <w:t>ก</w:t>
      </w:r>
      <w:r w:rsidRPr="00A92B13">
        <w:rPr>
          <w:rFonts w:ascii="Browallia New" w:hAnsi="Browallia New" w:cs="Browallia New"/>
          <w:spacing w:val="-6"/>
          <w:sz w:val="26"/>
          <w:szCs w:val="26"/>
          <w:cs/>
        </w:rPr>
        <w:t>ลุ่มกิจกา</w:t>
      </w:r>
      <w:r w:rsidRPr="00A92B13">
        <w:rPr>
          <w:rFonts w:ascii="Browallia New" w:hAnsi="Browallia New" w:cs="Browallia New"/>
          <w:sz w:val="26"/>
          <w:szCs w:val="26"/>
          <w:cs/>
        </w:rPr>
        <w:t xml:space="preserve">รจะสามารถดำเนินงานได้อย่างต่อเนื่องและรับผิดชอบในภาระหนี้สินของบริษัทในปัจจุบันและอนาคตโดยเป็นระยะเวลาอย่างน้อย </w:t>
      </w:r>
      <w:r w:rsidR="00BB6EB6" w:rsidRPr="00A92B13">
        <w:rPr>
          <w:rFonts w:ascii="Browallia New" w:hAnsi="Browallia New" w:cs="Browallia New"/>
          <w:sz w:val="26"/>
          <w:szCs w:val="26"/>
        </w:rPr>
        <w:br/>
      </w:r>
      <w:r w:rsidR="00D97E68" w:rsidRPr="00D97E68">
        <w:rPr>
          <w:rFonts w:ascii="Browallia New" w:hAnsi="Browallia New" w:cs="Browallia New"/>
          <w:sz w:val="26"/>
          <w:szCs w:val="26"/>
        </w:rPr>
        <w:t>12</w:t>
      </w:r>
      <w:r w:rsidRPr="00A92B13">
        <w:rPr>
          <w:rFonts w:ascii="Browallia New" w:hAnsi="Browallia New" w:cs="Browallia New"/>
          <w:sz w:val="26"/>
          <w:szCs w:val="26"/>
          <w:cs/>
        </w:rPr>
        <w:t xml:space="preserve"> เดือน</w:t>
      </w:r>
      <w:r w:rsidR="00BB6EB6" w:rsidRPr="00A92B13">
        <w:rPr>
          <w:rFonts w:ascii="Browallia New" w:hAnsi="Browallia New" w:cs="Browallia New"/>
          <w:sz w:val="26"/>
          <w:szCs w:val="26"/>
        </w:rPr>
        <w:t xml:space="preserve"> </w:t>
      </w:r>
      <w:r w:rsidRPr="00A92B13">
        <w:rPr>
          <w:rFonts w:ascii="Browallia New" w:hAnsi="Browallia New" w:cs="Browallia New"/>
          <w:sz w:val="26"/>
          <w:szCs w:val="26"/>
          <w:cs/>
        </w:rPr>
        <w:t>นับจากวันที่ใน</w:t>
      </w:r>
      <w:r w:rsidR="001032BA" w:rsidRPr="00A92B13">
        <w:rPr>
          <w:rFonts w:ascii="Browallia New" w:hAnsi="Browallia New" w:cs="Browallia New"/>
          <w:sz w:val="26"/>
          <w:szCs w:val="26"/>
          <w:cs/>
        </w:rPr>
        <w:t>ข้อมูลทาง</w:t>
      </w:r>
      <w:r w:rsidRPr="00A92B13">
        <w:rPr>
          <w:rFonts w:ascii="Browallia New" w:hAnsi="Browallia New" w:cs="Browallia New"/>
          <w:sz w:val="26"/>
          <w:szCs w:val="26"/>
          <w:cs/>
        </w:rPr>
        <w:t>การเงิน อย่างไรก็ตามผู้บริหารเชื่อมั่นว่าจะประสบความสำเร็จตามแผนธุรกิจดังกล่าว ดังนั้น</w:t>
      </w:r>
      <w:r w:rsidR="001032BA" w:rsidRPr="00A92B13">
        <w:rPr>
          <w:rFonts w:ascii="Browallia New" w:hAnsi="Browallia New" w:cs="Browallia New"/>
          <w:sz w:val="26"/>
          <w:szCs w:val="26"/>
          <w:cs/>
        </w:rPr>
        <w:t>ข้อมูลทางการ</w:t>
      </w:r>
      <w:r w:rsidR="00562976" w:rsidRPr="00A92B13">
        <w:rPr>
          <w:rFonts w:ascii="Browallia New" w:hAnsi="Browallia New" w:cs="Browallia New"/>
          <w:sz w:val="26"/>
          <w:szCs w:val="26"/>
          <w:cs/>
        </w:rPr>
        <w:t>เงินรวม</w:t>
      </w:r>
      <w:r w:rsidRPr="00A92B13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306BC2" w:rsidRPr="00A92B13">
        <w:rPr>
          <w:rFonts w:ascii="Browallia New" w:hAnsi="Browallia New" w:cs="Browallia New"/>
          <w:sz w:val="26"/>
          <w:szCs w:val="26"/>
          <w:cs/>
        </w:rPr>
        <w:t>สาม</w:t>
      </w:r>
      <w:r w:rsidRPr="00A92B13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D97E68" w:rsidRPr="00D97E68">
        <w:rPr>
          <w:rFonts w:ascii="Browallia New" w:hAnsi="Browallia New" w:cs="Browallia New"/>
          <w:sz w:val="26"/>
          <w:szCs w:val="26"/>
        </w:rPr>
        <w:t>31</w:t>
      </w:r>
      <w:r w:rsidR="00306BC2" w:rsidRPr="00A92B13">
        <w:rPr>
          <w:rFonts w:ascii="Browallia New" w:hAnsi="Browallia New" w:cs="Browallia New"/>
          <w:sz w:val="26"/>
          <w:szCs w:val="26"/>
        </w:rPr>
        <w:t xml:space="preserve"> </w:t>
      </w:r>
      <w:r w:rsidR="00306BC2" w:rsidRPr="00A92B13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A92B13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D97E68" w:rsidRPr="00D97E68">
        <w:rPr>
          <w:rFonts w:ascii="Browallia New" w:hAnsi="Browallia New" w:cs="Browallia New"/>
          <w:sz w:val="26"/>
          <w:szCs w:val="26"/>
        </w:rPr>
        <w:t>2565</w:t>
      </w:r>
      <w:r w:rsidRPr="00A92B13">
        <w:rPr>
          <w:rFonts w:ascii="Browallia New" w:hAnsi="Browallia New" w:cs="Browallia New"/>
          <w:sz w:val="26"/>
          <w:szCs w:val="26"/>
          <w:cs/>
        </w:rPr>
        <w:t xml:space="preserve"> จึงจัดทำขึ้นตามเกณฑ์การดำเนินงานต่อเนื่อง</w:t>
      </w:r>
    </w:p>
    <w:p w14:paraId="45F93519" w14:textId="0F1EE758" w:rsidR="00E2350E" w:rsidRPr="00A92B13" w:rsidRDefault="00E2350E" w:rsidP="000F00A0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350E" w:rsidRPr="00A92B13" w14:paraId="5FCC564F" w14:textId="77777777" w:rsidTr="00E2350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476E218" w14:textId="3AC742F6" w:rsidR="00E2350E" w:rsidRPr="00A92B13" w:rsidRDefault="00D97E68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97E68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E2350E" w:rsidRPr="00A92B1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2350E" w:rsidRPr="00A92B1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อัตราส่วนของส่วนของเจ้าของต่อทุนชำระแล้ว</w:t>
            </w:r>
          </w:p>
        </w:tc>
      </w:tr>
    </w:tbl>
    <w:p w14:paraId="3D17F941" w14:textId="77777777" w:rsidR="00E2350E" w:rsidRPr="00A92B13" w:rsidRDefault="00E2350E" w:rsidP="00E2350E">
      <w:pPr>
        <w:jc w:val="thaiDistribute"/>
        <w:outlineLvl w:val="0"/>
        <w:rPr>
          <w:rFonts w:ascii="Browallia New" w:eastAsia="Malgun Gothic" w:hAnsi="Browallia New" w:cs="Browallia New"/>
          <w:b/>
          <w:bCs/>
          <w:color w:val="CF4A02"/>
          <w:sz w:val="26"/>
          <w:szCs w:val="26"/>
          <w:cs/>
          <w:lang w:val="en-US"/>
        </w:rPr>
      </w:pPr>
    </w:p>
    <w:p w14:paraId="5070E07D" w14:textId="5576D4BD" w:rsidR="006F7A36" w:rsidRPr="00B8791D" w:rsidRDefault="006F0123" w:rsidP="000F00A0">
      <w:pPr>
        <w:jc w:val="thaiDistribute"/>
        <w:rPr>
          <w:rFonts w:ascii="Browallia New" w:eastAsia="Calibri" w:hAnsi="Browallia New" w:cs="Browallia New"/>
          <w:sz w:val="26"/>
          <w:szCs w:val="26"/>
          <w:lang w:val="en-US"/>
        </w:rPr>
      </w:pPr>
      <w:r w:rsidRPr="00A92B13">
        <w:rPr>
          <w:rFonts w:ascii="Browallia New" w:eastAsia="Calibri" w:hAnsi="Browallia New" w:cs="Browallia New"/>
          <w:spacing w:val="-2"/>
          <w:sz w:val="26"/>
          <w:szCs w:val="26"/>
          <w:cs/>
          <w:lang w:val="en-US"/>
        </w:rPr>
        <w:t xml:space="preserve">กลุ่มกิจการมีส่วนของเจ้าของเท่ากับร้อยละ </w:t>
      </w:r>
      <w:r w:rsidR="00D97E68" w:rsidRPr="00D97E68">
        <w:rPr>
          <w:rFonts w:ascii="Browallia New" w:eastAsia="Calibri" w:hAnsi="Browallia New" w:cs="Browallia New"/>
          <w:spacing w:val="-2"/>
          <w:sz w:val="26"/>
          <w:szCs w:val="26"/>
        </w:rPr>
        <w:t>1</w:t>
      </w:r>
      <w:r w:rsidR="00F33D43">
        <w:rPr>
          <w:rFonts w:ascii="Browallia New" w:eastAsia="Calibri" w:hAnsi="Browallia New" w:cs="Browallia New"/>
          <w:spacing w:val="-2"/>
          <w:sz w:val="26"/>
          <w:szCs w:val="26"/>
        </w:rPr>
        <w:t>8</w:t>
      </w:r>
      <w:r w:rsidRPr="00A92B13">
        <w:rPr>
          <w:rFonts w:ascii="Browallia New" w:eastAsia="Calibri" w:hAnsi="Browallia New" w:cs="Browallia New"/>
          <w:spacing w:val="-2"/>
          <w:sz w:val="26"/>
          <w:szCs w:val="26"/>
          <w:cs/>
          <w:lang w:val="en-US"/>
        </w:rPr>
        <w:t xml:space="preserve"> ของทุนชำระแล้วตามข้อมูลทางการเงินรวมระหว่างกาล ณ วันที่ </w:t>
      </w:r>
      <w:r w:rsidR="00D97E68" w:rsidRPr="00D97E68">
        <w:rPr>
          <w:rFonts w:ascii="Browallia New" w:eastAsia="Calibri" w:hAnsi="Browallia New" w:cs="Browallia New"/>
          <w:spacing w:val="-2"/>
          <w:sz w:val="26"/>
          <w:szCs w:val="26"/>
        </w:rPr>
        <w:t>31</w:t>
      </w:r>
      <w:r w:rsidRPr="00A92B13">
        <w:rPr>
          <w:rFonts w:ascii="Browallia New" w:eastAsia="Calibri" w:hAnsi="Browallia New" w:cs="Browallia New"/>
          <w:spacing w:val="-2"/>
          <w:sz w:val="26"/>
          <w:szCs w:val="26"/>
          <w:cs/>
          <w:lang w:val="en-US"/>
        </w:rPr>
        <w:t xml:space="preserve"> มีนาคม พ.ศ. </w:t>
      </w:r>
      <w:r w:rsidR="00D97E68" w:rsidRPr="00D97E68">
        <w:rPr>
          <w:rFonts w:ascii="Browallia New" w:eastAsia="Calibri" w:hAnsi="Browallia New" w:cs="Browallia New"/>
          <w:spacing w:val="-2"/>
          <w:sz w:val="26"/>
          <w:szCs w:val="26"/>
        </w:rPr>
        <w:t>2565</w:t>
      </w:r>
      <w:r w:rsidRPr="00A92B13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 </w:t>
      </w:r>
      <w:r w:rsidRPr="00A92B13">
        <w:rPr>
          <w:rFonts w:ascii="Browallia New" w:eastAsia="Calibri" w:hAnsi="Browallia New" w:cs="Browallia New"/>
          <w:spacing w:val="-4"/>
          <w:sz w:val="26"/>
          <w:szCs w:val="26"/>
          <w:cs/>
          <w:lang w:val="en-US"/>
        </w:rPr>
        <w:t xml:space="preserve">ซึ่งเป็นอัตราส่วนทางการเงินที่ส่วนของเจ้าของมีค่าน้อยกว่าร้อยละ </w:t>
      </w:r>
      <w:r w:rsidR="00D97E68" w:rsidRPr="00D97E68">
        <w:rPr>
          <w:rFonts w:ascii="Browallia New" w:eastAsia="Calibri" w:hAnsi="Browallia New" w:cs="Browallia New"/>
          <w:spacing w:val="-4"/>
          <w:sz w:val="26"/>
          <w:szCs w:val="26"/>
        </w:rPr>
        <w:t>50</w:t>
      </w:r>
      <w:r w:rsidRPr="00A92B13">
        <w:rPr>
          <w:rFonts w:ascii="Browallia New" w:eastAsia="Calibri" w:hAnsi="Browallia New" w:cs="Browallia New"/>
          <w:spacing w:val="-4"/>
          <w:sz w:val="26"/>
          <w:szCs w:val="26"/>
          <w:cs/>
          <w:lang w:val="en-US"/>
        </w:rPr>
        <w:t xml:space="preserve"> ของทุนชำระแล้ว และเป็นเหตุให้ตลาดหลักทรัพย์แห่งประเทศไทย</w:t>
      </w:r>
      <w:r w:rsidRPr="00A92B13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ยังคงใช้มาตรการดำเนินการเพื่อเตือนผู้ลงทุนโดยการขึ้นเครื่องหมาย </w:t>
      </w:r>
      <w:r w:rsidRPr="00A92B13">
        <w:rPr>
          <w:rFonts w:ascii="Browallia New" w:eastAsia="Calibri" w:hAnsi="Browallia New" w:cs="Browallia New"/>
          <w:sz w:val="26"/>
          <w:szCs w:val="26"/>
          <w:lang w:val="en-US"/>
        </w:rPr>
        <w:t xml:space="preserve">C (Caution) </w:t>
      </w:r>
      <w:r w:rsidRPr="00A92B13">
        <w:rPr>
          <w:rFonts w:ascii="Browallia New" w:eastAsia="Calibri" w:hAnsi="Browallia New" w:cs="Browallia New"/>
          <w:sz w:val="26"/>
          <w:szCs w:val="26"/>
          <w:cs/>
          <w:lang w:val="en-US"/>
        </w:rPr>
        <w:t>ไว้ที่หลักทรัพย์จดทะเบียนของบริษัทอย่างต่อเนื่อง</w:t>
      </w:r>
      <w:r w:rsidRPr="00A92B13">
        <w:rPr>
          <w:rFonts w:ascii="Browallia New" w:eastAsia="Calibri" w:hAnsi="Browallia New" w:cs="Browallia New"/>
          <w:spacing w:val="-4"/>
          <w:sz w:val="26"/>
          <w:szCs w:val="26"/>
          <w:cs/>
          <w:lang w:val="en-US"/>
        </w:rPr>
        <w:t xml:space="preserve">จากวันที่เริ่มประกาศขึ้นเครื่องหมาย </w:t>
      </w:r>
      <w:r w:rsidRPr="00A92B13">
        <w:rPr>
          <w:rFonts w:ascii="Browallia New" w:eastAsia="Calibri" w:hAnsi="Browallia New" w:cs="Browallia New"/>
          <w:spacing w:val="-4"/>
          <w:sz w:val="26"/>
          <w:szCs w:val="26"/>
          <w:lang w:val="en-US"/>
        </w:rPr>
        <w:t xml:space="preserve">C </w:t>
      </w:r>
      <w:r w:rsidRPr="00A92B13">
        <w:rPr>
          <w:rFonts w:ascii="Browallia New" w:eastAsia="Calibri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D97E68" w:rsidRPr="00D97E68">
        <w:rPr>
          <w:rFonts w:ascii="Browallia New" w:eastAsia="Calibri" w:hAnsi="Browallia New" w:cs="Browallia New"/>
          <w:spacing w:val="-4"/>
          <w:sz w:val="26"/>
          <w:szCs w:val="26"/>
        </w:rPr>
        <w:t>1</w:t>
      </w:r>
      <w:r w:rsidRPr="00A92B13">
        <w:rPr>
          <w:rFonts w:ascii="Browallia New" w:eastAsia="Calibri" w:hAnsi="Browallia New" w:cs="Browallia New"/>
          <w:spacing w:val="-4"/>
          <w:sz w:val="26"/>
          <w:szCs w:val="26"/>
          <w:cs/>
          <w:lang w:val="en-US"/>
        </w:rPr>
        <w:t xml:space="preserve"> มีนาคม พ.ศ. </w:t>
      </w:r>
      <w:r w:rsidR="00D97E68" w:rsidRPr="00D97E68">
        <w:rPr>
          <w:rFonts w:ascii="Browallia New" w:eastAsia="Calibri" w:hAnsi="Browallia New" w:cs="Browallia New"/>
          <w:spacing w:val="-4"/>
          <w:sz w:val="26"/>
          <w:szCs w:val="26"/>
        </w:rPr>
        <w:t>2565</w:t>
      </w:r>
      <w:r w:rsidRPr="00A92B13">
        <w:rPr>
          <w:rFonts w:ascii="Browallia New" w:eastAsia="Calibri" w:hAnsi="Browallia New" w:cs="Browallia New"/>
          <w:spacing w:val="-4"/>
          <w:sz w:val="26"/>
          <w:szCs w:val="26"/>
          <w:cs/>
          <w:lang w:val="en-US"/>
        </w:rPr>
        <w:t xml:space="preserve"> ทั้งนี้เป็นไปตามข้อกำหนดในข้อบังคับตลาดหลักทรัพย์</w:t>
      </w:r>
      <w:r w:rsidRPr="00A92B13">
        <w:rPr>
          <w:rFonts w:ascii="Browallia New" w:eastAsia="Calibri" w:hAnsi="Browallia New" w:cs="Browallia New"/>
          <w:sz w:val="26"/>
          <w:szCs w:val="26"/>
          <w:cs/>
          <w:lang w:val="en-US"/>
        </w:rPr>
        <w:t>แห่ง</w:t>
      </w:r>
      <w:r w:rsidRPr="004A6839">
        <w:rPr>
          <w:rFonts w:ascii="Browallia New" w:eastAsia="Calibri" w:hAnsi="Browallia New" w:cs="Browallia New"/>
          <w:spacing w:val="-4"/>
          <w:sz w:val="26"/>
          <w:szCs w:val="26"/>
          <w:cs/>
          <w:lang w:val="en-US"/>
        </w:rPr>
        <w:t xml:space="preserve">ประเทศไทย เรื่อง มาตรการดำเนินการกรณีบริษัทจดทะเบียนมีเหตุการณ์ที่อาจมีผลกระทบต่อฐานะการเงินและการดำเนินธุรกิจ </w:t>
      </w:r>
      <w:r w:rsidR="004A6839">
        <w:rPr>
          <w:rFonts w:ascii="Browallia New" w:eastAsia="Calibri" w:hAnsi="Browallia New" w:cs="Browallia New"/>
          <w:spacing w:val="-4"/>
          <w:sz w:val="26"/>
          <w:szCs w:val="26"/>
          <w:lang w:val="en-US"/>
        </w:rPr>
        <w:br/>
      </w:r>
      <w:r w:rsidRPr="004A6839">
        <w:rPr>
          <w:rFonts w:ascii="Browallia New" w:eastAsia="Calibri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D97E68" w:rsidRPr="004A6839">
        <w:rPr>
          <w:rFonts w:ascii="Browallia New" w:eastAsia="Calibri" w:hAnsi="Browallia New" w:cs="Browallia New"/>
          <w:spacing w:val="-4"/>
          <w:sz w:val="26"/>
          <w:szCs w:val="26"/>
        </w:rPr>
        <w:t>2561</w:t>
      </w:r>
      <w:r w:rsidRPr="00A92B13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 อนึ่ง บริษัทได้ดำเนินการจัดประชุมเพื่อให้ข้อมูลและชี้แจงแนวทางแก้ไขเหตุการณ์ดังกล่าวต่อผู้ถือหุ้น ผู้ลงทุน และ</w:t>
      </w:r>
      <w:r w:rsidR="00BB6EB6" w:rsidRPr="00A92B13">
        <w:rPr>
          <w:rFonts w:ascii="Browallia New" w:eastAsia="Calibri" w:hAnsi="Browallia New" w:cs="Browallia New"/>
          <w:sz w:val="26"/>
          <w:szCs w:val="26"/>
          <w:cs/>
          <w:lang w:val="en-US"/>
        </w:rPr>
        <w:br/>
      </w:r>
      <w:r w:rsidRPr="00A92B13">
        <w:rPr>
          <w:rFonts w:ascii="Browallia New" w:eastAsia="Calibri" w:hAnsi="Browallia New" w:cs="Browallia New"/>
          <w:sz w:val="26"/>
          <w:szCs w:val="26"/>
          <w:cs/>
          <w:lang w:val="en-US"/>
        </w:rPr>
        <w:t>ผู้ที่เกี่ยวข้อง เมื่อวันที</w:t>
      </w:r>
      <w:r w:rsidR="00BB6EB6" w:rsidRPr="00A92B13">
        <w:rPr>
          <w:rFonts w:ascii="Browallia New" w:eastAsia="Calibri" w:hAnsi="Browallia New" w:cs="Browallia New"/>
          <w:sz w:val="26"/>
          <w:szCs w:val="26"/>
          <w:cs/>
          <w:lang w:val="en-US"/>
        </w:rPr>
        <w:t>่</w:t>
      </w:r>
      <w:r w:rsidRPr="00A92B13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 </w:t>
      </w:r>
      <w:r w:rsidR="00D97E68" w:rsidRPr="00D97E68">
        <w:rPr>
          <w:rFonts w:ascii="Browallia New" w:eastAsia="Calibri" w:hAnsi="Browallia New" w:cs="Browallia New"/>
          <w:sz w:val="26"/>
          <w:szCs w:val="26"/>
        </w:rPr>
        <w:t>17</w:t>
      </w:r>
      <w:r w:rsidRPr="00A92B13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D97E68" w:rsidRPr="00D97E68">
        <w:rPr>
          <w:rFonts w:ascii="Browallia New" w:eastAsia="Calibri" w:hAnsi="Browallia New" w:cs="Browallia New"/>
          <w:sz w:val="26"/>
          <w:szCs w:val="26"/>
        </w:rPr>
        <w:t>2565</w:t>
      </w:r>
    </w:p>
    <w:p w14:paraId="1006367A" w14:textId="77777777" w:rsidR="006F0123" w:rsidRPr="00A92B13" w:rsidRDefault="006F0123" w:rsidP="000F00A0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C41B8" w:rsidRPr="00A92B13" w14:paraId="455F7665" w14:textId="77777777" w:rsidTr="007B651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5610091" w14:textId="2D4BCF70" w:rsidR="00EC41B8" w:rsidRPr="00A92B13" w:rsidRDefault="00B42243" w:rsidP="007B651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br w:type="page"/>
            </w:r>
            <w:r w:rsidR="004801AC" w:rsidRPr="00A92B13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D97E68" w:rsidRPr="00D97E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EC41B8"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C41B8"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7A4DD19C" w14:textId="77777777" w:rsidR="00EC41B8" w:rsidRPr="00A92B13" w:rsidRDefault="00EC41B8" w:rsidP="00EC41B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66F5479" w14:textId="115137A9" w:rsidR="0036355A" w:rsidRPr="00A92B13" w:rsidRDefault="00EB6FC6" w:rsidP="00EC41B8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A92B13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D97E68" w:rsidRPr="00D97E68">
        <w:rPr>
          <w:rFonts w:ascii="Browallia New" w:hAnsi="Browallia New" w:cs="Browallia New"/>
          <w:sz w:val="26"/>
          <w:szCs w:val="26"/>
        </w:rPr>
        <w:t>34</w:t>
      </w:r>
      <w:r w:rsidRPr="00A92B13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</w:t>
      </w:r>
      <w:r w:rsidRPr="00A92B13">
        <w:rPr>
          <w:rFonts w:ascii="Browallia New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80850BE" w14:textId="77777777" w:rsidR="00EB6FC6" w:rsidRPr="00A92B13" w:rsidRDefault="00EB6FC6" w:rsidP="00EC41B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20E5801" w14:textId="34E72667" w:rsidR="007E3727" w:rsidRPr="00A92B13" w:rsidRDefault="007E3727" w:rsidP="00EC41B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92B13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</w:t>
      </w:r>
      <w:r w:rsidR="00512FBB" w:rsidRPr="00A92B13">
        <w:rPr>
          <w:rFonts w:ascii="Browallia New" w:hAnsi="Browallia New" w:cs="Browallia New"/>
          <w:sz w:val="26"/>
          <w:szCs w:val="26"/>
          <w:cs/>
        </w:rPr>
        <w:t>งบ</w:t>
      </w:r>
      <w:r w:rsidR="0095717A" w:rsidRPr="00A92B13">
        <w:rPr>
          <w:rFonts w:ascii="Browallia New" w:hAnsi="Browallia New" w:cs="Browallia New"/>
          <w:sz w:val="26"/>
          <w:szCs w:val="26"/>
          <w:cs/>
        </w:rPr>
        <w:t>การเงิน</w:t>
      </w:r>
      <w:r w:rsidRPr="00A92B13">
        <w:rPr>
          <w:rFonts w:ascii="Browallia New" w:hAnsi="Browallia New" w:cs="Browallia New"/>
          <w:sz w:val="26"/>
          <w:szCs w:val="26"/>
          <w:cs/>
        </w:rPr>
        <w:t xml:space="preserve">ของรอบปีบัญชีสิ้นสุดวันที่ </w:t>
      </w:r>
      <w:r w:rsidR="00D97E68" w:rsidRPr="00D97E68">
        <w:rPr>
          <w:rFonts w:ascii="Browallia New" w:hAnsi="Browallia New" w:cs="Browallia New"/>
          <w:sz w:val="26"/>
          <w:szCs w:val="26"/>
        </w:rPr>
        <w:t>31</w:t>
      </w:r>
      <w:r w:rsidRPr="00A92B13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06BC2" w:rsidRPr="00A92B1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97E68" w:rsidRPr="00D97E68">
        <w:rPr>
          <w:rFonts w:ascii="Browallia New" w:hAnsi="Browallia New" w:cs="Browallia New"/>
          <w:sz w:val="26"/>
          <w:szCs w:val="26"/>
        </w:rPr>
        <w:t>2564</w:t>
      </w:r>
    </w:p>
    <w:p w14:paraId="7B52BCB5" w14:textId="77777777" w:rsidR="005B13AF" w:rsidRPr="00A92B13" w:rsidRDefault="005B13AF" w:rsidP="00EC41B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01E5B40" w14:textId="4B260313" w:rsidR="0029766B" w:rsidRPr="00A92B13" w:rsidRDefault="0036355A" w:rsidP="00EC41B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92B13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</w:t>
      </w:r>
      <w:r w:rsidR="00145799" w:rsidRPr="00A92B13">
        <w:rPr>
          <w:rFonts w:ascii="Browallia New" w:hAnsi="Browallia New" w:cs="Browallia New"/>
          <w:sz w:val="26"/>
          <w:szCs w:val="26"/>
          <w:cs/>
        </w:rPr>
        <w:t>ที่</w:t>
      </w:r>
      <w:r w:rsidRPr="00A92B13">
        <w:rPr>
          <w:rFonts w:ascii="Browallia New" w:hAnsi="Browallia New" w:cs="Browallia New"/>
          <w:sz w:val="26"/>
          <w:szCs w:val="26"/>
          <w:cs/>
        </w:rPr>
        <w:t>แตกต่างกัน ให้ใช้ข้อมูลทางการเงินระหว่างกาลฉบับภาษาไทยเป็นหลัก</w:t>
      </w:r>
    </w:p>
    <w:p w14:paraId="179F7B99" w14:textId="15A289CE" w:rsidR="00CF4B58" w:rsidRPr="00A92B13" w:rsidRDefault="00CF4B58" w:rsidP="00EC41B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C41B8" w:rsidRPr="00A92B13" w14:paraId="4F49487E" w14:textId="77777777" w:rsidTr="007B651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C554BC9" w14:textId="426DE286" w:rsidR="00EC41B8" w:rsidRPr="00A92B13" w:rsidRDefault="00D97E68" w:rsidP="007B651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97E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EC41B8"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นโยบายการบัญชี</w:t>
            </w:r>
          </w:p>
        </w:tc>
      </w:tr>
    </w:tbl>
    <w:p w14:paraId="496EE7E2" w14:textId="77777777" w:rsidR="00F5458D" w:rsidRPr="00A92B13" w:rsidRDefault="00F5458D" w:rsidP="00EC41B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286FB6" w14:textId="30458197" w:rsidR="00CE4B25" w:rsidRPr="00A92B13" w:rsidRDefault="00D46F31" w:rsidP="00CE4B2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92B13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</w:t>
      </w:r>
      <w:r w:rsidR="00E92840" w:rsidRPr="00A92B1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97E68" w:rsidRPr="00D97E68">
        <w:rPr>
          <w:rFonts w:ascii="Browallia New" w:hAnsi="Browallia New" w:cs="Browallia New"/>
          <w:sz w:val="26"/>
          <w:szCs w:val="26"/>
        </w:rPr>
        <w:t>31</w:t>
      </w:r>
      <w:r w:rsidR="006B0DBE" w:rsidRPr="00A92B13">
        <w:rPr>
          <w:rFonts w:ascii="Browallia New" w:hAnsi="Browallia New" w:cs="Browallia New"/>
          <w:sz w:val="26"/>
          <w:szCs w:val="26"/>
        </w:rPr>
        <w:t xml:space="preserve"> </w:t>
      </w:r>
      <w:r w:rsidR="006B0DBE" w:rsidRPr="00A92B13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306BC2" w:rsidRPr="00A92B1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97E68" w:rsidRPr="00D97E68">
        <w:rPr>
          <w:rFonts w:ascii="Browallia New" w:hAnsi="Browallia New" w:cs="Browallia New"/>
          <w:sz w:val="26"/>
          <w:szCs w:val="26"/>
        </w:rPr>
        <w:t>2564</w:t>
      </w:r>
      <w:r w:rsidR="00EC0D00" w:rsidRPr="00A92B13">
        <w:rPr>
          <w:rFonts w:ascii="Browallia New" w:hAnsi="Browallia New" w:cs="Browallia New"/>
          <w:sz w:val="26"/>
          <w:szCs w:val="26"/>
        </w:rPr>
        <w:t xml:space="preserve"> </w:t>
      </w:r>
    </w:p>
    <w:p w14:paraId="59BCD6FE" w14:textId="77777777" w:rsidR="00CE4B25" w:rsidRPr="00A92B13" w:rsidRDefault="00CE4B25" w:rsidP="00CE4B2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56040E9" w14:textId="314F3554" w:rsidR="007B6514" w:rsidRPr="00A92B13" w:rsidRDefault="00EC0D00" w:rsidP="00CE4B2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92B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D97E68" w:rsidRPr="00D97E68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A92B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D97E68" w:rsidRPr="00D97E68">
        <w:rPr>
          <w:rFonts w:ascii="Browallia New" w:eastAsia="Arial Unicode MS" w:hAnsi="Browallia New" w:cs="Browallia New"/>
          <w:spacing w:val="-4"/>
          <w:sz w:val="26"/>
          <w:szCs w:val="26"/>
        </w:rPr>
        <w:t>256</w:t>
      </w:r>
      <w:r w:rsidR="00D97E68" w:rsidRPr="00D97E68">
        <w:rPr>
          <w:rFonts w:ascii="Browallia New" w:eastAsia="Arial Unicode MS" w:hAnsi="Browallia New" w:cs="Browallia New"/>
          <w:sz w:val="26"/>
          <w:szCs w:val="26"/>
        </w:rPr>
        <w:t>5</w:t>
      </w:r>
      <w:r w:rsidRPr="00A92B1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51076" w:rsidRPr="00A92B13">
        <w:rPr>
          <w:rFonts w:ascii="Browallia New" w:eastAsia="Arial Unicode MS" w:hAnsi="Browallia New" w:cs="Browallia New"/>
          <w:sz w:val="26"/>
          <w:szCs w:val="26"/>
          <w:cs/>
        </w:rPr>
        <w:t>ไ</w:t>
      </w:r>
      <w:r w:rsidRPr="00A92B13">
        <w:rPr>
          <w:rFonts w:ascii="Browallia New" w:eastAsia="Arial Unicode MS" w:hAnsi="Browallia New" w:cs="Browallia New"/>
          <w:sz w:val="26"/>
          <w:szCs w:val="26"/>
          <w:cs/>
        </w:rPr>
        <w:t xml:space="preserve">ม่มีผลกระทบที่มีนัยสำคัญต่อกลุ่มกิจการ </w:t>
      </w:r>
    </w:p>
    <w:p w14:paraId="78A6DF04" w14:textId="178D6B05" w:rsidR="00115025" w:rsidRPr="00A92B13" w:rsidRDefault="00A5752A" w:rsidP="007B0DB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92B13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15025" w:rsidRPr="00A92B13" w14:paraId="4243CD0D" w14:textId="77777777" w:rsidTr="00B115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4C69B62" w14:textId="5D6F7E7B" w:rsidR="00115025" w:rsidRPr="00A92B13" w:rsidRDefault="00D97E68" w:rsidP="00B1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97E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115025"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15025"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3E1E4C61" w14:textId="77777777" w:rsidR="00115025" w:rsidRPr="00A92B13" w:rsidRDefault="00115025" w:rsidP="0011502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650B38" w14:textId="117537E2" w:rsidR="004E5315" w:rsidRPr="00A92B13" w:rsidRDefault="004E5315" w:rsidP="0011502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92B13">
        <w:rPr>
          <w:rFonts w:ascii="Browallia New" w:hAnsi="Browallia New" w:cs="Browallia New"/>
          <w:sz w:val="26"/>
          <w:szCs w:val="26"/>
          <w:cs/>
        </w:rPr>
        <w:t>กลุ่มกิจการได้พิจารณาการนำเสนอข้อมูล</w:t>
      </w:r>
      <w:r w:rsidR="00406CE1" w:rsidRPr="00A92B13">
        <w:rPr>
          <w:rFonts w:ascii="Browallia New" w:hAnsi="Browallia New" w:cs="Browallia New"/>
          <w:sz w:val="26"/>
          <w:szCs w:val="26"/>
          <w:cs/>
        </w:rPr>
        <w:t>ทาง</w:t>
      </w:r>
      <w:r w:rsidRPr="00A92B13">
        <w:rPr>
          <w:rFonts w:ascii="Browallia New" w:hAnsi="Browallia New" w:cs="Browallia New"/>
          <w:sz w:val="26"/>
          <w:szCs w:val="26"/>
          <w:cs/>
        </w:rPr>
        <w:t>การเงินตามส่วนงานในส่วนที่แสดงส่วนงานธุรกิจ ในลักษณะเดียวกับรายงานภายใน</w:t>
      </w:r>
      <w:r w:rsidR="00322AB9" w:rsidRPr="00A92B13">
        <w:rPr>
          <w:rFonts w:ascii="Browallia New" w:hAnsi="Browallia New" w:cs="Browallia New"/>
          <w:sz w:val="26"/>
          <w:szCs w:val="26"/>
        </w:rPr>
        <w:br/>
      </w:r>
      <w:r w:rsidRPr="00A92B13">
        <w:rPr>
          <w:rFonts w:ascii="Browallia New" w:hAnsi="Browallia New" w:cs="Browallia New"/>
          <w:sz w:val="26"/>
          <w:szCs w:val="26"/>
          <w:cs/>
        </w:rPr>
        <w:t>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ซึ่งพิจารณาว่าคือคณะกรรมการบริหารของ</w:t>
      </w:r>
      <w:r w:rsidR="00406CE1" w:rsidRPr="00A92B13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322AB9" w:rsidRPr="00A92B13">
        <w:rPr>
          <w:rFonts w:ascii="Browallia New" w:hAnsi="Browallia New" w:cs="Browallia New"/>
          <w:sz w:val="26"/>
          <w:szCs w:val="26"/>
        </w:rPr>
        <w:br/>
      </w:r>
      <w:r w:rsidRPr="00A92B13">
        <w:rPr>
          <w:rFonts w:ascii="Browallia New" w:hAnsi="Browallia New" w:cs="Browallia New"/>
          <w:sz w:val="26"/>
          <w:szCs w:val="26"/>
          <w:cs/>
        </w:rPr>
        <w:t>ที่ทำการตัดสินใจเชิงกลยุทธ์</w:t>
      </w:r>
    </w:p>
    <w:p w14:paraId="5E6C1EFC" w14:textId="2F4E26B2" w:rsidR="004E5315" w:rsidRPr="00A92B13" w:rsidRDefault="004E5315" w:rsidP="0011502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8ED8648" w14:textId="76F0261E" w:rsidR="00B35FA5" w:rsidRPr="00A92B13" w:rsidRDefault="00B35FA5" w:rsidP="00B35FA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92B13">
        <w:rPr>
          <w:rFonts w:ascii="Browallia New" w:hAnsi="Browallia New" w:cs="Browallia New"/>
          <w:sz w:val="26"/>
          <w:szCs w:val="26"/>
          <w:cs/>
        </w:rPr>
        <w:t>กลุ่มกิจการดำเนินธุรกิจหลักในส่วนงานดำเนินงานเพียงส่วนงานเดียว คือ ธุรกิจสถาบันสอนภาษา โดยกลุ่มกิจการดำเนินธุรกิจ</w:t>
      </w:r>
      <w:r w:rsidR="00BB6EB6" w:rsidRPr="00A92B13">
        <w:rPr>
          <w:rFonts w:ascii="Browallia New" w:hAnsi="Browallia New" w:cs="Browallia New"/>
          <w:sz w:val="26"/>
          <w:szCs w:val="26"/>
          <w:cs/>
        </w:rPr>
        <w:br/>
      </w:r>
      <w:r w:rsidRPr="00A92B13">
        <w:rPr>
          <w:rFonts w:ascii="Browallia New" w:hAnsi="Browallia New" w:cs="Browallia New"/>
          <w:sz w:val="26"/>
          <w:szCs w:val="26"/>
          <w:cs/>
        </w:rPr>
        <w:t>ในเขตภูมิศาสตร์เดียวคือประเทศไทย กลุ่มกิจการประเมินผลการปฏิบัติงานของส่วนงานโดยพิจารณาผลการดำเนินงานจากกำไรขั้นต้นเป็นหลัก ซึ่งวัดมูลค่าโดยใช้เกณฑ์เดียวกับที่ใช้ในการวัดผลกำไรขั้นต้นจากการดำเนินงานในงบการเงิน ดังนั้น รายได้ กำไร</w:t>
      </w:r>
      <w:r w:rsidR="00BB6EB6" w:rsidRPr="00A92B13">
        <w:rPr>
          <w:rFonts w:ascii="Browallia New" w:hAnsi="Browallia New" w:cs="Browallia New"/>
          <w:sz w:val="26"/>
          <w:szCs w:val="26"/>
          <w:cs/>
        </w:rPr>
        <w:br/>
      </w:r>
      <w:r w:rsidRPr="00A92B13">
        <w:rPr>
          <w:rFonts w:ascii="Browallia New" w:hAnsi="Browallia New" w:cs="Browallia New"/>
          <w:sz w:val="26"/>
          <w:szCs w:val="26"/>
          <w:cs/>
        </w:rPr>
        <w:t>จากการดำเนินงาน และสินทรัพย์ที่แสดงในงบการเงินจึงถือเป็นรายงานตามส่วนงานดำเนินงานและเขตภูมิศาสตร์แล้ว</w:t>
      </w:r>
    </w:p>
    <w:p w14:paraId="642F47B0" w14:textId="2B45664D" w:rsidR="00B35FA5" w:rsidRPr="00A92B13" w:rsidRDefault="00B35FA5" w:rsidP="00115025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4ED99DD" w14:textId="3160A026" w:rsidR="004E5315" w:rsidRPr="00A92B13" w:rsidRDefault="004E5315" w:rsidP="0011502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92B13">
        <w:rPr>
          <w:rFonts w:ascii="Browallia New" w:hAnsi="Browallia New" w:cs="Browallia New"/>
          <w:sz w:val="26"/>
          <w:szCs w:val="26"/>
          <w:cs/>
        </w:rPr>
        <w:t>คณะกรรมการของกลุ่มกิจการไม่ได้ใช้สินทรัพย์ในการพิจารณาผลการดำเนินงาน</w:t>
      </w:r>
    </w:p>
    <w:p w14:paraId="62EC91B7" w14:textId="289F175D" w:rsidR="00CE0AF9" w:rsidRPr="00A92B13" w:rsidRDefault="00CE0AF9" w:rsidP="0011502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065C143" w14:textId="77777777" w:rsidR="006B344F" w:rsidRPr="00A92B13" w:rsidRDefault="006B344F" w:rsidP="006B344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92B1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</w:p>
    <w:p w14:paraId="4AB3E9E0" w14:textId="77777777" w:rsidR="006B344F" w:rsidRPr="00A92B13" w:rsidRDefault="006B344F" w:rsidP="006B344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3201B9A" w14:textId="259EE26C" w:rsidR="006B344F" w:rsidRPr="00A92B13" w:rsidRDefault="006B344F" w:rsidP="006B344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92B13">
        <w:rPr>
          <w:rFonts w:ascii="Browallia New" w:hAnsi="Browallia New" w:cs="Browallia New"/>
          <w:sz w:val="26"/>
          <w:szCs w:val="26"/>
          <w:cs/>
        </w:rPr>
        <w:t>กลุ่มกิจการไม่มีลูกค้ารายใดรายหนึ่งเป็นลูกค้ารายใหญ่ เนื่องจากลูกค้าของกลุ่มกิจการมีลูกค้าเป็นจำนวนมาก</w:t>
      </w:r>
    </w:p>
    <w:p w14:paraId="5B611729" w14:textId="36C25623" w:rsidR="002C088A" w:rsidRPr="00A92B13" w:rsidRDefault="002C088A" w:rsidP="006B344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2BCF2BB" w14:textId="77777777" w:rsidR="002C088A" w:rsidRPr="00A92B13" w:rsidRDefault="002C088A" w:rsidP="002C088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92B13">
        <w:rPr>
          <w:rFonts w:ascii="Browallia New" w:hAnsi="Browallia New" w:cs="Browallia New"/>
          <w:sz w:val="26"/>
          <w:szCs w:val="26"/>
          <w:cs/>
        </w:rPr>
        <w:t xml:space="preserve">รายได้ทั้งหมดของกลุ่มกิจการมีการรับรู้รายได้ตลอดช่วงเวลาที่ปฏิบัติตามภาระที่ต้องปฏิบัติ </w:t>
      </w:r>
      <w:r w:rsidRPr="00A92B13">
        <w:rPr>
          <w:rFonts w:ascii="Browallia New" w:hAnsi="Browallia New" w:cs="Browallia New"/>
          <w:sz w:val="26"/>
          <w:szCs w:val="26"/>
        </w:rPr>
        <w:t>(Over time)</w:t>
      </w:r>
    </w:p>
    <w:p w14:paraId="0BD1C297" w14:textId="1A4F50ED" w:rsidR="002A24FE" w:rsidRPr="00A92B13" w:rsidRDefault="002A24FE" w:rsidP="002C088A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24FE" w:rsidRPr="00A92B13" w14:paraId="1A746079" w14:textId="77777777" w:rsidTr="00CD60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922E33D" w14:textId="7455983B" w:rsidR="002A24FE" w:rsidRPr="00A92B13" w:rsidRDefault="00D97E68" w:rsidP="00CD60A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97E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2A24FE"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24FE"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  <w:r w:rsidR="002A24FE"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</w:p>
        </w:tc>
      </w:tr>
    </w:tbl>
    <w:p w14:paraId="7DA5B61B" w14:textId="77777777" w:rsidR="002A24FE" w:rsidRPr="00A92B13" w:rsidRDefault="002A24FE" w:rsidP="00AB2A28">
      <w:pPr>
        <w:ind w:left="9"/>
        <w:rPr>
          <w:rFonts w:ascii="Browallia New" w:hAnsi="Browallia New" w:cs="Browallia New"/>
          <w:sz w:val="26"/>
          <w:szCs w:val="26"/>
        </w:rPr>
      </w:pPr>
    </w:p>
    <w:p w14:paraId="594813D5" w14:textId="77777777" w:rsidR="002A24FE" w:rsidRPr="00A92B13" w:rsidRDefault="002A24FE" w:rsidP="00AB2A28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A92B13">
        <w:rPr>
          <w:rFonts w:ascii="Browallia New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</w:t>
      </w:r>
    </w:p>
    <w:p w14:paraId="3D2DAD1E" w14:textId="77777777" w:rsidR="00AB2A28" w:rsidRPr="00A92B13" w:rsidRDefault="00AB2A28" w:rsidP="00AB2A28">
      <w:pPr>
        <w:ind w:left="9"/>
        <w:rPr>
          <w:rFonts w:ascii="Browallia New" w:hAnsi="Browallia New" w:cs="Browallia New"/>
          <w:sz w:val="26"/>
          <w:szCs w:val="26"/>
        </w:rPr>
      </w:pPr>
    </w:p>
    <w:tbl>
      <w:tblPr>
        <w:tblW w:w="95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3"/>
        <w:gridCol w:w="922"/>
        <w:gridCol w:w="922"/>
        <w:gridCol w:w="922"/>
        <w:gridCol w:w="922"/>
        <w:gridCol w:w="922"/>
        <w:gridCol w:w="922"/>
        <w:gridCol w:w="922"/>
        <w:gridCol w:w="922"/>
      </w:tblGrid>
      <w:tr w:rsidR="00AB2A28" w:rsidRPr="00A92B13" w14:paraId="70591B20" w14:textId="77777777" w:rsidTr="001F55C9">
        <w:trPr>
          <w:tblHeader/>
        </w:trPr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73077" w14:textId="77777777" w:rsidR="00AB2A28" w:rsidRPr="00A92B13" w:rsidRDefault="00AB2A28" w:rsidP="001F55C9">
            <w:pPr>
              <w:ind w:left="29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376" w:type="dxa"/>
            <w:gridSpan w:val="8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7EB1388" w14:textId="77777777" w:rsidR="00AB2A28" w:rsidRPr="00A92B13" w:rsidRDefault="00AB2A28" w:rsidP="00AB2A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92B1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AB2A28" w:rsidRPr="00A92B13" w14:paraId="69031917" w14:textId="77777777" w:rsidTr="001F55C9">
        <w:trPr>
          <w:tblHeader/>
        </w:trPr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288D9" w14:textId="77777777" w:rsidR="00AB2A28" w:rsidRPr="00A92B13" w:rsidRDefault="00AB2A28" w:rsidP="001F55C9">
            <w:pPr>
              <w:ind w:left="29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84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F8A7CD" w14:textId="716DED9E" w:rsidR="00AB2A28" w:rsidRPr="00A92B13" w:rsidRDefault="00AB2A28" w:rsidP="00AB2A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92B1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D97E68" w:rsidRPr="00D97E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84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F4A3B71" w14:textId="77E59C25" w:rsidR="00AB2A28" w:rsidRPr="00A92B13" w:rsidRDefault="00AB2A28" w:rsidP="00AB2A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92B1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D97E68" w:rsidRPr="00D97E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84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D71AF7" w14:textId="70C92E2C" w:rsidR="00AB2A28" w:rsidRPr="00A92B13" w:rsidRDefault="00AB2A28" w:rsidP="00AB2A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92B1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D97E68" w:rsidRPr="00D97E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84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32696C" w14:textId="77777777" w:rsidR="00AB2A28" w:rsidRPr="00A92B13" w:rsidRDefault="00AB2A28" w:rsidP="00AB2A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92B1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A12C7E" w:rsidRPr="00A92B13" w14:paraId="6D9D424C" w14:textId="77777777" w:rsidTr="001F55C9">
        <w:trPr>
          <w:tblHeader/>
        </w:trPr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684C9" w14:textId="77777777" w:rsidR="00A12C7E" w:rsidRPr="00A92B13" w:rsidRDefault="00A12C7E" w:rsidP="001F55C9">
            <w:pPr>
              <w:ind w:left="29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480EF68" w14:textId="3DCD7A4B" w:rsidR="00A12C7E" w:rsidRPr="00A92B13" w:rsidRDefault="00D97E68" w:rsidP="001F55C9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</w:pPr>
            <w:r w:rsidRPr="00D97E68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31</w:t>
            </w:r>
            <w:r w:rsidR="00306BC2" w:rsidRPr="00A92B13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="00306BC2" w:rsidRPr="00A92B13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>มีนาคม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6D4133" w14:textId="43BE5864" w:rsidR="00A12C7E" w:rsidRPr="00A92B13" w:rsidRDefault="00D97E68" w:rsidP="001F55C9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</w:pPr>
            <w:r w:rsidRPr="00D97E68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31</w:t>
            </w:r>
            <w:r w:rsidR="00A12C7E" w:rsidRPr="00A92B13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="00A12C7E" w:rsidRPr="00A92B13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6B01E3" w14:textId="7592D6F6" w:rsidR="00A12C7E" w:rsidRPr="00A92B13" w:rsidRDefault="00D97E68" w:rsidP="001F55C9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</w:pPr>
            <w:r w:rsidRPr="00D97E68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31</w:t>
            </w:r>
            <w:r w:rsidR="00306BC2" w:rsidRPr="00A92B13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="00306BC2" w:rsidRPr="00A92B13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>มีนาคม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F3462CA" w14:textId="45A67E2A" w:rsidR="00A12C7E" w:rsidRPr="00A92B13" w:rsidRDefault="00D97E68" w:rsidP="001F55C9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</w:pPr>
            <w:r w:rsidRPr="00D97E68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31</w:t>
            </w:r>
            <w:r w:rsidR="00A12C7E" w:rsidRPr="00A92B13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="00A12C7E" w:rsidRPr="00A92B13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BECD00" w14:textId="66308505" w:rsidR="00A12C7E" w:rsidRPr="00A92B13" w:rsidRDefault="00D97E68" w:rsidP="001F55C9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</w:pPr>
            <w:r w:rsidRPr="00D97E68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31</w:t>
            </w:r>
            <w:r w:rsidR="00306BC2" w:rsidRPr="00A92B13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="00306BC2" w:rsidRPr="00A92B13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>มีนาคม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CB6F3C" w14:textId="3D805BEB" w:rsidR="00A12C7E" w:rsidRPr="00A92B13" w:rsidRDefault="00D97E68" w:rsidP="001F55C9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</w:pPr>
            <w:r w:rsidRPr="00D97E68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31</w:t>
            </w:r>
            <w:r w:rsidR="00A12C7E" w:rsidRPr="00A92B13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="00A12C7E" w:rsidRPr="00A92B13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7742EA" w14:textId="101E8842" w:rsidR="00A12C7E" w:rsidRPr="00A92B13" w:rsidRDefault="00D97E68" w:rsidP="001F55C9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</w:pPr>
            <w:r w:rsidRPr="00D97E68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31</w:t>
            </w:r>
            <w:r w:rsidR="00306BC2" w:rsidRPr="00A92B13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="00306BC2" w:rsidRPr="00A92B13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>มีนาคม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4ED70F" w14:textId="77DB9CA4" w:rsidR="00A12C7E" w:rsidRPr="00A92B13" w:rsidRDefault="00D97E68" w:rsidP="001F55C9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</w:pPr>
            <w:r w:rsidRPr="00D97E68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31</w:t>
            </w:r>
            <w:r w:rsidR="00A12C7E" w:rsidRPr="00A92B13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="00A12C7E" w:rsidRPr="00A92B13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>ธันวาคม</w:t>
            </w:r>
          </w:p>
        </w:tc>
      </w:tr>
      <w:tr w:rsidR="000B4848" w:rsidRPr="00A92B13" w14:paraId="3791C515" w14:textId="77777777" w:rsidTr="001F55C9">
        <w:trPr>
          <w:tblHeader/>
        </w:trPr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5545F" w14:textId="77777777" w:rsidR="009D668E" w:rsidRPr="00A92B13" w:rsidRDefault="009D668E" w:rsidP="001F55C9">
            <w:pPr>
              <w:ind w:left="29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2969A" w14:textId="1E93472C" w:rsidR="009D668E" w:rsidRPr="00A92B13" w:rsidRDefault="00306BC2" w:rsidP="00D34969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</w:pPr>
            <w:r w:rsidRPr="00A92B13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 xml:space="preserve">พ.ศ. </w:t>
            </w:r>
            <w:r w:rsidR="00D97E68" w:rsidRPr="00D97E68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2565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886D5" w14:textId="08D6EA6D" w:rsidR="009D668E" w:rsidRPr="00A92B13" w:rsidRDefault="00306BC2" w:rsidP="00D34969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</w:pPr>
            <w:r w:rsidRPr="00A92B13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 xml:space="preserve">พ.ศ. </w:t>
            </w:r>
            <w:r w:rsidR="00D97E68" w:rsidRPr="00D97E68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2564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98101" w14:textId="73B41D9E" w:rsidR="009D668E" w:rsidRPr="00A92B13" w:rsidRDefault="00306BC2" w:rsidP="00D34969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</w:pPr>
            <w:r w:rsidRPr="00A92B13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 xml:space="preserve">พ.ศ. </w:t>
            </w:r>
            <w:r w:rsidR="00D97E68" w:rsidRPr="00D97E68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2565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6E539" w14:textId="5BE4BBB1" w:rsidR="009D668E" w:rsidRPr="00A92B13" w:rsidRDefault="00306BC2" w:rsidP="00D34969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</w:pPr>
            <w:r w:rsidRPr="00A92B13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 xml:space="preserve">พ.ศ. </w:t>
            </w:r>
            <w:r w:rsidR="00D97E68" w:rsidRPr="00D97E68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2564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477BA" w14:textId="5B907AE0" w:rsidR="009D668E" w:rsidRPr="00A92B13" w:rsidRDefault="00306BC2" w:rsidP="00D34969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</w:pPr>
            <w:r w:rsidRPr="00A92B13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 xml:space="preserve">พ.ศ. </w:t>
            </w:r>
            <w:r w:rsidR="00D97E68" w:rsidRPr="00D97E68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2565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1E100" w14:textId="76FECE7D" w:rsidR="009D668E" w:rsidRPr="00A92B13" w:rsidRDefault="00306BC2" w:rsidP="00D34969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</w:pPr>
            <w:r w:rsidRPr="00A92B13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 xml:space="preserve">พ.ศ. </w:t>
            </w:r>
            <w:r w:rsidR="00D97E68" w:rsidRPr="00D97E68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2564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B34F" w14:textId="696507D9" w:rsidR="009D668E" w:rsidRPr="00A92B13" w:rsidRDefault="00306BC2" w:rsidP="00D34969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</w:pPr>
            <w:r w:rsidRPr="00A92B13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 xml:space="preserve">พ.ศ. </w:t>
            </w:r>
            <w:r w:rsidR="00D97E68" w:rsidRPr="00D97E68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2565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8D6B5" w14:textId="4B2F2250" w:rsidR="009D668E" w:rsidRPr="00A92B13" w:rsidRDefault="00306BC2" w:rsidP="00D34969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</w:pPr>
            <w:r w:rsidRPr="00A92B13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 xml:space="preserve">พ.ศ. </w:t>
            </w:r>
            <w:r w:rsidR="00D97E68" w:rsidRPr="00D97E68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2564</w:t>
            </w:r>
          </w:p>
        </w:tc>
      </w:tr>
      <w:tr w:rsidR="000B4848" w:rsidRPr="00A92B13" w14:paraId="0467C1D4" w14:textId="77777777" w:rsidTr="001F55C9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27CAF" w14:textId="77777777" w:rsidR="009D668E" w:rsidRPr="00A92B13" w:rsidRDefault="009D668E" w:rsidP="001F55C9">
            <w:pPr>
              <w:ind w:left="29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B63F69" w14:textId="77777777" w:rsidR="009D668E" w:rsidRPr="00A92B13" w:rsidRDefault="009D668E" w:rsidP="001F55C9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A92B13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B601B" w14:textId="77777777" w:rsidR="009D668E" w:rsidRPr="00A92B13" w:rsidRDefault="009D668E" w:rsidP="001F55C9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A92B13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92D828" w14:textId="77777777" w:rsidR="009D668E" w:rsidRPr="00A92B13" w:rsidRDefault="009D668E" w:rsidP="001F55C9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A92B13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B432E" w14:textId="77777777" w:rsidR="009D668E" w:rsidRPr="00A92B13" w:rsidRDefault="009D668E" w:rsidP="001F55C9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A92B13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CD34F2" w14:textId="77777777" w:rsidR="009D668E" w:rsidRPr="00A92B13" w:rsidRDefault="009D668E" w:rsidP="001F55C9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A92B13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4FDDC" w14:textId="77777777" w:rsidR="009D668E" w:rsidRPr="00A92B13" w:rsidRDefault="009D668E" w:rsidP="001F55C9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A92B13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3BA183" w14:textId="77777777" w:rsidR="009D668E" w:rsidRPr="00A92B13" w:rsidRDefault="009D668E" w:rsidP="001F55C9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A92B13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FE817" w14:textId="77777777" w:rsidR="009D668E" w:rsidRPr="00A92B13" w:rsidRDefault="009D668E" w:rsidP="001F55C9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A92B13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0B4848" w:rsidRPr="00A92B13" w14:paraId="00421D75" w14:textId="77777777" w:rsidTr="001F55C9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3A514" w14:textId="77777777" w:rsidR="009D668E" w:rsidRPr="00A92B13" w:rsidRDefault="009D668E" w:rsidP="001F55C9">
            <w:pPr>
              <w:ind w:left="29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60B98C" w14:textId="77777777" w:rsidR="009D668E" w:rsidRPr="00A92B13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BAFC10" w14:textId="77777777" w:rsidR="009D668E" w:rsidRPr="00A92B13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64C13C" w14:textId="77777777" w:rsidR="009D668E" w:rsidRPr="00A92B13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560951" w14:textId="77777777" w:rsidR="009D668E" w:rsidRPr="00A92B13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B03F44" w14:textId="77777777" w:rsidR="009D668E" w:rsidRPr="00A92B13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78018C" w14:textId="77777777" w:rsidR="009D668E" w:rsidRPr="00A92B13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E03CA4" w14:textId="77777777" w:rsidR="009D668E" w:rsidRPr="00A92B13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831ED1" w14:textId="77777777" w:rsidR="009D668E" w:rsidRPr="00A92B13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0B4848" w:rsidRPr="00A92B13" w14:paraId="114FDF47" w14:textId="77777777" w:rsidTr="001F55C9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0C9B4" w14:textId="77777777" w:rsidR="009D668E" w:rsidRPr="00A92B13" w:rsidRDefault="009D668E" w:rsidP="001F55C9">
            <w:pPr>
              <w:ind w:left="29" w:right="-72"/>
              <w:jc w:val="lef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A92B1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สินทรัพย์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F6BAB6" w14:textId="77777777" w:rsidR="009D668E" w:rsidRPr="00A92B13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5A26E" w14:textId="77777777" w:rsidR="009D668E" w:rsidRPr="00A92B13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154677" w14:textId="77777777" w:rsidR="009D668E" w:rsidRPr="00A92B13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D25FD" w14:textId="77777777" w:rsidR="009D668E" w:rsidRPr="00A92B13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E71DFA" w14:textId="77777777" w:rsidR="009D668E" w:rsidRPr="00A92B13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5A2BE" w14:textId="77777777" w:rsidR="009D668E" w:rsidRPr="00A92B13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F0F8DD" w14:textId="77777777" w:rsidR="009D668E" w:rsidRPr="00A92B13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805B6" w14:textId="77777777" w:rsidR="009D668E" w:rsidRPr="00A92B13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0B4848" w:rsidRPr="00A92B13" w14:paraId="694A80BE" w14:textId="77777777" w:rsidTr="001F55C9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55732" w14:textId="34D5A821" w:rsidR="009D668E" w:rsidRPr="00A92B13" w:rsidRDefault="009D668E" w:rsidP="001F55C9">
            <w:pPr>
              <w:ind w:left="29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A92B13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สินทรัพย์ทาง</w:t>
            </w:r>
            <w:r w:rsidR="001F55C9" w:rsidRPr="00A92B13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การเงิน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5F000A" w14:textId="77777777" w:rsidR="009D668E" w:rsidRPr="00A92B13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16889" w14:textId="77777777" w:rsidR="009D668E" w:rsidRPr="00A92B13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640EA2" w14:textId="77777777" w:rsidR="009D668E" w:rsidRPr="00A92B13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245E6" w14:textId="77777777" w:rsidR="009D668E" w:rsidRPr="00A92B13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907BB8" w14:textId="77777777" w:rsidR="009D668E" w:rsidRPr="00A92B13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722A6" w14:textId="77777777" w:rsidR="009D668E" w:rsidRPr="00A92B13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292E38" w14:textId="77777777" w:rsidR="009D668E" w:rsidRPr="00A92B13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EF42F" w14:textId="77777777" w:rsidR="009D668E" w:rsidRPr="00A92B13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0B4848" w:rsidRPr="00A92B13" w14:paraId="2C446AE3" w14:textId="77777777" w:rsidTr="001F55C9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9F8C6" w14:textId="6A8CCF14" w:rsidR="009D668E" w:rsidRPr="00A92B13" w:rsidRDefault="009D668E" w:rsidP="001F55C9">
            <w:pPr>
              <w:ind w:left="29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A92B13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  </w:t>
            </w:r>
            <w:r w:rsidRPr="00A92B13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ที่วัดมูลค่า</w:t>
            </w:r>
            <w:r w:rsidR="001F55C9" w:rsidRPr="00A92B13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ด้วยมูลค่ายุติธรรม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09B885" w14:textId="77777777" w:rsidR="009D668E" w:rsidRPr="00A92B13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89213" w14:textId="77777777" w:rsidR="009D668E" w:rsidRPr="00A92B13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088884" w14:textId="77777777" w:rsidR="009D668E" w:rsidRPr="00A92B13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A10D6" w14:textId="77777777" w:rsidR="009D668E" w:rsidRPr="00A92B13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14B643" w14:textId="77777777" w:rsidR="009D668E" w:rsidRPr="00A92B13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0FDFB" w14:textId="77777777" w:rsidR="009D668E" w:rsidRPr="00A92B13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3C77A1" w14:textId="77777777" w:rsidR="009D668E" w:rsidRPr="00A92B13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60F44" w14:textId="77777777" w:rsidR="009D668E" w:rsidRPr="00A92B13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0B4848" w:rsidRPr="00A92B13" w14:paraId="5F48B898" w14:textId="77777777" w:rsidTr="001F55C9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54F5E" w14:textId="6067008B" w:rsidR="009D668E" w:rsidRPr="00A92B13" w:rsidRDefault="009D668E" w:rsidP="001F55C9">
            <w:pPr>
              <w:ind w:left="29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A92B13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  </w:t>
            </w:r>
            <w:r w:rsidR="001F55C9" w:rsidRPr="00A92B13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ผ่านกำไรขาดทุน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82BF3C" w14:textId="77777777" w:rsidR="009D668E" w:rsidRPr="00A92B13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F44D3" w14:textId="77777777" w:rsidR="009D668E" w:rsidRPr="00A92B13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303F4C" w14:textId="77777777" w:rsidR="009D668E" w:rsidRPr="00A92B13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92F22" w14:textId="77777777" w:rsidR="009D668E" w:rsidRPr="00A92B13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921419" w14:textId="77777777" w:rsidR="009D668E" w:rsidRPr="00A92B13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A00BE" w14:textId="77777777" w:rsidR="009D668E" w:rsidRPr="00A92B13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9B1D96" w14:textId="77777777" w:rsidR="009D668E" w:rsidRPr="00A92B13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AF5E9" w14:textId="77777777" w:rsidR="009D668E" w:rsidRPr="00A92B13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165699" w:rsidRPr="00A92B13" w14:paraId="31A8CBFB" w14:textId="77777777" w:rsidTr="001F55C9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EEFDB" w14:textId="77414A29" w:rsidR="00165699" w:rsidRPr="00A92B13" w:rsidRDefault="00165699" w:rsidP="001F55C9">
            <w:pPr>
              <w:ind w:left="29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A92B13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  - </w:t>
            </w:r>
            <w:r w:rsidR="002A3CC3" w:rsidRPr="00A92B13">
              <w:rPr>
                <w:rFonts w:ascii="Browallia New" w:eastAsia="Times New Roman" w:hAnsi="Browallia New" w:cs="Browallia New"/>
                <w:spacing w:val="-6"/>
                <w:sz w:val="22"/>
                <w:szCs w:val="22"/>
                <w:cs/>
                <w:lang w:eastAsia="en-GB"/>
              </w:rPr>
              <w:t>หลักทรัพย์เพื่อค้า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048BF5" w14:textId="1C6FA1A5" w:rsidR="00165699" w:rsidRPr="00A92B13" w:rsidRDefault="00FA5FD7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92B1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A2952" w14:textId="1EC6F424" w:rsidR="00165699" w:rsidRPr="00A92B13" w:rsidRDefault="002A3CC3" w:rsidP="001F55C9">
            <w:pPr>
              <w:ind w:left="-43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A92B13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8FF72C" w14:textId="7EB90E89" w:rsidR="00165699" w:rsidRPr="00A92B13" w:rsidRDefault="00FA5FD7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92B1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A184B" w14:textId="5190DC9F" w:rsidR="00165699" w:rsidRPr="00A92B13" w:rsidRDefault="002A3CC3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92B1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52CFC2" w14:textId="1B82A9CE" w:rsidR="00165699" w:rsidRPr="00A92B13" w:rsidRDefault="00FA5FD7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92B1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92F80" w14:textId="4F27D150" w:rsidR="00165699" w:rsidRPr="00A92B13" w:rsidRDefault="00D97E68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97E68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2A3CC3" w:rsidRPr="00A92B1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97E68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  <w:r w:rsidR="002A3CC3" w:rsidRPr="00A92B1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97E68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A01C2A" w14:textId="49135518" w:rsidR="00165699" w:rsidRPr="00A92B13" w:rsidRDefault="00FA5FD7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92B1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548DA" w14:textId="1FB6F8F8" w:rsidR="00165699" w:rsidRPr="00A92B13" w:rsidRDefault="00D97E68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97E68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2A3CC3" w:rsidRPr="00A92B1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97E68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  <w:r w:rsidR="002A3CC3" w:rsidRPr="00A92B1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97E68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</w:tr>
    </w:tbl>
    <w:p w14:paraId="39F7B60F" w14:textId="44B690CC" w:rsidR="002A24FE" w:rsidRDefault="002A24FE" w:rsidP="002A24F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ADDAB64" w14:textId="77777777" w:rsidR="00F15277" w:rsidRPr="00A92B13" w:rsidRDefault="00F15277" w:rsidP="002A24F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EC62C5E" w14:textId="5B2A7709" w:rsidR="00252CD2" w:rsidRPr="00A92B13" w:rsidRDefault="00B35FA5" w:rsidP="00252CD2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A92B13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C71EE" w:rsidRPr="00A92B13" w14:paraId="0E516DA2" w14:textId="77777777" w:rsidTr="00DE514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B00873F" w14:textId="55B8B838" w:rsidR="002C71EE" w:rsidRPr="00A92B13" w:rsidRDefault="00D97E68" w:rsidP="00DE514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97E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2C71EE"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71EE"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  <w:r w:rsidR="002C71EE"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C71EE" w:rsidRPr="00A92B1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2C71EE" w:rsidRPr="00A92B1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2C71EE" w:rsidRPr="00A92B1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DA99B94" w14:textId="77777777" w:rsidR="00F15277" w:rsidRPr="00A80A68" w:rsidRDefault="00F15277" w:rsidP="00AB2A28">
      <w:pPr>
        <w:jc w:val="thaiDistribute"/>
        <w:rPr>
          <w:rFonts w:ascii="Browallia New" w:hAnsi="Browallia New" w:cs="Browallia New"/>
        </w:rPr>
      </w:pPr>
    </w:p>
    <w:p w14:paraId="436B98CB" w14:textId="46D54B53" w:rsidR="00F43137" w:rsidRDefault="00F43137" w:rsidP="00F4313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43137">
        <w:rPr>
          <w:rFonts w:ascii="Browallia New" w:hAnsi="Browallia New" w:cs="Browallia New"/>
          <w:sz w:val="26"/>
          <w:szCs w:val="26"/>
          <w:cs/>
        </w:rPr>
        <w:t>การเปลี่ยนแปลงของ</w:t>
      </w:r>
      <w:r w:rsidR="00487ED1">
        <w:rPr>
          <w:rFonts w:ascii="Browallia New" w:hAnsi="Browallia New" w:cs="Browallia New" w:hint="cs"/>
          <w:sz w:val="26"/>
          <w:szCs w:val="26"/>
          <w:cs/>
        </w:rPr>
        <w:t>สินทรัพย์</w:t>
      </w:r>
      <w:r w:rsidRPr="00F43137">
        <w:rPr>
          <w:rFonts w:ascii="Browallia New" w:hAnsi="Browallia New" w:cs="Browallia New"/>
          <w:sz w:val="26"/>
          <w:szCs w:val="26"/>
          <w:cs/>
        </w:rPr>
        <w:t xml:space="preserve">ทางการเงินระดับ </w:t>
      </w:r>
      <w:r w:rsidR="00487ED1">
        <w:rPr>
          <w:rFonts w:ascii="Browallia New" w:hAnsi="Browallia New" w:cs="Browallia New"/>
          <w:sz w:val="26"/>
          <w:szCs w:val="26"/>
        </w:rPr>
        <w:t>3</w:t>
      </w:r>
      <w:r w:rsidRPr="00F43137">
        <w:rPr>
          <w:rFonts w:ascii="Browallia New" w:hAnsi="Browallia New" w:cs="Browallia New"/>
          <w:sz w:val="26"/>
          <w:szCs w:val="26"/>
          <w:cs/>
        </w:rPr>
        <w:t xml:space="preserve"> สำหรับงวด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สามเดือนสิ้นสุด </w:t>
      </w:r>
      <w:r>
        <w:rPr>
          <w:rFonts w:ascii="Browallia New" w:hAnsi="Browallia New" w:cs="Browallia New"/>
          <w:sz w:val="26"/>
          <w:szCs w:val="26"/>
          <w:lang w:val="en-US"/>
        </w:rPr>
        <w:t>31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มีนาคม พ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ศ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>
        <w:rPr>
          <w:rFonts w:ascii="Browallia New" w:hAnsi="Browallia New" w:cs="Browallia New"/>
          <w:sz w:val="26"/>
          <w:szCs w:val="26"/>
        </w:rPr>
        <w:t>2565</w:t>
      </w:r>
      <w:r w:rsidRPr="00F43137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4B87B5C1" w14:textId="77777777" w:rsidR="00487ED1" w:rsidRPr="00A80A68" w:rsidRDefault="00487ED1" w:rsidP="00F43137">
      <w:pPr>
        <w:jc w:val="thaiDistribute"/>
        <w:rPr>
          <w:rFonts w:ascii="Browallia New" w:hAnsi="Browallia New" w:cs="Browallia New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7398"/>
        <w:gridCol w:w="2160"/>
      </w:tblGrid>
      <w:tr w:rsidR="007B2F4D" w:rsidRPr="002215AF" w14:paraId="42334890" w14:textId="77777777" w:rsidTr="00C74593">
        <w:tc>
          <w:tcPr>
            <w:tcW w:w="3870" w:type="pct"/>
            <w:vAlign w:val="bottom"/>
          </w:tcPr>
          <w:p w14:paraId="0B74558C" w14:textId="77777777" w:rsidR="007B2F4D" w:rsidRPr="002215AF" w:rsidRDefault="007B2F4D" w:rsidP="00C74593">
            <w:pPr>
              <w:tabs>
                <w:tab w:val="center" w:pos="4320"/>
                <w:tab w:val="right" w:pos="8640"/>
              </w:tabs>
              <w:ind w:left="540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0" w:type="pct"/>
            <w:tcBorders>
              <w:top w:val="single" w:sz="4" w:space="0" w:color="auto"/>
            </w:tcBorders>
          </w:tcPr>
          <w:p w14:paraId="09028EF7" w14:textId="789AD47D" w:rsidR="007B2F4D" w:rsidRPr="002215AF" w:rsidRDefault="007B2F4D" w:rsidP="00624DA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B2F4D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7B2F4D" w:rsidRPr="002215AF" w14:paraId="07B2B911" w14:textId="77777777" w:rsidTr="00C74593">
        <w:tc>
          <w:tcPr>
            <w:tcW w:w="3870" w:type="pct"/>
            <w:vAlign w:val="bottom"/>
          </w:tcPr>
          <w:p w14:paraId="447383F2" w14:textId="77777777" w:rsidR="007B2F4D" w:rsidRPr="002215AF" w:rsidRDefault="007B2F4D" w:rsidP="00C74593">
            <w:pPr>
              <w:tabs>
                <w:tab w:val="center" w:pos="4320"/>
                <w:tab w:val="right" w:pos="8640"/>
              </w:tabs>
              <w:ind w:left="540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0" w:type="pct"/>
            <w:tcBorders>
              <w:top w:val="single" w:sz="4" w:space="0" w:color="auto"/>
            </w:tcBorders>
          </w:tcPr>
          <w:p w14:paraId="1E99A745" w14:textId="27940893" w:rsidR="007B2F4D" w:rsidRPr="002215AF" w:rsidRDefault="00487ED1" w:rsidP="007B2F4D">
            <w:pPr>
              <w:tabs>
                <w:tab w:val="left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87ED1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</w:tr>
      <w:tr w:rsidR="00487ED1" w:rsidRPr="002215AF" w14:paraId="50C8AB71" w14:textId="77777777" w:rsidTr="00C74593">
        <w:tc>
          <w:tcPr>
            <w:tcW w:w="3870" w:type="pct"/>
            <w:vAlign w:val="bottom"/>
          </w:tcPr>
          <w:p w14:paraId="5190E07F" w14:textId="77777777" w:rsidR="00487ED1" w:rsidRPr="002215AF" w:rsidRDefault="00487ED1" w:rsidP="00C74593">
            <w:pPr>
              <w:tabs>
                <w:tab w:val="center" w:pos="4320"/>
                <w:tab w:val="right" w:pos="8640"/>
              </w:tabs>
              <w:ind w:left="540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0" w:type="pct"/>
            <w:tcBorders>
              <w:top w:val="single" w:sz="4" w:space="0" w:color="auto"/>
            </w:tcBorders>
          </w:tcPr>
          <w:p w14:paraId="3E013E88" w14:textId="7337983E" w:rsidR="00487ED1" w:rsidRPr="00487ED1" w:rsidRDefault="00487ED1" w:rsidP="007B2F4D">
            <w:pPr>
              <w:tabs>
                <w:tab w:val="left" w:pos="1080"/>
              </w:tabs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Malgun Gothic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2F4D" w:rsidRPr="002215AF" w14:paraId="09BF0C0B" w14:textId="77777777" w:rsidTr="00C74593">
        <w:tc>
          <w:tcPr>
            <w:tcW w:w="3870" w:type="pct"/>
            <w:vAlign w:val="bottom"/>
          </w:tcPr>
          <w:p w14:paraId="71FFB631" w14:textId="77777777" w:rsidR="007B2F4D" w:rsidRPr="002215AF" w:rsidRDefault="007B2F4D" w:rsidP="00C74593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0" w:type="pct"/>
            <w:tcBorders>
              <w:top w:val="single" w:sz="4" w:space="0" w:color="auto"/>
            </w:tcBorders>
            <w:shd w:val="clear" w:color="auto" w:fill="FAFAFA"/>
          </w:tcPr>
          <w:p w14:paraId="79FD6956" w14:textId="77777777" w:rsidR="007B2F4D" w:rsidRPr="002215AF" w:rsidRDefault="007B2F4D" w:rsidP="00C74593">
            <w:pPr>
              <w:tabs>
                <w:tab w:val="decimal" w:pos="504"/>
                <w:tab w:val="left" w:pos="1080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B2F4D" w:rsidRPr="002215AF" w14:paraId="200CE974" w14:textId="77777777" w:rsidTr="00C74593">
        <w:tc>
          <w:tcPr>
            <w:tcW w:w="3870" w:type="pct"/>
          </w:tcPr>
          <w:p w14:paraId="013DC8F5" w14:textId="5A10C4C5" w:rsidR="007B2F4D" w:rsidRPr="007B2F4D" w:rsidRDefault="007B2F4D" w:rsidP="007B2F4D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2F4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ยอดต้นงวด ณ วันที่ </w:t>
            </w:r>
            <w:r w:rsidRPr="007B2F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B2F4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พ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ศ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 2565</w:t>
            </w:r>
          </w:p>
        </w:tc>
        <w:tc>
          <w:tcPr>
            <w:tcW w:w="1130" w:type="pct"/>
            <w:shd w:val="clear" w:color="auto" w:fill="FAFAFA"/>
          </w:tcPr>
          <w:p w14:paraId="3A531301" w14:textId="30893FD4" w:rsidR="007B2F4D" w:rsidRPr="002215AF" w:rsidRDefault="007B2F4D" w:rsidP="007B2F4D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2F4D">
              <w:rPr>
                <w:rFonts w:ascii="Browallia New" w:hAnsi="Browallia New" w:cs="Browallia New"/>
                <w:sz w:val="26"/>
                <w:szCs w:val="26"/>
              </w:rPr>
              <w:t>5,000,000</w:t>
            </w:r>
          </w:p>
        </w:tc>
      </w:tr>
      <w:tr w:rsidR="007B2F4D" w:rsidRPr="002215AF" w14:paraId="55F10EF8" w14:textId="77777777" w:rsidTr="00C74593">
        <w:tc>
          <w:tcPr>
            <w:tcW w:w="3870" w:type="pct"/>
          </w:tcPr>
          <w:p w14:paraId="2A64CF26" w14:textId="3D8ADD6A" w:rsidR="007B2F4D" w:rsidRPr="007B2F4D" w:rsidRDefault="007B2F4D" w:rsidP="007B2F4D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B2F4D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30" w:type="pct"/>
            <w:tcBorders>
              <w:bottom w:val="single" w:sz="4" w:space="0" w:color="auto"/>
            </w:tcBorders>
            <w:shd w:val="clear" w:color="auto" w:fill="FAFAFA"/>
          </w:tcPr>
          <w:p w14:paraId="786BADA2" w14:textId="444B7E1E" w:rsidR="007B2F4D" w:rsidRPr="002215AF" w:rsidRDefault="007B2F4D" w:rsidP="007B2F4D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>
              <w:rPr>
                <w:rFonts w:ascii="Browallia New" w:eastAsia="Malgun Gothic" w:hAnsi="Browallia New" w:cs="Browallia New"/>
                <w:sz w:val="26"/>
                <w:szCs w:val="26"/>
              </w:rPr>
              <w:t>(</w:t>
            </w:r>
            <w:r w:rsidRPr="007B2F4D">
              <w:rPr>
                <w:rFonts w:ascii="Browallia New" w:eastAsia="Malgun Gothic" w:hAnsi="Browallia New" w:cs="Browallia New"/>
                <w:sz w:val="26"/>
                <w:szCs w:val="26"/>
              </w:rPr>
              <w:t>5,000,000</w:t>
            </w:r>
            <w:r>
              <w:rPr>
                <w:rFonts w:ascii="Browallia New" w:eastAsia="Malgun Gothic" w:hAnsi="Browallia New" w:cs="Browallia New"/>
                <w:sz w:val="26"/>
                <w:szCs w:val="26"/>
              </w:rPr>
              <w:t>)</w:t>
            </w:r>
          </w:p>
        </w:tc>
      </w:tr>
      <w:tr w:rsidR="007B2F4D" w:rsidRPr="002215AF" w14:paraId="739BA94D" w14:textId="77777777" w:rsidTr="00C74593">
        <w:tc>
          <w:tcPr>
            <w:tcW w:w="3870" w:type="pct"/>
          </w:tcPr>
          <w:p w14:paraId="42E19C33" w14:textId="2313ADD3" w:rsidR="007B2F4D" w:rsidRPr="007B2F4D" w:rsidRDefault="007B2F4D" w:rsidP="007B2F4D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2F4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ยอดปลายงวด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มีนาคม พ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ศ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15277">
              <w:rPr>
                <w:rFonts w:ascii="Browallia New" w:hAnsi="Browallia New" w:cs="Browallia New"/>
                <w:sz w:val="26"/>
                <w:szCs w:val="26"/>
              </w:rPr>
              <w:t xml:space="preserve"> 2565</w:t>
            </w:r>
          </w:p>
        </w:tc>
        <w:tc>
          <w:tcPr>
            <w:tcW w:w="1130" w:type="pct"/>
            <w:tcBorders>
              <w:bottom w:val="single" w:sz="4" w:space="0" w:color="auto"/>
            </w:tcBorders>
            <w:shd w:val="clear" w:color="auto" w:fill="FAFAFA"/>
          </w:tcPr>
          <w:p w14:paraId="64322AAA" w14:textId="546BC56B" w:rsidR="007B2F4D" w:rsidRPr="002215AF" w:rsidRDefault="007B2F4D" w:rsidP="007B2F4D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</w:tr>
    </w:tbl>
    <w:p w14:paraId="73123752" w14:textId="6142DF7F" w:rsidR="00F43137" w:rsidRPr="00A80A68" w:rsidRDefault="00F43137" w:rsidP="00F43137">
      <w:pPr>
        <w:jc w:val="thaiDistribute"/>
        <w:rPr>
          <w:rFonts w:ascii="Browallia New" w:hAnsi="Browallia New" w:cs="Browallia New"/>
        </w:rPr>
      </w:pPr>
    </w:p>
    <w:p w14:paraId="5BBF8289" w14:textId="3FD7CF3B" w:rsidR="00F15277" w:rsidRDefault="00F15277" w:rsidP="00F1527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92B13">
        <w:rPr>
          <w:rFonts w:ascii="Browallia New" w:hAnsi="Browallia New" w:cs="Browallia New"/>
          <w:sz w:val="26"/>
          <w:szCs w:val="26"/>
          <w:cs/>
        </w:rPr>
        <w:t>ไม่มีการเปลี่ยนแปลงเทคนิคในการประเมินมูลค่าในระหว่างงวด</w:t>
      </w:r>
    </w:p>
    <w:p w14:paraId="5535F01C" w14:textId="77777777" w:rsidR="00A80A68" w:rsidRPr="00A80A68" w:rsidRDefault="00A80A68" w:rsidP="00F15277">
      <w:pPr>
        <w:jc w:val="thaiDistribute"/>
        <w:rPr>
          <w:rFonts w:ascii="Browallia New" w:hAnsi="Browallia New" w:cs="Browallia New"/>
        </w:rPr>
      </w:pPr>
    </w:p>
    <w:p w14:paraId="4258EDEB" w14:textId="77777777" w:rsidR="00A80A68" w:rsidRPr="00EC1567" w:rsidRDefault="00A80A68" w:rsidP="00A80A6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C1567">
        <w:rPr>
          <w:rFonts w:ascii="Browallia New" w:hAnsi="Browallia New" w:cs="Browallia New"/>
          <w:spacing w:val="-4"/>
          <w:sz w:val="26"/>
          <w:szCs w:val="26"/>
          <w:cs/>
        </w:rPr>
        <w:t>มูลค่าตามบัญชีของสินทรัพย์ทางการเงินอันได้แก่ เงินสดและรายการเทียบเท่าเงินสด ลูกหนี้การค้าและลูกหนี้อื่น เงินให้กู้ยืมแก่กิจการ</w:t>
      </w:r>
      <w:r w:rsidRPr="00EC1567">
        <w:rPr>
          <w:rFonts w:ascii="Browallia New" w:hAnsi="Browallia New" w:cs="Browallia New"/>
          <w:spacing w:val="-4"/>
          <w:sz w:val="26"/>
          <w:szCs w:val="26"/>
        </w:rPr>
        <w:br/>
      </w:r>
      <w:r w:rsidRPr="00EC1567">
        <w:rPr>
          <w:rFonts w:ascii="Browallia New" w:hAnsi="Browallia New" w:cs="Browallia New"/>
          <w:spacing w:val="-4"/>
          <w:sz w:val="26"/>
          <w:szCs w:val="26"/>
          <w:cs/>
        </w:rPr>
        <w:t>ที่เกี่ยวข้องกัน เจ้าหนี้การค้าและเจ้าหนี้อื่น เงินกู้ยืมระยะสั้นจากบุคคลภายนอก เงินกู้ยืมจากกิจการที่เกี่ยวข้องกัน หนี้สินตามสัญญาเช่า และเงินกู้ยืมจากสถาบันการเงินมีมูลค่าใกล้เคียงกับมูลค่ายุติธรรม ทั้งนี้เนื่องจากมีระยะสั้น หรือมีอัตราดอกเบี้ยใกล้เคียงกับอัตราดอกเบี้ยในตลาด</w:t>
      </w:r>
    </w:p>
    <w:p w14:paraId="5D84F7B5" w14:textId="77777777" w:rsidR="007B2F4D" w:rsidRPr="00A80A68" w:rsidRDefault="007B2F4D" w:rsidP="00F43137">
      <w:pPr>
        <w:jc w:val="thaiDistribute"/>
        <w:rPr>
          <w:rFonts w:ascii="Browallia New" w:hAnsi="Browallia New" w:cs="Browallia New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B5EF7" w:rsidRPr="00A92B13" w14:paraId="478F5F52" w14:textId="77777777" w:rsidTr="00B115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3E8DDBC" w14:textId="36AA113C" w:rsidR="002B5EF7" w:rsidRPr="00A92B13" w:rsidRDefault="00D97E68" w:rsidP="00B1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97E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2B5EF7"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B5EF7"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14:paraId="5BED39CB" w14:textId="77777777" w:rsidR="00F15277" w:rsidRPr="00A80A68" w:rsidRDefault="00F15277" w:rsidP="00684C34">
      <w:pPr>
        <w:ind w:left="540" w:hanging="540"/>
        <w:jc w:val="thaiDistribute"/>
        <w:rPr>
          <w:rFonts w:ascii="Browallia New" w:hAnsi="Browallia New" w:cs="Browallia New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C60576" w:rsidRPr="00A92B13" w14:paraId="24D93792" w14:textId="77777777" w:rsidTr="002B5EF7">
        <w:tc>
          <w:tcPr>
            <w:tcW w:w="4392" w:type="dxa"/>
            <w:vAlign w:val="bottom"/>
          </w:tcPr>
          <w:p w14:paraId="184FBE9C" w14:textId="77777777" w:rsidR="00FF44F1" w:rsidRPr="00A92B13" w:rsidRDefault="00FF44F1" w:rsidP="002B5EF7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034F9" w14:textId="77777777" w:rsidR="00FF44F1" w:rsidRPr="00A92B13" w:rsidRDefault="0095717A" w:rsidP="002B5EF7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</w:t>
            </w:r>
            <w:r w:rsidR="00FF44F1" w:rsidRPr="00A92B1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D072E" w14:textId="77777777" w:rsidR="00FF44F1" w:rsidRPr="00A92B13" w:rsidRDefault="0095717A" w:rsidP="002B5EF7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A92B1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</w:t>
            </w:r>
            <w:r w:rsidR="00323112" w:rsidRPr="00A92B1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เฉพาะกิจการ</w:t>
            </w:r>
          </w:p>
        </w:tc>
      </w:tr>
      <w:tr w:rsidR="00A12C7E" w:rsidRPr="00A92B13" w14:paraId="7F9D81D0" w14:textId="77777777" w:rsidTr="002B5EF7">
        <w:tc>
          <w:tcPr>
            <w:tcW w:w="4392" w:type="dxa"/>
            <w:vAlign w:val="bottom"/>
          </w:tcPr>
          <w:p w14:paraId="3C3596EF" w14:textId="77777777" w:rsidR="00A12C7E" w:rsidRPr="00A92B13" w:rsidRDefault="00A12C7E" w:rsidP="00A12C7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EC1FD2" w14:textId="6CE80F17" w:rsidR="00A12C7E" w:rsidRPr="00A92B13" w:rsidRDefault="00D97E68" w:rsidP="00A12C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D97E6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306BC2"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306BC2"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8DA2B0" w14:textId="625AC9CD" w:rsidR="00A12C7E" w:rsidRPr="00A92B13" w:rsidRDefault="00D97E68" w:rsidP="00A12C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A12C7E"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A12C7E"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A72D41" w14:textId="2C7019C2" w:rsidR="00A12C7E" w:rsidRPr="00A92B13" w:rsidRDefault="00D97E68" w:rsidP="00A12C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D97E6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306BC2"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306BC2"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7FDF11" w14:textId="7ADAEB63" w:rsidR="00A12C7E" w:rsidRPr="00A92B13" w:rsidRDefault="00D97E68" w:rsidP="00A12C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A12C7E"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A12C7E"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474154" w:rsidRPr="00A92B13" w14:paraId="01DB59F3" w14:textId="77777777" w:rsidTr="002B5EF7">
        <w:tc>
          <w:tcPr>
            <w:tcW w:w="4392" w:type="dxa"/>
            <w:vAlign w:val="bottom"/>
          </w:tcPr>
          <w:p w14:paraId="588A0577" w14:textId="77777777" w:rsidR="00474154" w:rsidRPr="00A92B13" w:rsidRDefault="00474154" w:rsidP="002B5EF7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2009EA4" w14:textId="4090E491" w:rsidR="00474154" w:rsidRPr="00A92B13" w:rsidRDefault="00306BC2" w:rsidP="00D34969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D97E68" w:rsidRPr="00D97E6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2CD2CF73" w14:textId="5FDBF4D2" w:rsidR="00474154" w:rsidRPr="00A92B13" w:rsidRDefault="00306BC2" w:rsidP="00D34969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D97E68" w:rsidRPr="00D97E6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2E6D2866" w14:textId="43366A41" w:rsidR="00474154" w:rsidRPr="00A92B13" w:rsidRDefault="00306BC2" w:rsidP="00D34969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D97E68" w:rsidRPr="00D97E6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2CB39EAF" w14:textId="521A86F2" w:rsidR="00474154" w:rsidRPr="00A92B13" w:rsidRDefault="00306BC2" w:rsidP="00D34969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D97E68" w:rsidRPr="00D97E6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2564</w:t>
            </w:r>
          </w:p>
        </w:tc>
      </w:tr>
      <w:tr w:rsidR="00474154" w:rsidRPr="00A92B13" w14:paraId="3F78B0B7" w14:textId="77777777" w:rsidTr="002B5EF7">
        <w:tc>
          <w:tcPr>
            <w:tcW w:w="4392" w:type="dxa"/>
            <w:vAlign w:val="bottom"/>
          </w:tcPr>
          <w:p w14:paraId="57165F7F" w14:textId="77777777" w:rsidR="00474154" w:rsidRPr="00A92B13" w:rsidRDefault="00474154" w:rsidP="002B5EF7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5A6907" w14:textId="77777777" w:rsidR="00474154" w:rsidRPr="00A92B13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7BEC82" w14:textId="77777777" w:rsidR="00474154" w:rsidRPr="00A92B13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2D358E" w14:textId="77777777" w:rsidR="00474154" w:rsidRPr="00A92B13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6C6C04" w14:textId="77777777" w:rsidR="00474154" w:rsidRPr="00A92B13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74154" w:rsidRPr="00A92B13" w14:paraId="658A5981" w14:textId="77777777" w:rsidTr="009803AA">
        <w:tc>
          <w:tcPr>
            <w:tcW w:w="4392" w:type="dxa"/>
            <w:vAlign w:val="bottom"/>
          </w:tcPr>
          <w:p w14:paraId="14203F77" w14:textId="77777777" w:rsidR="00474154" w:rsidRPr="00A92B13" w:rsidRDefault="00474154" w:rsidP="002B5EF7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2F69AF" w14:textId="77777777" w:rsidR="00474154" w:rsidRPr="00A92B13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633EC" w14:textId="77777777" w:rsidR="00474154" w:rsidRPr="00A92B13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3293F1" w14:textId="77777777" w:rsidR="00474154" w:rsidRPr="00A92B13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248A9" w14:textId="77777777" w:rsidR="00474154" w:rsidRPr="00A92B13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7EC4" w:rsidRPr="00A92B13" w14:paraId="7ED35C34" w14:textId="77777777" w:rsidTr="009803AA">
        <w:tc>
          <w:tcPr>
            <w:tcW w:w="4392" w:type="dxa"/>
            <w:vAlign w:val="bottom"/>
          </w:tcPr>
          <w:p w14:paraId="0798891A" w14:textId="77777777" w:rsidR="00617EC4" w:rsidRPr="00A92B13" w:rsidRDefault="00617EC4" w:rsidP="00617EC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บุคคลภายนอก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D058C1" w14:textId="585D9B08" w:rsidR="00617EC4" w:rsidRPr="00A92B13" w:rsidRDefault="00D97E68" w:rsidP="00617EC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55D6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="00755D6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E9A155" w14:textId="60B4D031" w:rsidR="00617EC4" w:rsidRPr="00A92B13" w:rsidRDefault="00D97E68" w:rsidP="00617E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17EC4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617EC4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DEFCB8" w14:textId="4E83D12E" w:rsidR="00617EC4" w:rsidRPr="00A92B13" w:rsidRDefault="00755D6D" w:rsidP="00617E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91EA39" w14:textId="47928E1C" w:rsidR="00617EC4" w:rsidRPr="00A92B13" w:rsidRDefault="00617EC4" w:rsidP="00617E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17EC4" w:rsidRPr="00A92B13" w14:paraId="4F56369A" w14:textId="77777777" w:rsidTr="009803AA">
        <w:tc>
          <w:tcPr>
            <w:tcW w:w="4392" w:type="dxa"/>
            <w:vAlign w:val="bottom"/>
          </w:tcPr>
          <w:p w14:paraId="0D852C62" w14:textId="77777777" w:rsidR="00617EC4" w:rsidRPr="00A92B13" w:rsidRDefault="00617EC4" w:rsidP="00617EC4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ผลขาดทุนด้านเครดิต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0457E2" w14:textId="093549E7" w:rsidR="00617EC4" w:rsidRPr="00A92B13" w:rsidRDefault="00755D6D" w:rsidP="00617EC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C605A" w14:textId="096CB99C" w:rsidR="00617EC4" w:rsidRPr="00A92B13" w:rsidRDefault="00617EC4" w:rsidP="00617E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F94212" w14:textId="31FCAB07" w:rsidR="00617EC4" w:rsidRPr="00A92B13" w:rsidRDefault="00755D6D" w:rsidP="00617E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8A387" w14:textId="5C62B62A" w:rsidR="00617EC4" w:rsidRPr="00A92B13" w:rsidRDefault="00617EC4" w:rsidP="00617E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17EC4" w:rsidRPr="00A92B13" w14:paraId="024CE574" w14:textId="77777777" w:rsidTr="009803AA">
        <w:tc>
          <w:tcPr>
            <w:tcW w:w="4392" w:type="dxa"/>
            <w:vAlign w:val="bottom"/>
          </w:tcPr>
          <w:p w14:paraId="39799381" w14:textId="77777777" w:rsidR="00617EC4" w:rsidRPr="00A92B13" w:rsidRDefault="00617EC4" w:rsidP="00617EC4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2B1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1C8260" w14:textId="76FB7CCC" w:rsidR="00617EC4" w:rsidRPr="00A92B13" w:rsidRDefault="00D97E68" w:rsidP="00617EC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55D6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="00755D6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24D6E" w14:textId="154156A3" w:rsidR="00617EC4" w:rsidRPr="00A92B13" w:rsidRDefault="00D97E68" w:rsidP="00617E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17EC4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617EC4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214369" w14:textId="4539F2CD" w:rsidR="00617EC4" w:rsidRPr="00A92B13" w:rsidRDefault="00755D6D" w:rsidP="00617E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3F3CD" w14:textId="50BA7ABB" w:rsidR="00617EC4" w:rsidRPr="00A92B13" w:rsidRDefault="00617EC4" w:rsidP="00617E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17EC4" w:rsidRPr="00A92B13" w14:paraId="541B0867" w14:textId="77777777" w:rsidTr="009803AA">
        <w:tc>
          <w:tcPr>
            <w:tcW w:w="4392" w:type="dxa"/>
            <w:vAlign w:val="bottom"/>
          </w:tcPr>
          <w:p w14:paraId="5B0B4EC8" w14:textId="77777777" w:rsidR="00617EC4" w:rsidRPr="00A92B13" w:rsidRDefault="00617EC4" w:rsidP="00617EC4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DA3EFA" w14:textId="041DC839" w:rsidR="00617EC4" w:rsidRPr="00A92B13" w:rsidRDefault="00D97E68" w:rsidP="00617EC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E497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9E497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AED203" w14:textId="2D6AA51A" w:rsidR="00617EC4" w:rsidRPr="00A92B13" w:rsidRDefault="00D97E68" w:rsidP="00617E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17EC4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617EC4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BBAB15" w14:textId="6AB501F8" w:rsidR="00617EC4" w:rsidRPr="00A92B13" w:rsidRDefault="00D97E68" w:rsidP="00617E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755D6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9F3759" w14:textId="3839C9A6" w:rsidR="00617EC4" w:rsidRPr="00A92B13" w:rsidRDefault="00D97E68" w:rsidP="00617E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617EC4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</w:tr>
      <w:tr w:rsidR="00617EC4" w:rsidRPr="00A92B13" w14:paraId="53EE6F54" w14:textId="77777777" w:rsidTr="009803AA">
        <w:tc>
          <w:tcPr>
            <w:tcW w:w="4392" w:type="dxa"/>
            <w:vAlign w:val="bottom"/>
          </w:tcPr>
          <w:p w14:paraId="2C1E44AB" w14:textId="77777777" w:rsidR="00617EC4" w:rsidRPr="00A92B13" w:rsidRDefault="00617EC4" w:rsidP="00617EC4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3D0C9F" w14:textId="441D1AFF" w:rsidR="00617EC4" w:rsidRPr="00A92B13" w:rsidRDefault="00D97E68" w:rsidP="00617EC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55D6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755D6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19E196" w14:textId="7BBF3541" w:rsidR="00617EC4" w:rsidRPr="00A92B13" w:rsidRDefault="00D97E68" w:rsidP="00617E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617EC4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F02FAE" w14:textId="2C87D497" w:rsidR="00617EC4" w:rsidRPr="00A92B13" w:rsidRDefault="00D97E68" w:rsidP="00617E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55D6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55D6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61E72C" w14:textId="1DC7740B" w:rsidR="00617EC4" w:rsidRPr="00A92B13" w:rsidRDefault="00617EC4" w:rsidP="00617E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17EC4" w:rsidRPr="00A92B13" w14:paraId="2DD57F1D" w14:textId="77777777" w:rsidTr="00224914">
        <w:tc>
          <w:tcPr>
            <w:tcW w:w="4392" w:type="dxa"/>
            <w:vAlign w:val="bottom"/>
          </w:tcPr>
          <w:p w14:paraId="7D31DC87" w14:textId="0C37592A" w:rsidR="00617EC4" w:rsidRPr="00A92B13" w:rsidRDefault="00617EC4" w:rsidP="00617EC4">
            <w:pPr>
              <w:spacing w:before="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 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E62046" w14:textId="672ED8B9" w:rsidR="00617EC4" w:rsidRPr="00A92B13" w:rsidRDefault="00755D6D" w:rsidP="00617EC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7119BD" w14:textId="54F40216" w:rsidR="00617EC4" w:rsidRPr="00A92B13" w:rsidRDefault="00617EC4" w:rsidP="00617E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F52853" w14:textId="1E3AC17B" w:rsidR="00617EC4" w:rsidRPr="00A92B13" w:rsidRDefault="00D97E68" w:rsidP="00617E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755D6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755D6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18C8A1" w14:textId="01D3D925" w:rsidR="00617EC4" w:rsidRPr="00A92B13" w:rsidRDefault="00D97E68" w:rsidP="00617E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617EC4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617EC4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</w:tr>
      <w:tr w:rsidR="00617EC4" w:rsidRPr="00A92B13" w14:paraId="0A6BAA0F" w14:textId="77777777" w:rsidTr="00224914">
        <w:tc>
          <w:tcPr>
            <w:tcW w:w="4392" w:type="dxa"/>
            <w:vAlign w:val="bottom"/>
          </w:tcPr>
          <w:p w14:paraId="727A3EF8" w14:textId="3F03E6CF" w:rsidR="00617EC4" w:rsidRPr="00A92B13" w:rsidRDefault="00617EC4" w:rsidP="00617EC4">
            <w:pPr>
              <w:spacing w:before="1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CE9C37" w14:textId="0B3D23A0" w:rsidR="00617EC4" w:rsidRPr="00A92B13" w:rsidRDefault="00755D6D" w:rsidP="00617EC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BC804" w14:textId="187ED668" w:rsidR="00617EC4" w:rsidRPr="00A92B13" w:rsidRDefault="00617EC4" w:rsidP="00617E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4519B8" w14:textId="26A94CC1" w:rsidR="00617EC4" w:rsidRPr="00A92B13" w:rsidRDefault="00755D6D" w:rsidP="00617E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880A2" w14:textId="3518482E" w:rsidR="00617EC4" w:rsidRPr="00A92B13" w:rsidRDefault="00617EC4" w:rsidP="00617E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17EC4" w:rsidRPr="00A92B13" w14:paraId="43FC5CD7" w14:textId="77777777" w:rsidTr="00224914">
        <w:tc>
          <w:tcPr>
            <w:tcW w:w="4392" w:type="dxa"/>
            <w:vAlign w:val="bottom"/>
          </w:tcPr>
          <w:p w14:paraId="5F67C7CE" w14:textId="133AAC37" w:rsidR="00617EC4" w:rsidRPr="00A92B13" w:rsidRDefault="00617EC4" w:rsidP="00617EC4">
            <w:pPr>
              <w:spacing w:before="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="00BB6EB6" w:rsidRPr="00A92B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7D335D" w:rsidRPr="00A92B1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7D335D" w:rsidRPr="00A92B1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69192E" w14:textId="48A8D727" w:rsidR="00617EC4" w:rsidRPr="00A92B13" w:rsidRDefault="00755D6D" w:rsidP="00617EC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7D066" w14:textId="67F5CBC1" w:rsidR="00617EC4" w:rsidRPr="00A92B13" w:rsidRDefault="00617EC4" w:rsidP="00617E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02DF54" w14:textId="64FEDF7D" w:rsidR="00617EC4" w:rsidRPr="00A92B13" w:rsidRDefault="00D97E68" w:rsidP="00617E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55D6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755D6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E602D" w14:textId="023EC972" w:rsidR="00617EC4" w:rsidRPr="00A92B13" w:rsidRDefault="00D97E68" w:rsidP="00617E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17EC4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617EC4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</w:tr>
      <w:tr w:rsidR="00617EC4" w:rsidRPr="00A92B13" w14:paraId="13C23673" w14:textId="77777777" w:rsidTr="009803AA">
        <w:tc>
          <w:tcPr>
            <w:tcW w:w="4392" w:type="dxa"/>
            <w:vAlign w:val="bottom"/>
          </w:tcPr>
          <w:p w14:paraId="43826A50" w14:textId="77777777" w:rsidR="00617EC4" w:rsidRPr="00A92B13" w:rsidRDefault="00617EC4" w:rsidP="00617EC4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356077" w14:textId="74D49BD6" w:rsidR="00617EC4" w:rsidRPr="00A92B13" w:rsidRDefault="00D97E68" w:rsidP="00617EC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55D6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755D6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C2BA88" w14:textId="5D17E166" w:rsidR="00617EC4" w:rsidRPr="00A92B13" w:rsidRDefault="00D97E68" w:rsidP="00617E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17EC4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617EC4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7AAC46" w14:textId="75F6FA01" w:rsidR="00617EC4" w:rsidRPr="00A92B13" w:rsidRDefault="00755D6D" w:rsidP="00617E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2FF476" w14:textId="07495D25" w:rsidR="00617EC4" w:rsidRPr="00A92B13" w:rsidRDefault="00617EC4" w:rsidP="00617E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17EC4" w:rsidRPr="00A92B13" w14:paraId="54B1E9DF" w14:textId="77777777" w:rsidTr="009803AA">
        <w:tc>
          <w:tcPr>
            <w:tcW w:w="4392" w:type="dxa"/>
            <w:vAlign w:val="bottom"/>
          </w:tcPr>
          <w:p w14:paraId="1CAF9C9E" w14:textId="77777777" w:rsidR="00617EC4" w:rsidRPr="00A92B13" w:rsidRDefault="00617EC4" w:rsidP="00617EC4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180DC7" w14:textId="2E6B645F" w:rsidR="00617EC4" w:rsidRPr="00A92B13" w:rsidRDefault="00D97E68" w:rsidP="00617E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E497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9E497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D53D7E" w14:textId="3BA32B18" w:rsidR="00617EC4" w:rsidRPr="00A92B13" w:rsidRDefault="00D97E68" w:rsidP="00617E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17EC4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617EC4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A4FF70" w14:textId="2374EDFA" w:rsidR="00617EC4" w:rsidRPr="00A92B13" w:rsidRDefault="00D97E68" w:rsidP="00617E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55D6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755D6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83E7B" w14:textId="4BE88394" w:rsidR="00617EC4" w:rsidRPr="00A92B13" w:rsidRDefault="00D97E68" w:rsidP="00617E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17EC4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617EC4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</w:tr>
    </w:tbl>
    <w:p w14:paraId="0B741F1D" w14:textId="77777777" w:rsidR="007B2F4D" w:rsidRPr="00A92B13" w:rsidRDefault="007B2F4D" w:rsidP="007B2F4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92B13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B2F4D" w:rsidRPr="00A92B13" w14:paraId="50136EE9" w14:textId="77777777" w:rsidTr="00C7459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0DA419A" w14:textId="5EC478F1" w:rsidR="007B2F4D" w:rsidRPr="00A92B13" w:rsidRDefault="007B2F4D" w:rsidP="00C7459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97E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Pr="007B2F4D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865ED26" w14:textId="77777777" w:rsidR="007B6249" w:rsidRPr="00A92B13" w:rsidRDefault="007B6249" w:rsidP="002B5EF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9479C2E" w14:textId="77777777" w:rsidR="00FF44F1" w:rsidRPr="00A92B13" w:rsidRDefault="00FF44F1" w:rsidP="002B5EF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92B13">
        <w:rPr>
          <w:rFonts w:ascii="Browallia New" w:hAnsi="Browallia New" w:cs="Browallia New"/>
          <w:sz w:val="26"/>
          <w:szCs w:val="26"/>
          <w:cs/>
        </w:rPr>
        <w:t xml:space="preserve">ลูกหนี้การค้า </w:t>
      </w:r>
      <w:r w:rsidR="0093611E" w:rsidRPr="00A92B13">
        <w:rPr>
          <w:rFonts w:ascii="Browallia New" w:hAnsi="Browallia New" w:cs="Browallia New"/>
          <w:sz w:val="26"/>
          <w:szCs w:val="26"/>
          <w:cs/>
        </w:rPr>
        <w:t>สามารถวิเคราะห์ตาม</w:t>
      </w:r>
      <w:r w:rsidRPr="00A92B13">
        <w:rPr>
          <w:rFonts w:ascii="Browallia New" w:hAnsi="Browallia New" w:cs="Browallia New"/>
          <w:sz w:val="26"/>
          <w:szCs w:val="26"/>
          <w:cs/>
        </w:rPr>
        <w:t>อายุหนี้ที่ค้างชำระได้ดังนี้</w:t>
      </w:r>
    </w:p>
    <w:p w14:paraId="1B3F4E3B" w14:textId="77777777" w:rsidR="00A40C1B" w:rsidRPr="00A92B13" w:rsidRDefault="00A40C1B" w:rsidP="002B5EF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C60576" w:rsidRPr="00A92B13" w14:paraId="699B057A" w14:textId="77777777" w:rsidTr="002B5EF7">
        <w:tc>
          <w:tcPr>
            <w:tcW w:w="4392" w:type="dxa"/>
            <w:vAlign w:val="bottom"/>
          </w:tcPr>
          <w:p w14:paraId="66A8E5C7" w14:textId="77777777" w:rsidR="00FF44F1" w:rsidRPr="00A92B13" w:rsidRDefault="00FF44F1" w:rsidP="002B5EF7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3F3E8" w14:textId="77777777" w:rsidR="00FF44F1" w:rsidRPr="00A92B13" w:rsidRDefault="0095717A" w:rsidP="002B5EF7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</w:t>
            </w:r>
            <w:r w:rsidR="00FF44F1" w:rsidRPr="00A92B1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10BB5" w14:textId="77777777" w:rsidR="00FF44F1" w:rsidRPr="00A92B13" w:rsidRDefault="0095717A" w:rsidP="002B5EF7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A92B1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</w:t>
            </w:r>
            <w:r w:rsidR="00FF44F1" w:rsidRPr="00A92B1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เฉพาะ</w:t>
            </w:r>
            <w:r w:rsidR="00323112" w:rsidRPr="00A92B1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A12C7E" w:rsidRPr="00A92B13" w14:paraId="2DD8CCF8" w14:textId="77777777" w:rsidTr="00CC51C3">
        <w:tc>
          <w:tcPr>
            <w:tcW w:w="4392" w:type="dxa"/>
            <w:vAlign w:val="bottom"/>
          </w:tcPr>
          <w:p w14:paraId="7B2E1AB8" w14:textId="77777777" w:rsidR="00A12C7E" w:rsidRPr="00A92B13" w:rsidRDefault="00A12C7E" w:rsidP="00A12C7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C3F949" w14:textId="68696AC0" w:rsidR="00A12C7E" w:rsidRPr="00A92B13" w:rsidRDefault="00D97E68" w:rsidP="00A12C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D97E6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306BC2"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306BC2"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F237D" w14:textId="0D01B717" w:rsidR="00A12C7E" w:rsidRPr="00A92B13" w:rsidRDefault="00D97E68" w:rsidP="00A12C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A12C7E"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A12C7E"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12E34" w14:textId="572D11DF" w:rsidR="00A12C7E" w:rsidRPr="00A92B13" w:rsidRDefault="00D97E68" w:rsidP="00A12C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D97E6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306BC2"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306BC2"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658C9" w14:textId="41A4571D" w:rsidR="00A12C7E" w:rsidRPr="00A92B13" w:rsidRDefault="00D97E68" w:rsidP="00A12C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A12C7E"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A12C7E"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A12C7E" w:rsidRPr="00A92B13" w14:paraId="16C66427" w14:textId="77777777" w:rsidTr="002B5EF7">
        <w:tc>
          <w:tcPr>
            <w:tcW w:w="4392" w:type="dxa"/>
            <w:vAlign w:val="bottom"/>
          </w:tcPr>
          <w:p w14:paraId="713C178A" w14:textId="77777777" w:rsidR="00A12C7E" w:rsidRPr="00A92B13" w:rsidRDefault="00A12C7E" w:rsidP="00A12C7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5FF3FB" w14:textId="6C2C2294" w:rsidR="00A12C7E" w:rsidRPr="00A92B13" w:rsidRDefault="00306BC2" w:rsidP="00D34969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D97E68" w:rsidRPr="00D97E6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1FBEEC" w14:textId="11036B4C" w:rsidR="00A12C7E" w:rsidRPr="00A92B13" w:rsidRDefault="00306BC2" w:rsidP="00D34969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D97E68" w:rsidRPr="00D97E6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EC3C4D" w14:textId="3B788C38" w:rsidR="00A12C7E" w:rsidRPr="00A92B13" w:rsidRDefault="00306BC2" w:rsidP="00D34969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D97E68" w:rsidRPr="00D97E6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D22447" w14:textId="3C802014" w:rsidR="00A12C7E" w:rsidRPr="00A92B13" w:rsidRDefault="00306BC2" w:rsidP="00D34969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D97E68" w:rsidRPr="00D97E6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2564</w:t>
            </w:r>
          </w:p>
        </w:tc>
      </w:tr>
      <w:tr w:rsidR="00A12C7E" w:rsidRPr="00A92B13" w14:paraId="26814350" w14:textId="77777777" w:rsidTr="002B5EF7">
        <w:tc>
          <w:tcPr>
            <w:tcW w:w="4392" w:type="dxa"/>
            <w:vAlign w:val="bottom"/>
          </w:tcPr>
          <w:p w14:paraId="53FCF406" w14:textId="77777777" w:rsidR="00A12C7E" w:rsidRPr="00A92B13" w:rsidRDefault="00A12C7E" w:rsidP="00A12C7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A6B70" w14:textId="77777777" w:rsidR="00A12C7E" w:rsidRPr="00A92B13" w:rsidRDefault="00A12C7E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878B0" w14:textId="77777777" w:rsidR="00A12C7E" w:rsidRPr="00A92B13" w:rsidRDefault="00A12C7E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AB8FA" w14:textId="77777777" w:rsidR="00A12C7E" w:rsidRPr="00A92B13" w:rsidRDefault="00A12C7E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71BC6" w14:textId="77777777" w:rsidR="00A12C7E" w:rsidRPr="00A92B13" w:rsidRDefault="00A12C7E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12C7E" w:rsidRPr="00A92B13" w14:paraId="03CA7B80" w14:textId="77777777" w:rsidTr="009803AA">
        <w:tc>
          <w:tcPr>
            <w:tcW w:w="4392" w:type="dxa"/>
            <w:vAlign w:val="bottom"/>
          </w:tcPr>
          <w:p w14:paraId="4800195F" w14:textId="77777777" w:rsidR="00A12C7E" w:rsidRPr="00A92B13" w:rsidRDefault="00A12C7E" w:rsidP="00A12C7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DA2C06" w14:textId="77777777" w:rsidR="00A12C7E" w:rsidRPr="00A92B13" w:rsidRDefault="00A12C7E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7CC34" w14:textId="77777777" w:rsidR="00A12C7E" w:rsidRPr="00A92B13" w:rsidRDefault="00A12C7E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C1C18F" w14:textId="77777777" w:rsidR="00A12C7E" w:rsidRPr="00A92B13" w:rsidRDefault="00A12C7E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B362F" w14:textId="77777777" w:rsidR="00A12C7E" w:rsidRPr="00A92B13" w:rsidRDefault="00A12C7E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12C7E" w:rsidRPr="00A92B13" w14:paraId="65CA0BB2" w14:textId="77777777" w:rsidTr="009803AA">
        <w:trPr>
          <w:trHeight w:val="80"/>
        </w:trPr>
        <w:tc>
          <w:tcPr>
            <w:tcW w:w="4392" w:type="dxa"/>
            <w:vAlign w:val="bottom"/>
          </w:tcPr>
          <w:p w14:paraId="09F0897D" w14:textId="77777777" w:rsidR="00A12C7E" w:rsidRPr="00A92B13" w:rsidRDefault="00A12C7E" w:rsidP="00A12C7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D7256C" w14:textId="77777777" w:rsidR="00A12C7E" w:rsidRPr="00A92B13" w:rsidRDefault="00A12C7E" w:rsidP="00A12C7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C39619" w14:textId="77777777" w:rsidR="00A12C7E" w:rsidRPr="00A92B13" w:rsidRDefault="00A12C7E" w:rsidP="00A12C7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5620C47" w14:textId="77777777" w:rsidR="00A12C7E" w:rsidRPr="00A92B13" w:rsidRDefault="00A12C7E" w:rsidP="00A12C7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7DFFC4" w14:textId="77777777" w:rsidR="00A12C7E" w:rsidRPr="00A92B13" w:rsidRDefault="00A12C7E" w:rsidP="00A12C7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12C7E" w:rsidRPr="00A92B13" w14:paraId="44FD1A89" w14:textId="77777777" w:rsidTr="009803AA">
        <w:trPr>
          <w:trHeight w:val="80"/>
        </w:trPr>
        <w:tc>
          <w:tcPr>
            <w:tcW w:w="4392" w:type="dxa"/>
            <w:vAlign w:val="bottom"/>
          </w:tcPr>
          <w:p w14:paraId="132F917F" w14:textId="476B1221" w:rsidR="00A12C7E" w:rsidRPr="00A92B13" w:rsidRDefault="00A12C7E" w:rsidP="00A12C7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ไม่เกิน 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ED62D8" w14:textId="179232BA" w:rsidR="00A12C7E" w:rsidRPr="00A92B13" w:rsidRDefault="00D97E68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55D6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="00755D6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F5CAAB" w14:textId="6DCFD1D8" w:rsidR="00A12C7E" w:rsidRPr="00A92B13" w:rsidRDefault="00D97E68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55D6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="00755D6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6CBF8F" w14:textId="5D27CAE8" w:rsidR="00A12C7E" w:rsidRPr="00A92B13" w:rsidRDefault="00755D6D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FDCF0E" w14:textId="24E8B00A" w:rsidR="00A12C7E" w:rsidRPr="00A92B13" w:rsidRDefault="00755D6D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12C7E" w:rsidRPr="00A92B13" w14:paraId="132B34EA" w14:textId="77777777" w:rsidTr="009803AA">
        <w:trPr>
          <w:trHeight w:val="80"/>
        </w:trPr>
        <w:tc>
          <w:tcPr>
            <w:tcW w:w="4392" w:type="dxa"/>
            <w:vAlign w:val="bottom"/>
          </w:tcPr>
          <w:p w14:paraId="3CEFDA6D" w14:textId="53A1B10D" w:rsidR="00A12C7E" w:rsidRPr="00A92B13" w:rsidRDefault="00A12C7E" w:rsidP="00A12C7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9B6D93" w14:textId="514699D3" w:rsidR="00A12C7E" w:rsidRPr="00A92B13" w:rsidRDefault="00755D6D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C78268" w14:textId="2C358F10" w:rsidR="00A12C7E" w:rsidRPr="00A92B13" w:rsidRDefault="00D97E68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755D6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E2C019" w14:textId="5AA01998" w:rsidR="00A12C7E" w:rsidRPr="00A92B13" w:rsidRDefault="00755D6D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F063A3" w14:textId="3E6E34B4" w:rsidR="00A12C7E" w:rsidRPr="00A92B13" w:rsidRDefault="00755D6D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12C7E" w:rsidRPr="00A92B13" w14:paraId="6E2634F8" w14:textId="77777777" w:rsidTr="009803AA">
        <w:trPr>
          <w:trHeight w:val="80"/>
        </w:trPr>
        <w:tc>
          <w:tcPr>
            <w:tcW w:w="4392" w:type="dxa"/>
            <w:vAlign w:val="bottom"/>
          </w:tcPr>
          <w:p w14:paraId="7B99C088" w14:textId="76FCBDA9" w:rsidR="00A12C7E" w:rsidRPr="00A92B13" w:rsidRDefault="00A12C7E" w:rsidP="00A12C7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7C2534" w14:textId="1C882279" w:rsidR="00A12C7E" w:rsidRPr="00A92B13" w:rsidRDefault="00755D6D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AC2936" w14:textId="258E5EE9" w:rsidR="00A12C7E" w:rsidRPr="00A92B13" w:rsidRDefault="00755D6D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B5D6FC" w14:textId="4B02CAF6" w:rsidR="00A12C7E" w:rsidRPr="00A92B13" w:rsidRDefault="00755D6D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053746" w14:textId="33FAFAA4" w:rsidR="00A12C7E" w:rsidRPr="00A92B13" w:rsidRDefault="00755D6D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12C7E" w:rsidRPr="00A92B13" w14:paraId="54345BD4" w14:textId="77777777" w:rsidTr="009803AA">
        <w:trPr>
          <w:trHeight w:val="80"/>
        </w:trPr>
        <w:tc>
          <w:tcPr>
            <w:tcW w:w="4392" w:type="dxa"/>
            <w:vAlign w:val="bottom"/>
          </w:tcPr>
          <w:p w14:paraId="4ACB054E" w14:textId="15A1DF16" w:rsidR="00A12C7E" w:rsidRPr="00A92B13" w:rsidRDefault="00A12C7E" w:rsidP="00A12C7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975ADF" w14:textId="1CA70332" w:rsidR="00A12C7E" w:rsidRPr="00A92B13" w:rsidRDefault="00D97E68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55D6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755D6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61F89" w14:textId="7E975984" w:rsidR="00A12C7E" w:rsidRPr="00A92B13" w:rsidRDefault="00D97E68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55D6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755D6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74B4A5" w14:textId="45312B0A" w:rsidR="00A12C7E" w:rsidRPr="00A92B13" w:rsidRDefault="00755D6D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2EABE" w14:textId="0DD15D75" w:rsidR="00A12C7E" w:rsidRPr="00A92B13" w:rsidRDefault="00755D6D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12C7E" w:rsidRPr="00A92B13" w14:paraId="59D65099" w14:textId="77777777" w:rsidTr="009803AA">
        <w:trPr>
          <w:trHeight w:val="342"/>
        </w:trPr>
        <w:tc>
          <w:tcPr>
            <w:tcW w:w="4392" w:type="dxa"/>
            <w:vAlign w:val="bottom"/>
          </w:tcPr>
          <w:p w14:paraId="77B3C7ED" w14:textId="77777777" w:rsidR="00A12C7E" w:rsidRPr="00A92B13" w:rsidRDefault="00A12C7E" w:rsidP="00A12C7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09CF3A" w14:textId="17C0031F" w:rsidR="00A12C7E" w:rsidRPr="00A92B13" w:rsidRDefault="00D97E68" w:rsidP="00A12C7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55D6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="00755D6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5FAEEC" w14:textId="2E33BE55" w:rsidR="00A12C7E" w:rsidRPr="00A92B13" w:rsidRDefault="00D97E68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55D6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755D6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C67F2F" w14:textId="0A4CF926" w:rsidR="00A12C7E" w:rsidRPr="00A92B13" w:rsidRDefault="00755D6D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9F3AF" w14:textId="13ED332F" w:rsidR="00A12C7E" w:rsidRPr="00A92B13" w:rsidRDefault="00755D6D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12C7E" w:rsidRPr="00A92B13" w14:paraId="10ABA85E" w14:textId="77777777" w:rsidTr="009803AA">
        <w:trPr>
          <w:trHeight w:val="80"/>
        </w:trPr>
        <w:tc>
          <w:tcPr>
            <w:tcW w:w="4392" w:type="dxa"/>
            <w:vAlign w:val="bottom"/>
          </w:tcPr>
          <w:p w14:paraId="0DDED720" w14:textId="77777777" w:rsidR="00A12C7E" w:rsidRPr="00A92B13" w:rsidRDefault="00A12C7E" w:rsidP="00A12C7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ผลขาดทุนด้านเครดิต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EF9C6D" w14:textId="24930360" w:rsidR="00A12C7E" w:rsidRPr="00A92B13" w:rsidRDefault="00755D6D" w:rsidP="00A12C7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0C51B" w14:textId="7BB92F3D" w:rsidR="00A12C7E" w:rsidRPr="00A92B13" w:rsidRDefault="00755D6D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A68FE6" w14:textId="45FEEA77" w:rsidR="00A12C7E" w:rsidRPr="00A92B13" w:rsidRDefault="00755D6D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B4465" w14:textId="606B6ACD" w:rsidR="00A12C7E" w:rsidRPr="00A92B13" w:rsidRDefault="00755D6D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12C7E" w:rsidRPr="00A92B13" w14:paraId="7AD7F4B0" w14:textId="77777777" w:rsidTr="009803AA">
        <w:trPr>
          <w:trHeight w:val="80"/>
        </w:trPr>
        <w:tc>
          <w:tcPr>
            <w:tcW w:w="4392" w:type="dxa"/>
            <w:vAlign w:val="bottom"/>
          </w:tcPr>
          <w:p w14:paraId="2466D12D" w14:textId="77777777" w:rsidR="00A12C7E" w:rsidRPr="00A92B13" w:rsidRDefault="00A12C7E" w:rsidP="00A12C7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2B1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737993" w14:textId="5F188147" w:rsidR="00A12C7E" w:rsidRPr="00A92B13" w:rsidRDefault="00D97E68" w:rsidP="00A12C7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55D6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="00755D6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0BC828" w14:textId="34C5D59E" w:rsidR="00A12C7E" w:rsidRPr="00A92B13" w:rsidRDefault="00D97E68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55D6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755D6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0A7283" w14:textId="5F75B1E4" w:rsidR="00A12C7E" w:rsidRPr="00A92B13" w:rsidRDefault="00755D6D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7C61D" w14:textId="41366FCA" w:rsidR="00A12C7E" w:rsidRPr="00A92B13" w:rsidRDefault="00755D6D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EB1B211" w14:textId="503DD01A" w:rsidR="002B5EF7" w:rsidRPr="00A92B13" w:rsidRDefault="002B5EF7" w:rsidP="00377644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  <w:bookmarkStart w:id="2" w:name="_Toc460943573"/>
      <w:bookmarkStart w:id="3" w:name="_Toc460944142"/>
      <w:bookmarkStart w:id="4" w:name="_Toc460944184"/>
      <w:bookmarkStart w:id="5" w:name="_Toc494266686"/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F041C" w:rsidRPr="00A92B13" w14:paraId="71C94ED6" w14:textId="77777777" w:rsidTr="00B115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2091722" w14:textId="5C5217FC" w:rsidR="00BF041C" w:rsidRPr="00A92B13" w:rsidRDefault="00D97E68" w:rsidP="00B1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6" w:name="_Hlk102394558"/>
            <w:r w:rsidRPr="00D97E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BF041C"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F041C"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สินทรัพย์ที่ถือไว้เพื่อขายและการดำเนินงานที่ยกเลิก</w:t>
            </w:r>
          </w:p>
        </w:tc>
      </w:tr>
      <w:bookmarkEnd w:id="6"/>
    </w:tbl>
    <w:p w14:paraId="52E25FA0" w14:textId="77777777" w:rsidR="00EB20A1" w:rsidRPr="00A92B13" w:rsidRDefault="00EB20A1" w:rsidP="00EB20A1">
      <w:pPr>
        <w:jc w:val="left"/>
        <w:rPr>
          <w:rFonts w:ascii="Browallia New" w:hAnsi="Browallia New" w:cs="Browallia New"/>
          <w:sz w:val="26"/>
          <w:szCs w:val="26"/>
        </w:rPr>
      </w:pPr>
    </w:p>
    <w:p w14:paraId="1F92C720" w14:textId="2A39710B" w:rsidR="00F7472E" w:rsidRPr="00A92B13" w:rsidRDefault="00F7472E" w:rsidP="00B73F95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7" w:name="_Hlk64551980"/>
      <w:r w:rsidRPr="00A92B1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การดำเนินงานที่ยกเลิก</w:t>
      </w:r>
    </w:p>
    <w:p w14:paraId="29F3532B" w14:textId="77777777" w:rsidR="00F7472E" w:rsidRPr="00A92B13" w:rsidRDefault="00F7472E" w:rsidP="00B73F95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A3ED229" w14:textId="75643003" w:rsidR="00B73F95" w:rsidRPr="00A92B13" w:rsidRDefault="00B73F95" w:rsidP="00B73F95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92B1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 เจฟเฟอร์ เรสโตรองต์ จำกัด</w:t>
      </w:r>
    </w:p>
    <w:p w14:paraId="57116714" w14:textId="77777777" w:rsidR="00B73F95" w:rsidRPr="00A92B13" w:rsidRDefault="00B73F95" w:rsidP="00B73F95">
      <w:pPr>
        <w:jc w:val="thaiDistribute"/>
        <w:rPr>
          <w:rFonts w:ascii="Browallia New" w:eastAsia="Malgun Gothic" w:hAnsi="Browallia New" w:cs="Browallia New"/>
          <w:b/>
          <w:bCs/>
          <w:spacing w:val="-2"/>
          <w:sz w:val="26"/>
          <w:szCs w:val="26"/>
        </w:rPr>
      </w:pPr>
    </w:p>
    <w:p w14:paraId="3BA90CA0" w14:textId="5A236C99" w:rsidR="00B73F95" w:rsidRPr="00A92B13" w:rsidRDefault="00B73F95" w:rsidP="00B73F95">
      <w:pPr>
        <w:jc w:val="thaiDistribute"/>
        <w:rPr>
          <w:rFonts w:ascii="Browallia New" w:eastAsia="Malgun Gothic" w:hAnsi="Browallia New" w:cs="Browallia New"/>
          <w:spacing w:val="-2"/>
          <w:sz w:val="26"/>
          <w:szCs w:val="26"/>
        </w:rPr>
      </w:pPr>
      <w:r w:rsidRPr="00A92B13">
        <w:rPr>
          <w:rFonts w:ascii="Browallia New" w:eastAsia="Malgun Gothic" w:hAnsi="Browallia New" w:cs="Browallia New"/>
          <w:spacing w:val="-2"/>
          <w:sz w:val="26"/>
          <w:szCs w:val="26"/>
          <w:cs/>
        </w:rPr>
        <w:t>ในปี</w:t>
      </w:r>
      <w:r w:rsidRPr="00A92B13">
        <w:rPr>
          <w:rFonts w:ascii="Browallia New" w:eastAsia="Malgun Gothic" w:hAnsi="Browallia New" w:cs="Browallia New"/>
          <w:spacing w:val="-2"/>
          <w:sz w:val="26"/>
          <w:szCs w:val="26"/>
        </w:rPr>
        <w:t xml:space="preserve"> </w:t>
      </w:r>
      <w:r w:rsidR="00A5752A" w:rsidRPr="00A92B13">
        <w:rPr>
          <w:rFonts w:ascii="Browallia New" w:eastAsia="Malgun Gothic" w:hAnsi="Browallia New" w:cs="Browallia New"/>
          <w:spacing w:val="-2"/>
          <w:sz w:val="26"/>
          <w:szCs w:val="26"/>
          <w:cs/>
        </w:rPr>
        <w:t>พ</w:t>
      </w:r>
      <w:r w:rsidR="00A5752A" w:rsidRPr="00A92B13">
        <w:rPr>
          <w:rFonts w:ascii="Browallia New" w:eastAsia="Malgun Gothic" w:hAnsi="Browallia New" w:cs="Browallia New"/>
          <w:spacing w:val="-2"/>
          <w:sz w:val="26"/>
          <w:szCs w:val="26"/>
          <w:lang w:val="en-US"/>
        </w:rPr>
        <w:t>.</w:t>
      </w:r>
      <w:r w:rsidR="00A5752A" w:rsidRPr="00A92B13">
        <w:rPr>
          <w:rFonts w:ascii="Browallia New" w:eastAsia="Malgun Gothic" w:hAnsi="Browallia New" w:cs="Browallia New"/>
          <w:spacing w:val="-2"/>
          <w:sz w:val="26"/>
          <w:szCs w:val="26"/>
          <w:cs/>
        </w:rPr>
        <w:t>ศ</w:t>
      </w:r>
      <w:r w:rsidR="00A5752A" w:rsidRPr="00A92B13">
        <w:rPr>
          <w:rFonts w:ascii="Browallia New" w:eastAsia="Malgun Gothic" w:hAnsi="Browallia New" w:cs="Browallia New"/>
          <w:spacing w:val="-2"/>
          <w:sz w:val="26"/>
          <w:szCs w:val="26"/>
          <w:lang w:val="en-US"/>
        </w:rPr>
        <w:t xml:space="preserve">. </w:t>
      </w:r>
      <w:r w:rsidR="00D97E68" w:rsidRPr="00D97E68">
        <w:rPr>
          <w:rFonts w:ascii="Browallia New" w:eastAsia="Malgun Gothic" w:hAnsi="Browallia New" w:cs="Browallia New"/>
          <w:spacing w:val="-2"/>
          <w:sz w:val="26"/>
          <w:szCs w:val="26"/>
        </w:rPr>
        <w:t>2564</w:t>
      </w:r>
      <w:r w:rsidRPr="00A92B13">
        <w:rPr>
          <w:rFonts w:ascii="Browallia New" w:eastAsia="Malgun Gothic" w:hAnsi="Browallia New" w:cs="Browallia New"/>
          <w:spacing w:val="-2"/>
          <w:sz w:val="26"/>
          <w:szCs w:val="26"/>
          <w:cs/>
        </w:rPr>
        <w:t xml:space="preserve"> กลุ่มกิจการได้ประกาศความตั้งใจที่จะขายบริษัท เจฟเฟอร์ เรสโตรองต์ จำกัด (เจฟเฟอร์) ซึ่งเป็นบริษัทย่อยของ</w:t>
      </w:r>
      <w:r w:rsidR="00A5752A" w:rsidRPr="00A92B13">
        <w:rPr>
          <w:rFonts w:ascii="Browallia New" w:eastAsia="Malgun Gothic" w:hAnsi="Browallia New" w:cs="Browallia New"/>
          <w:spacing w:val="-2"/>
          <w:sz w:val="26"/>
          <w:szCs w:val="26"/>
        </w:rPr>
        <w:br/>
      </w:r>
      <w:r w:rsidRPr="00A92B13">
        <w:rPr>
          <w:rFonts w:ascii="Browallia New" w:eastAsia="Malgun Gothic" w:hAnsi="Browallia New" w:cs="Browallia New"/>
          <w:spacing w:val="-2"/>
          <w:sz w:val="26"/>
          <w:szCs w:val="26"/>
          <w:cs/>
        </w:rPr>
        <w:t>กลุ่มกิจการ</w:t>
      </w:r>
      <w:r w:rsidR="00C74593">
        <w:rPr>
          <w:rFonts w:ascii="Browallia New" w:eastAsia="Malgun Gothic" w:hAnsi="Browallia New" w:cs="Browallia New"/>
          <w:spacing w:val="-2"/>
          <w:sz w:val="26"/>
          <w:szCs w:val="26"/>
        </w:rPr>
        <w:t xml:space="preserve"> </w:t>
      </w:r>
      <w:r w:rsidR="00C74593">
        <w:rPr>
          <w:rFonts w:ascii="Browallia New" w:eastAsia="Malgun Gothic" w:hAnsi="Browallia New" w:cs="Browallia New" w:hint="cs"/>
          <w:spacing w:val="-2"/>
          <w:sz w:val="26"/>
          <w:szCs w:val="26"/>
          <w:cs/>
        </w:rPr>
        <w:t>โดย</w:t>
      </w:r>
      <w:r w:rsidR="00F7472E" w:rsidRPr="00A92B13">
        <w:rPr>
          <w:rFonts w:ascii="Browallia New" w:eastAsia="Malgun Gothic" w:hAnsi="Browallia New" w:cs="Browallia New"/>
          <w:spacing w:val="-2"/>
          <w:sz w:val="26"/>
          <w:szCs w:val="26"/>
          <w:cs/>
        </w:rPr>
        <w:t xml:space="preserve">บริษัทย่อยดังกล่าวได้ถูกจำหน่ายไปเมื่อวันที่ </w:t>
      </w:r>
      <w:r w:rsidR="00D97E68" w:rsidRPr="00D97E68">
        <w:rPr>
          <w:rFonts w:ascii="Browallia New" w:eastAsia="Malgun Gothic" w:hAnsi="Browallia New" w:cs="Browallia New"/>
          <w:spacing w:val="-2"/>
          <w:sz w:val="26"/>
          <w:szCs w:val="26"/>
        </w:rPr>
        <w:t>28</w:t>
      </w:r>
      <w:r w:rsidR="00F7472E" w:rsidRPr="00A92B13">
        <w:rPr>
          <w:rFonts w:ascii="Browallia New" w:eastAsia="Malgun Gothic" w:hAnsi="Browallia New" w:cs="Browallia New"/>
          <w:spacing w:val="-2"/>
          <w:sz w:val="26"/>
          <w:szCs w:val="26"/>
          <w:lang w:val="en-US"/>
        </w:rPr>
        <w:t xml:space="preserve"> </w:t>
      </w:r>
      <w:r w:rsidR="00F7472E" w:rsidRPr="00A92B13">
        <w:rPr>
          <w:rFonts w:ascii="Browallia New" w:eastAsia="Malgun Gothic" w:hAnsi="Browallia New" w:cs="Browallia New"/>
          <w:spacing w:val="-2"/>
          <w:sz w:val="26"/>
          <w:szCs w:val="26"/>
          <w:cs/>
        </w:rPr>
        <w:t>มีนาคม</w:t>
      </w:r>
      <w:r w:rsidR="00F7472E" w:rsidRPr="00A92B13">
        <w:rPr>
          <w:rFonts w:ascii="Browallia New" w:eastAsia="Malgun Gothic" w:hAnsi="Browallia New" w:cs="Browallia New"/>
          <w:spacing w:val="-2"/>
          <w:sz w:val="26"/>
          <w:szCs w:val="26"/>
        </w:rPr>
        <w:t xml:space="preserve"> </w:t>
      </w:r>
      <w:r w:rsidR="00F7472E" w:rsidRPr="00A92B13">
        <w:rPr>
          <w:rFonts w:ascii="Browallia New" w:eastAsia="Malgun Gothic" w:hAnsi="Browallia New" w:cs="Browallia New"/>
          <w:spacing w:val="-2"/>
          <w:sz w:val="26"/>
          <w:szCs w:val="26"/>
          <w:cs/>
        </w:rPr>
        <w:t>พ</w:t>
      </w:r>
      <w:r w:rsidR="00F7472E" w:rsidRPr="00A92B13">
        <w:rPr>
          <w:rFonts w:ascii="Browallia New" w:eastAsia="Malgun Gothic" w:hAnsi="Browallia New" w:cs="Browallia New"/>
          <w:spacing w:val="-2"/>
          <w:sz w:val="26"/>
          <w:szCs w:val="26"/>
          <w:lang w:val="en-US"/>
        </w:rPr>
        <w:t>.</w:t>
      </w:r>
      <w:r w:rsidR="00F7472E" w:rsidRPr="00A92B13">
        <w:rPr>
          <w:rFonts w:ascii="Browallia New" w:eastAsia="Malgun Gothic" w:hAnsi="Browallia New" w:cs="Browallia New"/>
          <w:spacing w:val="-2"/>
          <w:sz w:val="26"/>
          <w:szCs w:val="26"/>
          <w:cs/>
        </w:rPr>
        <w:t>ศ</w:t>
      </w:r>
      <w:r w:rsidR="00F7472E" w:rsidRPr="00A92B13">
        <w:rPr>
          <w:rFonts w:ascii="Browallia New" w:eastAsia="Malgun Gothic" w:hAnsi="Browallia New" w:cs="Browallia New"/>
          <w:spacing w:val="-2"/>
          <w:sz w:val="26"/>
          <w:szCs w:val="26"/>
          <w:lang w:val="en-US"/>
        </w:rPr>
        <w:t xml:space="preserve">. </w:t>
      </w:r>
      <w:r w:rsidR="00D97E68" w:rsidRPr="00D97E68">
        <w:rPr>
          <w:rFonts w:ascii="Browallia New" w:eastAsia="Malgun Gothic" w:hAnsi="Browallia New" w:cs="Browallia New"/>
          <w:spacing w:val="-2"/>
          <w:sz w:val="26"/>
          <w:szCs w:val="26"/>
        </w:rPr>
        <w:t>2565</w:t>
      </w:r>
      <w:r w:rsidR="00F7472E" w:rsidRPr="00A92B13">
        <w:rPr>
          <w:rFonts w:ascii="Browallia New" w:eastAsia="Malgun Gothic" w:hAnsi="Browallia New" w:cs="Browallia New"/>
          <w:spacing w:val="-2"/>
          <w:sz w:val="26"/>
          <w:szCs w:val="26"/>
          <w:lang w:val="en-US"/>
        </w:rPr>
        <w:t xml:space="preserve"> </w:t>
      </w:r>
      <w:r w:rsidR="00F7472E" w:rsidRPr="00A92B13">
        <w:rPr>
          <w:rFonts w:ascii="Browallia New" w:eastAsia="Malgun Gothic" w:hAnsi="Browallia New" w:cs="Browallia New"/>
          <w:spacing w:val="-2"/>
          <w:sz w:val="26"/>
          <w:szCs w:val="26"/>
          <w:cs/>
        </w:rPr>
        <w:t>และได้รายงานอยู่ในรอบระยะเวลาปัจจุบันเป็นส่วนการดำเนินงานที่ยกเลิก ข้อมูลทางการเงินที่เกี่ยวข้องกับส่วนการดำเนินงานที่ยกเลิกสำหรับช่วงระยะเวลาก่อนวันที่ได้จำหน่ายไปแสดงดังต่อไปนี้</w:t>
      </w:r>
    </w:p>
    <w:p w14:paraId="44001011" w14:textId="77777777" w:rsidR="00531DDE" w:rsidRPr="00A92B13" w:rsidRDefault="00624DAB" w:rsidP="00531DDE">
      <w:pPr>
        <w:jc w:val="thaiDistribute"/>
        <w:rPr>
          <w:rFonts w:ascii="Browallia New" w:eastAsia="Malgun Gothic" w:hAnsi="Browallia New" w:cs="Browallia New"/>
          <w:sz w:val="26"/>
          <w:szCs w:val="26"/>
          <w:cs/>
        </w:rPr>
      </w:pPr>
      <w:r>
        <w:rPr>
          <w:rFonts w:ascii="Browallia New" w:eastAsia="Malgun Gothic" w:hAnsi="Browallia New" w:cs="Browallia New"/>
          <w:spacing w:val="-2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31DDE" w:rsidRPr="00A92B13" w14:paraId="1960E0B9" w14:textId="77777777" w:rsidTr="00D006F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1753AE2" w14:textId="77777777" w:rsidR="00531DDE" w:rsidRPr="00A92B13" w:rsidRDefault="00531DDE" w:rsidP="00D006F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97E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สินทรัพย์ที่ถือไว้เพื่อขายและการดำเนินงานที่ยกเลิก</w:t>
            </w:r>
            <w:r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Pr="00A92B1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Pr="00A92B1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ต่อ)</w:t>
            </w:r>
          </w:p>
        </w:tc>
      </w:tr>
    </w:tbl>
    <w:p w14:paraId="45EFE2CA" w14:textId="3499CCE9" w:rsidR="00F7472E" w:rsidRPr="00A92B13" w:rsidRDefault="00F7472E" w:rsidP="00B73F95">
      <w:pPr>
        <w:jc w:val="thaiDistribute"/>
        <w:rPr>
          <w:rFonts w:ascii="Browallia New" w:eastAsia="Malgun Gothic" w:hAnsi="Browallia New" w:cs="Browallia New"/>
          <w:spacing w:val="-2"/>
          <w:sz w:val="26"/>
          <w:szCs w:val="26"/>
        </w:rPr>
      </w:pPr>
    </w:p>
    <w:p w14:paraId="5F563429" w14:textId="2D99C779" w:rsidR="00B73F95" w:rsidRPr="00A92B13" w:rsidRDefault="00D97E68" w:rsidP="00B73F95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97E68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B73F95" w:rsidRPr="00A92B1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97E68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73F95" w:rsidRPr="00A92B13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7472E" w:rsidRPr="00A92B1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ข้อมูลทางการเงินและกระแสเงินสด</w:t>
      </w:r>
    </w:p>
    <w:p w14:paraId="091BE12A" w14:textId="77777777" w:rsidR="00B73F95" w:rsidRPr="00A92B13" w:rsidRDefault="00B73F95" w:rsidP="00B73F95">
      <w:pPr>
        <w:ind w:left="540"/>
        <w:jc w:val="left"/>
        <w:rPr>
          <w:rFonts w:ascii="Browallia New" w:eastAsia="Malgun Gothic" w:hAnsi="Browallia New" w:cs="Browallia New"/>
          <w:sz w:val="26"/>
          <w:szCs w:val="26"/>
        </w:rPr>
      </w:pPr>
    </w:p>
    <w:p w14:paraId="5D9BAEC7" w14:textId="5C24F628" w:rsidR="00B73F95" w:rsidRPr="00A92B13" w:rsidRDefault="00F7472E" w:rsidP="00B73F95">
      <w:pPr>
        <w:ind w:left="540"/>
        <w:jc w:val="thaiDistribute"/>
        <w:rPr>
          <w:rFonts w:ascii="Browallia New" w:eastAsia="Malgun Gothic" w:hAnsi="Browallia New" w:cs="Browallia New"/>
          <w:spacing w:val="-5"/>
          <w:sz w:val="26"/>
          <w:szCs w:val="26"/>
        </w:rPr>
      </w:pPr>
      <w:r w:rsidRPr="00A92B13">
        <w:rPr>
          <w:rFonts w:ascii="Browallia New" w:eastAsia="Malgun Gothic" w:hAnsi="Browallia New" w:cs="Browallia New"/>
          <w:spacing w:val="-5"/>
          <w:sz w:val="26"/>
          <w:szCs w:val="26"/>
          <w:cs/>
        </w:rPr>
        <w:t>ข้อมูลทางการเงินและกระแสเงินสด</w:t>
      </w:r>
      <w:r w:rsidR="00DA2C97">
        <w:rPr>
          <w:rFonts w:ascii="Browallia New" w:eastAsia="Malgun Gothic" w:hAnsi="Browallia New" w:cs="Browallia New" w:hint="cs"/>
          <w:spacing w:val="-5"/>
          <w:sz w:val="26"/>
          <w:szCs w:val="26"/>
          <w:cs/>
        </w:rPr>
        <w:t>ของ</w:t>
      </w:r>
      <w:r w:rsidR="00923028" w:rsidRPr="00A92B13">
        <w:rPr>
          <w:rFonts w:ascii="Browallia New" w:eastAsia="Malgun Gothic" w:hAnsi="Browallia New" w:cs="Browallia New"/>
          <w:spacing w:val="-2"/>
          <w:sz w:val="26"/>
          <w:szCs w:val="26"/>
          <w:cs/>
        </w:rPr>
        <w:t xml:space="preserve">บริษัท เจฟเฟอร์ เรสโตรองต์ จำกัด </w:t>
      </w:r>
      <w:r w:rsidRPr="00A92B13">
        <w:rPr>
          <w:rFonts w:ascii="Browallia New" w:eastAsia="Malgun Gothic" w:hAnsi="Browallia New" w:cs="Browallia New"/>
          <w:spacing w:val="-5"/>
          <w:sz w:val="26"/>
          <w:szCs w:val="26"/>
          <w:cs/>
        </w:rPr>
        <w:t xml:space="preserve">ที่นำเสนอสำหรับงวดสิ้นสุดวันที่ </w:t>
      </w:r>
      <w:r w:rsidR="00D97E68" w:rsidRPr="00D97E68">
        <w:rPr>
          <w:rFonts w:ascii="Browallia New" w:eastAsia="Malgun Gothic" w:hAnsi="Browallia New" w:cs="Browallia New"/>
          <w:spacing w:val="-5"/>
          <w:sz w:val="26"/>
          <w:szCs w:val="26"/>
        </w:rPr>
        <w:t>28</w:t>
      </w:r>
      <w:r w:rsidRPr="00A92B13">
        <w:rPr>
          <w:rFonts w:ascii="Browallia New" w:eastAsia="Malgun Gothic" w:hAnsi="Browallia New" w:cs="Browallia New"/>
          <w:spacing w:val="-5"/>
          <w:sz w:val="26"/>
          <w:szCs w:val="26"/>
          <w:lang w:val="en-US"/>
        </w:rPr>
        <w:t xml:space="preserve"> </w:t>
      </w:r>
      <w:r w:rsidRPr="00A92B13">
        <w:rPr>
          <w:rFonts w:ascii="Browallia New" w:eastAsia="Malgun Gothic" w:hAnsi="Browallia New" w:cs="Browallia New"/>
          <w:spacing w:val="-5"/>
          <w:sz w:val="26"/>
          <w:szCs w:val="26"/>
          <w:cs/>
        </w:rPr>
        <w:t xml:space="preserve">มีนาคม </w:t>
      </w:r>
      <w:r w:rsidR="006C3789" w:rsidRPr="00A92B13">
        <w:rPr>
          <w:rFonts w:ascii="Browallia New" w:eastAsia="Malgun Gothic" w:hAnsi="Browallia New" w:cs="Browallia New"/>
          <w:spacing w:val="-2"/>
          <w:sz w:val="26"/>
          <w:szCs w:val="26"/>
        </w:rPr>
        <w:br/>
      </w:r>
      <w:r w:rsidRPr="00A92B13">
        <w:rPr>
          <w:rFonts w:ascii="Browallia New" w:eastAsia="Malgun Gothic" w:hAnsi="Browallia New" w:cs="Browallia New"/>
          <w:spacing w:val="-2"/>
          <w:sz w:val="26"/>
          <w:szCs w:val="26"/>
          <w:cs/>
        </w:rPr>
        <w:t>พ</w:t>
      </w:r>
      <w:r w:rsidRPr="00A92B13">
        <w:rPr>
          <w:rFonts w:ascii="Browallia New" w:eastAsia="Malgun Gothic" w:hAnsi="Browallia New" w:cs="Browallia New"/>
          <w:spacing w:val="-2"/>
          <w:sz w:val="26"/>
          <w:szCs w:val="26"/>
          <w:lang w:val="en-US"/>
        </w:rPr>
        <w:t>.</w:t>
      </w:r>
      <w:r w:rsidRPr="00A92B13">
        <w:rPr>
          <w:rFonts w:ascii="Browallia New" w:eastAsia="Malgun Gothic" w:hAnsi="Browallia New" w:cs="Browallia New"/>
          <w:spacing w:val="-2"/>
          <w:sz w:val="26"/>
          <w:szCs w:val="26"/>
          <w:cs/>
        </w:rPr>
        <w:t>ศ</w:t>
      </w:r>
      <w:r w:rsidRPr="00A92B13">
        <w:rPr>
          <w:rFonts w:ascii="Browallia New" w:eastAsia="Malgun Gothic" w:hAnsi="Browallia New" w:cs="Browallia New"/>
          <w:spacing w:val="-2"/>
          <w:sz w:val="26"/>
          <w:szCs w:val="26"/>
          <w:lang w:val="en-US"/>
        </w:rPr>
        <w:t xml:space="preserve">. </w:t>
      </w:r>
      <w:r w:rsidR="00D97E68" w:rsidRPr="00D97E68">
        <w:rPr>
          <w:rFonts w:ascii="Browallia New" w:eastAsia="Malgun Gothic" w:hAnsi="Browallia New" w:cs="Browallia New"/>
          <w:spacing w:val="-2"/>
          <w:sz w:val="26"/>
          <w:szCs w:val="26"/>
        </w:rPr>
        <w:t>2565</w:t>
      </w:r>
      <w:r w:rsidRPr="00A92B13">
        <w:rPr>
          <w:rFonts w:ascii="Browallia New" w:eastAsia="Malgun Gothic" w:hAnsi="Browallia New" w:cs="Browallia New"/>
          <w:spacing w:val="-5"/>
          <w:sz w:val="26"/>
          <w:szCs w:val="26"/>
          <w:cs/>
        </w:rPr>
        <w:t xml:space="preserve"> และสำหรั</w:t>
      </w:r>
      <w:r w:rsidR="003C12E6" w:rsidRPr="00A92B13">
        <w:rPr>
          <w:rFonts w:ascii="Browallia New" w:eastAsia="Malgun Gothic" w:hAnsi="Browallia New" w:cs="Browallia New"/>
          <w:spacing w:val="-5"/>
          <w:sz w:val="26"/>
          <w:szCs w:val="26"/>
          <w:cs/>
        </w:rPr>
        <w:t>บงวด</w:t>
      </w:r>
      <w:r w:rsidR="00120A62" w:rsidRPr="00A92B13">
        <w:rPr>
          <w:rFonts w:ascii="Browallia New" w:eastAsia="Malgun Gothic" w:hAnsi="Browallia New" w:cs="Browallia New"/>
          <w:spacing w:val="-5"/>
          <w:sz w:val="26"/>
          <w:szCs w:val="26"/>
          <w:cs/>
        </w:rPr>
        <w:t>สามเดือนสิ้นสุด</w:t>
      </w:r>
      <w:r w:rsidRPr="00A92B13">
        <w:rPr>
          <w:rFonts w:ascii="Browallia New" w:eastAsia="Malgun Gothic" w:hAnsi="Browallia New" w:cs="Browallia New"/>
          <w:spacing w:val="-5"/>
          <w:sz w:val="26"/>
          <w:szCs w:val="26"/>
          <w:cs/>
        </w:rPr>
        <w:t xml:space="preserve">วันที่ </w:t>
      </w:r>
      <w:r w:rsidR="00D97E68" w:rsidRPr="00D97E68">
        <w:rPr>
          <w:rFonts w:ascii="Browallia New" w:eastAsia="Malgun Gothic" w:hAnsi="Browallia New" w:cs="Browallia New"/>
          <w:spacing w:val="-5"/>
          <w:sz w:val="26"/>
          <w:szCs w:val="26"/>
        </w:rPr>
        <w:t>31</w:t>
      </w:r>
      <w:r w:rsidRPr="00A92B13">
        <w:rPr>
          <w:rFonts w:ascii="Browallia New" w:eastAsia="Malgun Gothic" w:hAnsi="Browallia New" w:cs="Browallia New"/>
          <w:spacing w:val="-5"/>
          <w:sz w:val="26"/>
          <w:szCs w:val="26"/>
          <w:lang w:val="en-US"/>
        </w:rPr>
        <w:t xml:space="preserve"> </w:t>
      </w:r>
      <w:r w:rsidR="003C12E6" w:rsidRPr="00A92B13">
        <w:rPr>
          <w:rFonts w:ascii="Browallia New" w:eastAsia="Malgun Gothic" w:hAnsi="Browallia New" w:cs="Browallia New"/>
          <w:spacing w:val="-5"/>
          <w:sz w:val="26"/>
          <w:szCs w:val="26"/>
          <w:cs/>
        </w:rPr>
        <w:t>มีนาคม</w:t>
      </w:r>
      <w:r w:rsidR="00E3732E" w:rsidRPr="00A92B13">
        <w:rPr>
          <w:rFonts w:ascii="Browallia New" w:eastAsia="Malgun Gothic" w:hAnsi="Browallia New" w:cs="Browallia New"/>
          <w:spacing w:val="-5"/>
          <w:sz w:val="26"/>
          <w:szCs w:val="26"/>
          <w:cs/>
        </w:rPr>
        <w:t xml:space="preserve"> </w:t>
      </w:r>
      <w:r w:rsidRPr="00A92B13">
        <w:rPr>
          <w:rFonts w:ascii="Browallia New" w:eastAsia="Malgun Gothic" w:hAnsi="Browallia New" w:cs="Browallia New"/>
          <w:spacing w:val="-2"/>
          <w:sz w:val="26"/>
          <w:szCs w:val="26"/>
          <w:cs/>
        </w:rPr>
        <w:t>พ</w:t>
      </w:r>
      <w:r w:rsidRPr="00A92B13">
        <w:rPr>
          <w:rFonts w:ascii="Browallia New" w:eastAsia="Malgun Gothic" w:hAnsi="Browallia New" w:cs="Browallia New"/>
          <w:spacing w:val="-2"/>
          <w:sz w:val="26"/>
          <w:szCs w:val="26"/>
          <w:lang w:val="en-US"/>
        </w:rPr>
        <w:t>.</w:t>
      </w:r>
      <w:r w:rsidRPr="00A92B13">
        <w:rPr>
          <w:rFonts w:ascii="Browallia New" w:eastAsia="Malgun Gothic" w:hAnsi="Browallia New" w:cs="Browallia New"/>
          <w:spacing w:val="-2"/>
          <w:sz w:val="26"/>
          <w:szCs w:val="26"/>
          <w:cs/>
        </w:rPr>
        <w:t>ศ</w:t>
      </w:r>
      <w:r w:rsidRPr="00A92B13">
        <w:rPr>
          <w:rFonts w:ascii="Browallia New" w:eastAsia="Malgun Gothic" w:hAnsi="Browallia New" w:cs="Browallia New"/>
          <w:spacing w:val="-2"/>
          <w:sz w:val="26"/>
          <w:szCs w:val="26"/>
          <w:lang w:val="en-US"/>
        </w:rPr>
        <w:t xml:space="preserve">. </w:t>
      </w:r>
      <w:r w:rsidR="00D97E68" w:rsidRPr="00D97E68">
        <w:rPr>
          <w:rFonts w:ascii="Browallia New" w:eastAsia="Malgun Gothic" w:hAnsi="Browallia New" w:cs="Browallia New"/>
          <w:spacing w:val="-2"/>
          <w:sz w:val="26"/>
          <w:szCs w:val="26"/>
        </w:rPr>
        <w:t>2564</w:t>
      </w:r>
    </w:p>
    <w:p w14:paraId="7285DEA2" w14:textId="77777777" w:rsidR="00F7472E" w:rsidRPr="00A92B13" w:rsidRDefault="00F7472E" w:rsidP="00B73F95">
      <w:pPr>
        <w:ind w:left="540"/>
        <w:jc w:val="thaiDistribute"/>
        <w:rPr>
          <w:rFonts w:ascii="Browallia New" w:eastAsia="Malgun Gothic" w:hAnsi="Browallia New" w:cs="Browallia New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6840"/>
        <w:gridCol w:w="1368"/>
        <w:gridCol w:w="1368"/>
      </w:tblGrid>
      <w:tr w:rsidR="00E3732E" w:rsidRPr="00A92B13" w14:paraId="3ACCDEBD" w14:textId="77777777" w:rsidTr="00A5752A">
        <w:tc>
          <w:tcPr>
            <w:tcW w:w="6840" w:type="dxa"/>
            <w:vAlign w:val="bottom"/>
          </w:tcPr>
          <w:p w14:paraId="23AB48FF" w14:textId="77777777" w:rsidR="00E3732E" w:rsidRPr="00A92B13" w:rsidRDefault="00E3732E" w:rsidP="00474A96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1C1E8C" w14:textId="60CD0DE6" w:rsidR="00E3732E" w:rsidRPr="00A92B13" w:rsidRDefault="006C3947" w:rsidP="00474A96">
            <w:pPr>
              <w:keepNext/>
              <w:ind w:right="-72"/>
              <w:contextualSpacing/>
              <w:jc w:val="center"/>
              <w:outlineLvl w:val="1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92B13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E3732E" w:rsidRPr="00A92B13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E3732E" w:rsidRPr="00A92B13" w14:paraId="6CAB6852" w14:textId="77777777" w:rsidTr="00A5752A">
        <w:tc>
          <w:tcPr>
            <w:tcW w:w="6840" w:type="dxa"/>
          </w:tcPr>
          <w:p w14:paraId="6089D87E" w14:textId="1E39AD25" w:rsidR="00E3732E" w:rsidRPr="00A92B13" w:rsidRDefault="00E3732E" w:rsidP="00474A96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433FD4" w14:textId="703413A1" w:rsidR="00E3732E" w:rsidRPr="00A92B13" w:rsidRDefault="00D97E68" w:rsidP="00474A96">
            <w:pPr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97E68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28</w:t>
            </w:r>
            <w:r w:rsidR="00E3732E" w:rsidRPr="00A92B13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3732E" w:rsidRPr="00A92B13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F46AA0" w14:textId="09EE7A65" w:rsidR="00E3732E" w:rsidRPr="00A92B13" w:rsidRDefault="00D97E68" w:rsidP="00474A96">
            <w:pPr>
              <w:ind w:right="-72"/>
              <w:jc w:val="right"/>
              <w:rPr>
                <w:rFonts w:ascii="Browallia New" w:eastAsia="Malgun Gothic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97E68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3732E" w:rsidRPr="00A92B13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3C12E6" w:rsidRPr="00A92B13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E3732E" w:rsidRPr="00A92B13" w14:paraId="706065A4" w14:textId="77777777" w:rsidTr="00A5752A">
        <w:tc>
          <w:tcPr>
            <w:tcW w:w="6840" w:type="dxa"/>
            <w:vAlign w:val="bottom"/>
          </w:tcPr>
          <w:p w14:paraId="06CDF6B9" w14:textId="77777777" w:rsidR="00E3732E" w:rsidRPr="00A92B13" w:rsidRDefault="00E3732E" w:rsidP="00474A96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67EBE19" w14:textId="616B6291" w:rsidR="00E3732E" w:rsidRPr="00A92B13" w:rsidRDefault="00E3732E" w:rsidP="00474A96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2B13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97E68" w:rsidRPr="00D97E68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674F82F9" w14:textId="002C17C3" w:rsidR="00E3732E" w:rsidRPr="00A92B13" w:rsidRDefault="00E3732E" w:rsidP="00474A96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2B13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97E68" w:rsidRPr="00D97E68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E3732E" w:rsidRPr="00A92B13" w14:paraId="6E2FE962" w14:textId="77777777" w:rsidTr="00A5752A">
        <w:tc>
          <w:tcPr>
            <w:tcW w:w="6840" w:type="dxa"/>
            <w:vAlign w:val="bottom"/>
          </w:tcPr>
          <w:p w14:paraId="3D2846F4" w14:textId="77777777" w:rsidR="00E3732E" w:rsidRPr="00A92B13" w:rsidRDefault="00E3732E" w:rsidP="00474A96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6DA94" w14:textId="77777777" w:rsidR="00E3732E" w:rsidRPr="00A92B13" w:rsidRDefault="00E3732E" w:rsidP="00474A96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</w:rPr>
            </w:pPr>
            <w:r w:rsidRPr="00A92B13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C34BC" w14:textId="77777777" w:rsidR="00E3732E" w:rsidRPr="00A92B13" w:rsidRDefault="00E3732E" w:rsidP="00474A96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</w:rPr>
            </w:pPr>
            <w:r w:rsidRPr="00A92B13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3732E" w:rsidRPr="00A92B13" w14:paraId="383E2095" w14:textId="77777777" w:rsidTr="00A5752A">
        <w:trPr>
          <w:trHeight w:val="89"/>
        </w:trPr>
        <w:tc>
          <w:tcPr>
            <w:tcW w:w="6840" w:type="dxa"/>
          </w:tcPr>
          <w:p w14:paraId="3F1953AE" w14:textId="1606DFCA" w:rsidR="00E3732E" w:rsidRPr="00A92B13" w:rsidRDefault="00E3732E" w:rsidP="00474A96">
            <w:pPr>
              <w:ind w:left="540"/>
              <w:jc w:val="left"/>
              <w:rPr>
                <w:rFonts w:ascii="Browallia New" w:eastAsia="Malgun Gothic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9AC1673" w14:textId="66B7371C" w:rsidR="00E3732E" w:rsidRPr="00A92B13" w:rsidRDefault="00E3732E" w:rsidP="00474A96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9E60441" w14:textId="0B877599" w:rsidR="00E3732E" w:rsidRPr="00A92B13" w:rsidRDefault="00E3732E" w:rsidP="00474A96">
            <w:pPr>
              <w:ind w:right="-72"/>
              <w:jc w:val="right"/>
              <w:rPr>
                <w:rFonts w:ascii="Browallia New" w:eastAsia="Malgun Gothic" w:hAnsi="Browallia New" w:cs="Browallia New"/>
                <w:sz w:val="20"/>
                <w:szCs w:val="20"/>
              </w:rPr>
            </w:pPr>
          </w:p>
        </w:tc>
      </w:tr>
      <w:tr w:rsidR="00A5752A" w:rsidRPr="00A92B13" w14:paraId="3DA72C85" w14:textId="77777777" w:rsidTr="00A5752A">
        <w:trPr>
          <w:trHeight w:val="89"/>
        </w:trPr>
        <w:tc>
          <w:tcPr>
            <w:tcW w:w="6840" w:type="dxa"/>
          </w:tcPr>
          <w:p w14:paraId="5EFA7587" w14:textId="20C3FE09" w:rsidR="00A5752A" w:rsidRPr="00A92B13" w:rsidRDefault="00A5752A" w:rsidP="00A5752A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7BAC5C" w14:textId="24F3666F" w:rsidR="00A5752A" w:rsidRPr="00A92B13" w:rsidRDefault="00D97E68" w:rsidP="00A5752A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21</w:t>
            </w:r>
            <w:r w:rsidR="00A5752A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039</w:t>
            </w:r>
            <w:r w:rsidR="00A5752A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9029FA" w14:textId="633FABC8" w:rsidR="00A5752A" w:rsidRPr="00A92B13" w:rsidRDefault="00D97E68" w:rsidP="00A5752A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47</w:t>
            </w:r>
            <w:r w:rsidR="00A5752A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185</w:t>
            </w:r>
            <w:r w:rsidR="00A5752A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099</w:t>
            </w:r>
          </w:p>
        </w:tc>
      </w:tr>
      <w:tr w:rsidR="00A5752A" w:rsidRPr="00A92B13" w14:paraId="57449275" w14:textId="77777777" w:rsidTr="00A5752A">
        <w:trPr>
          <w:trHeight w:val="80"/>
        </w:trPr>
        <w:tc>
          <w:tcPr>
            <w:tcW w:w="6840" w:type="dxa"/>
          </w:tcPr>
          <w:p w14:paraId="4274CE58" w14:textId="77777777" w:rsidR="00A5752A" w:rsidRPr="00A92B13" w:rsidRDefault="00A5752A" w:rsidP="00A5752A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ต้นทุน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1CD41F" w14:textId="5CD6501A" w:rsidR="00A5752A" w:rsidRPr="00A92B13" w:rsidRDefault="00A5752A" w:rsidP="00A5752A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(</w:t>
            </w:r>
            <w:r w:rsidR="00D97E68"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8</w:t>
            </w: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D97E68"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035</w:t>
            </w: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D97E68"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982</w:t>
            </w: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26E0B" w14:textId="3D03B0DA" w:rsidR="00A5752A" w:rsidRPr="00A92B13" w:rsidRDefault="00A5752A" w:rsidP="00A5752A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(</w:t>
            </w:r>
            <w:r w:rsidR="00D97E68"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17</w:t>
            </w: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D97E68"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809</w:t>
            </w: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D97E68"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660</w:t>
            </w: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)</w:t>
            </w:r>
          </w:p>
        </w:tc>
      </w:tr>
      <w:tr w:rsidR="00A5752A" w:rsidRPr="00A92B13" w14:paraId="07AF4B92" w14:textId="77777777" w:rsidTr="00A5752A">
        <w:trPr>
          <w:trHeight w:val="80"/>
        </w:trPr>
        <w:tc>
          <w:tcPr>
            <w:tcW w:w="6840" w:type="dxa"/>
          </w:tcPr>
          <w:p w14:paraId="7CB37315" w14:textId="77777777" w:rsidR="00A5752A" w:rsidRPr="00A92B13" w:rsidRDefault="00A5752A" w:rsidP="00A5752A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B52F201" w14:textId="4BA88410" w:rsidR="00A5752A" w:rsidRPr="00A92B13" w:rsidRDefault="00D97E68" w:rsidP="00A5752A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13</w:t>
            </w:r>
            <w:r w:rsidR="00A5752A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003</w:t>
            </w:r>
            <w:r w:rsidR="00A5752A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1AD022" w14:textId="7F21E84B" w:rsidR="00A5752A" w:rsidRPr="00A92B13" w:rsidRDefault="00D97E68" w:rsidP="00A5752A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29</w:t>
            </w:r>
            <w:r w:rsidR="00A5752A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375</w:t>
            </w:r>
            <w:r w:rsidR="00A5752A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439</w:t>
            </w:r>
          </w:p>
        </w:tc>
      </w:tr>
      <w:tr w:rsidR="00A5752A" w:rsidRPr="00A92B13" w14:paraId="1A9A03B5" w14:textId="77777777" w:rsidTr="00A5752A">
        <w:trPr>
          <w:trHeight w:val="80"/>
        </w:trPr>
        <w:tc>
          <w:tcPr>
            <w:tcW w:w="6840" w:type="dxa"/>
          </w:tcPr>
          <w:p w14:paraId="6AF2E1C0" w14:textId="77777777" w:rsidR="00A5752A" w:rsidRPr="00A92B13" w:rsidRDefault="00A5752A" w:rsidP="00A5752A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 xml:space="preserve">รายได้อื่น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CB680F" w14:textId="3510AA49" w:rsidR="00A5752A" w:rsidRPr="00A92B13" w:rsidRDefault="00D97E68" w:rsidP="00A5752A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30</w:t>
            </w:r>
            <w:r w:rsidR="00A5752A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63AABD" w14:textId="7D5484EF" w:rsidR="00A5752A" w:rsidRPr="00A92B13" w:rsidRDefault="00D97E68" w:rsidP="00A5752A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8</w:t>
            </w:r>
            <w:r w:rsidR="00A5752A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978</w:t>
            </w:r>
            <w:r w:rsidR="00A5752A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654</w:t>
            </w:r>
          </w:p>
        </w:tc>
      </w:tr>
      <w:tr w:rsidR="00A5752A" w:rsidRPr="00A92B13" w14:paraId="1F47C8E0" w14:textId="77777777" w:rsidTr="00A5752A">
        <w:trPr>
          <w:trHeight w:val="80"/>
        </w:trPr>
        <w:tc>
          <w:tcPr>
            <w:tcW w:w="6840" w:type="dxa"/>
          </w:tcPr>
          <w:p w14:paraId="218D0894" w14:textId="77777777" w:rsidR="00A5752A" w:rsidRPr="00A92B13" w:rsidRDefault="00A5752A" w:rsidP="00A5752A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8ED6BB" w14:textId="4B3A4A2F" w:rsidR="00A5752A" w:rsidRPr="00A92B13" w:rsidRDefault="00A5752A" w:rsidP="00A5752A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(</w:t>
            </w:r>
            <w:r w:rsidR="00D97E68"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10</w:t>
            </w: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D97E68"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551</w:t>
            </w: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D97E68"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453</w:t>
            </w: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D089EB" w14:textId="29D4A5D8" w:rsidR="00A5752A" w:rsidRPr="00A92B13" w:rsidRDefault="00A5752A" w:rsidP="00A5752A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(</w:t>
            </w:r>
            <w:r w:rsidR="00D97E68"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34</w:t>
            </w: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D97E68"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583</w:t>
            </w: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D97E68"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567</w:t>
            </w: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)</w:t>
            </w:r>
          </w:p>
        </w:tc>
      </w:tr>
      <w:tr w:rsidR="00A5752A" w:rsidRPr="00A92B13" w14:paraId="67142B1A" w14:textId="77777777" w:rsidTr="00A5752A">
        <w:trPr>
          <w:trHeight w:val="80"/>
        </w:trPr>
        <w:tc>
          <w:tcPr>
            <w:tcW w:w="6840" w:type="dxa"/>
          </w:tcPr>
          <w:p w14:paraId="1FF1FE50" w14:textId="77777777" w:rsidR="00A5752A" w:rsidRPr="00A92B13" w:rsidRDefault="00A5752A" w:rsidP="00A5752A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B5FABD" w14:textId="1C80A838" w:rsidR="00A5752A" w:rsidRPr="00A92B13" w:rsidRDefault="00A5752A" w:rsidP="00A5752A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(</w:t>
            </w:r>
            <w:r w:rsidR="00D97E68"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5</w:t>
            </w: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D97E68"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468</w:t>
            </w: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D97E68"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351</w:t>
            </w: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60D690" w14:textId="4422A893" w:rsidR="00A5752A" w:rsidRPr="00A92B13" w:rsidRDefault="00A5752A" w:rsidP="00A5752A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(</w:t>
            </w:r>
            <w:r w:rsidR="00D97E68"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11</w:t>
            </w: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D97E68"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797</w:t>
            </w: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D97E68"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953</w:t>
            </w: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)</w:t>
            </w:r>
          </w:p>
        </w:tc>
      </w:tr>
      <w:tr w:rsidR="00A5752A" w:rsidRPr="00A92B13" w14:paraId="4924445F" w14:textId="77777777" w:rsidTr="00A5752A">
        <w:trPr>
          <w:trHeight w:val="80"/>
        </w:trPr>
        <w:tc>
          <w:tcPr>
            <w:tcW w:w="6840" w:type="dxa"/>
          </w:tcPr>
          <w:p w14:paraId="0BC667A7" w14:textId="77777777" w:rsidR="00A5752A" w:rsidRPr="00A92B13" w:rsidRDefault="00A5752A" w:rsidP="00A5752A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833806" w14:textId="3F95F6E9" w:rsidR="00A5752A" w:rsidRPr="00A92B13" w:rsidRDefault="00A5752A" w:rsidP="00A5752A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(</w:t>
            </w:r>
            <w:r w:rsidR="00D97E68"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542</w:t>
            </w: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D97E68"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572</w:t>
            </w: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092D86" w14:textId="0281C99C" w:rsidR="00A5752A" w:rsidRPr="00A92B13" w:rsidRDefault="00A5752A" w:rsidP="00A5752A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(</w:t>
            </w:r>
            <w:r w:rsidR="00D97E68"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2</w:t>
            </w: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D97E68"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765</w:t>
            </w: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D97E68"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073</w:t>
            </w: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)</w:t>
            </w:r>
          </w:p>
        </w:tc>
      </w:tr>
      <w:tr w:rsidR="00A5752A" w:rsidRPr="00A92B13" w14:paraId="03334390" w14:textId="77777777" w:rsidTr="00A5752A">
        <w:trPr>
          <w:trHeight w:val="80"/>
        </w:trPr>
        <w:tc>
          <w:tcPr>
            <w:tcW w:w="6840" w:type="dxa"/>
          </w:tcPr>
          <w:p w14:paraId="3916DD10" w14:textId="3A63DA02" w:rsidR="00A5752A" w:rsidRPr="00A92B13" w:rsidRDefault="00A5752A" w:rsidP="00A5752A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2B8DBF" w14:textId="478535E2" w:rsidR="00A5752A" w:rsidRPr="00A92B13" w:rsidRDefault="00A5752A" w:rsidP="00A5752A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(</w:t>
            </w:r>
            <w:r w:rsidR="00D97E68"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3</w:t>
            </w: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D97E68"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528</w:t>
            </w: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D97E68"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400</w:t>
            </w: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E9B78C" w14:textId="11997EDF" w:rsidR="00A5752A" w:rsidRPr="00A92B13" w:rsidRDefault="00A5752A" w:rsidP="00A5752A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(</w:t>
            </w:r>
            <w:r w:rsidR="00D97E68"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10</w:t>
            </w: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D97E68"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792</w:t>
            </w: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D97E68"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500</w:t>
            </w: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)</w:t>
            </w:r>
          </w:p>
        </w:tc>
      </w:tr>
      <w:tr w:rsidR="00A5752A" w:rsidRPr="00A92B13" w14:paraId="4BD3935B" w14:textId="77777777" w:rsidTr="00A5752A">
        <w:trPr>
          <w:trHeight w:val="80"/>
        </w:trPr>
        <w:tc>
          <w:tcPr>
            <w:tcW w:w="6840" w:type="dxa"/>
          </w:tcPr>
          <w:p w14:paraId="60B3ACA6" w14:textId="77777777" w:rsidR="00A5752A" w:rsidRPr="00A92B13" w:rsidRDefault="00A5752A" w:rsidP="00A5752A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ผลประโยชน์ภาษีเงินได้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7F34521" w14:textId="77777777" w:rsidR="00A5752A" w:rsidRPr="00A92B13" w:rsidRDefault="00A5752A" w:rsidP="00A5752A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FF83F" w14:textId="33B9FEF4" w:rsidR="00A5752A" w:rsidRPr="00A92B13" w:rsidRDefault="00D97E68" w:rsidP="00A5752A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253</w:t>
            </w:r>
            <w:r w:rsidR="00A5752A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702</w:t>
            </w:r>
          </w:p>
        </w:tc>
      </w:tr>
      <w:tr w:rsidR="00A5752A" w:rsidRPr="00A92B13" w14:paraId="06A2BD08" w14:textId="77777777" w:rsidTr="00A5752A">
        <w:trPr>
          <w:trHeight w:val="80"/>
        </w:trPr>
        <w:tc>
          <w:tcPr>
            <w:tcW w:w="6840" w:type="dxa"/>
          </w:tcPr>
          <w:p w14:paraId="0EC8D750" w14:textId="6D055841" w:rsidR="00A5752A" w:rsidRPr="00A92B13" w:rsidRDefault="00A5752A" w:rsidP="00A5752A">
            <w:pPr>
              <w:ind w:left="540" w:right="612"/>
              <w:jc w:val="lef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  <w:r w:rsidRPr="00A92B13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ขาดทุนหลังหักภาษีเงินได้จากการดำเนินงานที่ยกเลิก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F8D5F4" w14:textId="77584CB5" w:rsidR="00A5752A" w:rsidRPr="00A92B13" w:rsidRDefault="00A5752A" w:rsidP="00A5752A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(</w:t>
            </w:r>
            <w:r w:rsidR="00D97E68"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3</w:t>
            </w: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D97E68"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528</w:t>
            </w: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D97E68"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400</w:t>
            </w: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A34CCD3" w14:textId="792EE8F6" w:rsidR="00A5752A" w:rsidRPr="00A92B13" w:rsidRDefault="00A5752A" w:rsidP="00A5752A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(</w:t>
            </w:r>
            <w:r w:rsidR="00D97E68"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10</w:t>
            </w: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D97E68"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538</w:t>
            </w: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D97E68"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798</w:t>
            </w: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)</w:t>
            </w:r>
          </w:p>
        </w:tc>
      </w:tr>
      <w:tr w:rsidR="00A5752A" w:rsidRPr="00A92B13" w14:paraId="584E6FD3" w14:textId="77777777" w:rsidTr="00A5752A">
        <w:trPr>
          <w:trHeight w:val="80"/>
        </w:trPr>
        <w:tc>
          <w:tcPr>
            <w:tcW w:w="6840" w:type="dxa"/>
          </w:tcPr>
          <w:p w14:paraId="508E5BD5" w14:textId="6071ABC0" w:rsidR="00A5752A" w:rsidRPr="00A92B13" w:rsidRDefault="00A5752A" w:rsidP="00A5752A">
            <w:pPr>
              <w:ind w:left="540" w:right="-14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กำไรจากการขายบริษัทย่อยหลังภาษี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065EADA" w14:textId="4BC1C363" w:rsidR="00A5752A" w:rsidRPr="00A92B13" w:rsidRDefault="00D97E68" w:rsidP="00A5752A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12</w:t>
            </w:r>
            <w:r w:rsidR="00271359">
              <w:rPr>
                <w:rFonts w:ascii="Browallia New" w:eastAsia="Malgun Gothic" w:hAnsi="Browallia New" w:cs="Browallia New"/>
                <w:sz w:val="26"/>
                <w:szCs w:val="26"/>
              </w:rPr>
              <w:t>8</w:t>
            </w:r>
            <w:r w:rsidR="00A5752A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784</w:t>
            </w:r>
            <w:r w:rsidR="00A5752A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EF52F5" w14:textId="4A9B1207" w:rsidR="00A5752A" w:rsidRPr="00A92B13" w:rsidRDefault="00A5752A" w:rsidP="00A5752A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</w:tr>
      <w:tr w:rsidR="00A5752A" w:rsidRPr="00A92B13" w14:paraId="15755E32" w14:textId="77777777" w:rsidTr="00A5752A">
        <w:trPr>
          <w:trHeight w:val="80"/>
        </w:trPr>
        <w:tc>
          <w:tcPr>
            <w:tcW w:w="6840" w:type="dxa"/>
          </w:tcPr>
          <w:p w14:paraId="2C3A917B" w14:textId="7AD6E6FB" w:rsidR="00A5752A" w:rsidRPr="00A92B13" w:rsidRDefault="00A5752A" w:rsidP="00A5752A">
            <w:pPr>
              <w:ind w:left="540" w:right="-14"/>
              <w:jc w:val="lef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  <w:r w:rsidRPr="00A92B13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กำไร(ขาดทุน)เบ็ดเสร็จอื่นจากการดำเนินงานที่ยกเลิก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EBF0A7" w14:textId="15C05956" w:rsidR="00A5752A" w:rsidRPr="00A92B13" w:rsidRDefault="00D97E68" w:rsidP="00A5752A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val="en-US"/>
              </w:rPr>
            </w:pP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12</w:t>
            </w:r>
            <w:r w:rsidR="00271359">
              <w:rPr>
                <w:rFonts w:ascii="Browallia New" w:eastAsia="Malgun Gothic" w:hAnsi="Browallia New" w:cs="Browallia New"/>
                <w:sz w:val="26"/>
                <w:szCs w:val="26"/>
              </w:rPr>
              <w:t>5</w:t>
            </w:r>
            <w:r w:rsidR="00A5752A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255</w:t>
            </w:r>
            <w:r w:rsidR="00A5752A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C0FC2" w14:textId="62BF9525" w:rsidR="00A5752A" w:rsidRPr="00A92B13" w:rsidRDefault="00A5752A" w:rsidP="00A5752A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(</w:t>
            </w:r>
            <w:r w:rsidR="00D97E68"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10</w:t>
            </w: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D97E68"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538</w:t>
            </w: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D97E68"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798</w:t>
            </w: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)</w:t>
            </w:r>
          </w:p>
        </w:tc>
      </w:tr>
      <w:tr w:rsidR="00A5752A" w:rsidRPr="00A92B13" w14:paraId="73D30F2B" w14:textId="77777777" w:rsidTr="00A5752A">
        <w:trPr>
          <w:trHeight w:val="80"/>
        </w:trPr>
        <w:tc>
          <w:tcPr>
            <w:tcW w:w="6840" w:type="dxa"/>
          </w:tcPr>
          <w:p w14:paraId="49EBFAEA" w14:textId="3F061DC4" w:rsidR="00A5752A" w:rsidRPr="00A92B13" w:rsidRDefault="00A5752A" w:rsidP="00A5752A">
            <w:pPr>
              <w:ind w:left="540"/>
              <w:jc w:val="thaiDistribute"/>
              <w:rPr>
                <w:rFonts w:ascii="Browallia New" w:eastAsia="Malgun Gothic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D05D0C6" w14:textId="7ED15065" w:rsidR="00A5752A" w:rsidRPr="00A92B13" w:rsidRDefault="00A5752A" w:rsidP="00A5752A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</w:tcPr>
          <w:p w14:paraId="6327401A" w14:textId="62B6185B" w:rsidR="00A5752A" w:rsidRPr="00A92B13" w:rsidRDefault="00A5752A" w:rsidP="00A5752A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0"/>
                <w:szCs w:val="20"/>
              </w:rPr>
            </w:pPr>
          </w:p>
        </w:tc>
      </w:tr>
      <w:tr w:rsidR="00A5752A" w:rsidRPr="00A92B13" w14:paraId="3C39CC66" w14:textId="77777777" w:rsidTr="00A5752A">
        <w:trPr>
          <w:trHeight w:val="80"/>
        </w:trPr>
        <w:tc>
          <w:tcPr>
            <w:tcW w:w="6840" w:type="dxa"/>
          </w:tcPr>
          <w:p w14:paraId="65EC52CA" w14:textId="461A62C3" w:rsidR="00A5752A" w:rsidRPr="00A92B13" w:rsidRDefault="00A5752A" w:rsidP="00A5752A">
            <w:pPr>
              <w:ind w:left="540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กระแสเงินสดสุทธิจากกิจกรรมการดำเนินงาน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30F24A" w14:textId="210AD4E9" w:rsidR="00A5752A" w:rsidRPr="00A92B13" w:rsidRDefault="00A5752A" w:rsidP="00A5752A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(</w:t>
            </w:r>
            <w:r w:rsidR="00D97E68"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341</w:t>
            </w: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D97E68"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003</w:t>
            </w: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0ECBD1BC" w14:textId="34A44E66" w:rsidR="00A5752A" w:rsidRPr="00A92B13" w:rsidRDefault="00D97E68" w:rsidP="00A5752A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50</w:t>
            </w:r>
            <w:r w:rsidR="00A5752A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976</w:t>
            </w:r>
            <w:r w:rsidR="00A5752A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659</w:t>
            </w:r>
          </w:p>
        </w:tc>
      </w:tr>
      <w:tr w:rsidR="00A5752A" w:rsidRPr="00A92B13" w14:paraId="53AC5D4E" w14:textId="77777777" w:rsidTr="00A5752A">
        <w:trPr>
          <w:trHeight w:val="80"/>
        </w:trPr>
        <w:tc>
          <w:tcPr>
            <w:tcW w:w="6840" w:type="dxa"/>
          </w:tcPr>
          <w:p w14:paraId="02F9C9C7" w14:textId="77777777" w:rsidR="00A5752A" w:rsidRPr="00A92B13" w:rsidRDefault="00A5752A" w:rsidP="00A5752A">
            <w:pPr>
              <w:ind w:left="540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กระแสเงินสดสุทธิจากกิจกรรมการลงทุน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BE9329" w14:textId="4D29424A" w:rsidR="00A5752A" w:rsidRPr="00A92B13" w:rsidRDefault="00D97E68" w:rsidP="00A5752A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38</w:t>
            </w:r>
            <w:r w:rsidR="00A5752A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368" w:type="dxa"/>
          </w:tcPr>
          <w:p w14:paraId="01206AC3" w14:textId="0B42CEA1" w:rsidR="00A5752A" w:rsidRPr="00A92B13" w:rsidRDefault="00D97E68" w:rsidP="00A5752A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35</w:t>
            </w:r>
            <w:r w:rsidR="00A5752A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214</w:t>
            </w:r>
          </w:p>
        </w:tc>
      </w:tr>
      <w:tr w:rsidR="00A5752A" w:rsidRPr="00A92B13" w14:paraId="6293467C" w14:textId="77777777" w:rsidTr="00A5752A">
        <w:trPr>
          <w:trHeight w:val="80"/>
        </w:trPr>
        <w:tc>
          <w:tcPr>
            <w:tcW w:w="6840" w:type="dxa"/>
          </w:tcPr>
          <w:p w14:paraId="16846875" w14:textId="77777777" w:rsidR="00A5752A" w:rsidRPr="00A92B13" w:rsidRDefault="00A5752A" w:rsidP="00A5752A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กระแสเงินสดสุทธิจากกิจกรรมการจัดหาเงิน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A81DC1" w14:textId="6753B7AC" w:rsidR="00A5752A" w:rsidRPr="00A92B13" w:rsidRDefault="00D97E68" w:rsidP="00A5752A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1</w:t>
            </w:r>
            <w:r w:rsidR="00A5752A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153</w:t>
            </w:r>
            <w:r w:rsidR="00A5752A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8A595D" w14:textId="6B4B3C17" w:rsidR="00A5752A" w:rsidRPr="00A92B13" w:rsidRDefault="00A5752A" w:rsidP="00A5752A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(</w:t>
            </w:r>
            <w:r w:rsidR="00D97E68"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49</w:t>
            </w: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D97E68"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846</w:t>
            </w: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D97E68"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194</w:t>
            </w: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)</w:t>
            </w:r>
          </w:p>
        </w:tc>
      </w:tr>
      <w:tr w:rsidR="00A5752A" w:rsidRPr="00A92B13" w14:paraId="394E8FE8" w14:textId="77777777" w:rsidTr="00A5752A">
        <w:trPr>
          <w:trHeight w:val="80"/>
        </w:trPr>
        <w:tc>
          <w:tcPr>
            <w:tcW w:w="6840" w:type="dxa"/>
          </w:tcPr>
          <w:p w14:paraId="4703ED12" w14:textId="490BF5C0" w:rsidR="00A5752A" w:rsidRPr="00A92B13" w:rsidRDefault="00A5752A" w:rsidP="00A5752A">
            <w:pPr>
              <w:ind w:left="540"/>
              <w:jc w:val="thaiDistribute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  <w:r w:rsidRPr="00A92B13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รวมกระแสเงินสดเพิ่มขึ้นจากบริษัทย่อย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AAA633" w14:textId="57A2D231" w:rsidR="00A5752A" w:rsidRPr="00A92B13" w:rsidRDefault="00D97E68" w:rsidP="00A5752A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850</w:t>
            </w:r>
            <w:r w:rsidR="00A5752A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9B6EA7D" w14:textId="2288356B" w:rsidR="00A5752A" w:rsidRPr="00A92B13" w:rsidRDefault="00D97E68" w:rsidP="00A5752A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1</w:t>
            </w:r>
            <w:r w:rsidR="00A5752A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165</w:t>
            </w:r>
            <w:r w:rsidR="00A5752A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679</w:t>
            </w:r>
          </w:p>
        </w:tc>
      </w:tr>
    </w:tbl>
    <w:p w14:paraId="27BE43FB" w14:textId="77777777" w:rsidR="00E3732E" w:rsidRPr="00A92B13" w:rsidRDefault="00E3732E" w:rsidP="00A5752A">
      <w:pPr>
        <w:jc w:val="thaiDistribute"/>
        <w:rPr>
          <w:rFonts w:ascii="Browallia New" w:eastAsia="Malgun Gothic" w:hAnsi="Browallia New" w:cs="Browallia New"/>
          <w:sz w:val="26"/>
          <w:szCs w:val="26"/>
          <w:cs/>
        </w:rPr>
      </w:pPr>
      <w:r w:rsidRPr="00A92B13">
        <w:rPr>
          <w:rFonts w:ascii="Browallia New" w:eastAsia="Malgun Gothic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3732E" w:rsidRPr="00A92B13" w14:paraId="1D7D0C30" w14:textId="77777777" w:rsidTr="00474A9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942A9E8" w14:textId="5A4E3E4D" w:rsidR="00E3732E" w:rsidRPr="00A92B13" w:rsidRDefault="00D97E68" w:rsidP="00474A9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97E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E3732E"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3732E"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สินทรัพย์ที่ถือไว้เพื่อขายและการดำเนินงานที่ยกเลิก</w:t>
            </w:r>
            <w:r w:rsidR="00715F4D"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715F4D" w:rsidRPr="00A92B1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715F4D" w:rsidRPr="00A92B1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ต่อ)</w:t>
            </w:r>
          </w:p>
        </w:tc>
      </w:tr>
    </w:tbl>
    <w:p w14:paraId="7D0B1FA7" w14:textId="77777777" w:rsidR="00E3732E" w:rsidRPr="00A92B13" w:rsidRDefault="00E3732E" w:rsidP="00B73F95">
      <w:pPr>
        <w:ind w:left="540"/>
        <w:jc w:val="thaiDistribute"/>
        <w:rPr>
          <w:rFonts w:ascii="Browallia New" w:eastAsia="Malgun Gothic" w:hAnsi="Browallia New" w:cs="Browallia New"/>
          <w:sz w:val="26"/>
          <w:szCs w:val="26"/>
        </w:rPr>
      </w:pPr>
    </w:p>
    <w:p w14:paraId="1F7B590A" w14:textId="02A8F74D" w:rsidR="00E3732E" w:rsidRPr="00A92B13" w:rsidRDefault="00D97E68" w:rsidP="00A5752A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97E68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E3732E" w:rsidRPr="00A92B1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97E68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E3732E" w:rsidRPr="00A92B13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3732E" w:rsidRPr="00A92B1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รายละเอียดของบริษัทย่อยที่จำหน่ายไป</w:t>
      </w:r>
    </w:p>
    <w:p w14:paraId="04DAFC9F" w14:textId="77777777" w:rsidR="001B1999" w:rsidRPr="00A92B13" w:rsidRDefault="001B1999" w:rsidP="001B1999">
      <w:pPr>
        <w:ind w:left="540"/>
        <w:jc w:val="thaiDistribute"/>
        <w:rPr>
          <w:rFonts w:ascii="Browallia New" w:eastAsia="Malgun Gothic" w:hAnsi="Browallia New" w:cs="Browallia New"/>
          <w:sz w:val="26"/>
          <w:szCs w:val="26"/>
          <w:cs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7398"/>
        <w:gridCol w:w="2160"/>
      </w:tblGrid>
      <w:tr w:rsidR="005B3FA5" w:rsidRPr="002215AF" w14:paraId="7919A708" w14:textId="77777777" w:rsidTr="00A5752A">
        <w:tc>
          <w:tcPr>
            <w:tcW w:w="3870" w:type="pct"/>
            <w:vAlign w:val="bottom"/>
          </w:tcPr>
          <w:p w14:paraId="0637F908" w14:textId="77777777" w:rsidR="005B3FA5" w:rsidRPr="002215AF" w:rsidRDefault="005B3FA5" w:rsidP="00A5752A">
            <w:pPr>
              <w:tabs>
                <w:tab w:val="center" w:pos="4320"/>
                <w:tab w:val="right" w:pos="8640"/>
              </w:tabs>
              <w:ind w:left="540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0" w:type="pct"/>
            <w:tcBorders>
              <w:top w:val="single" w:sz="4" w:space="0" w:color="auto"/>
            </w:tcBorders>
          </w:tcPr>
          <w:p w14:paraId="4DD56BD0" w14:textId="38FEEF6C" w:rsidR="005B3FA5" w:rsidRPr="002215AF" w:rsidRDefault="00734BBE" w:rsidP="00E3732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215AF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5B3FA5" w:rsidRPr="002215AF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5B3FA5" w:rsidRPr="002215AF" w14:paraId="62F2338B" w14:textId="77777777" w:rsidTr="00A5752A">
        <w:tc>
          <w:tcPr>
            <w:tcW w:w="3870" w:type="pct"/>
            <w:vAlign w:val="bottom"/>
          </w:tcPr>
          <w:p w14:paraId="31C5F117" w14:textId="77777777" w:rsidR="005B3FA5" w:rsidRPr="002215AF" w:rsidRDefault="005B3FA5" w:rsidP="00A5752A">
            <w:pPr>
              <w:tabs>
                <w:tab w:val="center" w:pos="4320"/>
                <w:tab w:val="right" w:pos="8640"/>
              </w:tabs>
              <w:ind w:left="540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0" w:type="pct"/>
            <w:tcBorders>
              <w:top w:val="single" w:sz="4" w:space="0" w:color="auto"/>
            </w:tcBorders>
          </w:tcPr>
          <w:p w14:paraId="11BEC9D6" w14:textId="2BDC4FFC" w:rsidR="005B3FA5" w:rsidRPr="002215AF" w:rsidRDefault="00D97E68" w:rsidP="00E3732E">
            <w:pPr>
              <w:tabs>
                <w:tab w:val="left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97E68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28</w:t>
            </w:r>
            <w:r w:rsidR="00DB0FFB" w:rsidRPr="002215AF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B3FA5" w:rsidRPr="002215AF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5B3FA5" w:rsidRPr="002215AF" w14:paraId="174B09F8" w14:textId="77777777" w:rsidTr="00A5752A">
        <w:tc>
          <w:tcPr>
            <w:tcW w:w="3870" w:type="pct"/>
            <w:vAlign w:val="bottom"/>
          </w:tcPr>
          <w:p w14:paraId="00B05004" w14:textId="77777777" w:rsidR="005B3FA5" w:rsidRPr="002215AF" w:rsidRDefault="005B3FA5" w:rsidP="00A5752A">
            <w:pPr>
              <w:tabs>
                <w:tab w:val="center" w:pos="4320"/>
                <w:tab w:val="right" w:pos="8640"/>
              </w:tabs>
              <w:ind w:left="540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0" w:type="pct"/>
            <w:shd w:val="clear" w:color="auto" w:fill="auto"/>
          </w:tcPr>
          <w:p w14:paraId="06FA47E1" w14:textId="08C41702" w:rsidR="005B3FA5" w:rsidRPr="002215AF" w:rsidRDefault="005B3FA5" w:rsidP="005B3FA5">
            <w:pPr>
              <w:ind w:right="-72" w:hanging="51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2215AF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97E68" w:rsidRPr="00D97E68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5B3FA5" w:rsidRPr="002215AF" w14:paraId="53718B20" w14:textId="77777777" w:rsidTr="00A5752A">
        <w:tc>
          <w:tcPr>
            <w:tcW w:w="3870" w:type="pct"/>
            <w:vAlign w:val="bottom"/>
          </w:tcPr>
          <w:p w14:paraId="34CA2F62" w14:textId="77777777" w:rsidR="005B3FA5" w:rsidRPr="002215AF" w:rsidRDefault="005B3FA5" w:rsidP="00A5752A">
            <w:pPr>
              <w:tabs>
                <w:tab w:val="center" w:pos="4320"/>
                <w:tab w:val="right" w:pos="8640"/>
              </w:tabs>
              <w:ind w:left="540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0" w:type="pct"/>
            <w:tcBorders>
              <w:bottom w:val="single" w:sz="4" w:space="0" w:color="auto"/>
            </w:tcBorders>
            <w:shd w:val="clear" w:color="auto" w:fill="auto"/>
          </w:tcPr>
          <w:p w14:paraId="4B889699" w14:textId="491BDA7D" w:rsidR="005B3FA5" w:rsidRPr="002215AF" w:rsidRDefault="005B3FA5" w:rsidP="00E3732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2215AF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B3FA5" w:rsidRPr="002215AF" w14:paraId="5DA8933B" w14:textId="77777777" w:rsidTr="00A5752A">
        <w:tc>
          <w:tcPr>
            <w:tcW w:w="3870" w:type="pct"/>
            <w:vAlign w:val="bottom"/>
          </w:tcPr>
          <w:p w14:paraId="45F321FE" w14:textId="77777777" w:rsidR="005B3FA5" w:rsidRPr="002215AF" w:rsidRDefault="005B3FA5" w:rsidP="00A5752A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0" w:type="pct"/>
            <w:tcBorders>
              <w:top w:val="single" w:sz="4" w:space="0" w:color="auto"/>
            </w:tcBorders>
            <w:shd w:val="clear" w:color="auto" w:fill="FAFAFA"/>
          </w:tcPr>
          <w:p w14:paraId="1B6BDF2C" w14:textId="77777777" w:rsidR="005B3FA5" w:rsidRPr="002215AF" w:rsidRDefault="005B3FA5" w:rsidP="00E3732E">
            <w:pPr>
              <w:tabs>
                <w:tab w:val="decimal" w:pos="504"/>
                <w:tab w:val="left" w:pos="1080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B3FA5" w:rsidRPr="002215AF" w14:paraId="3C9D99B5" w14:textId="77777777" w:rsidTr="00A5752A">
        <w:tc>
          <w:tcPr>
            <w:tcW w:w="3870" w:type="pct"/>
            <w:vAlign w:val="bottom"/>
          </w:tcPr>
          <w:p w14:paraId="272531AD" w14:textId="7499B9B1" w:rsidR="005B3FA5" w:rsidRPr="002215AF" w:rsidRDefault="005B3FA5" w:rsidP="00A5752A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15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สิ่งตอบแทนที่ได้รับหรือค้างรับ</w:t>
            </w:r>
          </w:p>
        </w:tc>
        <w:tc>
          <w:tcPr>
            <w:tcW w:w="1130" w:type="pct"/>
            <w:shd w:val="clear" w:color="auto" w:fill="FAFAFA"/>
          </w:tcPr>
          <w:p w14:paraId="58EF7B42" w14:textId="77777777" w:rsidR="005B3FA5" w:rsidRPr="002215AF" w:rsidRDefault="005B3FA5" w:rsidP="00E3732E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3FA5" w:rsidRPr="002215AF" w14:paraId="4487125C" w14:textId="77777777" w:rsidTr="00A5752A">
        <w:tc>
          <w:tcPr>
            <w:tcW w:w="3870" w:type="pct"/>
            <w:vAlign w:val="bottom"/>
          </w:tcPr>
          <w:p w14:paraId="051E7C04" w14:textId="76564074" w:rsidR="005B3FA5" w:rsidRPr="002215AF" w:rsidRDefault="005B3FA5" w:rsidP="00A5752A">
            <w:pPr>
              <w:ind w:left="540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2215AF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130" w:type="pct"/>
            <w:tcBorders>
              <w:bottom w:val="single" w:sz="4" w:space="0" w:color="auto"/>
            </w:tcBorders>
            <w:shd w:val="clear" w:color="auto" w:fill="FAFAFA"/>
          </w:tcPr>
          <w:p w14:paraId="7D884EF6" w14:textId="6F42F3FA" w:rsidR="005B3FA5" w:rsidRPr="002215AF" w:rsidRDefault="00D97E68" w:rsidP="005B3FA5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10</w:t>
            </w:r>
            <w:r w:rsidR="005B3FA5" w:rsidRPr="002215AF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098</w:t>
            </w:r>
          </w:p>
        </w:tc>
      </w:tr>
      <w:tr w:rsidR="005B3FA5" w:rsidRPr="002215AF" w14:paraId="3B09035C" w14:textId="77777777" w:rsidTr="00A5752A">
        <w:tc>
          <w:tcPr>
            <w:tcW w:w="3870" w:type="pct"/>
            <w:vAlign w:val="bottom"/>
          </w:tcPr>
          <w:p w14:paraId="1E732E6F" w14:textId="1EB073A9" w:rsidR="005B3FA5" w:rsidRPr="002215AF" w:rsidRDefault="005B3FA5" w:rsidP="00A5752A">
            <w:pPr>
              <w:ind w:left="540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2215AF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รวมสิ่งตอบแทนจากการจำหน่ายไป</w:t>
            </w:r>
          </w:p>
        </w:tc>
        <w:tc>
          <w:tcPr>
            <w:tcW w:w="1130" w:type="pct"/>
            <w:tcBorders>
              <w:top w:val="single" w:sz="4" w:space="0" w:color="auto"/>
            </w:tcBorders>
            <w:shd w:val="clear" w:color="auto" w:fill="FAFAFA"/>
          </w:tcPr>
          <w:p w14:paraId="43C9220E" w14:textId="0CE881D4" w:rsidR="005B3FA5" w:rsidRPr="002215AF" w:rsidRDefault="00D97E68" w:rsidP="005B3FA5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10</w:t>
            </w:r>
            <w:r w:rsidR="005B3FA5" w:rsidRPr="002215AF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098</w:t>
            </w:r>
          </w:p>
        </w:tc>
      </w:tr>
      <w:tr w:rsidR="005B3FA5" w:rsidRPr="002215AF" w14:paraId="6C9FAD23" w14:textId="77777777" w:rsidTr="00A5752A">
        <w:tc>
          <w:tcPr>
            <w:tcW w:w="3870" w:type="pct"/>
            <w:vAlign w:val="bottom"/>
          </w:tcPr>
          <w:p w14:paraId="63D2AAD3" w14:textId="19B53B94" w:rsidR="005B3FA5" w:rsidRPr="002215AF" w:rsidRDefault="005B3FA5" w:rsidP="00A5752A">
            <w:pPr>
              <w:ind w:left="540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2215AF">
              <w:rPr>
                <w:rFonts w:ascii="Browallia New" w:eastAsia="Malgun Gothic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215AF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 xml:space="preserve">  มูลค่าตามบัญชีของสินทรัพย์สุทธิที่จำหน่าย</w:t>
            </w:r>
          </w:p>
        </w:tc>
        <w:tc>
          <w:tcPr>
            <w:tcW w:w="1130" w:type="pct"/>
            <w:tcBorders>
              <w:bottom w:val="single" w:sz="4" w:space="0" w:color="auto"/>
            </w:tcBorders>
            <w:shd w:val="clear" w:color="auto" w:fill="FAFAFA"/>
          </w:tcPr>
          <w:p w14:paraId="23F048A8" w14:textId="02496A48" w:rsidR="005B3FA5" w:rsidRPr="002215AF" w:rsidRDefault="005B3FA5" w:rsidP="005B3FA5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2215AF">
              <w:rPr>
                <w:rFonts w:ascii="Browallia New" w:eastAsia="Malgun Gothic" w:hAnsi="Browallia New" w:cs="Browallia New"/>
                <w:sz w:val="26"/>
                <w:szCs w:val="26"/>
              </w:rPr>
              <w:t>(</w:t>
            </w:r>
            <w:r w:rsidR="00D97E68"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12</w:t>
            </w:r>
            <w:r w:rsidR="00271359">
              <w:rPr>
                <w:rFonts w:ascii="Browallia New" w:eastAsia="Malgun Gothic" w:hAnsi="Browallia New" w:cs="Browallia New"/>
                <w:sz w:val="26"/>
                <w:szCs w:val="26"/>
              </w:rPr>
              <w:t>8</w:t>
            </w:r>
            <w:r w:rsidRPr="002215AF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D97E68"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774</w:t>
            </w:r>
            <w:r w:rsidRPr="002215AF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D97E68"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035</w:t>
            </w:r>
            <w:r w:rsidRPr="002215AF">
              <w:rPr>
                <w:rFonts w:ascii="Browallia New" w:eastAsia="Malgun Gothic" w:hAnsi="Browallia New" w:cs="Browallia New"/>
                <w:sz w:val="26"/>
                <w:szCs w:val="26"/>
              </w:rPr>
              <w:t>)</w:t>
            </w:r>
          </w:p>
        </w:tc>
      </w:tr>
      <w:tr w:rsidR="005B3FA5" w:rsidRPr="002215AF" w14:paraId="75DD65A1" w14:textId="77777777" w:rsidTr="00A5752A">
        <w:tc>
          <w:tcPr>
            <w:tcW w:w="3870" w:type="pct"/>
            <w:vAlign w:val="bottom"/>
          </w:tcPr>
          <w:p w14:paraId="44C20662" w14:textId="77777777" w:rsidR="005B3FA5" w:rsidRPr="002215AF" w:rsidRDefault="005B3FA5" w:rsidP="00A5752A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0" w:type="pct"/>
            <w:tcBorders>
              <w:top w:val="single" w:sz="4" w:space="0" w:color="auto"/>
            </w:tcBorders>
            <w:shd w:val="clear" w:color="auto" w:fill="FAFAFA"/>
          </w:tcPr>
          <w:p w14:paraId="627BC261" w14:textId="77777777" w:rsidR="005B3FA5" w:rsidRPr="002215AF" w:rsidRDefault="005B3FA5" w:rsidP="005B3FA5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3FA5" w:rsidRPr="002215AF" w14:paraId="24D9BC67" w14:textId="77777777" w:rsidTr="00A5752A">
        <w:tc>
          <w:tcPr>
            <w:tcW w:w="3870" w:type="pct"/>
            <w:vAlign w:val="bottom"/>
          </w:tcPr>
          <w:p w14:paraId="644FDFD1" w14:textId="76758913" w:rsidR="005B3FA5" w:rsidRPr="002215AF" w:rsidRDefault="005B3FA5" w:rsidP="00A5752A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2215AF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กำไรจากการขายบริษัทย่อยก่อนภาษี</w:t>
            </w:r>
          </w:p>
        </w:tc>
        <w:tc>
          <w:tcPr>
            <w:tcW w:w="1130" w:type="pct"/>
            <w:shd w:val="clear" w:color="auto" w:fill="FAFAFA"/>
          </w:tcPr>
          <w:p w14:paraId="674A34D5" w14:textId="3860D9B1" w:rsidR="005B3FA5" w:rsidRPr="002215AF" w:rsidRDefault="00D97E68" w:rsidP="005B3FA5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12</w:t>
            </w:r>
            <w:r w:rsidR="00271359">
              <w:rPr>
                <w:rFonts w:ascii="Browallia New" w:eastAsia="Malgun Gothic" w:hAnsi="Browallia New" w:cs="Browallia New"/>
                <w:sz w:val="26"/>
                <w:szCs w:val="26"/>
              </w:rPr>
              <w:t>8</w:t>
            </w:r>
            <w:r w:rsidR="005B3FA5" w:rsidRPr="002215AF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784</w:t>
            </w:r>
            <w:r w:rsidR="005B3FA5" w:rsidRPr="002215AF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133</w:t>
            </w:r>
          </w:p>
        </w:tc>
      </w:tr>
      <w:tr w:rsidR="005B3FA5" w:rsidRPr="002215AF" w14:paraId="4D90E3D9" w14:textId="77777777" w:rsidTr="00A5752A">
        <w:tc>
          <w:tcPr>
            <w:tcW w:w="3870" w:type="pct"/>
            <w:vAlign w:val="bottom"/>
          </w:tcPr>
          <w:p w14:paraId="282637B7" w14:textId="18518042" w:rsidR="005B3FA5" w:rsidRPr="002215AF" w:rsidRDefault="005B3FA5" w:rsidP="00A5752A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15AF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ค่าใช้จ่ายภาษีเงินได้ของกำไร</w:t>
            </w:r>
          </w:p>
        </w:tc>
        <w:tc>
          <w:tcPr>
            <w:tcW w:w="1130" w:type="pct"/>
            <w:tcBorders>
              <w:bottom w:val="single" w:sz="4" w:space="0" w:color="auto"/>
            </w:tcBorders>
            <w:shd w:val="clear" w:color="auto" w:fill="FAFAFA"/>
          </w:tcPr>
          <w:p w14:paraId="5D342213" w14:textId="581835E2" w:rsidR="005B3FA5" w:rsidRPr="002215AF" w:rsidRDefault="005B3FA5" w:rsidP="005B3FA5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2215AF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</w:tr>
      <w:tr w:rsidR="005B3FA5" w:rsidRPr="002215AF" w14:paraId="05CD08EC" w14:textId="77777777" w:rsidTr="00A5752A">
        <w:tc>
          <w:tcPr>
            <w:tcW w:w="3870" w:type="pct"/>
            <w:vAlign w:val="bottom"/>
          </w:tcPr>
          <w:p w14:paraId="4A81EDA6" w14:textId="77777777" w:rsidR="005B3FA5" w:rsidRPr="002215AF" w:rsidRDefault="005B3FA5" w:rsidP="00A5752A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0" w:type="pct"/>
            <w:tcBorders>
              <w:top w:val="single" w:sz="4" w:space="0" w:color="auto"/>
            </w:tcBorders>
            <w:shd w:val="clear" w:color="auto" w:fill="FAFAFA"/>
          </w:tcPr>
          <w:p w14:paraId="7586CFC5" w14:textId="77777777" w:rsidR="005B3FA5" w:rsidRPr="002215AF" w:rsidRDefault="005B3FA5" w:rsidP="00E3732E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5B3FA5" w:rsidRPr="002215AF" w14:paraId="43BFC747" w14:textId="77777777" w:rsidTr="00A5752A">
        <w:tc>
          <w:tcPr>
            <w:tcW w:w="3870" w:type="pct"/>
            <w:vAlign w:val="bottom"/>
          </w:tcPr>
          <w:p w14:paraId="25DC0A12" w14:textId="5570A62E" w:rsidR="005B3FA5" w:rsidRPr="002215AF" w:rsidRDefault="005B3FA5" w:rsidP="00A5752A">
            <w:pPr>
              <w:ind w:left="540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</w:rPr>
            </w:pPr>
            <w:r w:rsidRPr="002215AF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กำไรจากการขายบริษัทย่อยหลังภาษี</w:t>
            </w:r>
          </w:p>
        </w:tc>
        <w:tc>
          <w:tcPr>
            <w:tcW w:w="1130" w:type="pct"/>
            <w:tcBorders>
              <w:bottom w:val="single" w:sz="4" w:space="0" w:color="auto"/>
            </w:tcBorders>
            <w:shd w:val="clear" w:color="auto" w:fill="FAFAFA"/>
          </w:tcPr>
          <w:p w14:paraId="057B2132" w14:textId="7C7AB0C3" w:rsidR="005B3FA5" w:rsidRPr="002215AF" w:rsidRDefault="00D97E68" w:rsidP="005B3FA5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12</w:t>
            </w:r>
            <w:r w:rsidR="00271359">
              <w:rPr>
                <w:rFonts w:ascii="Browallia New" w:eastAsia="Malgun Gothic" w:hAnsi="Browallia New" w:cs="Browallia New"/>
                <w:sz w:val="26"/>
                <w:szCs w:val="26"/>
              </w:rPr>
              <w:t>8</w:t>
            </w:r>
            <w:r w:rsidR="005B3FA5" w:rsidRPr="002215AF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784</w:t>
            </w:r>
            <w:r w:rsidR="005B3FA5" w:rsidRPr="002215AF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133</w:t>
            </w:r>
          </w:p>
        </w:tc>
      </w:tr>
    </w:tbl>
    <w:p w14:paraId="763F0B40" w14:textId="77777777" w:rsidR="00B21AFA" w:rsidRPr="00A92B13" w:rsidRDefault="00B21AFA" w:rsidP="00A5752A">
      <w:pPr>
        <w:ind w:left="540"/>
        <w:jc w:val="thaiDistribute"/>
        <w:rPr>
          <w:rFonts w:ascii="Browallia New" w:eastAsia="Malgun Gothic" w:hAnsi="Browallia New" w:cs="Browallia New"/>
          <w:sz w:val="26"/>
          <w:szCs w:val="26"/>
        </w:rPr>
      </w:pPr>
    </w:p>
    <w:p w14:paraId="11E26B7E" w14:textId="6B113453" w:rsidR="00B21AFA" w:rsidRPr="00A92B13" w:rsidRDefault="00B21AFA" w:rsidP="00A5752A">
      <w:pPr>
        <w:ind w:left="540"/>
        <w:jc w:val="thaiDistribute"/>
        <w:rPr>
          <w:rFonts w:ascii="Browallia New" w:eastAsia="Malgun Gothic" w:hAnsi="Browallia New" w:cs="Browallia New"/>
          <w:spacing w:val="-5"/>
          <w:sz w:val="26"/>
          <w:szCs w:val="26"/>
        </w:rPr>
      </w:pPr>
      <w:r w:rsidRPr="00A92B13">
        <w:rPr>
          <w:rFonts w:ascii="Browallia New" w:eastAsia="Malgun Gothic" w:hAnsi="Browallia New" w:cs="Browallia New"/>
          <w:spacing w:val="-8"/>
          <w:sz w:val="26"/>
          <w:szCs w:val="26"/>
          <w:cs/>
        </w:rPr>
        <w:t>มูลค่าตามบัญชีของสินทรัพย์และหนี้สินของบริษัทย่อย ณ วันที่จำหน่าย</w:t>
      </w:r>
      <w:r w:rsidR="00A5752A" w:rsidRPr="00A92B13">
        <w:rPr>
          <w:rFonts w:ascii="Browallia New" w:eastAsia="Malgun Gothic" w:hAnsi="Browallia New" w:cs="Browallia New"/>
          <w:spacing w:val="-8"/>
          <w:sz w:val="26"/>
          <w:szCs w:val="26"/>
        </w:rPr>
        <w:t xml:space="preserve"> </w:t>
      </w:r>
      <w:r w:rsidR="00A5752A" w:rsidRPr="00A92B13">
        <w:rPr>
          <w:rFonts w:ascii="Browallia New" w:eastAsia="Malgun Gothic" w:hAnsi="Browallia New" w:cs="Browallia New"/>
          <w:spacing w:val="-8"/>
          <w:sz w:val="26"/>
          <w:szCs w:val="26"/>
          <w:cs/>
        </w:rPr>
        <w:t xml:space="preserve">วันที่ </w:t>
      </w:r>
      <w:r w:rsidR="00D97E68" w:rsidRPr="00D97E68">
        <w:rPr>
          <w:rFonts w:ascii="Browallia New" w:eastAsia="Malgun Gothic" w:hAnsi="Browallia New" w:cs="Browallia New"/>
          <w:spacing w:val="-8"/>
          <w:sz w:val="26"/>
          <w:szCs w:val="26"/>
        </w:rPr>
        <w:t>28</w:t>
      </w:r>
      <w:r w:rsidRPr="00A92B13">
        <w:rPr>
          <w:rFonts w:ascii="Browallia New" w:eastAsia="Malgun Gothic" w:hAnsi="Browallia New" w:cs="Browallia New"/>
          <w:spacing w:val="-8"/>
          <w:sz w:val="26"/>
          <w:szCs w:val="26"/>
        </w:rPr>
        <w:t xml:space="preserve"> </w:t>
      </w:r>
      <w:r w:rsidRPr="00A92B13">
        <w:rPr>
          <w:rFonts w:ascii="Browallia New" w:eastAsia="Malgun Gothic" w:hAnsi="Browallia New" w:cs="Browallia New"/>
          <w:spacing w:val="-8"/>
          <w:sz w:val="26"/>
          <w:szCs w:val="26"/>
          <w:cs/>
        </w:rPr>
        <w:t>มีนาคม</w:t>
      </w:r>
      <w:r w:rsidRPr="00A92B13">
        <w:rPr>
          <w:rFonts w:ascii="Browallia New" w:eastAsia="Malgun Gothic" w:hAnsi="Browallia New" w:cs="Browallia New"/>
          <w:spacing w:val="-8"/>
          <w:sz w:val="26"/>
          <w:szCs w:val="26"/>
        </w:rPr>
        <w:t xml:space="preserve"> </w:t>
      </w:r>
      <w:r w:rsidRPr="00A92B13">
        <w:rPr>
          <w:rFonts w:ascii="Browallia New" w:eastAsia="Malgun Gothic" w:hAnsi="Browallia New" w:cs="Browallia New"/>
          <w:spacing w:val="-8"/>
          <w:sz w:val="26"/>
          <w:szCs w:val="26"/>
          <w:cs/>
        </w:rPr>
        <w:t xml:space="preserve">พ.ศ. </w:t>
      </w:r>
      <w:r w:rsidR="00D97E68" w:rsidRPr="00D97E68">
        <w:rPr>
          <w:rFonts w:ascii="Browallia New" w:eastAsia="Malgun Gothic" w:hAnsi="Browallia New" w:cs="Browallia New"/>
          <w:spacing w:val="-8"/>
          <w:sz w:val="26"/>
          <w:szCs w:val="26"/>
        </w:rPr>
        <w:t>2565</w:t>
      </w:r>
      <w:r w:rsidR="002C1B5B" w:rsidRPr="00A92B13">
        <w:rPr>
          <w:rFonts w:ascii="Browallia New" w:eastAsia="Malgun Gothic" w:hAnsi="Browallia New" w:cs="Browallia New"/>
          <w:spacing w:val="-8"/>
          <w:sz w:val="26"/>
          <w:szCs w:val="26"/>
          <w:cs/>
        </w:rPr>
        <w:t xml:space="preserve"> และ</w:t>
      </w:r>
      <w:r w:rsidR="00A5752A" w:rsidRPr="00A92B13">
        <w:rPr>
          <w:rFonts w:ascii="Browallia New" w:eastAsia="Malgun Gothic" w:hAnsi="Browallia New" w:cs="Browallia New"/>
          <w:spacing w:val="-8"/>
          <w:sz w:val="26"/>
          <w:szCs w:val="26"/>
          <w:cs/>
        </w:rPr>
        <w:t>วันที่</w:t>
      </w:r>
      <w:r w:rsidR="002C1B5B" w:rsidRPr="00A92B13">
        <w:rPr>
          <w:rFonts w:ascii="Browallia New" w:eastAsia="Malgun Gothic" w:hAnsi="Browallia New" w:cs="Browallia New"/>
          <w:spacing w:val="-8"/>
          <w:sz w:val="26"/>
          <w:szCs w:val="26"/>
          <w:cs/>
        </w:rPr>
        <w:t xml:space="preserve"> </w:t>
      </w:r>
      <w:r w:rsidR="00D97E68" w:rsidRPr="00D97E68">
        <w:rPr>
          <w:rFonts w:ascii="Browallia New" w:eastAsia="Malgun Gothic" w:hAnsi="Browallia New" w:cs="Browallia New"/>
          <w:spacing w:val="-8"/>
          <w:sz w:val="26"/>
          <w:szCs w:val="26"/>
        </w:rPr>
        <w:t>31</w:t>
      </w:r>
      <w:r w:rsidR="002C1B5B" w:rsidRPr="00A92B13">
        <w:rPr>
          <w:rFonts w:ascii="Browallia New" w:eastAsia="Malgun Gothic" w:hAnsi="Browallia New" w:cs="Browallia New"/>
          <w:spacing w:val="-8"/>
          <w:sz w:val="26"/>
          <w:szCs w:val="26"/>
        </w:rPr>
        <w:t xml:space="preserve"> </w:t>
      </w:r>
      <w:r w:rsidR="002C1B5B" w:rsidRPr="00A92B13">
        <w:rPr>
          <w:rFonts w:ascii="Browallia New" w:eastAsia="Malgun Gothic" w:hAnsi="Browallia New" w:cs="Browallia New"/>
          <w:spacing w:val="-8"/>
          <w:sz w:val="26"/>
          <w:szCs w:val="26"/>
          <w:cs/>
        </w:rPr>
        <w:t xml:space="preserve">ธันวาคม พ.ศ. </w:t>
      </w:r>
      <w:r w:rsidR="00D97E68" w:rsidRPr="00D97E68">
        <w:rPr>
          <w:rFonts w:ascii="Browallia New" w:eastAsia="Malgun Gothic" w:hAnsi="Browallia New" w:cs="Browallia New"/>
          <w:spacing w:val="-8"/>
          <w:sz w:val="26"/>
          <w:szCs w:val="26"/>
        </w:rPr>
        <w:t>2564</w:t>
      </w:r>
      <w:r w:rsidR="002C1B5B" w:rsidRPr="00A92B13">
        <w:rPr>
          <w:rFonts w:ascii="Browallia New" w:eastAsia="Malgun Gothic" w:hAnsi="Browallia New" w:cs="Browallia New"/>
          <w:spacing w:val="-5"/>
          <w:sz w:val="26"/>
          <w:szCs w:val="26"/>
        </w:rPr>
        <w:t xml:space="preserve"> </w:t>
      </w:r>
      <w:r w:rsidRPr="00A92B13">
        <w:rPr>
          <w:rFonts w:ascii="Browallia New" w:eastAsia="Malgun Gothic" w:hAnsi="Browallia New" w:cs="Browallia New"/>
          <w:spacing w:val="-5"/>
          <w:sz w:val="26"/>
          <w:szCs w:val="26"/>
          <w:cs/>
        </w:rPr>
        <w:t>แสดงดังต่อไปนี้</w:t>
      </w:r>
    </w:p>
    <w:p w14:paraId="3DA21962" w14:textId="77777777" w:rsidR="001B5526" w:rsidRPr="00A92B13" w:rsidRDefault="001B5526" w:rsidP="00A5752A">
      <w:pPr>
        <w:ind w:left="540"/>
        <w:jc w:val="thaiDistribute"/>
        <w:rPr>
          <w:rFonts w:ascii="Browallia New" w:eastAsia="Malgun Gothic" w:hAnsi="Browallia New" w:cs="Browallia New"/>
          <w:sz w:val="26"/>
          <w:szCs w:val="26"/>
        </w:rPr>
      </w:pPr>
    </w:p>
    <w:tbl>
      <w:tblPr>
        <w:tblW w:w="9562" w:type="dxa"/>
        <w:tblLook w:val="0000" w:firstRow="0" w:lastRow="0" w:firstColumn="0" w:lastColumn="0" w:noHBand="0" w:noVBand="0"/>
      </w:tblPr>
      <w:tblGrid>
        <w:gridCol w:w="6826"/>
        <w:gridCol w:w="1368"/>
        <w:gridCol w:w="1368"/>
      </w:tblGrid>
      <w:tr w:rsidR="00B73F95" w:rsidRPr="00A92B13" w14:paraId="05E89B72" w14:textId="77777777" w:rsidTr="0037331A">
        <w:tc>
          <w:tcPr>
            <w:tcW w:w="6826" w:type="dxa"/>
            <w:vAlign w:val="bottom"/>
          </w:tcPr>
          <w:p w14:paraId="2E137005" w14:textId="77777777" w:rsidR="00B73F95" w:rsidRPr="00A92B13" w:rsidRDefault="00B73F95" w:rsidP="00B73F95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D295D" w14:textId="5459CDB1" w:rsidR="00B73F95" w:rsidRPr="00A92B13" w:rsidRDefault="009F6FCB" w:rsidP="00B73F95">
            <w:pPr>
              <w:keepNext/>
              <w:ind w:right="-72"/>
              <w:contextualSpacing/>
              <w:jc w:val="center"/>
              <w:outlineLvl w:val="1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</w:rPr>
            </w:pPr>
            <w:r w:rsidRPr="00A92B13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E3732E" w:rsidRPr="00A92B13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B73F95" w:rsidRPr="00A92B13" w14:paraId="14B5E0DD" w14:textId="77777777" w:rsidTr="004A6583">
        <w:tc>
          <w:tcPr>
            <w:tcW w:w="6826" w:type="dxa"/>
            <w:vAlign w:val="bottom"/>
          </w:tcPr>
          <w:p w14:paraId="47A022E7" w14:textId="77777777" w:rsidR="00B73F95" w:rsidRPr="00A92B13" w:rsidRDefault="00B73F95" w:rsidP="00B73F95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67E47D" w14:textId="48B30641" w:rsidR="00B73F95" w:rsidRPr="00A92B13" w:rsidRDefault="00D97E68" w:rsidP="00B73F95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97E68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28</w:t>
            </w:r>
            <w:r w:rsidR="004A6583" w:rsidRPr="00A92B13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4A6583" w:rsidRPr="00A92B13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B570D1" w14:textId="053FC1CC" w:rsidR="00B73F95" w:rsidRPr="00A92B13" w:rsidRDefault="00D97E68" w:rsidP="00B73F95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97E68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4A6583" w:rsidRPr="00A92B13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4A6583" w:rsidRPr="00A92B13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4A6583" w:rsidRPr="00A92B13" w14:paraId="395C1B32" w14:textId="77777777" w:rsidTr="004A6583">
        <w:tc>
          <w:tcPr>
            <w:tcW w:w="6826" w:type="dxa"/>
            <w:vAlign w:val="bottom"/>
          </w:tcPr>
          <w:p w14:paraId="0205F975" w14:textId="77777777" w:rsidR="004A6583" w:rsidRPr="00A92B13" w:rsidRDefault="004A6583" w:rsidP="004A6583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A3FA3CB" w14:textId="1976D9BF" w:rsidR="004A6583" w:rsidRPr="00A92B13" w:rsidRDefault="004A6583" w:rsidP="004A6583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2B13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97E68" w:rsidRPr="00D97E68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367B759F" w14:textId="3DEDC5F3" w:rsidR="004A6583" w:rsidRPr="00A92B13" w:rsidRDefault="004A6583" w:rsidP="004A6583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2B13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97E68" w:rsidRPr="00D97E68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4A6583" w:rsidRPr="00A92B13" w14:paraId="3171CACE" w14:textId="77777777" w:rsidTr="004A6583">
        <w:tc>
          <w:tcPr>
            <w:tcW w:w="6826" w:type="dxa"/>
            <w:vAlign w:val="bottom"/>
          </w:tcPr>
          <w:p w14:paraId="20803715" w14:textId="77777777" w:rsidR="004A6583" w:rsidRPr="00A92B13" w:rsidRDefault="004A6583" w:rsidP="004A6583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CDEE54" w14:textId="77777777" w:rsidR="004A6583" w:rsidRPr="00A92B13" w:rsidRDefault="004A6583" w:rsidP="004A6583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2B13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3CF438" w14:textId="77777777" w:rsidR="004A6583" w:rsidRPr="00A92B13" w:rsidRDefault="004A6583" w:rsidP="004A6583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</w:rPr>
            </w:pPr>
            <w:r w:rsidRPr="00A92B13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A6583" w:rsidRPr="00A92B13" w14:paraId="01AB44D2" w14:textId="77777777" w:rsidTr="0037331A">
        <w:tc>
          <w:tcPr>
            <w:tcW w:w="6826" w:type="dxa"/>
            <w:vAlign w:val="bottom"/>
          </w:tcPr>
          <w:p w14:paraId="757E1F18" w14:textId="77777777" w:rsidR="004A6583" w:rsidRPr="00A92B13" w:rsidRDefault="004A6583" w:rsidP="004A6583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27BC8E5" w14:textId="77777777" w:rsidR="004A6583" w:rsidRPr="00A92B13" w:rsidRDefault="004A6583" w:rsidP="004A6583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69F54" w14:textId="77777777" w:rsidR="004A6583" w:rsidRPr="00A92B13" w:rsidRDefault="004A6583" w:rsidP="004A6583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4A6583" w:rsidRPr="00A92B13" w14:paraId="2F5FE119" w14:textId="77777777" w:rsidTr="0037331A">
        <w:trPr>
          <w:trHeight w:val="80"/>
        </w:trPr>
        <w:tc>
          <w:tcPr>
            <w:tcW w:w="6826" w:type="dxa"/>
          </w:tcPr>
          <w:p w14:paraId="26484CEA" w14:textId="77777777" w:rsidR="004A6583" w:rsidRPr="00A92B13" w:rsidRDefault="004A6583" w:rsidP="004A6583">
            <w:pPr>
              <w:ind w:left="540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FAFAFA"/>
          </w:tcPr>
          <w:p w14:paraId="3EBB84E6" w14:textId="622E9DD2" w:rsidR="004A6583" w:rsidRPr="00A92B13" w:rsidRDefault="00D97E68" w:rsidP="004A658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3</w:t>
            </w:r>
            <w:r w:rsidR="005B3FA5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059</w:t>
            </w:r>
            <w:r w:rsidR="005B3FA5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1368" w:type="dxa"/>
            <w:shd w:val="clear" w:color="auto" w:fill="auto"/>
          </w:tcPr>
          <w:p w14:paraId="3AE647DE" w14:textId="08B1CE2F" w:rsidR="004A6583" w:rsidRPr="00A92B13" w:rsidRDefault="00D97E68" w:rsidP="004A658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2</w:t>
            </w:r>
            <w:r w:rsidR="004A6583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208</w:t>
            </w:r>
            <w:r w:rsidR="004A6583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676</w:t>
            </w:r>
          </w:p>
        </w:tc>
      </w:tr>
      <w:tr w:rsidR="004A6583" w:rsidRPr="00A92B13" w14:paraId="2454FF6C" w14:textId="77777777" w:rsidTr="0037331A">
        <w:trPr>
          <w:trHeight w:val="80"/>
        </w:trPr>
        <w:tc>
          <w:tcPr>
            <w:tcW w:w="6826" w:type="dxa"/>
          </w:tcPr>
          <w:p w14:paraId="0C4B4092" w14:textId="77777777" w:rsidR="004A6583" w:rsidRPr="00A92B13" w:rsidRDefault="004A6583" w:rsidP="004A6583">
            <w:pPr>
              <w:ind w:left="540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368" w:type="dxa"/>
            <w:shd w:val="clear" w:color="auto" w:fill="FAFAFA"/>
          </w:tcPr>
          <w:p w14:paraId="3DF8D544" w14:textId="34A87254" w:rsidR="004A6583" w:rsidRPr="00A92B13" w:rsidRDefault="00D97E68" w:rsidP="004A658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1</w:t>
            </w:r>
            <w:r w:rsidR="005B3FA5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425</w:t>
            </w:r>
            <w:r w:rsidR="005B3FA5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368" w:type="dxa"/>
            <w:shd w:val="clear" w:color="auto" w:fill="auto"/>
          </w:tcPr>
          <w:p w14:paraId="0E1A5C56" w14:textId="2B498A5A" w:rsidR="004A6583" w:rsidRPr="00A92B13" w:rsidRDefault="00D97E68" w:rsidP="004A658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3</w:t>
            </w:r>
            <w:r w:rsidR="004A6583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118</w:t>
            </w:r>
            <w:r w:rsidR="004A6583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224</w:t>
            </w:r>
          </w:p>
        </w:tc>
      </w:tr>
      <w:tr w:rsidR="004A6583" w:rsidRPr="00A92B13" w14:paraId="4D316A8D" w14:textId="77777777" w:rsidTr="0037331A">
        <w:trPr>
          <w:trHeight w:val="80"/>
        </w:trPr>
        <w:tc>
          <w:tcPr>
            <w:tcW w:w="6826" w:type="dxa"/>
          </w:tcPr>
          <w:p w14:paraId="6BD7A434" w14:textId="77777777" w:rsidR="004A6583" w:rsidRPr="00A92B13" w:rsidRDefault="004A6583" w:rsidP="004A6583">
            <w:pPr>
              <w:ind w:left="540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A92B13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368" w:type="dxa"/>
            <w:shd w:val="clear" w:color="auto" w:fill="FAFAFA"/>
          </w:tcPr>
          <w:p w14:paraId="4AC35427" w14:textId="7D271DEF" w:rsidR="004A6583" w:rsidRPr="00A92B13" w:rsidRDefault="00D97E68" w:rsidP="004A658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4</w:t>
            </w:r>
            <w:r w:rsidR="005B3FA5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987</w:t>
            </w:r>
            <w:r w:rsidR="005B3FA5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368" w:type="dxa"/>
            <w:shd w:val="clear" w:color="auto" w:fill="auto"/>
          </w:tcPr>
          <w:p w14:paraId="42804059" w14:textId="126F6584" w:rsidR="004A6583" w:rsidRPr="00A92B13" w:rsidRDefault="00D97E68" w:rsidP="004A658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5</w:t>
            </w:r>
            <w:r w:rsidR="004A6583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780</w:t>
            </w:r>
            <w:r w:rsidR="004A6583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864</w:t>
            </w:r>
          </w:p>
        </w:tc>
      </w:tr>
      <w:tr w:rsidR="004A6583" w:rsidRPr="00A92B13" w14:paraId="54393DAF" w14:textId="77777777" w:rsidTr="0037331A">
        <w:trPr>
          <w:trHeight w:val="80"/>
        </w:trPr>
        <w:tc>
          <w:tcPr>
            <w:tcW w:w="6826" w:type="dxa"/>
          </w:tcPr>
          <w:p w14:paraId="7BD1835A" w14:textId="77777777" w:rsidR="004A6583" w:rsidRPr="00A92B13" w:rsidRDefault="004A6583" w:rsidP="004A6583">
            <w:pPr>
              <w:ind w:left="540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368" w:type="dxa"/>
            <w:shd w:val="clear" w:color="auto" w:fill="FAFAFA"/>
          </w:tcPr>
          <w:p w14:paraId="2FA9159F" w14:textId="001CE53F" w:rsidR="004A6583" w:rsidRPr="00A92B13" w:rsidRDefault="00D97E68" w:rsidP="004A658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5</w:t>
            </w:r>
            <w:r w:rsidR="005B3FA5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393</w:t>
            </w:r>
            <w:r w:rsidR="005B3FA5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368" w:type="dxa"/>
            <w:shd w:val="clear" w:color="auto" w:fill="auto"/>
          </w:tcPr>
          <w:p w14:paraId="04AF4D68" w14:textId="7FC91EC7" w:rsidR="004A6583" w:rsidRPr="00A92B13" w:rsidRDefault="00D97E68" w:rsidP="004A658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4</w:t>
            </w:r>
            <w:r w:rsidR="004A6583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984</w:t>
            </w:r>
            <w:r w:rsidR="004A6583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013</w:t>
            </w:r>
          </w:p>
        </w:tc>
      </w:tr>
      <w:tr w:rsidR="004A6583" w:rsidRPr="00A92B13" w14:paraId="71A8A312" w14:textId="77777777" w:rsidTr="0037331A">
        <w:trPr>
          <w:trHeight w:val="80"/>
        </w:trPr>
        <w:tc>
          <w:tcPr>
            <w:tcW w:w="6826" w:type="dxa"/>
          </w:tcPr>
          <w:p w14:paraId="3300578A" w14:textId="77777777" w:rsidR="004A6583" w:rsidRPr="00A92B13" w:rsidRDefault="004A6583" w:rsidP="004A6583">
            <w:pPr>
              <w:ind w:left="540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ส่วนปรับปรุงอาคารและอุปกรณ์</w:t>
            </w:r>
          </w:p>
        </w:tc>
        <w:tc>
          <w:tcPr>
            <w:tcW w:w="1368" w:type="dxa"/>
            <w:shd w:val="clear" w:color="auto" w:fill="FAFAFA"/>
          </w:tcPr>
          <w:p w14:paraId="2F2B115D" w14:textId="1078B855" w:rsidR="004A6583" w:rsidRPr="00A92B13" w:rsidRDefault="00D97E68" w:rsidP="004A658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11</w:t>
            </w:r>
            <w:r w:rsidR="005B3FA5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183</w:t>
            </w:r>
            <w:r w:rsidR="005B3FA5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368" w:type="dxa"/>
            <w:shd w:val="clear" w:color="auto" w:fill="auto"/>
          </w:tcPr>
          <w:p w14:paraId="2245FA86" w14:textId="22A130DC" w:rsidR="004A6583" w:rsidRPr="00A92B13" w:rsidRDefault="00D97E68" w:rsidP="004A658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10</w:t>
            </w:r>
            <w:r w:rsidR="004A6583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710</w:t>
            </w:r>
            <w:r w:rsidR="004A6583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010</w:t>
            </w:r>
          </w:p>
        </w:tc>
      </w:tr>
      <w:tr w:rsidR="004A6583" w:rsidRPr="00A92B13" w14:paraId="5D0DA806" w14:textId="77777777" w:rsidTr="0037331A">
        <w:trPr>
          <w:trHeight w:val="80"/>
        </w:trPr>
        <w:tc>
          <w:tcPr>
            <w:tcW w:w="6826" w:type="dxa"/>
          </w:tcPr>
          <w:p w14:paraId="6D84D2D0" w14:textId="77777777" w:rsidR="004A6583" w:rsidRPr="00A92B13" w:rsidRDefault="004A6583" w:rsidP="004A6583">
            <w:pPr>
              <w:ind w:left="540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368" w:type="dxa"/>
            <w:shd w:val="clear" w:color="auto" w:fill="FAFAFA"/>
          </w:tcPr>
          <w:p w14:paraId="1B985759" w14:textId="0647B921" w:rsidR="004A6583" w:rsidRPr="00A92B13" w:rsidRDefault="00D97E68" w:rsidP="004A658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3</w:t>
            </w:r>
            <w:r w:rsidR="005B3FA5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626</w:t>
            </w:r>
            <w:r w:rsidR="005B3FA5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368" w:type="dxa"/>
            <w:shd w:val="clear" w:color="auto" w:fill="auto"/>
          </w:tcPr>
          <w:p w14:paraId="3E5BA675" w14:textId="78FBEC9D" w:rsidR="004A6583" w:rsidRPr="00A92B13" w:rsidRDefault="00D97E68" w:rsidP="004A658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4</w:t>
            </w:r>
            <w:r w:rsidR="004A6583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093</w:t>
            </w:r>
            <w:r w:rsidR="004A6583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633</w:t>
            </w:r>
          </w:p>
        </w:tc>
      </w:tr>
      <w:tr w:rsidR="004A6583" w:rsidRPr="00A92B13" w14:paraId="31BD0C67" w14:textId="77777777" w:rsidTr="0037331A">
        <w:trPr>
          <w:trHeight w:val="80"/>
        </w:trPr>
        <w:tc>
          <w:tcPr>
            <w:tcW w:w="6826" w:type="dxa"/>
          </w:tcPr>
          <w:p w14:paraId="6FF3DFFE" w14:textId="77777777" w:rsidR="004A6583" w:rsidRPr="00A92B13" w:rsidRDefault="004A6583" w:rsidP="004A6583">
            <w:pPr>
              <w:ind w:left="540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A92B13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368" w:type="dxa"/>
            <w:shd w:val="clear" w:color="auto" w:fill="FAFAFA"/>
          </w:tcPr>
          <w:p w14:paraId="79E5101A" w14:textId="53064D6D" w:rsidR="004A6583" w:rsidRPr="00A92B13" w:rsidRDefault="00D97E68" w:rsidP="004A658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18</w:t>
            </w:r>
            <w:r w:rsidR="005B3FA5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528</w:t>
            </w:r>
            <w:r w:rsidR="005B3FA5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368" w:type="dxa"/>
            <w:shd w:val="clear" w:color="auto" w:fill="auto"/>
          </w:tcPr>
          <w:p w14:paraId="63A7A6F6" w14:textId="14CD733B" w:rsidR="004A6583" w:rsidRPr="00A92B13" w:rsidRDefault="00D97E68" w:rsidP="004A658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18</w:t>
            </w:r>
            <w:r w:rsidR="004A6583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571</w:t>
            </w:r>
            <w:r w:rsidR="004A6583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540</w:t>
            </w:r>
          </w:p>
        </w:tc>
      </w:tr>
      <w:tr w:rsidR="004A6583" w:rsidRPr="00A92B13" w14:paraId="7E2EA563" w14:textId="77777777" w:rsidTr="0037331A">
        <w:trPr>
          <w:trHeight w:val="80"/>
        </w:trPr>
        <w:tc>
          <w:tcPr>
            <w:tcW w:w="6826" w:type="dxa"/>
          </w:tcPr>
          <w:p w14:paraId="3C918783" w14:textId="77777777" w:rsidR="004A6583" w:rsidRPr="00A92B13" w:rsidRDefault="004A6583" w:rsidP="004A6583">
            <w:pPr>
              <w:ind w:left="540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0879FE" w14:textId="712E3B2F" w:rsidR="004A6583" w:rsidRPr="00A92B13" w:rsidRDefault="00D97E68" w:rsidP="004A658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26</w:t>
            </w:r>
            <w:r w:rsidR="005B3FA5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414</w:t>
            </w:r>
            <w:r w:rsidR="005B3FA5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3CD119" w14:textId="6E5E4D3A" w:rsidR="004A6583" w:rsidRPr="00A92B13" w:rsidRDefault="00D97E68" w:rsidP="004A658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33</w:t>
            </w:r>
            <w:r w:rsidR="004A6583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569</w:t>
            </w:r>
            <w:r w:rsidR="004A6583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433</w:t>
            </w:r>
          </w:p>
        </w:tc>
      </w:tr>
      <w:tr w:rsidR="004A6583" w:rsidRPr="00A92B13" w14:paraId="0125A972" w14:textId="77777777" w:rsidTr="0037331A">
        <w:trPr>
          <w:trHeight w:val="55"/>
        </w:trPr>
        <w:tc>
          <w:tcPr>
            <w:tcW w:w="6826" w:type="dxa"/>
          </w:tcPr>
          <w:p w14:paraId="5E8BCA2A" w14:textId="0589931F" w:rsidR="004A6583" w:rsidRPr="00A92B13" w:rsidRDefault="004A6583" w:rsidP="004A6583">
            <w:pPr>
              <w:ind w:left="540"/>
              <w:jc w:val="thaiDistribute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  <w:r w:rsidRPr="00A92B13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D78932" w14:textId="6389B81B" w:rsidR="004A6583" w:rsidRPr="00A92B13" w:rsidRDefault="00D97E68" w:rsidP="004A658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74</w:t>
            </w:r>
            <w:r w:rsidR="005B3FA5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619</w:t>
            </w:r>
            <w:r w:rsidR="005B3FA5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71821" w14:textId="0E827801" w:rsidR="004A6583" w:rsidRPr="00A92B13" w:rsidRDefault="00D97E68" w:rsidP="004A658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83</w:t>
            </w:r>
            <w:r w:rsidR="004A6583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036</w:t>
            </w:r>
            <w:r w:rsidR="004A6583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393</w:t>
            </w:r>
          </w:p>
        </w:tc>
      </w:tr>
    </w:tbl>
    <w:p w14:paraId="7DC22A1A" w14:textId="56E1E1FC" w:rsidR="001B1999" w:rsidRPr="00A92B13" w:rsidRDefault="001B1999" w:rsidP="001B1999">
      <w:pPr>
        <w:ind w:left="540"/>
        <w:jc w:val="thaiDistribute"/>
        <w:rPr>
          <w:rFonts w:ascii="Browallia New" w:eastAsia="Malgun Gothic" w:hAnsi="Browallia New" w:cs="Browallia New"/>
          <w:sz w:val="26"/>
          <w:szCs w:val="26"/>
          <w:cs/>
        </w:rPr>
      </w:pPr>
    </w:p>
    <w:p w14:paraId="5EE6CA0B" w14:textId="7F73F3AC" w:rsidR="00B73F95" w:rsidRPr="00A92B13" w:rsidRDefault="001B1999" w:rsidP="001B1999">
      <w:pPr>
        <w:ind w:left="540"/>
        <w:jc w:val="thaiDistribute"/>
        <w:rPr>
          <w:rFonts w:ascii="Browallia New" w:eastAsia="Malgun Gothic" w:hAnsi="Browallia New" w:cs="Browallia New"/>
          <w:sz w:val="26"/>
          <w:szCs w:val="26"/>
        </w:rPr>
      </w:pPr>
      <w:r w:rsidRPr="00A92B13">
        <w:rPr>
          <w:rFonts w:ascii="Browallia New" w:eastAsia="Malgun Gothic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1999" w:rsidRPr="00A92B13" w14:paraId="4BC7E451" w14:textId="77777777" w:rsidTr="00B35FA5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355C087" w14:textId="664138BE" w:rsidR="001B1999" w:rsidRPr="00A92B13" w:rsidRDefault="00D97E68" w:rsidP="00B35FA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8" w:name="_Hlk102469588"/>
            <w:r w:rsidRPr="00D97E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1B1999"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B1999"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สินทรัพย์ที่ถือไว้เพื่อขายและการดำเนินงานที่ยกเลิก</w:t>
            </w:r>
            <w:r w:rsidR="001B1999"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1B1999" w:rsidRPr="00A92B1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1B1999" w:rsidRPr="00A92B1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ต่อ)</w:t>
            </w:r>
          </w:p>
        </w:tc>
      </w:tr>
      <w:bookmarkEnd w:id="8"/>
    </w:tbl>
    <w:p w14:paraId="00418732" w14:textId="77777777" w:rsidR="00BB6EB6" w:rsidRPr="00A92B13" w:rsidRDefault="00BB6EB6" w:rsidP="00BB6EB6">
      <w:pPr>
        <w:ind w:left="540"/>
        <w:jc w:val="thaiDistribute"/>
        <w:rPr>
          <w:rFonts w:ascii="Browallia New" w:eastAsia="Malgun Gothic" w:hAnsi="Browallia New" w:cs="Browallia New"/>
          <w:sz w:val="26"/>
          <w:szCs w:val="26"/>
        </w:rPr>
      </w:pPr>
    </w:p>
    <w:p w14:paraId="6CEC2842" w14:textId="58112D99" w:rsidR="00BB6EB6" w:rsidRPr="00A92B13" w:rsidRDefault="00D97E68" w:rsidP="00BB6EB6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97E68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BB6EB6" w:rsidRPr="00A92B1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97E68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BB6EB6" w:rsidRPr="00A92B13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B6EB6" w:rsidRPr="00A92B1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รายละเอียดของบริษัทย่อยที่จำหน่ายไป</w:t>
      </w:r>
      <w:r w:rsidR="00BB6EB6" w:rsidRPr="00A92B13">
        <w:rPr>
          <w:rFonts w:ascii="Browallia New" w:hAnsi="Browallia New" w:cs="Browallia New"/>
          <w:color w:val="CF4A02"/>
          <w:sz w:val="26"/>
          <w:szCs w:val="26"/>
        </w:rPr>
        <w:t xml:space="preserve"> (</w:t>
      </w:r>
      <w:r w:rsidR="00BB6EB6" w:rsidRPr="00A92B13">
        <w:rPr>
          <w:rFonts w:ascii="Browallia New" w:hAnsi="Browallia New" w:cs="Browallia New"/>
          <w:color w:val="CF4A02"/>
          <w:sz w:val="26"/>
          <w:szCs w:val="26"/>
          <w:cs/>
        </w:rPr>
        <w:t>ต่อ)</w:t>
      </w:r>
    </w:p>
    <w:p w14:paraId="2DF56159" w14:textId="77777777" w:rsidR="001B1999" w:rsidRPr="00A92B13" w:rsidRDefault="001B1999" w:rsidP="001B1999">
      <w:pPr>
        <w:ind w:left="540"/>
        <w:jc w:val="thaiDistribute"/>
        <w:rPr>
          <w:rFonts w:ascii="Browallia New" w:eastAsia="Malgun Gothic" w:hAnsi="Browallia New" w:cs="Browallia New"/>
          <w:sz w:val="26"/>
          <w:szCs w:val="26"/>
        </w:rPr>
      </w:pPr>
    </w:p>
    <w:tbl>
      <w:tblPr>
        <w:tblW w:w="9562" w:type="dxa"/>
        <w:tblLook w:val="0000" w:firstRow="0" w:lastRow="0" w:firstColumn="0" w:lastColumn="0" w:noHBand="0" w:noVBand="0"/>
      </w:tblPr>
      <w:tblGrid>
        <w:gridCol w:w="6826"/>
        <w:gridCol w:w="1368"/>
        <w:gridCol w:w="1368"/>
      </w:tblGrid>
      <w:tr w:rsidR="001B1999" w:rsidRPr="00A92B13" w14:paraId="33B71D41" w14:textId="77777777" w:rsidTr="00B35FA5">
        <w:tc>
          <w:tcPr>
            <w:tcW w:w="6826" w:type="dxa"/>
            <w:vAlign w:val="bottom"/>
          </w:tcPr>
          <w:p w14:paraId="4C350428" w14:textId="77777777" w:rsidR="001B1999" w:rsidRPr="00A92B13" w:rsidRDefault="001B1999" w:rsidP="00B35FA5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ED53DD" w14:textId="77777777" w:rsidR="001B1999" w:rsidRPr="00A92B13" w:rsidRDefault="001B1999" w:rsidP="00B35FA5">
            <w:pPr>
              <w:keepNext/>
              <w:ind w:right="-72"/>
              <w:contextualSpacing/>
              <w:jc w:val="center"/>
              <w:outlineLvl w:val="1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</w:rPr>
            </w:pPr>
            <w:r w:rsidRPr="00A92B13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B1999" w:rsidRPr="00A92B13" w14:paraId="54A58F99" w14:textId="77777777" w:rsidTr="00B35FA5">
        <w:tc>
          <w:tcPr>
            <w:tcW w:w="6826" w:type="dxa"/>
            <w:vAlign w:val="bottom"/>
          </w:tcPr>
          <w:p w14:paraId="12EA0388" w14:textId="77777777" w:rsidR="001B1999" w:rsidRPr="00A92B13" w:rsidRDefault="001B1999" w:rsidP="00B35FA5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9645BC" w14:textId="2FEB036C" w:rsidR="001B1999" w:rsidRPr="00A92B13" w:rsidRDefault="00D97E68" w:rsidP="00B35FA5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97E68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28</w:t>
            </w:r>
            <w:r w:rsidR="001B1999" w:rsidRPr="00A92B13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B1999" w:rsidRPr="00A92B13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FE0228" w14:textId="1391D38C" w:rsidR="001B1999" w:rsidRPr="00A92B13" w:rsidRDefault="00D97E68" w:rsidP="00B35FA5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97E68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1B1999" w:rsidRPr="00A92B13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B1999" w:rsidRPr="00A92B13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1B1999" w:rsidRPr="00A92B13" w14:paraId="4785E69A" w14:textId="77777777" w:rsidTr="00B35FA5">
        <w:tc>
          <w:tcPr>
            <w:tcW w:w="6826" w:type="dxa"/>
            <w:vAlign w:val="bottom"/>
          </w:tcPr>
          <w:p w14:paraId="6E82BCF7" w14:textId="77777777" w:rsidR="001B1999" w:rsidRPr="00A92B13" w:rsidRDefault="001B1999" w:rsidP="00B35FA5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8984E83" w14:textId="43F28AEA" w:rsidR="001B1999" w:rsidRPr="00A92B13" w:rsidRDefault="001B1999" w:rsidP="00B35FA5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2B13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97E68" w:rsidRPr="00D97E68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7608B7F3" w14:textId="7856CA5A" w:rsidR="001B1999" w:rsidRPr="00A92B13" w:rsidRDefault="001B1999" w:rsidP="00B35FA5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2B13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97E68" w:rsidRPr="00D97E68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1B1999" w:rsidRPr="00A92B13" w14:paraId="42E423DF" w14:textId="77777777" w:rsidTr="00B35FA5">
        <w:tc>
          <w:tcPr>
            <w:tcW w:w="6826" w:type="dxa"/>
            <w:vAlign w:val="bottom"/>
          </w:tcPr>
          <w:p w14:paraId="76EC8F90" w14:textId="77777777" w:rsidR="001B1999" w:rsidRPr="00A92B13" w:rsidRDefault="001B1999" w:rsidP="00B35FA5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C4C7D8C" w14:textId="77777777" w:rsidR="001B1999" w:rsidRPr="00A92B13" w:rsidRDefault="001B1999" w:rsidP="00B35FA5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2B13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7955FA" w14:textId="77777777" w:rsidR="001B1999" w:rsidRPr="00A92B13" w:rsidRDefault="001B1999" w:rsidP="00B35FA5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</w:rPr>
            </w:pPr>
            <w:r w:rsidRPr="00A92B13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B1999" w:rsidRPr="00A92B13" w14:paraId="2AA10CC7" w14:textId="77777777" w:rsidTr="00B35FA5">
        <w:tc>
          <w:tcPr>
            <w:tcW w:w="6826" w:type="dxa"/>
            <w:vAlign w:val="bottom"/>
          </w:tcPr>
          <w:p w14:paraId="454109DD" w14:textId="77777777" w:rsidR="001B1999" w:rsidRPr="00A92B13" w:rsidRDefault="001B1999" w:rsidP="00B35FA5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B2433AE" w14:textId="77777777" w:rsidR="001B1999" w:rsidRPr="00A92B13" w:rsidRDefault="001B1999" w:rsidP="00B35FA5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F9697" w14:textId="77777777" w:rsidR="001B1999" w:rsidRPr="00A92B13" w:rsidRDefault="001B1999" w:rsidP="00B35FA5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B73F95" w:rsidRPr="00A92B13" w14:paraId="53840EAD" w14:textId="77777777" w:rsidTr="0037331A">
        <w:trPr>
          <w:trHeight w:val="80"/>
        </w:trPr>
        <w:tc>
          <w:tcPr>
            <w:tcW w:w="6826" w:type="dxa"/>
          </w:tcPr>
          <w:p w14:paraId="17812948" w14:textId="0254B522" w:rsidR="00B73F95" w:rsidRPr="00A92B13" w:rsidRDefault="00B73F95" w:rsidP="00B21AFA">
            <w:pPr>
              <w:ind w:right="1132" w:firstLine="567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bookmarkStart w:id="9" w:name="_Hlk64375569"/>
            <w:r w:rsidRPr="00A92B13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368" w:type="dxa"/>
            <w:shd w:val="clear" w:color="auto" w:fill="FAFAFA"/>
          </w:tcPr>
          <w:p w14:paraId="51197C42" w14:textId="190FD482" w:rsidR="00B73F95" w:rsidRPr="00A92B13" w:rsidRDefault="00D97E68" w:rsidP="00B73F95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951</w:t>
            </w:r>
            <w:r w:rsidR="005B3FA5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368" w:type="dxa"/>
            <w:shd w:val="clear" w:color="auto" w:fill="auto"/>
          </w:tcPr>
          <w:p w14:paraId="59C0C64B" w14:textId="489D7288" w:rsidR="00B73F95" w:rsidRPr="00A92B13" w:rsidRDefault="00D97E68" w:rsidP="00B73F95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18</w:t>
            </w:r>
            <w:r w:rsidR="00B73F95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659</w:t>
            </w:r>
            <w:r w:rsidR="00B73F95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857</w:t>
            </w:r>
          </w:p>
        </w:tc>
      </w:tr>
      <w:tr w:rsidR="00B73F95" w:rsidRPr="00A92B13" w14:paraId="7B53FEE3" w14:textId="77777777" w:rsidTr="0037331A">
        <w:trPr>
          <w:trHeight w:val="80"/>
        </w:trPr>
        <w:tc>
          <w:tcPr>
            <w:tcW w:w="6826" w:type="dxa"/>
          </w:tcPr>
          <w:p w14:paraId="0C33DE1D" w14:textId="77777777" w:rsidR="00B73F95" w:rsidRPr="00A92B13" w:rsidRDefault="00B73F95" w:rsidP="00B73F95">
            <w:pPr>
              <w:ind w:left="540" w:right="1132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A92B13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3CDCBB27" w14:textId="09C5F694" w:rsidR="00B73F95" w:rsidRPr="00A92B13" w:rsidRDefault="00D97E68" w:rsidP="00B73F95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6</w:t>
            </w:r>
            <w:r w:rsidR="00271359">
              <w:rPr>
                <w:rFonts w:ascii="Browallia New" w:eastAsia="Malgun Gothic" w:hAnsi="Browallia New" w:cs="Browallia New"/>
                <w:sz w:val="26"/>
                <w:szCs w:val="26"/>
              </w:rPr>
              <w:t>8</w:t>
            </w:r>
            <w:r w:rsidR="005B3FA5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404</w:t>
            </w:r>
            <w:r w:rsidR="005B3FA5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368" w:type="dxa"/>
            <w:shd w:val="clear" w:color="auto" w:fill="auto"/>
          </w:tcPr>
          <w:p w14:paraId="7B049EFB" w14:textId="4B2B3CA4" w:rsidR="00B73F95" w:rsidRPr="00A92B13" w:rsidRDefault="00D97E68" w:rsidP="00B73F95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75</w:t>
            </w:r>
            <w:r w:rsidR="00B73F95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223</w:t>
            </w:r>
            <w:r w:rsidR="00B73F95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998</w:t>
            </w:r>
          </w:p>
        </w:tc>
      </w:tr>
      <w:tr w:rsidR="00B73F95" w:rsidRPr="00A92B13" w14:paraId="67082779" w14:textId="77777777" w:rsidTr="0037331A">
        <w:trPr>
          <w:trHeight w:val="80"/>
        </w:trPr>
        <w:tc>
          <w:tcPr>
            <w:tcW w:w="6826" w:type="dxa"/>
          </w:tcPr>
          <w:p w14:paraId="60664678" w14:textId="77777777" w:rsidR="00B73F95" w:rsidRPr="00A92B13" w:rsidRDefault="00B73F95" w:rsidP="00B73F95">
            <w:pPr>
              <w:ind w:left="540" w:right="1132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68" w:type="dxa"/>
            <w:shd w:val="clear" w:color="auto" w:fill="FAFAFA"/>
          </w:tcPr>
          <w:p w14:paraId="4EAA5B1C" w14:textId="3947195F" w:rsidR="00B73F95" w:rsidRPr="00A92B13" w:rsidRDefault="00D97E68" w:rsidP="00B73F95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698</w:t>
            </w:r>
            <w:r w:rsidR="005B3FA5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1368" w:type="dxa"/>
            <w:shd w:val="clear" w:color="auto" w:fill="auto"/>
          </w:tcPr>
          <w:p w14:paraId="78762220" w14:textId="175D2348" w:rsidR="00B73F95" w:rsidRPr="00A92B13" w:rsidRDefault="00D97E68" w:rsidP="00B73F95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704</w:t>
            </w:r>
            <w:r w:rsidR="00B73F95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296</w:t>
            </w:r>
          </w:p>
        </w:tc>
      </w:tr>
      <w:tr w:rsidR="00B73F95" w:rsidRPr="00A92B13" w14:paraId="1ED24F19" w14:textId="77777777" w:rsidTr="0037331A">
        <w:trPr>
          <w:trHeight w:val="80"/>
        </w:trPr>
        <w:tc>
          <w:tcPr>
            <w:tcW w:w="6826" w:type="dxa"/>
          </w:tcPr>
          <w:p w14:paraId="3EDF44EB" w14:textId="77777777" w:rsidR="00B73F95" w:rsidRPr="00A92B13" w:rsidRDefault="00B73F95" w:rsidP="00B73F95">
            <w:pPr>
              <w:ind w:left="540" w:right="1132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1663BDCC" w14:textId="2AB3D42D" w:rsidR="00B73F95" w:rsidRPr="00A92B13" w:rsidRDefault="00D97E68" w:rsidP="00B73F95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25</w:t>
            </w:r>
            <w:r w:rsidR="005B3FA5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511</w:t>
            </w:r>
            <w:r w:rsidR="005B3FA5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1368" w:type="dxa"/>
            <w:shd w:val="clear" w:color="auto" w:fill="auto"/>
          </w:tcPr>
          <w:p w14:paraId="0B74E719" w14:textId="4D7551C5" w:rsidR="00B73F95" w:rsidRPr="00A92B13" w:rsidRDefault="00D97E68" w:rsidP="00B73F95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25</w:t>
            </w:r>
            <w:r w:rsidR="00B73F95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240</w:t>
            </w:r>
            <w:r w:rsidR="00B73F95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794</w:t>
            </w:r>
          </w:p>
        </w:tc>
      </w:tr>
      <w:tr w:rsidR="005B3FA5" w:rsidRPr="00A92B13" w14:paraId="4446F228" w14:textId="77777777" w:rsidTr="0037331A">
        <w:trPr>
          <w:trHeight w:val="80"/>
        </w:trPr>
        <w:tc>
          <w:tcPr>
            <w:tcW w:w="6826" w:type="dxa"/>
          </w:tcPr>
          <w:p w14:paraId="49EAE603" w14:textId="47B0DE48" w:rsidR="005B3FA5" w:rsidRPr="00A92B13" w:rsidRDefault="005B3FA5" w:rsidP="00B73F95">
            <w:pPr>
              <w:ind w:left="540" w:right="-105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A92B13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5386EC76" w14:textId="5E245A02" w:rsidR="005B3FA5" w:rsidRPr="00A92B13" w:rsidRDefault="00D97E68" w:rsidP="00B73F95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val="en-US"/>
              </w:rPr>
            </w:pP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72</w:t>
            </w:r>
            <w:r w:rsidR="005B3FA5" w:rsidRPr="00A92B13">
              <w:rPr>
                <w:rFonts w:ascii="Browallia New" w:eastAsia="Malgun Gothic" w:hAnsi="Browallia New" w:cs="Browallia New"/>
                <w:sz w:val="26"/>
                <w:szCs w:val="26"/>
                <w:lang w:val="en-US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116</w:t>
            </w:r>
            <w:r w:rsidR="005B3FA5" w:rsidRPr="00A92B13">
              <w:rPr>
                <w:rFonts w:ascii="Browallia New" w:eastAsia="Malgun Gothic" w:hAnsi="Browallia New" w:cs="Browallia New"/>
                <w:sz w:val="26"/>
                <w:szCs w:val="26"/>
                <w:lang w:val="en-US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368" w:type="dxa"/>
            <w:shd w:val="clear" w:color="auto" w:fill="auto"/>
          </w:tcPr>
          <w:p w14:paraId="7A2A4FDE" w14:textId="744E874F" w:rsidR="005B3FA5" w:rsidRPr="00A92B13" w:rsidRDefault="005B3FA5" w:rsidP="00B73F95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</w:tr>
      <w:tr w:rsidR="00B73F95" w:rsidRPr="00A92B13" w14:paraId="4FD4DB3A" w14:textId="77777777" w:rsidTr="0037331A">
        <w:trPr>
          <w:trHeight w:val="80"/>
        </w:trPr>
        <w:tc>
          <w:tcPr>
            <w:tcW w:w="6826" w:type="dxa"/>
          </w:tcPr>
          <w:p w14:paraId="05314196" w14:textId="77777777" w:rsidR="00B73F95" w:rsidRPr="00A92B13" w:rsidRDefault="00B73F95" w:rsidP="00B73F95">
            <w:pPr>
              <w:ind w:left="540" w:right="-105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</w:tcPr>
          <w:p w14:paraId="4DADC041" w14:textId="03A9C715" w:rsidR="00B73F95" w:rsidRPr="00A92B13" w:rsidRDefault="005B3FA5" w:rsidP="00B73F95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DB55043" w14:textId="366575B9" w:rsidR="00B73F95" w:rsidRPr="00A92B13" w:rsidRDefault="00D97E68" w:rsidP="00B73F95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53</w:t>
            </w:r>
            <w:r w:rsidR="00B73F95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255</w:t>
            </w:r>
            <w:r w:rsidR="00B73F95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300</w:t>
            </w:r>
          </w:p>
        </w:tc>
      </w:tr>
      <w:tr w:rsidR="00B73F95" w:rsidRPr="00A92B13" w14:paraId="48F60460" w14:textId="77777777" w:rsidTr="0037331A">
        <w:trPr>
          <w:trHeight w:val="80"/>
        </w:trPr>
        <w:tc>
          <w:tcPr>
            <w:tcW w:w="6826" w:type="dxa"/>
          </w:tcPr>
          <w:p w14:paraId="33EB2573" w14:textId="77777777" w:rsidR="00B73F95" w:rsidRPr="00A92B13" w:rsidRDefault="00B73F95" w:rsidP="00B73F95">
            <w:pPr>
              <w:ind w:left="540" w:right="1132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368" w:type="dxa"/>
            <w:shd w:val="clear" w:color="auto" w:fill="FAFAFA"/>
          </w:tcPr>
          <w:p w14:paraId="5F087D66" w14:textId="548DD8DB" w:rsidR="00B73F95" w:rsidRPr="00A92B13" w:rsidRDefault="00D97E68" w:rsidP="00B73F95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val="en-US"/>
              </w:rPr>
            </w:pP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3</w:t>
            </w:r>
            <w:r w:rsidR="005B3FA5" w:rsidRPr="00A92B13">
              <w:rPr>
                <w:rFonts w:ascii="Browallia New" w:eastAsia="Malgun Gothic" w:hAnsi="Browallia New" w:cs="Browallia New"/>
                <w:sz w:val="26"/>
                <w:szCs w:val="26"/>
                <w:lang w:val="en-US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285</w:t>
            </w:r>
            <w:r w:rsidR="005B3FA5" w:rsidRPr="00A92B13">
              <w:rPr>
                <w:rFonts w:ascii="Browallia New" w:eastAsia="Malgun Gothic" w:hAnsi="Browallia New" w:cs="Browallia New"/>
                <w:sz w:val="26"/>
                <w:szCs w:val="26"/>
                <w:lang w:val="en-US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368" w:type="dxa"/>
            <w:shd w:val="clear" w:color="auto" w:fill="auto"/>
          </w:tcPr>
          <w:p w14:paraId="63BF9CFA" w14:textId="1F3CD233" w:rsidR="00B73F95" w:rsidRPr="00A92B13" w:rsidRDefault="00D97E68" w:rsidP="00B73F95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2</w:t>
            </w:r>
            <w:r w:rsidR="004A6583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772</w:t>
            </w:r>
            <w:r w:rsidR="004A6583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694</w:t>
            </w:r>
          </w:p>
        </w:tc>
      </w:tr>
      <w:tr w:rsidR="00B73F95" w:rsidRPr="00A92B13" w14:paraId="16263AAE" w14:textId="77777777" w:rsidTr="0037331A">
        <w:trPr>
          <w:trHeight w:val="80"/>
        </w:trPr>
        <w:tc>
          <w:tcPr>
            <w:tcW w:w="6826" w:type="dxa"/>
          </w:tcPr>
          <w:p w14:paraId="2112C3BF" w14:textId="77777777" w:rsidR="00B73F95" w:rsidRPr="00A92B13" w:rsidRDefault="00B73F95" w:rsidP="00B73F95">
            <w:pPr>
              <w:ind w:left="540" w:right="1132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67EC4D4D" w14:textId="13A4C285" w:rsidR="00B73F95" w:rsidRPr="00A92B13" w:rsidRDefault="00D97E68" w:rsidP="00B73F95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19</w:t>
            </w:r>
            <w:r w:rsidR="005B3FA5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410</w:t>
            </w:r>
            <w:r w:rsidR="005B3FA5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368" w:type="dxa"/>
            <w:shd w:val="clear" w:color="auto" w:fill="auto"/>
          </w:tcPr>
          <w:p w14:paraId="6F5E77C9" w14:textId="1C1785B2" w:rsidR="00B73F95" w:rsidRPr="00A92B13" w:rsidRDefault="00D97E68" w:rsidP="00B73F95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19</w:t>
            </w:r>
            <w:r w:rsidR="004A6583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410</w:t>
            </w:r>
            <w:r w:rsidR="004A6583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413</w:t>
            </w:r>
          </w:p>
        </w:tc>
      </w:tr>
      <w:tr w:rsidR="00B73F95" w:rsidRPr="00A92B13" w14:paraId="7FA7584A" w14:textId="77777777" w:rsidTr="00B21AFA">
        <w:trPr>
          <w:trHeight w:val="80"/>
        </w:trPr>
        <w:tc>
          <w:tcPr>
            <w:tcW w:w="6826" w:type="dxa"/>
          </w:tcPr>
          <w:p w14:paraId="53A5E4F9" w14:textId="77777777" w:rsidR="00B73F95" w:rsidRPr="00A92B13" w:rsidRDefault="00B73F95" w:rsidP="00B73F95">
            <w:pPr>
              <w:ind w:left="540" w:right="1132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68" w:type="dxa"/>
            <w:shd w:val="clear" w:color="auto" w:fill="FAFAFA"/>
          </w:tcPr>
          <w:p w14:paraId="1E4E1467" w14:textId="5AEC8547" w:rsidR="00B73F95" w:rsidRPr="00A92B13" w:rsidRDefault="00D97E68" w:rsidP="00B73F95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5</w:t>
            </w:r>
            <w:r w:rsidR="005B3FA5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077</w:t>
            </w:r>
            <w:r w:rsidR="005B3FA5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368" w:type="dxa"/>
            <w:shd w:val="clear" w:color="auto" w:fill="auto"/>
          </w:tcPr>
          <w:p w14:paraId="34717522" w14:textId="1BA84082" w:rsidR="00B73F95" w:rsidRPr="00A92B13" w:rsidRDefault="00D97E68" w:rsidP="00B73F95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5</w:t>
            </w:r>
            <w:r w:rsidR="004A6583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077</w:t>
            </w:r>
            <w:r w:rsidR="004A6583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442</w:t>
            </w:r>
          </w:p>
        </w:tc>
      </w:tr>
      <w:tr w:rsidR="00B73F95" w:rsidRPr="00A92B13" w14:paraId="70BA7545" w14:textId="77777777" w:rsidTr="00B21AFA">
        <w:trPr>
          <w:trHeight w:val="80"/>
        </w:trPr>
        <w:tc>
          <w:tcPr>
            <w:tcW w:w="6826" w:type="dxa"/>
          </w:tcPr>
          <w:p w14:paraId="51F2FEE6" w14:textId="77777777" w:rsidR="00B73F95" w:rsidRPr="00A92B13" w:rsidRDefault="00B73F95" w:rsidP="00B73F95">
            <w:pPr>
              <w:ind w:left="540" w:right="1132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A92B13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368" w:type="dxa"/>
            <w:shd w:val="clear" w:color="auto" w:fill="FAFAFA"/>
          </w:tcPr>
          <w:p w14:paraId="7229ACAC" w14:textId="7998A91B" w:rsidR="00B73F95" w:rsidRPr="00A92B13" w:rsidRDefault="00D97E68" w:rsidP="00B73F95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7</w:t>
            </w:r>
            <w:r w:rsidR="005B3FA5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937</w:t>
            </w:r>
            <w:r w:rsidR="005B3FA5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368" w:type="dxa"/>
            <w:shd w:val="clear" w:color="auto" w:fill="auto"/>
          </w:tcPr>
          <w:p w14:paraId="43D22AA3" w14:textId="3BD95B26" w:rsidR="00B73F95" w:rsidRPr="00A92B13" w:rsidRDefault="00D97E68" w:rsidP="00B73F95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7</w:t>
            </w:r>
            <w:r w:rsidR="004A6583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937</w:t>
            </w:r>
            <w:r w:rsidR="004A6583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234</w:t>
            </w:r>
          </w:p>
        </w:tc>
      </w:tr>
      <w:tr w:rsidR="00B73F95" w:rsidRPr="00A92B13" w14:paraId="35318F7F" w14:textId="77777777" w:rsidTr="00B21AFA">
        <w:trPr>
          <w:trHeight w:val="80"/>
        </w:trPr>
        <w:tc>
          <w:tcPr>
            <w:tcW w:w="6826" w:type="dxa"/>
          </w:tcPr>
          <w:p w14:paraId="3C31D1E6" w14:textId="09DDB39A" w:rsidR="00B73F95" w:rsidRPr="00A92B13" w:rsidRDefault="00B73F95" w:rsidP="00B73F95">
            <w:pPr>
              <w:tabs>
                <w:tab w:val="left" w:pos="3545"/>
              </w:tabs>
              <w:ind w:left="540" w:right="281"/>
              <w:jc w:val="thaiDistribute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  <w:r w:rsidRPr="00A92B13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368" w:type="dxa"/>
            <w:shd w:val="clear" w:color="auto" w:fill="FAFAFA"/>
          </w:tcPr>
          <w:p w14:paraId="5E4E4BE1" w14:textId="43CBCAB0" w:rsidR="00B73F95" w:rsidRPr="00A92B13" w:rsidRDefault="00D97E68" w:rsidP="00B21AFA">
            <w:pPr>
              <w:pBdr>
                <w:top w:val="single" w:sz="4" w:space="0" w:color="auto"/>
                <w:bottom w:val="single" w:sz="4" w:space="1" w:color="auto"/>
              </w:pBd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20</w:t>
            </w:r>
            <w:r w:rsidR="00271359">
              <w:rPr>
                <w:rFonts w:ascii="Browallia New" w:eastAsia="Malgun Gothic" w:hAnsi="Browallia New" w:cs="Browallia New"/>
                <w:sz w:val="26"/>
                <w:szCs w:val="26"/>
              </w:rPr>
              <w:t>3</w:t>
            </w:r>
            <w:r w:rsidR="005B3FA5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393</w:t>
            </w:r>
            <w:r w:rsidR="005B3FA5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368" w:type="dxa"/>
            <w:shd w:val="clear" w:color="auto" w:fill="auto"/>
          </w:tcPr>
          <w:p w14:paraId="7CC1E315" w14:textId="35AFB28A" w:rsidR="00B73F95" w:rsidRPr="00A92B13" w:rsidRDefault="00D97E68" w:rsidP="00B21AFA">
            <w:pPr>
              <w:pBdr>
                <w:top w:val="single" w:sz="4" w:space="0" w:color="auto"/>
                <w:bottom w:val="single" w:sz="4" w:space="1" w:color="auto"/>
              </w:pBd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208</w:t>
            </w:r>
            <w:r w:rsidR="004A6583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282</w:t>
            </w:r>
            <w:r w:rsidR="004A6583" w:rsidRPr="00A92B13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Malgun Gothic" w:hAnsi="Browallia New" w:cs="Browallia New"/>
                <w:sz w:val="26"/>
                <w:szCs w:val="26"/>
              </w:rPr>
              <w:t>028</w:t>
            </w:r>
          </w:p>
        </w:tc>
      </w:tr>
      <w:bookmarkEnd w:id="9"/>
    </w:tbl>
    <w:p w14:paraId="1B17B2F3" w14:textId="77777777" w:rsidR="00531DDE" w:rsidRPr="00A92B13" w:rsidRDefault="00531DDE" w:rsidP="00EB20A1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</w:pPr>
    </w:p>
    <w:bookmarkEnd w:id="7"/>
    <w:p w14:paraId="09DB251D" w14:textId="77777777" w:rsidR="00614350" w:rsidRPr="00614350" w:rsidRDefault="00614350" w:rsidP="00614350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614350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สินทรัพย์ที่ถือไว้เพื่อขาย</w:t>
      </w:r>
    </w:p>
    <w:p w14:paraId="372B8481" w14:textId="77777777" w:rsidR="00614350" w:rsidRPr="00A92B13" w:rsidRDefault="00614350" w:rsidP="0061435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8720D5" w14:textId="0504966C" w:rsidR="00614350" w:rsidRPr="00A92B13" w:rsidRDefault="00103580" w:rsidP="00614350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804"/>
          <w:sz w:val="26"/>
          <w:szCs w:val="26"/>
        </w:rPr>
        <w:t>8.3</w:t>
      </w:r>
      <w:r>
        <w:rPr>
          <w:rFonts w:ascii="Browallia New" w:hAnsi="Browallia New" w:cs="Browallia New"/>
          <w:b/>
          <w:bCs/>
          <w:color w:val="CF4804"/>
          <w:sz w:val="26"/>
          <w:szCs w:val="26"/>
        </w:rPr>
        <w:tab/>
      </w:r>
      <w:r w:rsidR="00614350" w:rsidRPr="00A92B13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บริษัท ไทยโซลาร์ เอ็นเนอร์ยี่ จำกัด (มหาชน)</w:t>
      </w:r>
    </w:p>
    <w:p w14:paraId="2A03484C" w14:textId="77777777" w:rsidR="00614350" w:rsidRPr="00A92B13" w:rsidRDefault="00614350" w:rsidP="0061435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AF958EF" w14:textId="77777777" w:rsidR="00614350" w:rsidRPr="00A92B13" w:rsidRDefault="00614350" w:rsidP="00103580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A92B13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ในปี พ.ศ. </w:t>
      </w:r>
      <w:r w:rsidRPr="00D97E68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A92B13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กลุ่มกิจการได้ประกาศความตั้งใจที่จะขายบริษัท ไทยโซลาร์ เอ็นเนอร์ยี่ จำกัด (มหาชน) (ไทยโซลาร์) ซึ่งเป็นบริษัทร่วมของกลุ่มกิจการ</w:t>
      </w:r>
      <w:r w:rsidRPr="00A92B1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92B13">
        <w:rPr>
          <w:rFonts w:ascii="Browallia New" w:hAnsi="Browallia New" w:cs="Browallia New"/>
          <w:spacing w:val="-4"/>
          <w:sz w:val="26"/>
          <w:szCs w:val="26"/>
          <w:cs/>
        </w:rPr>
        <w:t>นอกจากนี้กลุ่มกิจการจึงแสดงข้อมูลทางการเงินของ ไทยโซลาร์ ซึ่งประกอบธุรกิจผลิตและจําหน่าย</w:t>
      </w:r>
      <w:r w:rsidRPr="004A6839">
        <w:rPr>
          <w:rFonts w:ascii="Browallia New" w:hAnsi="Browallia New" w:cs="Browallia New"/>
          <w:spacing w:val="-4"/>
          <w:sz w:val="26"/>
          <w:szCs w:val="26"/>
          <w:cs/>
        </w:rPr>
        <w:t>กระแสไฟฟ้าจากพลังงานแสงอาทิตย์และพลังงานชีวมวลให้แก่ภาครัฐ โดยถือเป็นสายงานธุรกิจที่สำคัญที่แยกต่างหากของกลุ่มกิจการ</w:t>
      </w:r>
      <w:r w:rsidRPr="00A92B13">
        <w:rPr>
          <w:rFonts w:ascii="Browallia New" w:hAnsi="Browallia New" w:cs="Browallia New"/>
          <w:sz w:val="26"/>
          <w:szCs w:val="26"/>
          <w:cs/>
        </w:rPr>
        <w:t xml:space="preserve"> เป็นผลของการดำเนินงานที่ยกเลิกในข้อมูลทางการเงินระหว่างกาล ดังนั้นเงินลงทุนในบริษัท ไทย โซล่าร์ เอ็นเนอร์ยี่ จำกัด (มหาชน) ในข้อมูลทางการเงินรวมและข้อมูลทางการเงินเฉพาะกิจการ ได้จัดประเภทเป็นสินทรัพย์ที่ถือไว้เพื่อขาย</w:t>
      </w:r>
    </w:p>
    <w:p w14:paraId="2AD5B40C" w14:textId="77777777" w:rsidR="00614350" w:rsidRPr="00A92B13" w:rsidRDefault="00614350" w:rsidP="00103580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6369076D" w14:textId="77777777" w:rsidR="00614350" w:rsidRPr="00614350" w:rsidRDefault="00614350" w:rsidP="00103580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614350">
        <w:rPr>
          <w:rFonts w:ascii="Browallia New" w:hAnsi="Browallia New" w:cs="Browallia New"/>
          <w:sz w:val="26"/>
          <w:szCs w:val="26"/>
          <w:cs/>
        </w:rPr>
        <w:t>ในระหว่างงวดกลุ่มกิจการได้จำหน่ายเงินลงทุนทั้งหมดในบริษัท ไทยโซลาร์ เอ็นเนอร์ยี่ จำกัด (มหาชน) ซึ่งเป็นบริษัทร่วม</w:t>
      </w:r>
      <w:r w:rsidRPr="00614350">
        <w:rPr>
          <w:rFonts w:ascii="Browallia New" w:hAnsi="Browallia New" w:cs="Browallia New"/>
          <w:sz w:val="26"/>
          <w:szCs w:val="26"/>
        </w:rPr>
        <w:br/>
      </w:r>
      <w:r w:rsidRPr="00614350">
        <w:rPr>
          <w:rFonts w:ascii="Browallia New" w:hAnsi="Browallia New" w:cs="Browallia New"/>
          <w:sz w:val="26"/>
          <w:szCs w:val="26"/>
          <w:cs/>
        </w:rPr>
        <w:t xml:space="preserve">ของกลุ่มกิจการ จำนวน </w:t>
      </w:r>
      <w:r w:rsidRPr="00614350">
        <w:rPr>
          <w:rFonts w:ascii="Browallia New" w:hAnsi="Browallia New" w:cs="Browallia New"/>
          <w:sz w:val="26"/>
          <w:szCs w:val="26"/>
        </w:rPr>
        <w:t xml:space="preserve">43.32 </w:t>
      </w:r>
      <w:r w:rsidRPr="00614350">
        <w:rPr>
          <w:rFonts w:ascii="Browallia New" w:hAnsi="Browallia New" w:cs="Browallia New"/>
          <w:sz w:val="26"/>
          <w:szCs w:val="26"/>
          <w:cs/>
        </w:rPr>
        <w:t xml:space="preserve">ล้านหุ้น โดยมีขาดทุนจากการจำหน่ายเงินลงทุนดังกล่าวเป็นจำนวน </w:t>
      </w:r>
      <w:r w:rsidRPr="00614350">
        <w:rPr>
          <w:rFonts w:ascii="Browallia New" w:hAnsi="Browallia New" w:cs="Browallia New"/>
          <w:sz w:val="26"/>
          <w:szCs w:val="26"/>
        </w:rPr>
        <w:t xml:space="preserve">13.89 </w:t>
      </w:r>
      <w:r w:rsidRPr="00614350">
        <w:rPr>
          <w:rFonts w:ascii="Browallia New" w:hAnsi="Browallia New" w:cs="Browallia New"/>
          <w:sz w:val="26"/>
          <w:szCs w:val="26"/>
          <w:cs/>
        </w:rPr>
        <w:t>ล้านบาท และกำไรจากการจำหน่ายเงินลงทุนเป็นจำนวน</w:t>
      </w:r>
      <w:r w:rsidRPr="00614350">
        <w:rPr>
          <w:rFonts w:ascii="Browallia New" w:hAnsi="Browallia New" w:cs="Browallia New"/>
          <w:sz w:val="26"/>
          <w:szCs w:val="26"/>
        </w:rPr>
        <w:t xml:space="preserve"> 60.37 </w:t>
      </w:r>
      <w:r w:rsidRPr="00614350">
        <w:rPr>
          <w:rFonts w:ascii="Browallia New" w:hAnsi="Browallia New" w:cs="Browallia New"/>
          <w:sz w:val="26"/>
          <w:szCs w:val="26"/>
          <w:cs/>
        </w:rPr>
        <w:t>ล้านบาท ในกำไร</w:t>
      </w:r>
      <w:r w:rsidRPr="00614350">
        <w:rPr>
          <w:rFonts w:ascii="Browallia New" w:hAnsi="Browallia New" w:cs="Browallia New"/>
          <w:sz w:val="26"/>
          <w:szCs w:val="26"/>
        </w:rPr>
        <w:t>(</w:t>
      </w:r>
      <w:r w:rsidRPr="00614350">
        <w:rPr>
          <w:rFonts w:ascii="Browallia New" w:hAnsi="Browallia New" w:cs="Browallia New"/>
          <w:sz w:val="26"/>
          <w:szCs w:val="26"/>
          <w:cs/>
        </w:rPr>
        <w:t>ขาดทุน</w:t>
      </w:r>
      <w:r w:rsidRPr="00614350">
        <w:rPr>
          <w:rFonts w:ascii="Browallia New" w:hAnsi="Browallia New" w:cs="Browallia New"/>
          <w:sz w:val="26"/>
          <w:szCs w:val="26"/>
        </w:rPr>
        <w:t>)</w:t>
      </w:r>
      <w:r w:rsidRPr="00614350">
        <w:rPr>
          <w:rFonts w:ascii="Browallia New" w:hAnsi="Browallia New" w:cs="Browallia New"/>
          <w:sz w:val="26"/>
          <w:szCs w:val="26"/>
          <w:cs/>
        </w:rPr>
        <w:t>อื่นของงบกำไรขาดทุนเบ็ดเสร็จ</w:t>
      </w:r>
      <w:r w:rsidRPr="00614350">
        <w:rPr>
          <w:rFonts w:ascii="Browallia New" w:hAnsi="Browallia New" w:cs="Browallia New" w:hint="cs"/>
          <w:sz w:val="26"/>
          <w:szCs w:val="26"/>
          <w:cs/>
        </w:rPr>
        <w:t>รวมและงบกำไรเบ็ดเสร็จ</w:t>
      </w:r>
      <w:r w:rsidRPr="00614350">
        <w:rPr>
          <w:rFonts w:ascii="Browallia New" w:hAnsi="Browallia New" w:cs="Browallia New"/>
          <w:sz w:val="26"/>
          <w:szCs w:val="26"/>
          <w:cs/>
        </w:rPr>
        <w:t>เฉพาะกิจการ</w:t>
      </w:r>
      <w:r w:rsidRPr="00614350">
        <w:rPr>
          <w:rFonts w:ascii="Browallia New" w:hAnsi="Browallia New" w:cs="Browallia New" w:hint="cs"/>
          <w:sz w:val="26"/>
          <w:szCs w:val="26"/>
          <w:cs/>
        </w:rPr>
        <w:t>ตามลำดับ</w:t>
      </w:r>
    </w:p>
    <w:p w14:paraId="5E4B4D23" w14:textId="77777777" w:rsidR="00614350" w:rsidRPr="00A92B13" w:rsidRDefault="00614350" w:rsidP="00EB20A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1C6AA8E" w14:textId="625835BE" w:rsidR="003D24B0" w:rsidRPr="00A92B13" w:rsidRDefault="001B1999" w:rsidP="0061435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92B13">
        <w:rPr>
          <w:rFonts w:ascii="Browallia New" w:hAnsi="Browallia New" w:cs="Browallia New"/>
          <w:sz w:val="26"/>
          <w:szCs w:val="26"/>
          <w:cs/>
        </w:rPr>
        <w:br w:type="page"/>
      </w:r>
      <w:bookmarkEnd w:id="2"/>
      <w:bookmarkEnd w:id="3"/>
      <w:bookmarkEnd w:id="4"/>
      <w:bookmarkEnd w:id="5"/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9196D" w:rsidRPr="00A92B13" w14:paraId="26A3530D" w14:textId="77777777" w:rsidTr="00DE514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77961A2" w14:textId="4427EFDF" w:rsidR="0009196D" w:rsidRPr="00A92B13" w:rsidRDefault="00D97E68" w:rsidP="00DE514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0" w:name="_Hlk78533241"/>
            <w:r w:rsidRPr="00D97E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09196D"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bookmarkStart w:id="11" w:name="_Hlk78532880"/>
            <w:r w:rsidR="0009196D"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เงินลงทุนในบริษัทย่อย </w:t>
            </w:r>
            <w:bookmarkEnd w:id="11"/>
            <w:r w:rsidR="0009196D"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และบริษัทร่วม</w:t>
            </w:r>
          </w:p>
        </w:tc>
      </w:tr>
      <w:bookmarkEnd w:id="10"/>
    </w:tbl>
    <w:p w14:paraId="62B5F356" w14:textId="77777777" w:rsidR="0009196D" w:rsidRPr="004A6839" w:rsidRDefault="0009196D" w:rsidP="001B1999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9450D5F" w14:textId="5C5E9E93" w:rsidR="00AF49CD" w:rsidRPr="00A92B13" w:rsidRDefault="00D97E68" w:rsidP="00AF49CD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D97E68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9</w:t>
      </w:r>
      <w:r w:rsidR="00AF49CD" w:rsidRPr="00A92B13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.</w:t>
      </w:r>
      <w:r w:rsidRPr="00D97E68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1</w:t>
      </w:r>
      <w:r w:rsidR="00AF49CD" w:rsidRPr="00A92B13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ab/>
      </w:r>
      <w:r w:rsidR="00AF49CD" w:rsidRPr="00A92B13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เงินลงทุนในบริษัทย่อย</w:t>
      </w:r>
      <w:r w:rsidR="00AF49CD" w:rsidRPr="00A92B13">
        <w:rPr>
          <w:rFonts w:ascii="Browallia New" w:hAnsi="Browallia New" w:cs="Browallia New"/>
          <w:b/>
          <w:bCs/>
          <w:color w:val="CF4804"/>
          <w:sz w:val="26"/>
          <w:szCs w:val="26"/>
        </w:rPr>
        <w:t xml:space="preserve"> </w:t>
      </w:r>
    </w:p>
    <w:p w14:paraId="691EDB43" w14:textId="77777777" w:rsidR="00AF49CD" w:rsidRPr="004A6839" w:rsidRDefault="00AF49CD" w:rsidP="001B1999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FCE8CF4" w14:textId="62FD3A86" w:rsidR="00AF49CD" w:rsidRPr="00A92B13" w:rsidRDefault="00AF49CD" w:rsidP="00F93183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A92B1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การเปลี่ยนแปลงของเงินลงทุนในบริษัทย่อยสำหรับงวด</w:t>
      </w:r>
      <w:r w:rsidR="00EF1F1D" w:rsidRPr="00A92B13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A92B1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D97E68" w:rsidRPr="00D97E68">
        <w:rPr>
          <w:rFonts w:ascii="Browallia New" w:eastAsia="Arial Unicode MS" w:hAnsi="Browallia New" w:cs="Browallia New"/>
          <w:sz w:val="26"/>
          <w:szCs w:val="26"/>
        </w:rPr>
        <w:t>31</w:t>
      </w:r>
      <w:r w:rsidR="00306BC2" w:rsidRPr="00A92B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06BC2" w:rsidRPr="00A92B13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A92B1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06BC2" w:rsidRPr="00A92B1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97E68" w:rsidRPr="00D97E68">
        <w:rPr>
          <w:rFonts w:ascii="Browallia New" w:eastAsia="Arial Unicode MS" w:hAnsi="Browallia New" w:cs="Browallia New"/>
          <w:sz w:val="26"/>
          <w:szCs w:val="26"/>
        </w:rPr>
        <w:t>2565</w:t>
      </w:r>
      <w:r w:rsidRPr="00A92B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92B13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20250E6" w14:textId="77777777" w:rsidR="00AF49CD" w:rsidRPr="004A6839" w:rsidRDefault="00AF49CD" w:rsidP="001B1999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7"/>
        <w:gridCol w:w="2720"/>
      </w:tblGrid>
      <w:tr w:rsidR="00AF49CD" w:rsidRPr="00A92B13" w14:paraId="1D194031" w14:textId="77777777" w:rsidTr="001F55C9">
        <w:trPr>
          <w:trHeight w:val="355"/>
        </w:trPr>
        <w:tc>
          <w:tcPr>
            <w:tcW w:w="3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63C60" w14:textId="0EC5FED4" w:rsidR="00AF49CD" w:rsidRPr="00A92B13" w:rsidRDefault="00AF49CD" w:rsidP="0040293D">
            <w:pPr>
              <w:tabs>
                <w:tab w:val="left" w:pos="5599"/>
              </w:tabs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0" w:type="pct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A73141" w14:textId="77777777" w:rsidR="00AF49CD" w:rsidRPr="00A92B13" w:rsidRDefault="00AF49CD" w:rsidP="00BC3E6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2B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F49CD" w:rsidRPr="00A92B13" w14:paraId="3D7B2FCD" w14:textId="77777777" w:rsidTr="001F55C9">
        <w:tc>
          <w:tcPr>
            <w:tcW w:w="3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04667" w14:textId="77777777" w:rsidR="00AF49CD" w:rsidRPr="00A92B13" w:rsidRDefault="00AF49CD" w:rsidP="00091007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59DCDF" w14:textId="77777777" w:rsidR="00AF49CD" w:rsidRPr="00A92B13" w:rsidRDefault="00AF49CD" w:rsidP="00BC3E6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2B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AF49CD" w:rsidRPr="00A92B13" w14:paraId="15411D06" w14:textId="77777777" w:rsidTr="001F55C9">
        <w:tc>
          <w:tcPr>
            <w:tcW w:w="3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5AEAE" w14:textId="77777777" w:rsidR="00AF49CD" w:rsidRPr="00A92B13" w:rsidRDefault="00AF49CD" w:rsidP="00091007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0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B6B0F92" w14:textId="77777777" w:rsidR="00AF49CD" w:rsidRPr="00A92B13" w:rsidRDefault="00AF49CD" w:rsidP="00BC3E6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2B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F49CD" w:rsidRPr="00A92B13" w14:paraId="22AB6B60" w14:textId="77777777" w:rsidTr="001F55C9">
        <w:tc>
          <w:tcPr>
            <w:tcW w:w="3580" w:type="pct"/>
            <w:tcBorders>
              <w:top w:val="nil"/>
              <w:left w:val="nil"/>
              <w:bottom w:val="nil"/>
              <w:right w:val="nil"/>
            </w:tcBorders>
          </w:tcPr>
          <w:p w14:paraId="7E031F81" w14:textId="77777777" w:rsidR="00AF49CD" w:rsidRPr="004A6839" w:rsidRDefault="00AF49CD" w:rsidP="00091007">
            <w:pPr>
              <w:ind w:left="540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20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8DC9E22" w14:textId="77777777" w:rsidR="00AF49CD" w:rsidRPr="004A6839" w:rsidRDefault="00AF49CD" w:rsidP="00BC3E6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AF49CD" w:rsidRPr="00A92B13" w14:paraId="291F7078" w14:textId="77777777" w:rsidTr="001F55C9">
        <w:tc>
          <w:tcPr>
            <w:tcW w:w="3580" w:type="pct"/>
            <w:tcBorders>
              <w:top w:val="nil"/>
              <w:left w:val="nil"/>
              <w:bottom w:val="nil"/>
              <w:right w:val="nil"/>
            </w:tcBorders>
          </w:tcPr>
          <w:p w14:paraId="2543005E" w14:textId="77777777" w:rsidR="00AF49CD" w:rsidRPr="00A92B13" w:rsidRDefault="00AF49CD" w:rsidP="00091007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2B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71DC5C" w14:textId="67CEA4E6" w:rsidR="00AF49CD" w:rsidRPr="00A92B13" w:rsidRDefault="00857950" w:rsidP="00BC3E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2B1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F49CD" w:rsidRPr="00A92B13" w14:paraId="386B9C93" w14:textId="77777777" w:rsidTr="001F55C9">
        <w:tc>
          <w:tcPr>
            <w:tcW w:w="3580" w:type="pct"/>
            <w:tcBorders>
              <w:top w:val="nil"/>
              <w:left w:val="nil"/>
              <w:bottom w:val="nil"/>
              <w:right w:val="nil"/>
            </w:tcBorders>
          </w:tcPr>
          <w:p w14:paraId="362A642A" w14:textId="77777777" w:rsidR="00AF49CD" w:rsidRPr="00A92B13" w:rsidRDefault="00AF49CD" w:rsidP="00091007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517E6B" w14:textId="7C6068A3" w:rsidR="00AF49CD" w:rsidRPr="00A92B13" w:rsidRDefault="00D97E68" w:rsidP="00BC3E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7E68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857950" w:rsidRPr="00A92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857950" w:rsidRPr="00A92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</w:tr>
      <w:tr w:rsidR="00AF49CD" w:rsidRPr="00A92B13" w14:paraId="0BCCF64F" w14:textId="77777777" w:rsidTr="001F55C9">
        <w:tc>
          <w:tcPr>
            <w:tcW w:w="3580" w:type="pct"/>
            <w:tcBorders>
              <w:top w:val="nil"/>
              <w:left w:val="nil"/>
              <w:bottom w:val="nil"/>
              <w:right w:val="nil"/>
            </w:tcBorders>
          </w:tcPr>
          <w:p w14:paraId="136274BE" w14:textId="77777777" w:rsidR="00AF49CD" w:rsidRPr="00A92B13" w:rsidRDefault="00AF49CD" w:rsidP="00091007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2B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  <w:r w:rsidR="00016010" w:rsidRPr="00A92B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</w:t>
            </w:r>
            <w:r w:rsidRPr="00A92B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255F7C" w14:textId="2A5F21E0" w:rsidR="00AF49CD" w:rsidRPr="00A92B13" w:rsidRDefault="00D97E68" w:rsidP="00BC3E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7E68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857950" w:rsidRPr="00A92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857950" w:rsidRPr="00A92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</w:tr>
    </w:tbl>
    <w:p w14:paraId="5111FB81" w14:textId="77777777" w:rsidR="00AF49CD" w:rsidRPr="004A6839" w:rsidRDefault="00AF49CD" w:rsidP="001B1999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9EA76A7" w14:textId="5EB900BE" w:rsidR="00AF49CD" w:rsidRPr="00A92B13" w:rsidRDefault="00AF49CD" w:rsidP="0075759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92B13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97E68" w:rsidRPr="00D97E68">
        <w:rPr>
          <w:rFonts w:ascii="Browallia New" w:eastAsia="Arial Unicode MS" w:hAnsi="Browallia New" w:cs="Browallia New"/>
          <w:sz w:val="26"/>
          <w:szCs w:val="26"/>
        </w:rPr>
        <w:t>1</w:t>
      </w:r>
      <w:r w:rsidR="00306BC2" w:rsidRPr="00A92B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06BC2" w:rsidRPr="00A92B13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A92B1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06BC2" w:rsidRPr="00A92B1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97E68" w:rsidRPr="00D97E68">
        <w:rPr>
          <w:rFonts w:ascii="Browallia New" w:eastAsia="Arial Unicode MS" w:hAnsi="Browallia New" w:cs="Browallia New"/>
          <w:sz w:val="26"/>
          <w:szCs w:val="26"/>
        </w:rPr>
        <w:t>2565</w:t>
      </w:r>
      <w:r w:rsidRPr="00A92B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92B13">
        <w:rPr>
          <w:rFonts w:ascii="Browallia New" w:eastAsia="Arial Unicode MS" w:hAnsi="Browallia New" w:cs="Browallia New"/>
          <w:sz w:val="26"/>
          <w:szCs w:val="26"/>
          <w:cs/>
        </w:rPr>
        <w:t>บริษัทได้ลงทุนเพิ่มทุนในบริษัท เวฟ ฟู้ด กรุ๊ป จํากัด</w:t>
      </w:r>
      <w:r w:rsidR="00794B59" w:rsidRPr="00A92B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E5F23" w:rsidRPr="00A92B13">
        <w:rPr>
          <w:rFonts w:ascii="Browallia New" w:eastAsia="Arial Unicode MS" w:hAnsi="Browallia New" w:cs="Browallia New"/>
          <w:sz w:val="26"/>
          <w:szCs w:val="26"/>
        </w:rPr>
        <w:t>(</w:t>
      </w:r>
      <w:r w:rsidR="00794B59" w:rsidRPr="00A92B13">
        <w:rPr>
          <w:rFonts w:ascii="Browallia New" w:eastAsia="Arial Unicode MS" w:hAnsi="Browallia New" w:cs="Browallia New"/>
          <w:sz w:val="26"/>
          <w:szCs w:val="26"/>
          <w:lang w:val="en-US"/>
        </w:rPr>
        <w:t>“</w:t>
      </w:r>
      <w:r w:rsidR="00794B59" w:rsidRPr="00A92B1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เวฟ ฟู้ด</w:t>
      </w:r>
      <w:r w:rsidR="00794B59" w:rsidRPr="00A92B13">
        <w:rPr>
          <w:rFonts w:ascii="Browallia New" w:eastAsia="Arial Unicode MS" w:hAnsi="Browallia New" w:cs="Browallia New"/>
          <w:sz w:val="26"/>
          <w:szCs w:val="26"/>
          <w:lang w:val="en-US"/>
        </w:rPr>
        <w:t>”</w:t>
      </w:r>
      <w:r w:rsidR="009E5F23" w:rsidRPr="00A92B13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  <w:r w:rsidRPr="00A92B13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ซึ่งเป็นบริษัทย่อยของบริษัท</w:t>
      </w:r>
      <w:r w:rsidR="00794B59" w:rsidRPr="00A92B1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92B13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D97E68" w:rsidRPr="00D97E68">
        <w:rPr>
          <w:rFonts w:ascii="Browallia New" w:eastAsia="Arial Unicode MS" w:hAnsi="Browallia New" w:cs="Browallia New"/>
          <w:sz w:val="26"/>
          <w:szCs w:val="26"/>
        </w:rPr>
        <w:t>72</w:t>
      </w:r>
      <w:r w:rsidR="00857950" w:rsidRPr="00A92B13">
        <w:rPr>
          <w:rFonts w:ascii="Browallia New" w:eastAsia="Arial Unicode MS" w:hAnsi="Browallia New" w:cs="Browallia New"/>
          <w:sz w:val="26"/>
          <w:szCs w:val="26"/>
        </w:rPr>
        <w:t>.</w:t>
      </w:r>
      <w:r w:rsidR="00D97E68" w:rsidRPr="00D97E68">
        <w:rPr>
          <w:rFonts w:ascii="Browallia New" w:eastAsia="Arial Unicode MS" w:hAnsi="Browallia New" w:cs="Browallia New"/>
          <w:sz w:val="26"/>
          <w:szCs w:val="26"/>
        </w:rPr>
        <w:t>12</w:t>
      </w:r>
      <w:r w:rsidR="00857950" w:rsidRPr="00A92B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92B13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757597" w:rsidRPr="00A92B13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D8120E" w:rsidRPr="00A92B13">
        <w:rPr>
          <w:rFonts w:ascii="Browallia New" w:eastAsia="Arial Unicode MS" w:hAnsi="Browallia New" w:cs="Browallia New"/>
          <w:sz w:val="26"/>
          <w:szCs w:val="26"/>
          <w:cs/>
        </w:rPr>
        <w:t>เวฟ ฟู้ด ได้</w:t>
      </w:r>
      <w:r w:rsidR="00E92D6E" w:rsidRPr="00A92B13">
        <w:rPr>
          <w:rFonts w:ascii="Browallia New" w:hAnsi="Browallia New" w:cs="Browallia New"/>
          <w:spacing w:val="-6"/>
          <w:sz w:val="26"/>
          <w:szCs w:val="26"/>
          <w:cs/>
        </w:rPr>
        <w:t>จดทะเบียนเพิ่มทุน</w:t>
      </w:r>
      <w:r w:rsidR="00D8120E" w:rsidRPr="00A92B13">
        <w:rPr>
          <w:rFonts w:ascii="Browallia New" w:hAnsi="Browallia New" w:cs="Browallia New"/>
          <w:spacing w:val="-6"/>
          <w:sz w:val="26"/>
          <w:szCs w:val="26"/>
          <w:cs/>
        </w:rPr>
        <w:t>กับกระทรวงพาณิชย์</w:t>
      </w:r>
      <w:r w:rsidR="00757597" w:rsidRPr="00A92B13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D97E68" w:rsidRPr="00D97E68">
        <w:rPr>
          <w:rFonts w:ascii="Browallia New" w:hAnsi="Browallia New" w:cs="Browallia New"/>
          <w:spacing w:val="-6"/>
          <w:sz w:val="26"/>
          <w:szCs w:val="26"/>
        </w:rPr>
        <w:t>8</w:t>
      </w:r>
      <w:r w:rsidR="00757597" w:rsidRPr="00A92B1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57597" w:rsidRPr="00A92B13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D97E68" w:rsidRPr="00D97E68">
        <w:rPr>
          <w:rFonts w:ascii="Browallia New" w:eastAsia="Arial Unicode MS" w:hAnsi="Browallia New" w:cs="Browallia New"/>
          <w:sz w:val="26"/>
          <w:szCs w:val="26"/>
        </w:rPr>
        <w:t>2565</w:t>
      </w:r>
      <w:r w:rsidR="00757597" w:rsidRPr="00A92B1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92B13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โดยการเพิ่มทุนดังกล่าวไม่ส่งผลต่อสัดส่วนการถือหุ้นของบริษัทในบริษัทย่อย </w:t>
      </w:r>
    </w:p>
    <w:p w14:paraId="72D6C8FF" w14:textId="77777777" w:rsidR="00AF49CD" w:rsidRPr="004A6839" w:rsidRDefault="00AF49CD" w:rsidP="001B1999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4E9C0CB" w14:textId="37A22B27" w:rsidR="001B1999" w:rsidRPr="00A92B13" w:rsidRDefault="00AF49CD" w:rsidP="0009100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2B13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97E68" w:rsidRPr="00D97E68">
        <w:rPr>
          <w:rFonts w:ascii="Browallia New" w:eastAsia="Arial Unicode MS" w:hAnsi="Browallia New" w:cs="Browallia New"/>
          <w:sz w:val="26"/>
          <w:szCs w:val="26"/>
        </w:rPr>
        <w:t>31</w:t>
      </w:r>
      <w:r w:rsidR="00306BC2" w:rsidRPr="00A92B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06BC2" w:rsidRPr="00A92B13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A92B1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06BC2" w:rsidRPr="00A92B1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97E68" w:rsidRPr="00D97E68">
        <w:rPr>
          <w:rFonts w:ascii="Browallia New" w:eastAsia="Arial Unicode MS" w:hAnsi="Browallia New" w:cs="Browallia New"/>
          <w:sz w:val="26"/>
          <w:szCs w:val="26"/>
        </w:rPr>
        <w:t>2565</w:t>
      </w:r>
      <w:r w:rsidRPr="00A92B13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หุ้นทั้งหมดของบริษัท วอลล์สตรีท อิงลิช (ประเทศไทย) จำกัด (</w:t>
      </w:r>
      <w:r w:rsidR="00D97E68" w:rsidRPr="00D97E68">
        <w:rPr>
          <w:rFonts w:ascii="Browallia New" w:eastAsia="Arial Unicode MS" w:hAnsi="Browallia New" w:cs="Browallia New"/>
          <w:sz w:val="26"/>
          <w:szCs w:val="26"/>
        </w:rPr>
        <w:t>31</w:t>
      </w:r>
      <w:r w:rsidRPr="00A92B1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306BC2" w:rsidRPr="00A92B1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97E68" w:rsidRPr="00D97E68">
        <w:rPr>
          <w:rFonts w:ascii="Browallia New" w:eastAsia="Arial Unicode MS" w:hAnsi="Browallia New" w:cs="Browallia New"/>
          <w:sz w:val="26"/>
          <w:szCs w:val="26"/>
        </w:rPr>
        <w:t>2564</w:t>
      </w:r>
      <w:r w:rsidRPr="00A92B13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1B1999" w:rsidRPr="00A92B1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92B13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หุ้นทั้งหมดของบริษัท วอลล์สตรีท อิงลิช (ประเทศไทย) จำกัด และหุ้นทั้งหมดของบริษัท เจฟเฟอร์ เรสโตรองต์ จำกัด) </w:t>
      </w:r>
      <w:r w:rsidR="001B1999" w:rsidRPr="00A92B1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92B13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ได้นำไปเป็นหลักประกันเงินกู้ยืม (หมายเหตุ </w:t>
      </w:r>
      <w:r w:rsidR="00D97E68" w:rsidRPr="00D97E68">
        <w:rPr>
          <w:rFonts w:ascii="Browallia New" w:eastAsia="Arial Unicode MS" w:hAnsi="Browallia New" w:cs="Browallia New"/>
          <w:sz w:val="26"/>
          <w:szCs w:val="26"/>
        </w:rPr>
        <w:t>12</w:t>
      </w:r>
      <w:r w:rsidRPr="00A92B13">
        <w:rPr>
          <w:rFonts w:ascii="Browallia New" w:eastAsia="Arial Unicode MS" w:hAnsi="Browallia New" w:cs="Browallia New"/>
          <w:sz w:val="26"/>
          <w:szCs w:val="26"/>
        </w:rPr>
        <w:t>.</w:t>
      </w:r>
      <w:r w:rsidR="00D97E68" w:rsidRPr="00D97E68">
        <w:rPr>
          <w:rFonts w:ascii="Browallia New" w:eastAsia="Arial Unicode MS" w:hAnsi="Browallia New" w:cs="Browallia New"/>
          <w:sz w:val="26"/>
          <w:szCs w:val="26"/>
        </w:rPr>
        <w:t>2</w:t>
      </w:r>
      <w:r w:rsidRPr="00A92B13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7EF302A9" w14:textId="77777777" w:rsidR="0085533A" w:rsidRPr="004A6839" w:rsidRDefault="0085533A" w:rsidP="001B1999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BBA074D" w14:textId="6CB7784E" w:rsidR="000E517F" w:rsidRPr="00A92B13" w:rsidRDefault="00D97E68" w:rsidP="006B144B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D97E68">
        <w:rPr>
          <w:rFonts w:ascii="Browallia New" w:hAnsi="Browallia New" w:cs="Browallia New"/>
          <w:b/>
          <w:bCs/>
          <w:color w:val="CF4804"/>
          <w:sz w:val="26"/>
          <w:szCs w:val="26"/>
        </w:rPr>
        <w:t>9</w:t>
      </w:r>
      <w:r w:rsidR="000E517F" w:rsidRPr="00A92B13">
        <w:rPr>
          <w:rFonts w:ascii="Browallia New" w:hAnsi="Browallia New" w:cs="Browallia New"/>
          <w:b/>
          <w:bCs/>
          <w:color w:val="CF4804"/>
          <w:sz w:val="26"/>
          <w:szCs w:val="26"/>
        </w:rPr>
        <w:t>.</w:t>
      </w:r>
      <w:r w:rsidRPr="00D97E68">
        <w:rPr>
          <w:rFonts w:ascii="Browallia New" w:hAnsi="Browallia New" w:cs="Browallia New"/>
          <w:b/>
          <w:bCs/>
          <w:color w:val="CF4804"/>
          <w:sz w:val="26"/>
          <w:szCs w:val="26"/>
        </w:rPr>
        <w:t>2</w:t>
      </w:r>
      <w:r w:rsidR="000E517F" w:rsidRPr="00A92B13">
        <w:rPr>
          <w:rFonts w:ascii="Browallia New" w:hAnsi="Browallia New" w:cs="Browallia New"/>
          <w:b/>
          <w:bCs/>
          <w:color w:val="CF4804"/>
          <w:sz w:val="26"/>
          <w:szCs w:val="26"/>
        </w:rPr>
        <w:tab/>
      </w:r>
      <w:r w:rsidR="00B97560" w:rsidRPr="00A92B13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เงินลงทุนในบริษัทร่วม</w:t>
      </w:r>
    </w:p>
    <w:p w14:paraId="3AB70331" w14:textId="77777777" w:rsidR="00732F81" w:rsidRPr="004A6839" w:rsidRDefault="00732F81" w:rsidP="006B144B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A02500F" w14:textId="77777777" w:rsidR="00326E80" w:rsidRPr="00A92B13" w:rsidRDefault="00732F81" w:rsidP="006B144B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92B13">
        <w:rPr>
          <w:rFonts w:ascii="Browallia New" w:hAnsi="Browallia New" w:cs="Browallia New"/>
          <w:sz w:val="26"/>
          <w:szCs w:val="26"/>
          <w:cs/>
        </w:rPr>
        <w:t>รายละเอียด</w:t>
      </w:r>
      <w:r w:rsidR="00626CD7" w:rsidRPr="00A92B13">
        <w:rPr>
          <w:rFonts w:ascii="Browallia New" w:hAnsi="Browallia New" w:cs="Browallia New"/>
          <w:sz w:val="26"/>
          <w:szCs w:val="26"/>
          <w:cs/>
        </w:rPr>
        <w:t>ของ</w:t>
      </w:r>
      <w:r w:rsidRPr="00A92B13">
        <w:rPr>
          <w:rFonts w:ascii="Browallia New" w:hAnsi="Browallia New" w:cs="Browallia New"/>
          <w:sz w:val="26"/>
          <w:szCs w:val="26"/>
          <w:cs/>
        </w:rPr>
        <w:t>เงินลงทุนในบริษัทร่วมมีดังนี้</w:t>
      </w:r>
    </w:p>
    <w:p w14:paraId="65C62072" w14:textId="049EB747" w:rsidR="001F3DCB" w:rsidRPr="004A6839" w:rsidRDefault="001F3DCB" w:rsidP="006B144B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Ind w:w="397" w:type="dxa"/>
        <w:tblLayout w:type="fixed"/>
        <w:tblLook w:val="0000" w:firstRow="0" w:lastRow="0" w:firstColumn="0" w:lastColumn="0" w:noHBand="0" w:noVBand="0"/>
      </w:tblPr>
      <w:tblGrid>
        <w:gridCol w:w="2105"/>
        <w:gridCol w:w="2120"/>
        <w:gridCol w:w="1080"/>
        <w:gridCol w:w="900"/>
        <w:gridCol w:w="929"/>
        <w:gridCol w:w="975"/>
        <w:gridCol w:w="1050"/>
      </w:tblGrid>
      <w:tr w:rsidR="00617EC4" w:rsidRPr="00A92B13" w14:paraId="36423E8B" w14:textId="77777777" w:rsidTr="00A92B13">
        <w:tc>
          <w:tcPr>
            <w:tcW w:w="2105" w:type="dxa"/>
            <w:vAlign w:val="bottom"/>
          </w:tcPr>
          <w:p w14:paraId="286A7CB4" w14:textId="77777777" w:rsidR="00617EC4" w:rsidRPr="00A92B13" w:rsidRDefault="00617EC4" w:rsidP="001B1999">
            <w:pPr>
              <w:ind w:left="150" w:right="-72"/>
              <w:jc w:val="left"/>
              <w:rPr>
                <w:rFonts w:ascii="Browallia New" w:eastAsia="Malgun Gothic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2120" w:type="dxa"/>
            <w:tcBorders>
              <w:top w:val="single" w:sz="4" w:space="0" w:color="auto"/>
            </w:tcBorders>
            <w:vAlign w:val="bottom"/>
          </w:tcPr>
          <w:p w14:paraId="183ED74A" w14:textId="77777777" w:rsidR="00617EC4" w:rsidRPr="00A92B13" w:rsidRDefault="00617EC4" w:rsidP="00617EC4">
            <w:pPr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DD5F9D0" w14:textId="3F28E82E" w:rsidR="00617EC4" w:rsidRPr="00A92B13" w:rsidRDefault="00617EC4" w:rsidP="00617EC4">
            <w:pPr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4DD88C9" w14:textId="431DFFA7" w:rsidR="00617EC4" w:rsidRPr="00A92B13" w:rsidRDefault="00617EC4" w:rsidP="00617EC4">
            <w:pPr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A1EE01" w14:textId="77777777" w:rsidR="001B1999" w:rsidRPr="00A92B13" w:rsidRDefault="00617EC4" w:rsidP="001B1999">
            <w:pPr>
              <w:ind w:right="-72"/>
              <w:jc w:val="center"/>
              <w:outlineLvl w:val="5"/>
              <w:rPr>
                <w:rFonts w:ascii="Browallia New" w:eastAsia="Malgun Gothic" w:hAnsi="Browallia New" w:cs="Browallia New"/>
                <w:b/>
                <w:bCs/>
                <w:sz w:val="22"/>
                <w:szCs w:val="22"/>
              </w:rPr>
            </w:pPr>
            <w:r w:rsidRPr="00A92B13">
              <w:rPr>
                <w:rFonts w:ascii="Browallia New" w:eastAsia="Malgun Gothic" w:hAnsi="Browallia New" w:cs="Browallia New"/>
                <w:b/>
                <w:bCs/>
                <w:sz w:val="22"/>
                <w:szCs w:val="22"/>
                <w:cs/>
              </w:rPr>
              <w:t>สัดส่วนของส่วนได้เสีย</w:t>
            </w:r>
          </w:p>
          <w:p w14:paraId="51D57A42" w14:textId="733458D4" w:rsidR="00617EC4" w:rsidRPr="00A92B13" w:rsidRDefault="00617EC4" w:rsidP="001B1999">
            <w:pPr>
              <w:ind w:right="-72"/>
              <w:jc w:val="center"/>
              <w:outlineLvl w:val="5"/>
              <w:rPr>
                <w:rFonts w:ascii="Browallia New" w:eastAsia="Malgun Gothic" w:hAnsi="Browallia New" w:cs="Browallia New"/>
                <w:b/>
                <w:bCs/>
                <w:sz w:val="22"/>
                <w:szCs w:val="22"/>
              </w:rPr>
            </w:pPr>
            <w:r w:rsidRPr="00A92B13">
              <w:rPr>
                <w:rFonts w:ascii="Browallia New" w:eastAsia="Malgun Gothic" w:hAnsi="Browallia New" w:cs="Browalli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05C01DC2" w14:textId="77777777" w:rsidR="00617EC4" w:rsidRPr="00A92B13" w:rsidRDefault="00617EC4" w:rsidP="00617EC4">
            <w:pPr>
              <w:ind w:right="-72"/>
              <w:jc w:val="right"/>
              <w:outlineLvl w:val="5"/>
              <w:rPr>
                <w:rFonts w:ascii="Browallia New" w:eastAsia="Malgun Gothic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17EC4" w:rsidRPr="00A92B13" w14:paraId="27BD75E6" w14:textId="77777777" w:rsidTr="00A92B13">
        <w:tc>
          <w:tcPr>
            <w:tcW w:w="2105" w:type="dxa"/>
            <w:vAlign w:val="bottom"/>
          </w:tcPr>
          <w:p w14:paraId="266634A3" w14:textId="77777777" w:rsidR="00617EC4" w:rsidRPr="00A92B13" w:rsidRDefault="00617EC4" w:rsidP="001B1999">
            <w:pPr>
              <w:ind w:left="150" w:right="-72"/>
              <w:jc w:val="center"/>
              <w:rPr>
                <w:rFonts w:ascii="Browallia New" w:eastAsia="Malgun Gothic" w:hAnsi="Browallia New" w:cs="Browallia New"/>
                <w:spacing w:val="-2"/>
                <w:sz w:val="22"/>
                <w:szCs w:val="22"/>
                <w:cs/>
              </w:rPr>
            </w:pPr>
            <w:r w:rsidRPr="00A92B13">
              <w:rPr>
                <w:rFonts w:ascii="Browallia New" w:eastAsia="Malgun Gothic" w:hAnsi="Browallia New" w:cs="Browallia New"/>
                <w:b/>
                <w:bCs/>
                <w:spacing w:val="-2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2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E1866" w14:textId="77777777" w:rsidR="00617EC4" w:rsidRPr="00A92B13" w:rsidRDefault="00617EC4" w:rsidP="00617EC4">
            <w:pPr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 w:val="22"/>
                <w:szCs w:val="22"/>
              </w:rPr>
            </w:pPr>
            <w:r w:rsidRPr="00A92B13">
              <w:rPr>
                <w:rFonts w:ascii="Browallia New" w:eastAsia="Malgun Gothic" w:hAnsi="Browallia New" w:cs="Browallia New"/>
                <w:b/>
                <w:bCs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310C6" w14:textId="77777777" w:rsidR="0079272E" w:rsidRPr="00A92B13" w:rsidRDefault="0079272E" w:rsidP="00617EC4">
            <w:pPr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 w:val="22"/>
                <w:szCs w:val="22"/>
              </w:rPr>
            </w:pPr>
            <w:r w:rsidRPr="00A92B13">
              <w:rPr>
                <w:rFonts w:ascii="Browallia New" w:eastAsia="Malgun Gothic" w:hAnsi="Browallia New" w:cs="Browallia New"/>
                <w:b/>
                <w:bCs/>
                <w:sz w:val="22"/>
                <w:szCs w:val="22"/>
                <w:cs/>
              </w:rPr>
              <w:t>ลักษณะ</w:t>
            </w:r>
          </w:p>
          <w:p w14:paraId="63FAC9F5" w14:textId="60F160FF" w:rsidR="00617EC4" w:rsidRPr="00A92B13" w:rsidRDefault="00617EC4" w:rsidP="00617EC4">
            <w:pPr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 w:val="22"/>
                <w:szCs w:val="22"/>
                <w:cs/>
              </w:rPr>
            </w:pPr>
            <w:r w:rsidRPr="00A92B13">
              <w:rPr>
                <w:rFonts w:ascii="Browallia New" w:eastAsia="Malgun Gothic" w:hAnsi="Browallia New" w:cs="Browallia New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2FFE9" w14:textId="77777777" w:rsidR="0079272E" w:rsidRPr="00A92B13" w:rsidRDefault="0079272E" w:rsidP="00617EC4">
            <w:pPr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 w:val="22"/>
                <w:szCs w:val="22"/>
              </w:rPr>
            </w:pPr>
            <w:r w:rsidRPr="00A92B13">
              <w:rPr>
                <w:rFonts w:ascii="Browallia New" w:eastAsia="Malgun Gothic" w:hAnsi="Browallia New" w:cs="Browallia New"/>
                <w:b/>
                <w:bCs/>
                <w:sz w:val="22"/>
                <w:szCs w:val="22"/>
                <w:cs/>
              </w:rPr>
              <w:t>ประเทศที่</w:t>
            </w:r>
          </w:p>
          <w:p w14:paraId="2722B218" w14:textId="319C50C2" w:rsidR="00617EC4" w:rsidRPr="00A92B13" w:rsidRDefault="00617EC4" w:rsidP="00617EC4">
            <w:pPr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 w:val="22"/>
                <w:szCs w:val="22"/>
                <w:cs/>
              </w:rPr>
            </w:pPr>
            <w:r w:rsidRPr="00A92B13">
              <w:rPr>
                <w:rFonts w:ascii="Browallia New" w:eastAsia="Malgun Gothic" w:hAnsi="Browallia New" w:cs="Browallia New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F571DB" w14:textId="2288B2E8" w:rsidR="0079272E" w:rsidRPr="00A92B13" w:rsidRDefault="00D97E68" w:rsidP="00617EC4">
            <w:pPr>
              <w:ind w:right="-72"/>
              <w:jc w:val="right"/>
              <w:rPr>
                <w:rFonts w:ascii="Browallia New" w:eastAsia="Malgun Gothic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D97E68">
              <w:rPr>
                <w:rFonts w:ascii="Browallia New" w:eastAsia="Malgun Gothic" w:hAnsi="Browallia New" w:cs="Browallia New"/>
                <w:b/>
                <w:snapToGrid w:val="0"/>
                <w:sz w:val="22"/>
                <w:szCs w:val="22"/>
                <w:lang w:eastAsia="th-TH"/>
              </w:rPr>
              <w:t>31</w:t>
            </w:r>
            <w:r w:rsidR="0079272E" w:rsidRPr="00A92B13">
              <w:rPr>
                <w:rFonts w:ascii="Browallia New" w:eastAsia="Malgun Gothic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 xml:space="preserve"> มีนาคม</w:t>
            </w:r>
          </w:p>
          <w:p w14:paraId="79170062" w14:textId="351722BC" w:rsidR="00617EC4" w:rsidRPr="00A92B13" w:rsidRDefault="00617EC4" w:rsidP="00617EC4">
            <w:pPr>
              <w:ind w:right="-72"/>
              <w:jc w:val="right"/>
              <w:rPr>
                <w:rFonts w:ascii="Browallia New" w:eastAsia="Malgun Gothic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A92B13">
              <w:rPr>
                <w:rFonts w:ascii="Browallia New" w:eastAsia="Malgun Gothic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97E68" w:rsidRPr="00D97E68">
              <w:rPr>
                <w:rFonts w:ascii="Browallia New" w:eastAsia="Malgun Gothic" w:hAnsi="Browallia New" w:cs="Browallia New"/>
                <w:b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031961" w14:textId="610BBBE7" w:rsidR="0079272E" w:rsidRPr="00A92B13" w:rsidRDefault="00D97E68" w:rsidP="00617EC4">
            <w:pPr>
              <w:ind w:right="-72"/>
              <w:jc w:val="right"/>
              <w:rPr>
                <w:rFonts w:ascii="Browallia New" w:eastAsia="Malgun Gothic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D97E68">
              <w:rPr>
                <w:rFonts w:ascii="Browallia New" w:eastAsia="Malgun Gothic" w:hAnsi="Browallia New" w:cs="Browallia New"/>
                <w:b/>
                <w:snapToGrid w:val="0"/>
                <w:sz w:val="22"/>
                <w:szCs w:val="22"/>
                <w:lang w:eastAsia="th-TH"/>
              </w:rPr>
              <w:t>31</w:t>
            </w:r>
            <w:r w:rsidR="0079272E" w:rsidRPr="00A92B13">
              <w:rPr>
                <w:rFonts w:ascii="Browallia New" w:eastAsia="Malgun Gothic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  <w:p w14:paraId="02769C40" w14:textId="2FED5E3A" w:rsidR="00617EC4" w:rsidRPr="00A92B13" w:rsidRDefault="00617EC4" w:rsidP="00617EC4">
            <w:pPr>
              <w:ind w:right="-72"/>
              <w:jc w:val="right"/>
              <w:rPr>
                <w:rFonts w:ascii="Browallia New" w:eastAsia="Malgun Gothic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A92B13">
              <w:rPr>
                <w:rFonts w:ascii="Browallia New" w:eastAsia="Malgun Gothic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97E68" w:rsidRPr="00D97E68">
              <w:rPr>
                <w:rFonts w:ascii="Browallia New" w:eastAsia="Malgun Gothic" w:hAnsi="Browallia New" w:cs="Browallia New"/>
                <w:b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08972" w14:textId="77777777" w:rsidR="001B1999" w:rsidRPr="00A92B13" w:rsidRDefault="00617EC4" w:rsidP="00617EC4">
            <w:pPr>
              <w:ind w:right="-72"/>
              <w:jc w:val="center"/>
              <w:rPr>
                <w:rFonts w:ascii="Browallia New" w:eastAsia="Malgun Gothic" w:hAnsi="Browallia New" w:cs="Browallia New"/>
                <w:bCs/>
                <w:snapToGrid w:val="0"/>
                <w:sz w:val="22"/>
                <w:szCs w:val="22"/>
                <w:lang w:val="en-US" w:eastAsia="th-TH"/>
              </w:rPr>
            </w:pPr>
            <w:r w:rsidRPr="00A92B13">
              <w:rPr>
                <w:rFonts w:ascii="Browallia New" w:eastAsia="Malgun Gothic" w:hAnsi="Browallia New" w:cs="Browallia New"/>
                <w:bCs/>
                <w:snapToGrid w:val="0"/>
                <w:sz w:val="22"/>
                <w:szCs w:val="22"/>
                <w:cs/>
                <w:lang w:val="en-US" w:eastAsia="th-TH"/>
              </w:rPr>
              <w:t>วิธีการวัด</w:t>
            </w:r>
          </w:p>
          <w:p w14:paraId="1B55056A" w14:textId="5160FF57" w:rsidR="00617EC4" w:rsidRPr="00A92B13" w:rsidRDefault="00617EC4" w:rsidP="00617EC4">
            <w:pPr>
              <w:ind w:right="-72"/>
              <w:jc w:val="center"/>
              <w:rPr>
                <w:rFonts w:ascii="Browallia New" w:eastAsia="Malgun Gothic" w:hAnsi="Browallia New" w:cs="Browallia New"/>
                <w:bCs/>
                <w:snapToGrid w:val="0"/>
                <w:sz w:val="22"/>
                <w:szCs w:val="22"/>
                <w:cs/>
                <w:lang w:val="en-US" w:eastAsia="th-TH"/>
              </w:rPr>
            </w:pPr>
            <w:r w:rsidRPr="00A92B13">
              <w:rPr>
                <w:rFonts w:ascii="Browallia New" w:eastAsia="Malgun Gothic" w:hAnsi="Browallia New" w:cs="Browallia New"/>
                <w:bCs/>
                <w:snapToGrid w:val="0"/>
                <w:sz w:val="22"/>
                <w:szCs w:val="22"/>
                <w:cs/>
                <w:lang w:val="en-US" w:eastAsia="th-TH"/>
              </w:rPr>
              <w:t>มูลค่า</w:t>
            </w:r>
          </w:p>
        </w:tc>
      </w:tr>
      <w:tr w:rsidR="00617EC4" w:rsidRPr="00A92B13" w14:paraId="00AF09F2" w14:textId="77777777" w:rsidTr="00A92B13">
        <w:tc>
          <w:tcPr>
            <w:tcW w:w="2105" w:type="dxa"/>
            <w:vAlign w:val="bottom"/>
          </w:tcPr>
          <w:p w14:paraId="2A60C07D" w14:textId="77777777" w:rsidR="00617EC4" w:rsidRPr="004A6839" w:rsidRDefault="00617EC4" w:rsidP="001B1999">
            <w:pPr>
              <w:ind w:left="150" w:right="-72"/>
              <w:jc w:val="left"/>
              <w:rPr>
                <w:rFonts w:ascii="Browallia New" w:eastAsia="Malgun Gothic" w:hAnsi="Browallia New" w:cs="Browallia New"/>
                <w:spacing w:val="-2"/>
                <w:sz w:val="10"/>
                <w:szCs w:val="10"/>
                <w:cs/>
              </w:rPr>
            </w:pPr>
          </w:p>
        </w:tc>
        <w:tc>
          <w:tcPr>
            <w:tcW w:w="2120" w:type="dxa"/>
            <w:tcBorders>
              <w:top w:val="single" w:sz="4" w:space="0" w:color="auto"/>
            </w:tcBorders>
            <w:vAlign w:val="bottom"/>
          </w:tcPr>
          <w:p w14:paraId="5CC53D45" w14:textId="77777777" w:rsidR="00617EC4" w:rsidRPr="004A6839" w:rsidRDefault="00617EC4" w:rsidP="00617EC4">
            <w:pPr>
              <w:ind w:right="-72"/>
              <w:jc w:val="right"/>
              <w:rPr>
                <w:rFonts w:ascii="Browallia New" w:eastAsia="Malgun Gothic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5CC734F" w14:textId="77777777" w:rsidR="00617EC4" w:rsidRPr="004A6839" w:rsidRDefault="00617EC4" w:rsidP="00617EC4">
            <w:pPr>
              <w:ind w:right="-72"/>
              <w:jc w:val="right"/>
              <w:rPr>
                <w:rFonts w:ascii="Browallia New" w:eastAsia="Malgun Gothic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F705F1C" w14:textId="77777777" w:rsidR="00617EC4" w:rsidRPr="004A6839" w:rsidRDefault="00617EC4" w:rsidP="00617EC4">
            <w:pPr>
              <w:ind w:right="-72"/>
              <w:jc w:val="right"/>
              <w:rPr>
                <w:rFonts w:ascii="Browallia New" w:eastAsia="Malgun Gothic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FDA4F6" w14:textId="77777777" w:rsidR="00617EC4" w:rsidRPr="004A6839" w:rsidRDefault="00617EC4" w:rsidP="00617EC4">
            <w:pPr>
              <w:tabs>
                <w:tab w:val="left" w:pos="1893"/>
              </w:tabs>
              <w:ind w:right="-72"/>
              <w:jc w:val="right"/>
              <w:rPr>
                <w:rFonts w:ascii="Browallia New" w:eastAsia="Malgun Gothic" w:hAnsi="Browallia New" w:cs="Browallia New"/>
                <w:sz w:val="10"/>
                <w:szCs w:val="10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41AE71DF" w14:textId="77777777" w:rsidR="00617EC4" w:rsidRPr="004A6839" w:rsidRDefault="00617EC4" w:rsidP="00617EC4">
            <w:pPr>
              <w:tabs>
                <w:tab w:val="left" w:pos="1893"/>
              </w:tabs>
              <w:ind w:right="-72"/>
              <w:jc w:val="right"/>
              <w:rPr>
                <w:rFonts w:ascii="Browallia New" w:eastAsia="Malgun Gothic" w:hAnsi="Browallia New" w:cs="Browallia New"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5C533F44" w14:textId="77777777" w:rsidR="00617EC4" w:rsidRPr="004A6839" w:rsidRDefault="00617EC4" w:rsidP="00617EC4">
            <w:pPr>
              <w:tabs>
                <w:tab w:val="left" w:pos="1893"/>
              </w:tabs>
              <w:ind w:right="-72"/>
              <w:jc w:val="right"/>
              <w:rPr>
                <w:rFonts w:ascii="Browallia New" w:eastAsia="Malgun Gothic" w:hAnsi="Browallia New" w:cs="Browallia New"/>
                <w:sz w:val="10"/>
                <w:szCs w:val="10"/>
              </w:rPr>
            </w:pPr>
          </w:p>
        </w:tc>
      </w:tr>
      <w:tr w:rsidR="0079272E" w:rsidRPr="00A92B13" w14:paraId="3574A2E8" w14:textId="77777777" w:rsidTr="00A92B13">
        <w:tc>
          <w:tcPr>
            <w:tcW w:w="2105" w:type="dxa"/>
            <w:vAlign w:val="bottom"/>
          </w:tcPr>
          <w:p w14:paraId="561D2E27" w14:textId="77777777" w:rsidR="0079272E" w:rsidRPr="00A92B13" w:rsidRDefault="0079272E" w:rsidP="001B1999">
            <w:pPr>
              <w:ind w:left="150" w:right="-72"/>
              <w:jc w:val="left"/>
              <w:rPr>
                <w:rFonts w:ascii="Browallia New" w:eastAsia="Malgun Gothic" w:hAnsi="Browallia New" w:cs="Browallia New"/>
                <w:spacing w:val="-2"/>
                <w:sz w:val="22"/>
                <w:szCs w:val="22"/>
                <w:cs/>
              </w:rPr>
            </w:pPr>
            <w:r w:rsidRPr="00A92B13">
              <w:rPr>
                <w:rFonts w:ascii="Browallia New" w:eastAsia="Malgun Gothic" w:hAnsi="Browallia New" w:cs="Browallia New"/>
                <w:spacing w:val="-2"/>
                <w:sz w:val="22"/>
                <w:szCs w:val="22"/>
                <w:cs/>
              </w:rPr>
              <w:t>บริษัท เดอะ เมกะวัตต์ จํากัด</w:t>
            </w:r>
          </w:p>
        </w:tc>
        <w:tc>
          <w:tcPr>
            <w:tcW w:w="2120" w:type="dxa"/>
            <w:vAlign w:val="bottom"/>
          </w:tcPr>
          <w:p w14:paraId="38807293" w14:textId="77777777" w:rsidR="0079272E" w:rsidRPr="00A92B13" w:rsidRDefault="0079272E" w:rsidP="0079272E">
            <w:pPr>
              <w:ind w:right="-72"/>
              <w:jc w:val="left"/>
              <w:rPr>
                <w:rFonts w:ascii="Browallia New" w:eastAsia="Malgun Gothic" w:hAnsi="Browallia New" w:cs="Browallia New"/>
                <w:spacing w:val="-2"/>
                <w:sz w:val="22"/>
                <w:szCs w:val="22"/>
                <w:cs/>
              </w:rPr>
            </w:pPr>
            <w:r w:rsidRPr="00A92B13">
              <w:rPr>
                <w:rFonts w:ascii="Browallia New" w:eastAsia="Malgun Gothic" w:hAnsi="Browallia New" w:cs="Browallia New"/>
                <w:spacing w:val="-2"/>
                <w:sz w:val="22"/>
                <w:szCs w:val="22"/>
                <w:cs/>
              </w:rPr>
              <w:t>ผลิตกระแสไฟฟ้าจากพลังงาน</w:t>
            </w:r>
          </w:p>
        </w:tc>
        <w:tc>
          <w:tcPr>
            <w:tcW w:w="1080" w:type="dxa"/>
            <w:vAlign w:val="bottom"/>
          </w:tcPr>
          <w:p w14:paraId="32B83FA1" w14:textId="77777777" w:rsidR="0079272E" w:rsidRPr="00A92B13" w:rsidRDefault="0079272E" w:rsidP="0079272E">
            <w:pPr>
              <w:ind w:right="-72"/>
              <w:jc w:val="right"/>
              <w:rPr>
                <w:rFonts w:ascii="Browallia New" w:eastAsia="Malgun Gothic" w:hAnsi="Browallia New" w:cs="Browallia New"/>
                <w:sz w:val="22"/>
                <w:szCs w:val="22"/>
                <w:cs/>
              </w:rPr>
            </w:pPr>
            <w:r w:rsidRPr="00A92B13">
              <w:rPr>
                <w:rFonts w:ascii="Browallia New" w:eastAsia="Malgun Gothic" w:hAnsi="Browallia New" w:cs="Browallia New"/>
                <w:sz w:val="22"/>
                <w:szCs w:val="22"/>
                <w:cs/>
              </w:rPr>
              <w:t>ถือหุ้นโดยตรง</w:t>
            </w:r>
          </w:p>
        </w:tc>
        <w:tc>
          <w:tcPr>
            <w:tcW w:w="900" w:type="dxa"/>
            <w:vAlign w:val="bottom"/>
          </w:tcPr>
          <w:p w14:paraId="616DCF3D" w14:textId="77777777" w:rsidR="0079272E" w:rsidRPr="00A92B13" w:rsidRDefault="0079272E" w:rsidP="0079272E">
            <w:pPr>
              <w:ind w:right="-72"/>
              <w:jc w:val="center"/>
              <w:rPr>
                <w:rFonts w:ascii="Browallia New" w:eastAsia="Malgun Gothic" w:hAnsi="Browallia New" w:cs="Browallia New"/>
                <w:sz w:val="22"/>
                <w:szCs w:val="22"/>
                <w:cs/>
              </w:rPr>
            </w:pPr>
            <w:r w:rsidRPr="00A92B13">
              <w:rPr>
                <w:rFonts w:ascii="Browallia New" w:eastAsia="Malgun Gothic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4CB44980" w14:textId="1595C58B" w:rsidR="0079272E" w:rsidRPr="00A92B13" w:rsidRDefault="00D97E68" w:rsidP="0079272E">
            <w:pPr>
              <w:tabs>
                <w:tab w:val="left" w:pos="1893"/>
              </w:tabs>
              <w:ind w:right="-72"/>
              <w:jc w:val="right"/>
              <w:rPr>
                <w:rFonts w:ascii="Browallia New" w:eastAsia="Malgun Gothic" w:hAnsi="Browallia New" w:cs="Browallia New"/>
                <w:sz w:val="22"/>
                <w:szCs w:val="22"/>
              </w:rPr>
            </w:pPr>
            <w:r w:rsidRPr="00D97E68">
              <w:rPr>
                <w:rFonts w:ascii="Browallia New" w:eastAsia="Malgun Gothic" w:hAnsi="Browallia New" w:cs="Browallia New"/>
                <w:sz w:val="22"/>
                <w:szCs w:val="22"/>
              </w:rPr>
              <w:t>20</w:t>
            </w:r>
            <w:r w:rsidR="00B630E7" w:rsidRPr="00A92B13">
              <w:rPr>
                <w:rFonts w:ascii="Browallia New" w:eastAsia="Malgun Gothic" w:hAnsi="Browallia New" w:cs="Browallia New"/>
                <w:sz w:val="22"/>
                <w:szCs w:val="22"/>
              </w:rPr>
              <w:t>.</w:t>
            </w:r>
            <w:r w:rsidRPr="00D97E68">
              <w:rPr>
                <w:rFonts w:ascii="Browallia New" w:eastAsia="Malgun Gothic" w:hAnsi="Browallia New" w:cs="Browallia New"/>
                <w:sz w:val="22"/>
                <w:szCs w:val="22"/>
              </w:rPr>
              <w:t>71</w:t>
            </w:r>
          </w:p>
        </w:tc>
        <w:tc>
          <w:tcPr>
            <w:tcW w:w="975" w:type="dxa"/>
            <w:vAlign w:val="bottom"/>
          </w:tcPr>
          <w:p w14:paraId="3B749462" w14:textId="727562FA" w:rsidR="0079272E" w:rsidRPr="00A92B13" w:rsidRDefault="00D97E68" w:rsidP="0079272E">
            <w:pPr>
              <w:tabs>
                <w:tab w:val="left" w:pos="1893"/>
              </w:tabs>
              <w:ind w:right="-72"/>
              <w:jc w:val="right"/>
              <w:rPr>
                <w:rFonts w:ascii="Browallia New" w:eastAsia="Malgun Gothic" w:hAnsi="Browallia New" w:cs="Browallia New"/>
                <w:sz w:val="22"/>
                <w:szCs w:val="22"/>
              </w:rPr>
            </w:pPr>
            <w:r w:rsidRPr="00D97E68">
              <w:rPr>
                <w:rFonts w:ascii="Browallia New" w:eastAsia="Malgun Gothic" w:hAnsi="Browallia New" w:cs="Browallia New"/>
                <w:sz w:val="22"/>
                <w:szCs w:val="22"/>
              </w:rPr>
              <w:t>20</w:t>
            </w:r>
            <w:r w:rsidR="0079272E" w:rsidRPr="00A92B13">
              <w:rPr>
                <w:rFonts w:ascii="Browallia New" w:eastAsia="Malgun Gothic" w:hAnsi="Browallia New" w:cs="Browallia New"/>
                <w:sz w:val="22"/>
                <w:szCs w:val="22"/>
              </w:rPr>
              <w:t>.</w:t>
            </w:r>
            <w:r w:rsidRPr="00D97E68">
              <w:rPr>
                <w:rFonts w:ascii="Browallia New" w:eastAsia="Malgun Gothic" w:hAnsi="Browallia New" w:cs="Browallia New"/>
                <w:sz w:val="22"/>
                <w:szCs w:val="22"/>
              </w:rPr>
              <w:t>71</w:t>
            </w:r>
          </w:p>
        </w:tc>
        <w:tc>
          <w:tcPr>
            <w:tcW w:w="1050" w:type="dxa"/>
            <w:vAlign w:val="bottom"/>
          </w:tcPr>
          <w:p w14:paraId="026D4820" w14:textId="77777777" w:rsidR="0079272E" w:rsidRPr="00A92B13" w:rsidRDefault="0079272E" w:rsidP="0079272E">
            <w:pPr>
              <w:tabs>
                <w:tab w:val="left" w:pos="1893"/>
              </w:tabs>
              <w:ind w:right="-72"/>
              <w:jc w:val="center"/>
              <w:rPr>
                <w:rFonts w:ascii="Browallia New" w:eastAsia="Malgun Gothic" w:hAnsi="Browallia New" w:cs="Browallia New"/>
                <w:sz w:val="22"/>
                <w:szCs w:val="22"/>
              </w:rPr>
            </w:pPr>
            <w:r w:rsidRPr="00A92B13">
              <w:rPr>
                <w:rFonts w:ascii="Browallia New" w:eastAsia="Malgun Gothic" w:hAnsi="Browallia New" w:cs="Browallia New"/>
                <w:sz w:val="22"/>
                <w:szCs w:val="22"/>
                <w:cs/>
              </w:rPr>
              <w:t>วิธีส่วนได้เสีย</w:t>
            </w:r>
          </w:p>
        </w:tc>
      </w:tr>
      <w:tr w:rsidR="0079272E" w:rsidRPr="00A92B13" w14:paraId="03A0CDE4" w14:textId="77777777" w:rsidTr="00A92B13">
        <w:tc>
          <w:tcPr>
            <w:tcW w:w="2105" w:type="dxa"/>
            <w:vAlign w:val="bottom"/>
          </w:tcPr>
          <w:p w14:paraId="569A695C" w14:textId="77777777" w:rsidR="0079272E" w:rsidRPr="00A92B13" w:rsidRDefault="0079272E" w:rsidP="001B1999">
            <w:pPr>
              <w:ind w:left="150" w:right="-72"/>
              <w:jc w:val="left"/>
              <w:rPr>
                <w:rFonts w:ascii="Browallia New" w:eastAsia="Malgun Gothic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2120" w:type="dxa"/>
            <w:vAlign w:val="bottom"/>
          </w:tcPr>
          <w:p w14:paraId="7CC8DF69" w14:textId="77777777" w:rsidR="0079272E" w:rsidRPr="00A92B13" w:rsidRDefault="0079272E" w:rsidP="0079272E">
            <w:pPr>
              <w:ind w:right="-72"/>
              <w:jc w:val="left"/>
              <w:rPr>
                <w:rFonts w:ascii="Browallia New" w:eastAsia="Malgun Gothic" w:hAnsi="Browallia New" w:cs="Browallia New"/>
                <w:spacing w:val="-2"/>
                <w:sz w:val="22"/>
                <w:szCs w:val="22"/>
                <w:cs/>
              </w:rPr>
            </w:pPr>
            <w:r w:rsidRPr="00A92B13">
              <w:rPr>
                <w:rFonts w:ascii="Browallia New" w:eastAsia="Malgun Gothic" w:hAnsi="Browallia New" w:cs="Browallia New"/>
                <w:spacing w:val="-2"/>
                <w:sz w:val="22"/>
                <w:szCs w:val="22"/>
                <w:cs/>
              </w:rPr>
              <w:t xml:space="preserve">   แสงอาทิตย์พลังงานความร้อน</w:t>
            </w:r>
          </w:p>
        </w:tc>
        <w:tc>
          <w:tcPr>
            <w:tcW w:w="1080" w:type="dxa"/>
            <w:vAlign w:val="bottom"/>
          </w:tcPr>
          <w:p w14:paraId="412FBC0D" w14:textId="77777777" w:rsidR="0079272E" w:rsidRPr="00A92B13" w:rsidRDefault="0079272E" w:rsidP="0079272E">
            <w:pPr>
              <w:ind w:right="-72"/>
              <w:jc w:val="right"/>
              <w:rPr>
                <w:rFonts w:ascii="Browallia New" w:eastAsia="Malgun Gothic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F4E10C4" w14:textId="77777777" w:rsidR="0079272E" w:rsidRPr="00A92B13" w:rsidRDefault="0079272E" w:rsidP="0079272E">
            <w:pPr>
              <w:ind w:right="-72"/>
              <w:jc w:val="right"/>
              <w:rPr>
                <w:rFonts w:ascii="Browallia New" w:eastAsia="Malgun Gothic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9" w:type="dxa"/>
            <w:shd w:val="clear" w:color="auto" w:fill="FAFAFA"/>
            <w:vAlign w:val="bottom"/>
          </w:tcPr>
          <w:p w14:paraId="50E62B6F" w14:textId="77777777" w:rsidR="0079272E" w:rsidRPr="00A92B13" w:rsidRDefault="0079272E" w:rsidP="0079272E">
            <w:pPr>
              <w:tabs>
                <w:tab w:val="left" w:pos="1893"/>
              </w:tabs>
              <w:ind w:right="-72"/>
              <w:jc w:val="right"/>
              <w:rPr>
                <w:rFonts w:ascii="Browallia New" w:eastAsia="Malgun Gothic" w:hAnsi="Browallia New" w:cs="Browallia New"/>
                <w:sz w:val="22"/>
                <w:szCs w:val="22"/>
              </w:rPr>
            </w:pPr>
          </w:p>
        </w:tc>
        <w:tc>
          <w:tcPr>
            <w:tcW w:w="975" w:type="dxa"/>
            <w:vAlign w:val="bottom"/>
          </w:tcPr>
          <w:p w14:paraId="291D214F" w14:textId="77777777" w:rsidR="0079272E" w:rsidRPr="00A92B13" w:rsidRDefault="0079272E" w:rsidP="0079272E">
            <w:pPr>
              <w:tabs>
                <w:tab w:val="left" w:pos="1893"/>
              </w:tabs>
              <w:ind w:right="-72"/>
              <w:jc w:val="right"/>
              <w:rPr>
                <w:rFonts w:ascii="Browallia New" w:eastAsia="Malgun Gothic" w:hAnsi="Browallia New" w:cs="Browallia New"/>
                <w:sz w:val="22"/>
                <w:szCs w:val="22"/>
              </w:rPr>
            </w:pPr>
          </w:p>
        </w:tc>
        <w:tc>
          <w:tcPr>
            <w:tcW w:w="1050" w:type="dxa"/>
            <w:vAlign w:val="bottom"/>
          </w:tcPr>
          <w:p w14:paraId="5D93A153" w14:textId="77777777" w:rsidR="0079272E" w:rsidRPr="00A92B13" w:rsidRDefault="0079272E" w:rsidP="0079272E">
            <w:pPr>
              <w:tabs>
                <w:tab w:val="left" w:pos="1893"/>
              </w:tabs>
              <w:ind w:right="-72"/>
              <w:jc w:val="center"/>
              <w:rPr>
                <w:rFonts w:ascii="Browallia New" w:eastAsia="Malgun Gothic" w:hAnsi="Browallia New" w:cs="Browallia New"/>
                <w:sz w:val="22"/>
                <w:szCs w:val="22"/>
              </w:rPr>
            </w:pPr>
          </w:p>
        </w:tc>
      </w:tr>
    </w:tbl>
    <w:p w14:paraId="72FB5473" w14:textId="77777777" w:rsidR="00997649" w:rsidRPr="004A6839" w:rsidRDefault="00997649" w:rsidP="006B144B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2EE3B0FF" w14:textId="77777777" w:rsidR="00BD45E0" w:rsidRPr="00A92B13" w:rsidRDefault="00BD45E0" w:rsidP="00F9318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92B13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การเปลี่ยนแปลงของเงินลงทุนในบริษัทร่วม มีดังนี้</w:t>
      </w:r>
    </w:p>
    <w:p w14:paraId="7009EBCB" w14:textId="77777777" w:rsidR="00BD45E0" w:rsidRPr="004A6839" w:rsidRDefault="00BD45E0" w:rsidP="00BD45E0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6165"/>
        <w:gridCol w:w="1701"/>
        <w:gridCol w:w="1701"/>
      </w:tblGrid>
      <w:tr w:rsidR="00BD45E0" w:rsidRPr="00A92B13" w14:paraId="12146A3E" w14:textId="77777777" w:rsidTr="00703E94">
        <w:tc>
          <w:tcPr>
            <w:tcW w:w="6165" w:type="dxa"/>
            <w:vAlign w:val="bottom"/>
          </w:tcPr>
          <w:p w14:paraId="47A7BDB0" w14:textId="77777777" w:rsidR="00BD45E0" w:rsidRPr="00A92B13" w:rsidRDefault="00BD45E0" w:rsidP="00703E94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924D4FE" w14:textId="77777777" w:rsidR="00BD45E0" w:rsidRPr="00A92B13" w:rsidRDefault="00BD45E0" w:rsidP="00703E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2B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50BD5C2" w14:textId="77777777" w:rsidR="00BD45E0" w:rsidRPr="00A92B13" w:rsidRDefault="00BD45E0" w:rsidP="00703E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BD45E0" w:rsidRPr="00A92B13" w14:paraId="7727C142" w14:textId="77777777" w:rsidTr="00703E94">
        <w:tc>
          <w:tcPr>
            <w:tcW w:w="6165" w:type="dxa"/>
            <w:vAlign w:val="bottom"/>
          </w:tcPr>
          <w:p w14:paraId="343C7C2E" w14:textId="77777777" w:rsidR="00BD45E0" w:rsidRPr="00A92B13" w:rsidRDefault="00BD45E0" w:rsidP="00703E94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0F74B845" w14:textId="77777777" w:rsidR="00BD45E0" w:rsidRPr="00A92B13" w:rsidRDefault="00BD45E0" w:rsidP="00703E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701" w:type="dxa"/>
            <w:vAlign w:val="bottom"/>
          </w:tcPr>
          <w:p w14:paraId="0BCDF474" w14:textId="77777777" w:rsidR="00BD45E0" w:rsidRPr="00A92B13" w:rsidRDefault="00BD45E0" w:rsidP="00703E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BD45E0" w:rsidRPr="00A92B13" w14:paraId="5A473A54" w14:textId="77777777" w:rsidTr="00703E94">
        <w:tc>
          <w:tcPr>
            <w:tcW w:w="6165" w:type="dxa"/>
            <w:vAlign w:val="bottom"/>
          </w:tcPr>
          <w:p w14:paraId="4B2DE6E1" w14:textId="77777777" w:rsidR="00BD45E0" w:rsidRPr="00A92B13" w:rsidRDefault="00BD45E0" w:rsidP="00703E94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AFF20C7" w14:textId="77777777" w:rsidR="00BD45E0" w:rsidRPr="00A92B13" w:rsidRDefault="00BD45E0" w:rsidP="00703E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899405E" w14:textId="77777777" w:rsidR="00BD45E0" w:rsidRPr="00A92B13" w:rsidRDefault="00BD45E0" w:rsidP="00703E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D45E0" w:rsidRPr="00A92B13" w14:paraId="4198401E" w14:textId="77777777" w:rsidTr="00703E94">
        <w:tc>
          <w:tcPr>
            <w:tcW w:w="6165" w:type="dxa"/>
            <w:vAlign w:val="center"/>
          </w:tcPr>
          <w:p w14:paraId="79957CBB" w14:textId="77777777" w:rsidR="00BD45E0" w:rsidRPr="004A6839" w:rsidRDefault="00BD45E0" w:rsidP="00703E94">
            <w:pPr>
              <w:ind w:left="540"/>
              <w:jc w:val="thaiDistribute"/>
              <w:rPr>
                <w:rFonts w:ascii="Browallia New" w:hAnsi="Browallia New" w:cs="Browallia New"/>
                <w:bCs/>
                <w:sz w:val="8"/>
                <w:szCs w:val="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6DF186D" w14:textId="77777777" w:rsidR="00BD45E0" w:rsidRPr="004A6839" w:rsidRDefault="00BD45E0" w:rsidP="00703E94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B90F99" w14:textId="77777777" w:rsidR="00BD45E0" w:rsidRPr="004A6839" w:rsidRDefault="00BD45E0" w:rsidP="00703E94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</w:tr>
      <w:tr w:rsidR="0079272E" w:rsidRPr="00A92B13" w14:paraId="085D64EB" w14:textId="77777777" w:rsidTr="00E2350E">
        <w:tc>
          <w:tcPr>
            <w:tcW w:w="6165" w:type="dxa"/>
            <w:vAlign w:val="center"/>
          </w:tcPr>
          <w:p w14:paraId="08E08915" w14:textId="2349EE97" w:rsidR="0079272E" w:rsidRPr="00A92B13" w:rsidRDefault="0079272E" w:rsidP="00A92B13">
            <w:pPr>
              <w:spacing w:before="10" w:after="10"/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D97E68" w:rsidRPr="00D97E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D97E68" w:rsidRPr="00D97E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01" w:type="dxa"/>
            <w:shd w:val="clear" w:color="auto" w:fill="FAFAFA"/>
          </w:tcPr>
          <w:p w14:paraId="28F7975D" w14:textId="68CEE369" w:rsidR="0079272E" w:rsidRPr="00A92B13" w:rsidRDefault="0079272E" w:rsidP="00A92B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3D768F1F" w14:textId="2354019F" w:rsidR="0079272E" w:rsidRPr="00A92B13" w:rsidRDefault="0079272E" w:rsidP="00A92B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93A02" w:rsidRPr="00A92B13" w14:paraId="3F32F1FC" w14:textId="77777777" w:rsidTr="00703E94">
        <w:tc>
          <w:tcPr>
            <w:tcW w:w="6165" w:type="dxa"/>
            <w:vAlign w:val="center"/>
          </w:tcPr>
          <w:p w14:paraId="01F537E2" w14:textId="77777777" w:rsidR="00093A02" w:rsidRPr="00A92B13" w:rsidRDefault="00093A02" w:rsidP="00093A02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701" w:type="dxa"/>
            <w:shd w:val="clear" w:color="auto" w:fill="FAFAFA"/>
          </w:tcPr>
          <w:p w14:paraId="376D8888" w14:textId="12C5759F" w:rsidR="00093A02" w:rsidRPr="00A92B13" w:rsidRDefault="00D97E68" w:rsidP="00093A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093A02" w:rsidRPr="00A92B1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093A02" w:rsidRPr="00A92B1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701" w:type="dxa"/>
            <w:shd w:val="clear" w:color="auto" w:fill="FAFAFA"/>
          </w:tcPr>
          <w:p w14:paraId="001BA26D" w14:textId="31AF6AC4" w:rsidR="00093A02" w:rsidRPr="00A92B13" w:rsidRDefault="00D97E68" w:rsidP="00093A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093A02" w:rsidRPr="00A92B1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93A02" w:rsidRPr="00A92B1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93A02" w:rsidRPr="00A92B13" w14:paraId="41F32BA6" w14:textId="77777777" w:rsidTr="00703E94">
        <w:tc>
          <w:tcPr>
            <w:tcW w:w="6165" w:type="dxa"/>
            <w:vAlign w:val="center"/>
          </w:tcPr>
          <w:p w14:paraId="207A27D8" w14:textId="77777777" w:rsidR="00093A02" w:rsidRPr="00A92B13" w:rsidRDefault="00093A02" w:rsidP="00093A02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701" w:type="dxa"/>
            <w:shd w:val="clear" w:color="auto" w:fill="FAFAFA"/>
          </w:tcPr>
          <w:p w14:paraId="09573C6C" w14:textId="12E49AB0" w:rsidR="00093A02" w:rsidRPr="00A92B13" w:rsidRDefault="00F33D43" w:rsidP="00093A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5,288,296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2B5C27D" w14:textId="33B74CE0" w:rsidR="00093A02" w:rsidRPr="00A92B13" w:rsidRDefault="00C73E52" w:rsidP="00093A02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3A02" w:rsidRPr="00A92B13" w14:paraId="219DFB48" w14:textId="77777777" w:rsidTr="00703E94">
        <w:tc>
          <w:tcPr>
            <w:tcW w:w="6165" w:type="dxa"/>
            <w:vAlign w:val="center"/>
          </w:tcPr>
          <w:p w14:paraId="28DE4B0F" w14:textId="77777777" w:rsidR="00093A02" w:rsidRPr="00A92B13" w:rsidRDefault="00093A02" w:rsidP="00093A02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F24A6C" w14:textId="6D7CC793" w:rsidR="00093A02" w:rsidRPr="00A92B13" w:rsidRDefault="00F33D43" w:rsidP="00093A02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3D43">
              <w:rPr>
                <w:rFonts w:ascii="Browallia New" w:hAnsi="Browallia New" w:cs="Browallia New"/>
                <w:sz w:val="26"/>
                <w:szCs w:val="26"/>
              </w:rPr>
              <w:t>313,820,028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1E187B" w14:textId="00F2212E" w:rsidR="00093A02" w:rsidRPr="00A92B13" w:rsidRDefault="00D97E68" w:rsidP="00093A02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C73E52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73E52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3E400006" w14:textId="0DDE7F4C" w:rsidR="006C06B4" w:rsidRPr="00A92B13" w:rsidRDefault="006C06B4" w:rsidP="00F913E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92B13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0D1B" w:rsidRPr="00A92B13" w14:paraId="1A228D9C" w14:textId="77777777" w:rsidTr="00B115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84DC244" w14:textId="56E54FAE" w:rsidR="00720D1B" w:rsidRPr="00A92B13" w:rsidRDefault="00D064B2" w:rsidP="00B1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D97E68" w:rsidRPr="00D97E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720D1B"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75B98"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ส่วนปรับปรุงอาคาร</w:t>
            </w:r>
            <w:r w:rsidR="00720D1B"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และอุปกรณ์และสินทรัพย์ไม่มีตัวตน</w:t>
            </w:r>
          </w:p>
        </w:tc>
      </w:tr>
    </w:tbl>
    <w:p w14:paraId="3A9F6A85" w14:textId="77777777" w:rsidR="00720D1B" w:rsidRPr="00A92B13" w:rsidRDefault="00720D1B" w:rsidP="00720D1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3978"/>
        <w:gridCol w:w="1440"/>
        <w:gridCol w:w="1354"/>
        <w:gridCol w:w="1440"/>
        <w:gridCol w:w="1350"/>
      </w:tblGrid>
      <w:tr w:rsidR="00C60576" w:rsidRPr="00A92B13" w14:paraId="02765D5F" w14:textId="77777777" w:rsidTr="0035441D">
        <w:tc>
          <w:tcPr>
            <w:tcW w:w="3978" w:type="dxa"/>
            <w:vAlign w:val="bottom"/>
          </w:tcPr>
          <w:p w14:paraId="10C649C9" w14:textId="77777777" w:rsidR="00811B13" w:rsidRPr="00A92B13" w:rsidRDefault="00811B13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0952DA" w14:textId="77777777" w:rsidR="00811B13" w:rsidRPr="00A92B13" w:rsidRDefault="00811B13" w:rsidP="00720D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2B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BC3CD3" w14:textId="77777777" w:rsidR="00811B13" w:rsidRPr="00A92B13" w:rsidRDefault="00B03C93" w:rsidP="00720D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60576" w:rsidRPr="00A92B13" w14:paraId="11EF39E6" w14:textId="77777777" w:rsidTr="0035441D">
        <w:tc>
          <w:tcPr>
            <w:tcW w:w="3978" w:type="dxa"/>
            <w:vAlign w:val="bottom"/>
          </w:tcPr>
          <w:p w14:paraId="11E8BC83" w14:textId="77777777" w:rsidR="00EE36C1" w:rsidRPr="00A92B13" w:rsidRDefault="00EE36C1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94AD82" w14:textId="16BF65E9" w:rsidR="00EE36C1" w:rsidRPr="00A92B13" w:rsidRDefault="00075B98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2B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ส่วนปรับปรุง</w:t>
            </w:r>
            <w:r w:rsidR="00EE36C1" w:rsidRPr="00A92B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อาคาร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6AD11C61" w14:textId="77777777" w:rsidR="00EE36C1" w:rsidRPr="00A92B13" w:rsidRDefault="00D75236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2B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3AB25E" w14:textId="603FC7CC" w:rsidR="00EE36C1" w:rsidRPr="00A92B13" w:rsidRDefault="00075B98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2B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ส่วนปรับปรุง</w:t>
            </w:r>
            <w:r w:rsidR="00EE36C1" w:rsidRPr="00A92B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อาคาร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DD9A72D" w14:textId="77777777" w:rsidR="00EE36C1" w:rsidRPr="00A92B13" w:rsidRDefault="00D75236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2B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</w:tr>
      <w:tr w:rsidR="00C60576" w:rsidRPr="00A92B13" w14:paraId="5CAA84C7" w14:textId="77777777" w:rsidTr="0035441D">
        <w:tc>
          <w:tcPr>
            <w:tcW w:w="3978" w:type="dxa"/>
            <w:vAlign w:val="bottom"/>
          </w:tcPr>
          <w:p w14:paraId="218CEA26" w14:textId="77777777" w:rsidR="00EE36C1" w:rsidRPr="00A92B13" w:rsidRDefault="00EE36C1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FF731F" w14:textId="77777777" w:rsidR="00EE36C1" w:rsidRPr="00A92B13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2B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354" w:type="dxa"/>
            <w:vAlign w:val="bottom"/>
          </w:tcPr>
          <w:p w14:paraId="23F03266" w14:textId="77777777" w:rsidR="00EE36C1" w:rsidRPr="00A92B13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2B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  <w:tc>
          <w:tcPr>
            <w:tcW w:w="1440" w:type="dxa"/>
            <w:vAlign w:val="bottom"/>
          </w:tcPr>
          <w:p w14:paraId="50CA2721" w14:textId="77777777" w:rsidR="00EE36C1" w:rsidRPr="00A92B13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2B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350" w:type="dxa"/>
            <w:vAlign w:val="bottom"/>
          </w:tcPr>
          <w:p w14:paraId="764C000A" w14:textId="77777777" w:rsidR="00EE36C1" w:rsidRPr="00A92B13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2B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</w:tr>
      <w:tr w:rsidR="00C60576" w:rsidRPr="00A92B13" w14:paraId="248B9B23" w14:textId="77777777" w:rsidTr="0035441D">
        <w:tc>
          <w:tcPr>
            <w:tcW w:w="3978" w:type="dxa"/>
            <w:vAlign w:val="bottom"/>
          </w:tcPr>
          <w:p w14:paraId="14B4BDF5" w14:textId="77777777" w:rsidR="00EE36C1" w:rsidRPr="00A92B13" w:rsidRDefault="00EE36C1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E8168C" w14:textId="77777777" w:rsidR="00EE36C1" w:rsidRPr="00A92B13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06B6020F" w14:textId="77777777" w:rsidR="00EE36C1" w:rsidRPr="00A92B13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799D0B" w14:textId="77777777" w:rsidR="00EE36C1" w:rsidRPr="00A92B13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78A6D30" w14:textId="77777777" w:rsidR="00EE36C1" w:rsidRPr="00A92B13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0576" w:rsidRPr="00A92B13" w14:paraId="77EF3055" w14:textId="77777777" w:rsidTr="0035441D">
        <w:tc>
          <w:tcPr>
            <w:tcW w:w="3978" w:type="dxa"/>
            <w:vAlign w:val="bottom"/>
          </w:tcPr>
          <w:p w14:paraId="1ACB593F" w14:textId="77777777" w:rsidR="00EE36C1" w:rsidRPr="00A92B13" w:rsidRDefault="00EE36C1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2B7CF6" w14:textId="77777777" w:rsidR="00EE36C1" w:rsidRPr="00A92B13" w:rsidRDefault="00EE36C1" w:rsidP="00720D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65B040" w14:textId="77777777" w:rsidR="00EE36C1" w:rsidRPr="00A92B13" w:rsidRDefault="00EE36C1" w:rsidP="00720D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275AA5" w14:textId="77777777" w:rsidR="00EE36C1" w:rsidRPr="00A92B13" w:rsidRDefault="00EE36C1" w:rsidP="00720D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CD4C26" w14:textId="77777777" w:rsidR="00EE36C1" w:rsidRPr="00A92B13" w:rsidRDefault="00EE36C1" w:rsidP="00720D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F6653" w:rsidRPr="00A92B13" w14:paraId="5B8B238D" w14:textId="77777777" w:rsidTr="0035441D">
        <w:tc>
          <w:tcPr>
            <w:tcW w:w="3978" w:type="dxa"/>
            <w:vAlign w:val="bottom"/>
          </w:tcPr>
          <w:p w14:paraId="2E1E27B0" w14:textId="0DC52660" w:rsidR="00BF6653" w:rsidRPr="00A92B13" w:rsidRDefault="00BF6653" w:rsidP="00BF6653">
            <w:pPr>
              <w:spacing w:before="10"/>
              <w:ind w:right="-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EF1F1D"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E559B0" w14:textId="77777777" w:rsidR="00BF6653" w:rsidRPr="00A92B13" w:rsidRDefault="00BF6653" w:rsidP="00BF6653">
            <w:pPr>
              <w:tabs>
                <w:tab w:val="left" w:pos="187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5AAE8B1B" w14:textId="77777777" w:rsidR="00BF6653" w:rsidRPr="00A92B13" w:rsidRDefault="00BF6653" w:rsidP="00BF6653">
            <w:pPr>
              <w:tabs>
                <w:tab w:val="left" w:pos="187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51B604D" w14:textId="77777777" w:rsidR="00BF6653" w:rsidRPr="00A92B13" w:rsidRDefault="00BF6653" w:rsidP="00BF6653">
            <w:pPr>
              <w:tabs>
                <w:tab w:val="left" w:pos="187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64A4D7A" w14:textId="77777777" w:rsidR="00BF6653" w:rsidRPr="00A92B13" w:rsidRDefault="00BF6653" w:rsidP="00BF6653">
            <w:pPr>
              <w:tabs>
                <w:tab w:val="left" w:pos="187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6653" w:rsidRPr="00A92B13" w14:paraId="43DB108C" w14:textId="77777777" w:rsidTr="0035441D">
        <w:tc>
          <w:tcPr>
            <w:tcW w:w="3978" w:type="dxa"/>
            <w:vAlign w:val="bottom"/>
          </w:tcPr>
          <w:p w14:paraId="03DFB716" w14:textId="516E0327" w:rsidR="00BF6653" w:rsidRPr="00A92B13" w:rsidRDefault="00BF6653" w:rsidP="00BF6653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D97E68" w:rsidRPr="00D97E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06BC2" w:rsidRPr="00A92B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6BC2"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06BC2"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97E68" w:rsidRPr="00D97E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7F78D2" w14:textId="77777777" w:rsidR="00BF6653" w:rsidRPr="00A92B13" w:rsidRDefault="00BF6653" w:rsidP="00BF6653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0D4AE21D" w14:textId="77777777" w:rsidR="00BF6653" w:rsidRPr="00A92B13" w:rsidRDefault="00BF6653" w:rsidP="00BF6653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CD13380" w14:textId="77777777" w:rsidR="00BF6653" w:rsidRPr="00A92B13" w:rsidRDefault="00BF6653" w:rsidP="00367DD5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0B17B7B" w14:textId="77777777" w:rsidR="00BF6653" w:rsidRPr="00A92B13" w:rsidRDefault="00BF6653" w:rsidP="00BF6653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441D" w:rsidRPr="00A92B13" w14:paraId="078F9BB5" w14:textId="77777777" w:rsidTr="0035441D">
        <w:tc>
          <w:tcPr>
            <w:tcW w:w="3978" w:type="dxa"/>
            <w:vAlign w:val="bottom"/>
          </w:tcPr>
          <w:p w14:paraId="4616B628" w14:textId="77777777" w:rsidR="0035441D" w:rsidRPr="00A92B13" w:rsidRDefault="0035441D" w:rsidP="0035441D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440" w:type="dxa"/>
            <w:shd w:val="clear" w:color="auto" w:fill="FAFAFA"/>
          </w:tcPr>
          <w:p w14:paraId="7056FA90" w14:textId="5E6A079E" w:rsidR="0035441D" w:rsidRPr="00A92B13" w:rsidRDefault="00D97E68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</w:t>
            </w:r>
            <w:r w:rsidR="00367DD5" w:rsidRPr="00A92B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917</w:t>
            </w:r>
            <w:r w:rsidR="00367DD5" w:rsidRPr="00A92B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184</w:t>
            </w:r>
          </w:p>
        </w:tc>
        <w:tc>
          <w:tcPr>
            <w:tcW w:w="1354" w:type="dxa"/>
            <w:shd w:val="clear" w:color="auto" w:fill="FAFAFA"/>
          </w:tcPr>
          <w:p w14:paraId="53D764F1" w14:textId="0858F719" w:rsidR="0035441D" w:rsidRPr="00A92B13" w:rsidRDefault="00D97E68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</w:t>
            </w:r>
            <w:r w:rsidR="0035441D" w:rsidRPr="00A92B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369</w:t>
            </w:r>
            <w:r w:rsidR="0035441D" w:rsidRPr="00A92B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484A7F" w14:textId="77C2D5FF" w:rsidR="0035441D" w:rsidRPr="00A92B13" w:rsidRDefault="00D97E68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</w:t>
            </w:r>
            <w:r w:rsidR="0035441D" w:rsidRPr="00A92B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627</w:t>
            </w:r>
          </w:p>
        </w:tc>
        <w:tc>
          <w:tcPr>
            <w:tcW w:w="1350" w:type="dxa"/>
            <w:shd w:val="clear" w:color="auto" w:fill="FAFAFA"/>
          </w:tcPr>
          <w:p w14:paraId="355E8E8E" w14:textId="13B38603" w:rsidR="0035441D" w:rsidRPr="00A92B13" w:rsidRDefault="0035441D" w:rsidP="0035441D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35441D" w:rsidRPr="00A92B13" w14:paraId="4E149C86" w14:textId="77777777" w:rsidTr="0035441D">
        <w:tc>
          <w:tcPr>
            <w:tcW w:w="3978" w:type="dxa"/>
            <w:vAlign w:val="bottom"/>
          </w:tcPr>
          <w:p w14:paraId="2B55121F" w14:textId="77777777" w:rsidR="0035441D" w:rsidRPr="00A92B13" w:rsidRDefault="0035441D" w:rsidP="0035441D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79A4FEE8" w14:textId="104494A0" w:rsidR="0035441D" w:rsidRPr="00A92B13" w:rsidRDefault="00D97E68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301</w:t>
            </w:r>
            <w:r w:rsidR="00367DD5" w:rsidRPr="00A92B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635</w:t>
            </w:r>
          </w:p>
        </w:tc>
        <w:tc>
          <w:tcPr>
            <w:tcW w:w="1354" w:type="dxa"/>
            <w:shd w:val="clear" w:color="auto" w:fill="FAFAFA"/>
          </w:tcPr>
          <w:p w14:paraId="49D40DB5" w14:textId="799C7A02" w:rsidR="0035441D" w:rsidRPr="00A92B13" w:rsidRDefault="0035441D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71EA34E" w14:textId="628182D1" w:rsidR="0035441D" w:rsidRPr="00A92B13" w:rsidRDefault="0035441D" w:rsidP="0035441D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2B1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D6BDD47" w14:textId="6928EE7D" w:rsidR="0035441D" w:rsidRPr="00A92B13" w:rsidRDefault="0035441D" w:rsidP="0035441D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35441D" w:rsidRPr="00A92B13" w14:paraId="43DA3743" w14:textId="77777777" w:rsidTr="0035441D">
        <w:tc>
          <w:tcPr>
            <w:tcW w:w="3978" w:type="dxa"/>
            <w:vAlign w:val="bottom"/>
          </w:tcPr>
          <w:p w14:paraId="07C58F35" w14:textId="77777777" w:rsidR="0035441D" w:rsidRPr="00A92B13" w:rsidRDefault="0035441D" w:rsidP="0035441D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4113A584" w14:textId="290D3172" w:rsidR="0035441D" w:rsidRPr="00A92B13" w:rsidRDefault="0035441D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D97E68" w:rsidRPr="00D97E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</w:t>
            </w:r>
            <w:r w:rsidRPr="00A92B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54" w:type="dxa"/>
            <w:shd w:val="clear" w:color="auto" w:fill="FAFAFA"/>
          </w:tcPr>
          <w:p w14:paraId="29C19AD0" w14:textId="030196B1" w:rsidR="0035441D" w:rsidRPr="00A92B13" w:rsidRDefault="0035441D" w:rsidP="0035441D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35CD996" w14:textId="1D847281" w:rsidR="0035441D" w:rsidRPr="00A92B13" w:rsidRDefault="0035441D" w:rsidP="0035441D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2B1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C13EF90" w14:textId="62522399" w:rsidR="0035441D" w:rsidRPr="00A92B13" w:rsidRDefault="0035441D" w:rsidP="0035441D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35441D" w:rsidRPr="00A92B13" w14:paraId="17A30F0E" w14:textId="77777777" w:rsidTr="0035441D">
        <w:tc>
          <w:tcPr>
            <w:tcW w:w="3978" w:type="dxa"/>
            <w:vAlign w:val="bottom"/>
          </w:tcPr>
          <w:p w14:paraId="2586D7EA" w14:textId="77777777" w:rsidR="0035441D" w:rsidRPr="00A92B13" w:rsidRDefault="0035441D" w:rsidP="0035441D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 -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4115E5ED" w14:textId="6202D978" w:rsidR="0035441D" w:rsidRPr="00A92B13" w:rsidRDefault="001B3CD5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D97E68" w:rsidRPr="00D97E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B630E7" w:rsidRPr="00A92B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97E68" w:rsidRPr="00D97E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170</w:t>
            </w:r>
            <w:r w:rsidRPr="00A92B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54" w:type="dxa"/>
            <w:shd w:val="clear" w:color="auto" w:fill="FAFAFA"/>
          </w:tcPr>
          <w:p w14:paraId="00229E9A" w14:textId="6EFEB06E" w:rsidR="0035441D" w:rsidRPr="00A92B13" w:rsidRDefault="0035441D" w:rsidP="0035441D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B2B23D4" w14:textId="7D298BE3" w:rsidR="0035441D" w:rsidRPr="00A92B13" w:rsidRDefault="0035441D" w:rsidP="0035441D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92B1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510A6A76" w14:textId="042C9DE5" w:rsidR="0035441D" w:rsidRPr="00A92B13" w:rsidRDefault="0035441D" w:rsidP="0035441D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35441D" w:rsidRPr="00A92B13" w14:paraId="222EACE2" w14:textId="77777777" w:rsidTr="0035441D">
        <w:tc>
          <w:tcPr>
            <w:tcW w:w="3978" w:type="dxa"/>
            <w:vAlign w:val="bottom"/>
          </w:tcPr>
          <w:p w14:paraId="65854BEC" w14:textId="77777777" w:rsidR="0035441D" w:rsidRPr="00A92B13" w:rsidRDefault="0035441D" w:rsidP="0035441D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5BE93A5" w14:textId="6719EEA9" w:rsidR="0035441D" w:rsidRPr="00A92B13" w:rsidRDefault="0035441D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D97E68" w:rsidRPr="00D97E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Pr="00A92B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97E68" w:rsidRPr="00D97E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292</w:t>
            </w:r>
            <w:r w:rsidRPr="00A92B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97E68" w:rsidRPr="00D97E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632</w:t>
            </w:r>
            <w:r w:rsidRPr="00A92B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</w:tcPr>
          <w:p w14:paraId="3B3304E5" w14:textId="3508E4D0" w:rsidR="0035441D" w:rsidRPr="00A92B13" w:rsidRDefault="0035441D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D97E68" w:rsidRPr="00D97E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A92B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97E68" w:rsidRPr="00D97E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445</w:t>
            </w:r>
            <w:r w:rsidRPr="00A92B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97E68" w:rsidRPr="00D97E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255</w:t>
            </w:r>
            <w:r w:rsidRPr="00A92B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4FAADF" w14:textId="50D2F701" w:rsidR="0035441D" w:rsidRPr="00A92B13" w:rsidRDefault="0035441D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D97E68" w:rsidRPr="00D97E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</w:t>
            </w:r>
            <w:r w:rsidRPr="00A92B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97E68" w:rsidRPr="00D97E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749</w:t>
            </w:r>
            <w:r w:rsidRPr="00A92B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1E5AF326" w14:textId="3EB21097" w:rsidR="0035441D" w:rsidRPr="00A92B13" w:rsidRDefault="0035441D" w:rsidP="0035441D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35441D" w:rsidRPr="00A92B13" w14:paraId="2BB6ACCB" w14:textId="77777777" w:rsidTr="0035441D">
        <w:tc>
          <w:tcPr>
            <w:tcW w:w="3978" w:type="dxa"/>
            <w:vAlign w:val="bottom"/>
          </w:tcPr>
          <w:p w14:paraId="73AB16CA" w14:textId="77777777" w:rsidR="0035441D" w:rsidRPr="00A92B13" w:rsidRDefault="0035441D" w:rsidP="0035441D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 -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5964889" w14:textId="5F0B4630" w:rsidR="0035441D" w:rsidRPr="00A92B13" w:rsidRDefault="00D97E68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22</w:t>
            </w:r>
            <w:r w:rsidR="00367DD5" w:rsidRPr="00A92B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925</w:t>
            </w:r>
            <w:r w:rsidR="00367DD5" w:rsidRPr="00A92B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004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1695AB3" w14:textId="73D8CB72" w:rsidR="0035441D" w:rsidRPr="00A92B13" w:rsidRDefault="00D97E68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</w:t>
            </w:r>
            <w:r w:rsidR="0035441D" w:rsidRPr="00A92B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924</w:t>
            </w:r>
            <w:r w:rsidR="0035441D" w:rsidRPr="00A92B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089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C9884D" w14:textId="0EAE0A17" w:rsidR="0035441D" w:rsidRPr="00A92B13" w:rsidRDefault="00D97E68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</w:t>
            </w:r>
            <w:r w:rsidR="0035441D" w:rsidRPr="00A92B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878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7ED4CD" w14:textId="67B3ABF0" w:rsidR="0035441D" w:rsidRPr="00A92B13" w:rsidRDefault="0035441D" w:rsidP="0035441D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</w:tbl>
    <w:p w14:paraId="1A0FA5F0" w14:textId="77777777" w:rsidR="003A205C" w:rsidRPr="00A92B13" w:rsidRDefault="003A205C" w:rsidP="00720D1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55DB8E2" w14:textId="7F77302D" w:rsidR="00720D1B" w:rsidRPr="00A92B13" w:rsidRDefault="009677AB" w:rsidP="00A7056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92B13">
        <w:rPr>
          <w:rFonts w:ascii="Browallia New" w:hAnsi="Browallia New" w:cs="Browallia New"/>
          <w:spacing w:val="-6"/>
          <w:sz w:val="26"/>
          <w:szCs w:val="26"/>
          <w:cs/>
        </w:rPr>
        <w:t>อาคาร</w:t>
      </w:r>
      <w:r w:rsidR="002B1130" w:rsidRPr="00A92B13">
        <w:rPr>
          <w:rFonts w:ascii="Browallia New" w:hAnsi="Browallia New" w:cs="Browallia New"/>
          <w:spacing w:val="-6"/>
          <w:sz w:val="26"/>
          <w:szCs w:val="26"/>
          <w:cs/>
        </w:rPr>
        <w:t>และส่วนตกแต่งปรับปรุง</w:t>
      </w:r>
      <w:r w:rsidR="00A74208" w:rsidRPr="00A92B13">
        <w:rPr>
          <w:rFonts w:ascii="Browallia New" w:hAnsi="Browallia New" w:cs="Browallia New"/>
          <w:spacing w:val="-6"/>
          <w:sz w:val="26"/>
          <w:szCs w:val="26"/>
          <w:cs/>
        </w:rPr>
        <w:t xml:space="preserve">ที่มีราคาตามบัญชีจำนวน </w:t>
      </w:r>
      <w:r w:rsidR="00D97E68" w:rsidRPr="00D97E68">
        <w:rPr>
          <w:rFonts w:ascii="Browallia New" w:hAnsi="Browallia New" w:cs="Browallia New"/>
          <w:spacing w:val="-6"/>
          <w:sz w:val="26"/>
          <w:szCs w:val="26"/>
        </w:rPr>
        <w:t>1</w:t>
      </w:r>
      <w:r w:rsidR="00144BD5" w:rsidRPr="00A92B13">
        <w:rPr>
          <w:rFonts w:ascii="Browallia New" w:hAnsi="Browallia New" w:cs="Browallia New"/>
          <w:spacing w:val="-6"/>
          <w:sz w:val="26"/>
          <w:szCs w:val="26"/>
        </w:rPr>
        <w:t>.</w:t>
      </w:r>
      <w:r w:rsidR="00D97E68" w:rsidRPr="00D97E68">
        <w:rPr>
          <w:rFonts w:ascii="Browallia New" w:hAnsi="Browallia New" w:cs="Browallia New"/>
          <w:spacing w:val="-6"/>
          <w:sz w:val="26"/>
          <w:szCs w:val="26"/>
        </w:rPr>
        <w:t>13</w:t>
      </w:r>
      <w:r w:rsidR="00BB4F8E" w:rsidRPr="00A92B1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92B13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5C0C20" w:rsidRPr="00A92B1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C0C20" w:rsidRPr="00A92B13">
        <w:rPr>
          <w:rFonts w:ascii="Browallia New" w:hAnsi="Browallia New" w:cs="Browallia New"/>
          <w:spacing w:val="-6"/>
          <w:sz w:val="26"/>
          <w:szCs w:val="26"/>
          <w:cs/>
        </w:rPr>
        <w:t>(</w:t>
      </w:r>
      <w:r w:rsidR="00D97E68" w:rsidRPr="00D97E68">
        <w:rPr>
          <w:rFonts w:ascii="Browallia New" w:hAnsi="Browallia New" w:cs="Browallia New"/>
          <w:spacing w:val="-6"/>
          <w:sz w:val="26"/>
          <w:szCs w:val="26"/>
        </w:rPr>
        <w:t>31</w:t>
      </w:r>
      <w:r w:rsidR="005C0C20" w:rsidRPr="00A92B13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5C0C20" w:rsidRPr="00A92B1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ธันวาคม </w:t>
      </w:r>
      <w:r w:rsidR="00306BC2" w:rsidRPr="00A92B1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พ.ศ. </w:t>
      </w:r>
      <w:r w:rsidR="00D97E68" w:rsidRPr="00D97E68">
        <w:rPr>
          <w:rFonts w:ascii="Browallia New" w:hAnsi="Browallia New" w:cs="Browallia New"/>
          <w:spacing w:val="-6"/>
          <w:sz w:val="26"/>
          <w:szCs w:val="26"/>
        </w:rPr>
        <w:t>2564</w:t>
      </w:r>
      <w:r w:rsidR="001B1999" w:rsidRPr="00A92B13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46A9F" w:rsidRPr="00A92B13">
        <w:rPr>
          <w:rFonts w:ascii="Browallia New" w:hAnsi="Browallia New" w:cs="Browallia New"/>
          <w:spacing w:val="-6"/>
          <w:sz w:val="26"/>
          <w:szCs w:val="26"/>
        </w:rPr>
        <w:t xml:space="preserve">: </w:t>
      </w:r>
      <w:r w:rsidR="00D97E68" w:rsidRPr="00D97E68">
        <w:rPr>
          <w:rFonts w:ascii="Browallia New" w:hAnsi="Browallia New" w:cs="Browallia New"/>
          <w:spacing w:val="-6"/>
          <w:sz w:val="26"/>
          <w:szCs w:val="26"/>
        </w:rPr>
        <w:t>1</w:t>
      </w:r>
      <w:r w:rsidR="00A46A9F" w:rsidRPr="00A92B13">
        <w:rPr>
          <w:rFonts w:ascii="Browallia New" w:hAnsi="Browallia New" w:cs="Browallia New"/>
          <w:spacing w:val="-6"/>
          <w:sz w:val="26"/>
          <w:szCs w:val="26"/>
        </w:rPr>
        <w:t>.</w:t>
      </w:r>
      <w:r w:rsidR="00D97E68" w:rsidRPr="00D97E68">
        <w:rPr>
          <w:rFonts w:ascii="Browallia New" w:hAnsi="Browallia New" w:cs="Browallia New"/>
          <w:spacing w:val="-6"/>
          <w:sz w:val="26"/>
          <w:szCs w:val="26"/>
        </w:rPr>
        <w:t>44</w:t>
      </w:r>
      <w:r w:rsidR="00774B74" w:rsidRPr="00A92B13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5C0C20" w:rsidRPr="00A92B1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ล้านบาท)</w:t>
      </w:r>
      <w:r w:rsidRPr="00A92B13">
        <w:rPr>
          <w:rFonts w:ascii="Browallia New" w:hAnsi="Browallia New" w:cs="Browallia New"/>
          <w:spacing w:val="-6"/>
          <w:sz w:val="26"/>
          <w:szCs w:val="26"/>
          <w:cs/>
        </w:rPr>
        <w:t xml:space="preserve"> ได้นำไปเป็นหลักประกัน</w:t>
      </w:r>
      <w:r w:rsidR="00A74208" w:rsidRPr="00A92B13">
        <w:rPr>
          <w:rFonts w:ascii="Browallia New" w:hAnsi="Browallia New" w:cs="Browallia New"/>
          <w:sz w:val="26"/>
          <w:szCs w:val="26"/>
          <w:cs/>
        </w:rPr>
        <w:t>เงินกู้ยืมจากสถาบันการเงิน</w:t>
      </w:r>
      <w:r w:rsidR="004F7C24" w:rsidRPr="00A92B13">
        <w:rPr>
          <w:rFonts w:ascii="Browallia New" w:hAnsi="Browallia New" w:cs="Browallia New"/>
          <w:b/>
          <w:sz w:val="26"/>
          <w:szCs w:val="26"/>
          <w:cs/>
        </w:rPr>
        <w:t>และวงเงินกู้ยืมจากสถาบันการเงิน</w:t>
      </w:r>
    </w:p>
    <w:p w14:paraId="578AA7FE" w14:textId="77777777" w:rsidR="00A70560" w:rsidRPr="00A92B13" w:rsidRDefault="00A70560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0D1B" w:rsidRPr="00A92B13" w14:paraId="3DFE4500" w14:textId="77777777" w:rsidTr="00B115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D5B98B5" w14:textId="3DCF751C" w:rsidR="00720D1B" w:rsidRPr="00A92B13" w:rsidRDefault="00D97E68" w:rsidP="00B1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97E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720D1B"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20D1B"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5EA9E48B" w14:textId="77777777" w:rsidR="00E37A05" w:rsidRPr="00A92B13" w:rsidRDefault="00E37A05" w:rsidP="00720D1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49"/>
        <w:gridCol w:w="1701"/>
        <w:gridCol w:w="1701"/>
      </w:tblGrid>
      <w:tr w:rsidR="0099360F" w:rsidRPr="00A92B13" w14:paraId="0822DE3C" w14:textId="77777777" w:rsidTr="00217E7E">
        <w:trPr>
          <w:trHeight w:val="20"/>
        </w:trPr>
        <w:tc>
          <w:tcPr>
            <w:tcW w:w="6149" w:type="dxa"/>
            <w:vAlign w:val="bottom"/>
          </w:tcPr>
          <w:p w14:paraId="36B196A4" w14:textId="77777777" w:rsidR="003A47E3" w:rsidRPr="00A92B13" w:rsidRDefault="003A47E3" w:rsidP="00720D1B">
            <w:pPr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bookmarkStart w:id="12" w:name="_Hlk38126130"/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5ECEBDE" w14:textId="77777777" w:rsidR="003A47E3" w:rsidRPr="00A92B13" w:rsidRDefault="003A47E3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D2178C3" w14:textId="77777777" w:rsidR="003A47E3" w:rsidRPr="00A92B13" w:rsidRDefault="003A47E3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9360F" w:rsidRPr="00A92B13" w14:paraId="079CC6E7" w14:textId="77777777" w:rsidTr="00217E7E">
        <w:trPr>
          <w:trHeight w:val="20"/>
        </w:trPr>
        <w:tc>
          <w:tcPr>
            <w:tcW w:w="6149" w:type="dxa"/>
            <w:vAlign w:val="bottom"/>
          </w:tcPr>
          <w:p w14:paraId="3CB44DFB" w14:textId="77777777" w:rsidR="003A47E3" w:rsidRPr="00A92B13" w:rsidRDefault="003A47E3" w:rsidP="00720D1B">
            <w:pPr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C207A23" w14:textId="77777777" w:rsidR="003A47E3" w:rsidRPr="00A92B13" w:rsidRDefault="003A47E3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4FA7665" w14:textId="77777777" w:rsidR="003A47E3" w:rsidRPr="00A92B13" w:rsidRDefault="003A47E3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9360F" w:rsidRPr="00A92B13" w14:paraId="7FB30533" w14:textId="77777777" w:rsidTr="00217E7E">
        <w:trPr>
          <w:trHeight w:val="20"/>
        </w:trPr>
        <w:tc>
          <w:tcPr>
            <w:tcW w:w="6149" w:type="dxa"/>
            <w:vAlign w:val="bottom"/>
          </w:tcPr>
          <w:p w14:paraId="248746F7" w14:textId="77777777" w:rsidR="003A47E3" w:rsidRPr="00A92B13" w:rsidRDefault="003A47E3" w:rsidP="00720D1B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74BA2A4C" w14:textId="77777777" w:rsidR="003A47E3" w:rsidRPr="00A92B13" w:rsidRDefault="003A47E3" w:rsidP="00BD09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4F5AB22" w14:textId="77777777" w:rsidR="003A47E3" w:rsidRPr="00A92B13" w:rsidRDefault="003A47E3" w:rsidP="00BD09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9360F" w:rsidRPr="00A92B13" w14:paraId="7C164771" w14:textId="77777777" w:rsidTr="00217E7E">
        <w:trPr>
          <w:trHeight w:val="20"/>
        </w:trPr>
        <w:tc>
          <w:tcPr>
            <w:tcW w:w="6149" w:type="dxa"/>
            <w:vAlign w:val="bottom"/>
          </w:tcPr>
          <w:p w14:paraId="11DB6B2B" w14:textId="42306CD9" w:rsidR="00F10E47" w:rsidRPr="00A92B13" w:rsidRDefault="00BF6653" w:rsidP="00A92B13">
            <w:pPr>
              <w:spacing w:before="10" w:after="10"/>
              <w:ind w:right="17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EF1F1D"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D97E68" w:rsidRPr="00D97E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06BC2" w:rsidRPr="00A92B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6BC2"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712258"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06BC2"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97E68" w:rsidRPr="00D97E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01" w:type="dxa"/>
            <w:shd w:val="clear" w:color="auto" w:fill="FAFAFA"/>
          </w:tcPr>
          <w:p w14:paraId="29AB0AFE" w14:textId="77777777" w:rsidR="00F10E47" w:rsidRPr="00A92B13" w:rsidRDefault="00F10E47" w:rsidP="00A92B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21D178DC" w14:textId="77777777" w:rsidR="00F10E47" w:rsidRPr="00A92B13" w:rsidRDefault="00F10E47" w:rsidP="00A92B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9360F" w:rsidRPr="00A92B13" w14:paraId="794FACC4" w14:textId="77777777" w:rsidTr="00217E7E">
        <w:trPr>
          <w:trHeight w:val="20"/>
        </w:trPr>
        <w:tc>
          <w:tcPr>
            <w:tcW w:w="6149" w:type="dxa"/>
            <w:vAlign w:val="bottom"/>
          </w:tcPr>
          <w:p w14:paraId="7DBFAABD" w14:textId="77777777" w:rsidR="00F10E47" w:rsidRPr="00A92B13" w:rsidRDefault="00F10E47" w:rsidP="00720D1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701" w:type="dxa"/>
            <w:shd w:val="clear" w:color="auto" w:fill="FAFAFA"/>
          </w:tcPr>
          <w:p w14:paraId="3D061C0E" w14:textId="5BF1F26D" w:rsidR="00F10E47" w:rsidRPr="00A92B13" w:rsidRDefault="00D97E68" w:rsidP="00BD09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66</w:t>
            </w:r>
            <w:r w:rsidR="0035441D" w:rsidRPr="00A92B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554</w:t>
            </w:r>
            <w:r w:rsidR="0035441D" w:rsidRPr="00A92B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885</w:t>
            </w:r>
          </w:p>
        </w:tc>
        <w:tc>
          <w:tcPr>
            <w:tcW w:w="1701" w:type="dxa"/>
            <w:shd w:val="clear" w:color="auto" w:fill="FAFAFA"/>
          </w:tcPr>
          <w:p w14:paraId="2E6F279E" w14:textId="2C0D046D" w:rsidR="00F10E47" w:rsidRPr="00A92B13" w:rsidRDefault="00D97E68" w:rsidP="00BD09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  <w:r w:rsidR="0035441D" w:rsidRPr="00A92B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645</w:t>
            </w:r>
            <w:r w:rsidR="0035441D" w:rsidRPr="00A92B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855</w:t>
            </w:r>
          </w:p>
        </w:tc>
      </w:tr>
      <w:tr w:rsidR="001024E1" w:rsidRPr="00A92B13" w14:paraId="63A468F4" w14:textId="77777777" w:rsidTr="00217E7E">
        <w:trPr>
          <w:trHeight w:val="20"/>
        </w:trPr>
        <w:tc>
          <w:tcPr>
            <w:tcW w:w="6149" w:type="dxa"/>
            <w:vAlign w:val="bottom"/>
          </w:tcPr>
          <w:p w14:paraId="00A3C947" w14:textId="77777777" w:rsidR="001024E1" w:rsidRPr="00A92B13" w:rsidRDefault="001024E1" w:rsidP="00720D1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FAFAFA"/>
          </w:tcPr>
          <w:p w14:paraId="266D55D4" w14:textId="7400FDD8" w:rsidR="001024E1" w:rsidRPr="00A92B13" w:rsidRDefault="00D97E68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  <w:r w:rsidR="0035441D" w:rsidRPr="00A92B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544</w:t>
            </w:r>
            <w:r w:rsidR="0035441D" w:rsidRPr="00A92B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538</w:t>
            </w:r>
          </w:p>
        </w:tc>
        <w:tc>
          <w:tcPr>
            <w:tcW w:w="1701" w:type="dxa"/>
            <w:shd w:val="clear" w:color="auto" w:fill="FAFAFA"/>
          </w:tcPr>
          <w:p w14:paraId="4B825FDC" w14:textId="49CE05A7" w:rsidR="001024E1" w:rsidRPr="00A92B13" w:rsidRDefault="0035441D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99360F" w:rsidRPr="00A92B13" w14:paraId="013B6228" w14:textId="77777777" w:rsidTr="00217E7E">
        <w:trPr>
          <w:trHeight w:val="20"/>
        </w:trPr>
        <w:tc>
          <w:tcPr>
            <w:tcW w:w="6149" w:type="dxa"/>
            <w:vAlign w:val="bottom"/>
          </w:tcPr>
          <w:p w14:paraId="1562B4EA" w14:textId="77777777" w:rsidR="00FF0644" w:rsidRPr="00A92B13" w:rsidRDefault="007F5F2F" w:rsidP="00720D1B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6C34137" w14:textId="62F07275" w:rsidR="00FF0644" w:rsidRPr="00A92B13" w:rsidRDefault="0035441D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D97E68" w:rsidRPr="00D97E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</w:t>
            </w:r>
            <w:r w:rsidRPr="00A92B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97E68" w:rsidRPr="00D97E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379</w:t>
            </w:r>
            <w:r w:rsidRPr="00A92B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97E68" w:rsidRPr="00D97E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554</w:t>
            </w:r>
            <w:r w:rsidRPr="00A92B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BA9840B" w14:textId="3D128A8F" w:rsidR="00FF0644" w:rsidRPr="00A92B13" w:rsidRDefault="0035441D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D97E68" w:rsidRPr="00D97E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A92B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97E68" w:rsidRPr="00D97E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494</w:t>
            </w:r>
            <w:r w:rsidRPr="00A92B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97E68" w:rsidRPr="00D97E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535</w:t>
            </w:r>
            <w:r w:rsidRPr="00A92B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99360F" w:rsidRPr="00A92B13" w14:paraId="68AA3B89" w14:textId="77777777" w:rsidTr="00217E7E">
        <w:trPr>
          <w:trHeight w:val="20"/>
        </w:trPr>
        <w:tc>
          <w:tcPr>
            <w:tcW w:w="6149" w:type="dxa"/>
            <w:vAlign w:val="bottom"/>
          </w:tcPr>
          <w:p w14:paraId="5E3148EF" w14:textId="77777777" w:rsidR="00FF0644" w:rsidRPr="00A92B13" w:rsidRDefault="00FF0644" w:rsidP="00720D1B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C7DFB4" w14:textId="6E69FE84" w:rsidR="00FF0644" w:rsidRPr="00A92B13" w:rsidRDefault="00D97E68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</w:t>
            </w:r>
            <w:r w:rsidR="0035441D" w:rsidRPr="00A92B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719</w:t>
            </w:r>
            <w:r w:rsidR="0035441D" w:rsidRPr="00A92B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869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DDCA64" w14:textId="5FFF0513" w:rsidR="00FF0644" w:rsidRPr="00A92B13" w:rsidRDefault="00D97E68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6</w:t>
            </w:r>
            <w:r w:rsidR="0035441D" w:rsidRPr="00A92B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151</w:t>
            </w:r>
            <w:r w:rsidR="0035441D" w:rsidRPr="00A92B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320</w:t>
            </w:r>
          </w:p>
        </w:tc>
      </w:tr>
      <w:bookmarkEnd w:id="12"/>
    </w:tbl>
    <w:p w14:paraId="506802B7" w14:textId="77777777" w:rsidR="00720D1B" w:rsidRPr="00A92B13" w:rsidRDefault="00F608D3" w:rsidP="005D5395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92B13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0D1B" w:rsidRPr="00A92B13" w14:paraId="5D0B5268" w14:textId="77777777" w:rsidTr="00B115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13D0591" w14:textId="651808AE" w:rsidR="00720D1B" w:rsidRPr="00A92B13" w:rsidRDefault="00D97E68" w:rsidP="005E4C7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97E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720D1B"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20D1B"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16654B9B" w14:textId="77777777" w:rsidR="00720D1B" w:rsidRPr="00A92B13" w:rsidRDefault="00720D1B" w:rsidP="005E4C71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7123B65" w14:textId="56DC11BC" w:rsidR="00236DEB" w:rsidRPr="00A92B13" w:rsidRDefault="00D97E68" w:rsidP="005E4C71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D97E68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236DEB" w:rsidRPr="00A92B1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97E68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236DEB" w:rsidRPr="00A92B1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เงินกู้ยืมระยะสั้นจากบุคคล</w:t>
      </w:r>
      <w:r w:rsidR="00940DAE" w:rsidRPr="00A92B1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ภายนอ</w:t>
      </w:r>
      <w:r w:rsidR="00F06CDA" w:rsidRPr="00A92B1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</w:p>
    <w:p w14:paraId="217D737A" w14:textId="65FAA424" w:rsidR="00236DEB" w:rsidRPr="00A92B13" w:rsidRDefault="00236DEB" w:rsidP="005E4C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FC668D4" w14:textId="0DF05D7E" w:rsidR="003D24B0" w:rsidRPr="00A92B13" w:rsidRDefault="003D24B0" w:rsidP="003D24B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92B13">
        <w:rPr>
          <w:rFonts w:ascii="Browallia New" w:hAnsi="Browallia New" w:cs="Browallia New"/>
          <w:sz w:val="26"/>
          <w:szCs w:val="26"/>
          <w:cs/>
        </w:rPr>
        <w:t>ในระหว่างงวด บริษัท</w:t>
      </w:r>
      <w:r w:rsidR="000A3717" w:rsidRPr="00A92B13">
        <w:rPr>
          <w:rFonts w:ascii="Browallia New" w:hAnsi="Browallia New" w:cs="Browallia New"/>
          <w:sz w:val="26"/>
          <w:szCs w:val="26"/>
          <w:cs/>
        </w:rPr>
        <w:t>ได้กู้ยืมเงินกู้ยืมระยะสั้นจากบุคคลภายนอกเพิ่ม</w:t>
      </w:r>
      <w:r w:rsidRPr="00A92B13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D97E68" w:rsidRPr="00D97E68">
        <w:rPr>
          <w:rFonts w:ascii="Browallia New" w:hAnsi="Browallia New" w:cs="Browallia New"/>
          <w:sz w:val="26"/>
          <w:szCs w:val="26"/>
        </w:rPr>
        <w:t>5</w:t>
      </w:r>
      <w:r w:rsidRPr="00A92B13">
        <w:rPr>
          <w:rFonts w:ascii="Browallia New" w:hAnsi="Browallia New" w:cs="Browallia New"/>
          <w:sz w:val="26"/>
          <w:szCs w:val="26"/>
          <w:cs/>
        </w:rPr>
        <w:t xml:space="preserve"> ล้านบาทและชำระคืนจำนวน </w:t>
      </w:r>
      <w:r w:rsidR="00D97E68" w:rsidRPr="00D97E68">
        <w:rPr>
          <w:rFonts w:ascii="Browallia New" w:hAnsi="Browallia New" w:cs="Browallia New"/>
          <w:sz w:val="26"/>
          <w:szCs w:val="26"/>
        </w:rPr>
        <w:t>10</w:t>
      </w:r>
      <w:r w:rsidRPr="00A92B13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</w:p>
    <w:p w14:paraId="5B77D8D6" w14:textId="77777777" w:rsidR="003D24B0" w:rsidRPr="00A92B13" w:rsidRDefault="003D24B0" w:rsidP="005E4C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4C3C45E" w14:textId="35FCB064" w:rsidR="00E53812" w:rsidRPr="00A92B13" w:rsidRDefault="00802BC2" w:rsidP="005E4C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92B1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97E68" w:rsidRPr="00D97E68">
        <w:rPr>
          <w:rFonts w:ascii="Browallia New" w:hAnsi="Browallia New" w:cs="Browallia New"/>
          <w:sz w:val="26"/>
          <w:szCs w:val="26"/>
        </w:rPr>
        <w:t>31</w:t>
      </w:r>
      <w:r w:rsidRPr="00A92B13">
        <w:rPr>
          <w:rFonts w:ascii="Browallia New" w:hAnsi="Browallia New" w:cs="Browallia New"/>
          <w:sz w:val="26"/>
          <w:szCs w:val="26"/>
        </w:rPr>
        <w:t xml:space="preserve"> </w:t>
      </w:r>
      <w:r w:rsidRPr="00A92B13">
        <w:rPr>
          <w:rFonts w:ascii="Browallia New" w:hAnsi="Browallia New" w:cs="Browallia New"/>
          <w:sz w:val="26"/>
          <w:szCs w:val="26"/>
          <w:cs/>
        </w:rPr>
        <w:t>มีนาคม พ</w:t>
      </w:r>
      <w:r w:rsidRPr="00A92B13">
        <w:rPr>
          <w:rFonts w:ascii="Browallia New" w:hAnsi="Browallia New" w:cs="Browallia New"/>
          <w:sz w:val="26"/>
          <w:szCs w:val="26"/>
        </w:rPr>
        <w:t>.</w:t>
      </w:r>
      <w:r w:rsidRPr="00A92B13">
        <w:rPr>
          <w:rFonts w:ascii="Browallia New" w:hAnsi="Browallia New" w:cs="Browallia New"/>
          <w:sz w:val="26"/>
          <w:szCs w:val="26"/>
          <w:cs/>
        </w:rPr>
        <w:t>ศ</w:t>
      </w:r>
      <w:r w:rsidRPr="00A92B13">
        <w:rPr>
          <w:rFonts w:ascii="Browallia New" w:hAnsi="Browallia New" w:cs="Browallia New"/>
          <w:sz w:val="26"/>
          <w:szCs w:val="26"/>
        </w:rPr>
        <w:t>.</w:t>
      </w:r>
      <w:r w:rsidR="00D97E68" w:rsidRPr="00D97E68">
        <w:rPr>
          <w:rFonts w:ascii="Browallia New" w:hAnsi="Browallia New" w:cs="Browallia New"/>
          <w:sz w:val="26"/>
          <w:szCs w:val="26"/>
        </w:rPr>
        <w:t>2565</w:t>
      </w:r>
      <w:r w:rsidRPr="00A92B13">
        <w:rPr>
          <w:rFonts w:ascii="Browallia New" w:hAnsi="Browallia New" w:cs="Browallia New"/>
          <w:sz w:val="26"/>
          <w:szCs w:val="26"/>
        </w:rPr>
        <w:t xml:space="preserve"> </w:t>
      </w:r>
      <w:r w:rsidR="00565B38" w:rsidRPr="00A92B13">
        <w:rPr>
          <w:rFonts w:ascii="Browallia New" w:hAnsi="Browallia New" w:cs="Browallia New"/>
          <w:sz w:val="26"/>
          <w:szCs w:val="26"/>
          <w:cs/>
        </w:rPr>
        <w:t>เงินกู้ยืมระยะสั้นจากบุคคลภายนอก</w:t>
      </w:r>
      <w:r w:rsidR="00795AEA" w:rsidRPr="00A92B13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D97E68" w:rsidRPr="00D97E68">
        <w:rPr>
          <w:rFonts w:ascii="Browallia New" w:hAnsi="Browallia New" w:cs="Browallia New"/>
          <w:sz w:val="26"/>
          <w:szCs w:val="26"/>
        </w:rPr>
        <w:t>12</w:t>
      </w:r>
      <w:r w:rsidR="00F06CDA" w:rsidRPr="00A92B13">
        <w:rPr>
          <w:rFonts w:ascii="Browallia New" w:hAnsi="Browallia New" w:cs="Browallia New"/>
          <w:sz w:val="26"/>
          <w:szCs w:val="26"/>
        </w:rPr>
        <w:t>.</w:t>
      </w:r>
      <w:r w:rsidR="00D97E68" w:rsidRPr="00D97E68">
        <w:rPr>
          <w:rFonts w:ascii="Browallia New" w:hAnsi="Browallia New" w:cs="Browallia New"/>
          <w:sz w:val="26"/>
          <w:szCs w:val="26"/>
        </w:rPr>
        <w:t>5</w:t>
      </w:r>
      <w:r w:rsidR="00795AEA" w:rsidRPr="00A92B13">
        <w:rPr>
          <w:rFonts w:ascii="Browallia New" w:hAnsi="Browallia New" w:cs="Browallia New"/>
          <w:sz w:val="26"/>
          <w:szCs w:val="26"/>
        </w:rPr>
        <w:t xml:space="preserve"> </w:t>
      </w:r>
      <w:r w:rsidR="00795AEA" w:rsidRPr="00A92B13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565B38" w:rsidRPr="00A92B13">
        <w:rPr>
          <w:rFonts w:ascii="Browallia New" w:hAnsi="Browallia New" w:cs="Browallia New"/>
          <w:sz w:val="26"/>
          <w:szCs w:val="26"/>
          <w:cs/>
        </w:rPr>
        <w:t xml:space="preserve">อยู่ในสกุลเงินบาท และมีอัตราดอกเบี้ยร้อยละ </w:t>
      </w:r>
      <w:r w:rsidR="00D97E68" w:rsidRPr="00D97E68">
        <w:rPr>
          <w:rFonts w:ascii="Browallia New" w:hAnsi="Browallia New" w:cs="Browallia New"/>
          <w:sz w:val="26"/>
          <w:szCs w:val="26"/>
        </w:rPr>
        <w:t>4</w:t>
      </w:r>
      <w:r w:rsidR="00565B38" w:rsidRPr="00A92B13">
        <w:rPr>
          <w:rFonts w:ascii="Browallia New" w:hAnsi="Browallia New" w:cs="Browallia New"/>
          <w:sz w:val="26"/>
          <w:szCs w:val="26"/>
          <w:cs/>
        </w:rPr>
        <w:t xml:space="preserve"> ต่อปี (</w:t>
      </w:r>
      <w:r w:rsidR="00D97E68" w:rsidRPr="00D97E68">
        <w:rPr>
          <w:rFonts w:ascii="Browallia New" w:hAnsi="Browallia New" w:cs="Browallia New"/>
          <w:sz w:val="26"/>
          <w:szCs w:val="26"/>
        </w:rPr>
        <w:t>31</w:t>
      </w:r>
      <w:r w:rsidR="00565B38" w:rsidRPr="00A92B13">
        <w:rPr>
          <w:rFonts w:ascii="Browallia New" w:hAnsi="Browallia New" w:cs="Browallia New"/>
          <w:sz w:val="26"/>
          <w:szCs w:val="26"/>
        </w:rPr>
        <w:t xml:space="preserve"> </w:t>
      </w:r>
      <w:r w:rsidR="00565B38" w:rsidRPr="00A92B13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306BC2" w:rsidRPr="00A92B1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97E68" w:rsidRPr="00D97E68">
        <w:rPr>
          <w:rFonts w:ascii="Browallia New" w:hAnsi="Browallia New" w:cs="Browallia New"/>
          <w:sz w:val="26"/>
          <w:szCs w:val="26"/>
        </w:rPr>
        <w:t>2564</w:t>
      </w:r>
      <w:r w:rsidR="00565B38" w:rsidRPr="00A92B13">
        <w:rPr>
          <w:rFonts w:ascii="Browallia New" w:hAnsi="Browallia New" w:cs="Browallia New"/>
          <w:sz w:val="26"/>
          <w:szCs w:val="26"/>
        </w:rPr>
        <w:t xml:space="preserve"> :</w:t>
      </w:r>
      <w:r w:rsidR="00565B38" w:rsidRPr="00A92B1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97E68" w:rsidRPr="00D97E68">
        <w:rPr>
          <w:rFonts w:ascii="Browallia New" w:hAnsi="Browallia New" w:cs="Browallia New"/>
          <w:spacing w:val="-6"/>
          <w:sz w:val="26"/>
          <w:szCs w:val="26"/>
        </w:rPr>
        <w:t>17</w:t>
      </w:r>
      <w:r w:rsidR="0079272E" w:rsidRPr="00A92B13">
        <w:rPr>
          <w:rFonts w:ascii="Browallia New" w:hAnsi="Browallia New" w:cs="Browallia New"/>
          <w:spacing w:val="-6"/>
          <w:sz w:val="26"/>
          <w:szCs w:val="26"/>
        </w:rPr>
        <w:t>.</w:t>
      </w:r>
      <w:r w:rsidR="00D97E68" w:rsidRPr="00D97E68">
        <w:rPr>
          <w:rFonts w:ascii="Browallia New" w:hAnsi="Browallia New" w:cs="Browallia New"/>
          <w:spacing w:val="-6"/>
          <w:sz w:val="26"/>
          <w:szCs w:val="26"/>
        </w:rPr>
        <w:t>50</w:t>
      </w:r>
      <w:r w:rsidR="0079272E" w:rsidRPr="00A92B1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9272E" w:rsidRPr="00A92B13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565B38" w:rsidRPr="00A92B13">
        <w:rPr>
          <w:rFonts w:ascii="Browallia New" w:hAnsi="Browallia New" w:cs="Browallia New"/>
          <w:sz w:val="26"/>
          <w:szCs w:val="26"/>
          <w:cs/>
        </w:rPr>
        <w:t>) และมีกำหนดชำระคืนเมื่อทวงถาม</w:t>
      </w:r>
    </w:p>
    <w:p w14:paraId="45513B11" w14:textId="77777777" w:rsidR="00A70560" w:rsidRPr="00A92B13" w:rsidRDefault="00A70560" w:rsidP="005E4C7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853CAC0" w14:textId="2DA11084" w:rsidR="00DF25E4" w:rsidRPr="00A92B13" w:rsidRDefault="00D97E68" w:rsidP="005E4C71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97E68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063466" w:rsidRPr="00A92B1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97E68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F25E4" w:rsidRPr="00A92B1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เงินกู้ยืมระยะยาว</w:t>
      </w:r>
      <w:r w:rsidR="00D46C83" w:rsidRPr="00A92B1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จากสถาบันการเงิน</w:t>
      </w:r>
    </w:p>
    <w:p w14:paraId="2195FDD8" w14:textId="77777777" w:rsidR="00080B85" w:rsidRPr="00A92B13" w:rsidRDefault="00080B85" w:rsidP="005E4C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58"/>
        <w:gridCol w:w="1296"/>
        <w:gridCol w:w="1296"/>
        <w:gridCol w:w="1296"/>
        <w:gridCol w:w="1296"/>
      </w:tblGrid>
      <w:tr w:rsidR="008C56F6" w:rsidRPr="00A92B13" w14:paraId="41654B87" w14:textId="77777777" w:rsidTr="00217E7E">
        <w:trPr>
          <w:cantSplit/>
        </w:trPr>
        <w:tc>
          <w:tcPr>
            <w:tcW w:w="4258" w:type="dxa"/>
            <w:vAlign w:val="bottom"/>
          </w:tcPr>
          <w:p w14:paraId="123815FF" w14:textId="77777777" w:rsidR="008C56F6" w:rsidRPr="00A92B13" w:rsidRDefault="008C56F6" w:rsidP="005E4C71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098E7" w14:textId="77777777" w:rsidR="008C56F6" w:rsidRPr="00A92B13" w:rsidRDefault="00AD5D96" w:rsidP="005E4C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</w:t>
            </w:r>
            <w:r w:rsidR="008C56F6"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69169" w14:textId="77777777" w:rsidR="008C56F6" w:rsidRPr="00A92B13" w:rsidRDefault="00AD5D96" w:rsidP="005E4C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</w:t>
            </w:r>
            <w:r w:rsidR="008C56F6"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การเงินเฉพาะ</w:t>
            </w:r>
            <w:r w:rsidR="008C56F6"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F5529" w:rsidRPr="00A92B13" w14:paraId="77F99142" w14:textId="77777777" w:rsidTr="00217E7E">
        <w:trPr>
          <w:cantSplit/>
        </w:trPr>
        <w:tc>
          <w:tcPr>
            <w:tcW w:w="4258" w:type="dxa"/>
            <w:vAlign w:val="bottom"/>
          </w:tcPr>
          <w:p w14:paraId="660F408C" w14:textId="77777777" w:rsidR="00BF5529" w:rsidRPr="00A92B13" w:rsidRDefault="00BF5529" w:rsidP="005E4C71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2C3823" w14:textId="682614FA" w:rsidR="00BF5529" w:rsidRPr="00A92B13" w:rsidRDefault="00D97E68" w:rsidP="005E4C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97E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06BC2" w:rsidRPr="00A92B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6BC2"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728B88" w14:textId="489FA7E3" w:rsidR="00BF5529" w:rsidRPr="00A92B13" w:rsidRDefault="00D97E68" w:rsidP="005E4C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97E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F5529" w:rsidRPr="00A92B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F5529"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5F9AC7" w14:textId="6BD81118" w:rsidR="00BF5529" w:rsidRPr="00A92B13" w:rsidRDefault="00D97E68" w:rsidP="005E4C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97E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06BC2" w:rsidRPr="00A92B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6BC2"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C18AE1" w14:textId="43566A62" w:rsidR="00BF5529" w:rsidRPr="00A92B13" w:rsidRDefault="00D97E68" w:rsidP="005E4C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97E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F5529" w:rsidRPr="00A92B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F5529"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61151" w:rsidRPr="00A92B13" w14:paraId="2A6EDEBE" w14:textId="77777777" w:rsidTr="00217E7E">
        <w:trPr>
          <w:cantSplit/>
        </w:trPr>
        <w:tc>
          <w:tcPr>
            <w:tcW w:w="4258" w:type="dxa"/>
            <w:vAlign w:val="bottom"/>
          </w:tcPr>
          <w:p w14:paraId="3C4681AB" w14:textId="77777777" w:rsidR="00061151" w:rsidRPr="00A92B13" w:rsidRDefault="00061151" w:rsidP="005E4C71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7E95E26" w14:textId="2B122B76" w:rsidR="00061151" w:rsidRPr="00A92B13" w:rsidRDefault="00306BC2" w:rsidP="005E4C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97E68" w:rsidRPr="00D97E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4ECDE0A0" w14:textId="48E310EF" w:rsidR="00061151" w:rsidRPr="00A92B13" w:rsidRDefault="00306BC2" w:rsidP="005E4C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97E68" w:rsidRPr="00D97E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4B2F27AD" w14:textId="7FDD37CF" w:rsidR="00061151" w:rsidRPr="00A92B13" w:rsidRDefault="00306BC2" w:rsidP="005E4C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97E68" w:rsidRPr="00D97E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6B11F19C" w14:textId="419387A2" w:rsidR="00061151" w:rsidRPr="00A92B13" w:rsidRDefault="00306BC2" w:rsidP="005E4C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97E68" w:rsidRPr="00D97E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061151" w:rsidRPr="00A92B13" w14:paraId="3154E6D4" w14:textId="77777777" w:rsidTr="00217E7E">
        <w:trPr>
          <w:cantSplit/>
        </w:trPr>
        <w:tc>
          <w:tcPr>
            <w:tcW w:w="4258" w:type="dxa"/>
            <w:vAlign w:val="bottom"/>
          </w:tcPr>
          <w:p w14:paraId="7A63D63E" w14:textId="77777777" w:rsidR="00061151" w:rsidRPr="00A92B13" w:rsidRDefault="00061151" w:rsidP="005E4C71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1F03B4" w14:textId="77777777" w:rsidR="00061151" w:rsidRPr="00A92B13" w:rsidRDefault="00061151" w:rsidP="005E4C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DE01E8" w14:textId="77777777" w:rsidR="00061151" w:rsidRPr="00A92B13" w:rsidRDefault="00061151" w:rsidP="005E4C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FC023D" w14:textId="77777777" w:rsidR="00061151" w:rsidRPr="00A92B13" w:rsidRDefault="00061151" w:rsidP="005E4C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EEB9A7" w14:textId="77777777" w:rsidR="00061151" w:rsidRPr="00A92B13" w:rsidRDefault="00061151" w:rsidP="005E4C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61151" w:rsidRPr="00A92B13" w14:paraId="5BA621B6" w14:textId="77777777" w:rsidTr="00217E7E">
        <w:trPr>
          <w:cantSplit/>
        </w:trPr>
        <w:tc>
          <w:tcPr>
            <w:tcW w:w="4258" w:type="dxa"/>
            <w:vAlign w:val="bottom"/>
          </w:tcPr>
          <w:p w14:paraId="21281E78" w14:textId="77777777" w:rsidR="00061151" w:rsidRPr="00A92B13" w:rsidRDefault="00061151" w:rsidP="005E4C71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25B810" w14:textId="77777777" w:rsidR="00061151" w:rsidRPr="00A92B13" w:rsidRDefault="00061151" w:rsidP="005E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1308D2" w14:textId="77777777" w:rsidR="00061151" w:rsidRPr="00A92B13" w:rsidRDefault="00061151" w:rsidP="005E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460CF3" w14:textId="77777777" w:rsidR="00061151" w:rsidRPr="00A92B13" w:rsidRDefault="00061151" w:rsidP="005E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6B83A4" w14:textId="77777777" w:rsidR="00061151" w:rsidRPr="00A92B13" w:rsidRDefault="00061151" w:rsidP="005E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61151" w:rsidRPr="00A92B13" w14:paraId="1FB568E7" w14:textId="77777777" w:rsidTr="00217E7E">
        <w:trPr>
          <w:cantSplit/>
        </w:trPr>
        <w:tc>
          <w:tcPr>
            <w:tcW w:w="4258" w:type="dxa"/>
            <w:vAlign w:val="bottom"/>
          </w:tcPr>
          <w:p w14:paraId="0F683C21" w14:textId="77777777" w:rsidR="00061151" w:rsidRPr="00A92B13" w:rsidRDefault="00061151" w:rsidP="005E4C71">
            <w:pPr>
              <w:ind w:left="41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>ระยะเวลาครบกำหนดของเงินกู้ยืมระยะยาว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D77EE1" w14:textId="77777777" w:rsidR="00061151" w:rsidRPr="00A92B13" w:rsidRDefault="00061151" w:rsidP="005E4C71">
            <w:pPr>
              <w:pStyle w:val="Heading6"/>
              <w:spacing w:before="0" w:after="0"/>
              <w:ind w:left="964"/>
              <w:jc w:val="righ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22B3CC0" w14:textId="77777777" w:rsidR="00061151" w:rsidRPr="00A92B13" w:rsidRDefault="00061151" w:rsidP="005E4C71">
            <w:pPr>
              <w:pStyle w:val="Heading6"/>
              <w:spacing w:before="0" w:after="0"/>
              <w:ind w:left="964"/>
              <w:jc w:val="righ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FC688BD" w14:textId="77777777" w:rsidR="00061151" w:rsidRPr="00A92B13" w:rsidRDefault="00061151" w:rsidP="005E4C71">
            <w:pPr>
              <w:pStyle w:val="Heading6"/>
              <w:spacing w:before="0" w:after="0"/>
              <w:ind w:left="964"/>
              <w:jc w:val="righ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E787F38" w14:textId="77777777" w:rsidR="00061151" w:rsidRPr="00A92B13" w:rsidRDefault="00061151" w:rsidP="005E4C71">
            <w:pPr>
              <w:pStyle w:val="Heading6"/>
              <w:spacing w:before="0" w:after="0"/>
              <w:ind w:left="964"/>
              <w:jc w:val="righ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</w:pPr>
          </w:p>
        </w:tc>
      </w:tr>
      <w:tr w:rsidR="0079272E" w:rsidRPr="00A92B13" w14:paraId="1956F573" w14:textId="77777777" w:rsidTr="00217E7E">
        <w:trPr>
          <w:cantSplit/>
        </w:trPr>
        <w:tc>
          <w:tcPr>
            <w:tcW w:w="4258" w:type="dxa"/>
            <w:vAlign w:val="bottom"/>
          </w:tcPr>
          <w:p w14:paraId="0D862C94" w14:textId="6CF195D7" w:rsidR="0079272E" w:rsidRPr="00A92B13" w:rsidRDefault="0079272E" w:rsidP="0079272E">
            <w:pPr>
              <w:ind w:left="41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3" w:name="OLE_LINK126"/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68E841" w14:textId="6C4A623F" w:rsidR="0079272E" w:rsidRPr="00A92B13" w:rsidRDefault="00D97E68" w:rsidP="00792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9F5128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="009F5128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296" w:type="dxa"/>
            <w:vAlign w:val="bottom"/>
          </w:tcPr>
          <w:p w14:paraId="26A2F230" w14:textId="5520B695" w:rsidR="0079272E" w:rsidRPr="00A92B13" w:rsidRDefault="00D97E68" w:rsidP="00792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79272E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79272E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31D68E" w14:textId="7D2AF532" w:rsidR="0079272E" w:rsidRPr="00A92B13" w:rsidRDefault="00D97E68" w:rsidP="00792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9F5128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9F5128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296" w:type="dxa"/>
            <w:vAlign w:val="bottom"/>
          </w:tcPr>
          <w:p w14:paraId="1700EB7E" w14:textId="07C3C866" w:rsidR="0079272E" w:rsidRPr="00A92B13" w:rsidRDefault="00D97E68" w:rsidP="00792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79272E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79272E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</w:tr>
      <w:tr w:rsidR="0079272E" w:rsidRPr="00A92B13" w14:paraId="6250E4F7" w14:textId="77777777" w:rsidTr="00217E7E">
        <w:trPr>
          <w:cantSplit/>
        </w:trPr>
        <w:tc>
          <w:tcPr>
            <w:tcW w:w="4258" w:type="dxa"/>
            <w:vAlign w:val="bottom"/>
          </w:tcPr>
          <w:p w14:paraId="38130ADA" w14:textId="1CEE387A" w:rsidR="0079272E" w:rsidRPr="00A92B13" w:rsidRDefault="0079272E" w:rsidP="0079272E">
            <w:pPr>
              <w:ind w:left="41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943160" w14:textId="7A2F52AC" w:rsidR="0079272E" w:rsidRPr="00A92B13" w:rsidRDefault="00D97E68" w:rsidP="00792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9F5128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9F5128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370418" w14:textId="766D0E93" w:rsidR="0079272E" w:rsidRPr="00A92B13" w:rsidRDefault="00D97E68" w:rsidP="00792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79272E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79272E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A4ECDA" w14:textId="44869660" w:rsidR="0079272E" w:rsidRPr="00A92B13" w:rsidRDefault="00D97E68" w:rsidP="00792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9F5128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9F5128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1F42C1" w14:textId="1C1F8693" w:rsidR="0079272E" w:rsidRPr="00A92B13" w:rsidRDefault="00D97E68" w:rsidP="00792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79272E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79272E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</w:tr>
      <w:tr w:rsidR="0079272E" w:rsidRPr="00A92B13" w14:paraId="4427802C" w14:textId="77777777" w:rsidTr="001B1999">
        <w:trPr>
          <w:cantSplit/>
          <w:trHeight w:val="70"/>
        </w:trPr>
        <w:tc>
          <w:tcPr>
            <w:tcW w:w="4258" w:type="dxa"/>
            <w:vAlign w:val="bottom"/>
          </w:tcPr>
          <w:p w14:paraId="546CC580" w14:textId="77777777" w:rsidR="0079272E" w:rsidRPr="00A92B13" w:rsidRDefault="0079272E" w:rsidP="0079272E">
            <w:pPr>
              <w:pStyle w:val="Heading6"/>
              <w:spacing w:before="0" w:after="0"/>
              <w:ind w:left="417"/>
              <w:jc w:val="lef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E19D4F" w14:textId="73E2683A" w:rsidR="0079272E" w:rsidRPr="00A92B13" w:rsidRDefault="00D97E68" w:rsidP="00792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9F5128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9F5128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CC96C" w14:textId="517E414B" w:rsidR="0079272E" w:rsidRPr="00A92B13" w:rsidRDefault="00D97E68" w:rsidP="00792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79272E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="0079272E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A81977" w14:textId="621E59EE" w:rsidR="0079272E" w:rsidRPr="00A92B13" w:rsidRDefault="00D97E68" w:rsidP="00792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9F5128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9F5128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831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5ACEA" w14:textId="459A212C" w:rsidR="0079272E" w:rsidRPr="00A92B13" w:rsidRDefault="00D97E68" w:rsidP="00792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79272E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="0079272E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</w:tr>
      <w:bookmarkEnd w:id="13"/>
    </w:tbl>
    <w:p w14:paraId="3A6CF8CB" w14:textId="77777777" w:rsidR="009B1C2C" w:rsidRPr="00A92B13" w:rsidRDefault="009B1C2C" w:rsidP="005E4C71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191514D" w14:textId="77777777" w:rsidR="00F26769" w:rsidRPr="00A92B13" w:rsidRDefault="00F26769" w:rsidP="005E4C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92B13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3EE8AA60" w14:textId="77777777" w:rsidR="00820610" w:rsidRPr="00A92B13" w:rsidRDefault="00820610" w:rsidP="005E4C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C60576" w:rsidRPr="00A92B13" w14:paraId="4A330D6F" w14:textId="77777777" w:rsidTr="00820610">
        <w:tc>
          <w:tcPr>
            <w:tcW w:w="6408" w:type="dxa"/>
            <w:vAlign w:val="bottom"/>
          </w:tcPr>
          <w:p w14:paraId="7EDCEF93" w14:textId="77777777" w:rsidR="00080B85" w:rsidRPr="00A92B13" w:rsidRDefault="00080B85" w:rsidP="005E4C71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DFE9BD" w14:textId="77777777" w:rsidR="00080B85" w:rsidRPr="00A92B13" w:rsidRDefault="008E5E7E" w:rsidP="005E4C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2B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516E3EF" w14:textId="77777777" w:rsidR="00080B85" w:rsidRPr="00A92B13" w:rsidRDefault="00080B85" w:rsidP="005E4C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C60576" w:rsidRPr="00A92B13" w14:paraId="433B0B02" w14:textId="77777777" w:rsidTr="008E5E7E">
        <w:tc>
          <w:tcPr>
            <w:tcW w:w="6408" w:type="dxa"/>
            <w:vAlign w:val="bottom"/>
          </w:tcPr>
          <w:p w14:paraId="23972B5A" w14:textId="77777777" w:rsidR="00391E3C" w:rsidRPr="00A92B13" w:rsidRDefault="00391E3C" w:rsidP="005E4C71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7966CEDE" w14:textId="77777777" w:rsidR="00391E3C" w:rsidRPr="00A92B13" w:rsidRDefault="00391E3C" w:rsidP="005E4C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2B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584" w:type="dxa"/>
            <w:vAlign w:val="bottom"/>
          </w:tcPr>
          <w:p w14:paraId="781B1D2C" w14:textId="77777777" w:rsidR="00391E3C" w:rsidRPr="00A92B13" w:rsidRDefault="00391E3C" w:rsidP="005E4C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60576" w:rsidRPr="00A92B13" w14:paraId="654801F0" w14:textId="77777777" w:rsidTr="00820610">
        <w:tc>
          <w:tcPr>
            <w:tcW w:w="6408" w:type="dxa"/>
            <w:vAlign w:val="bottom"/>
          </w:tcPr>
          <w:p w14:paraId="4B222677" w14:textId="77777777" w:rsidR="00391E3C" w:rsidRPr="00A92B13" w:rsidRDefault="00391E3C" w:rsidP="005E4C71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82A7BCB" w14:textId="77777777" w:rsidR="00391E3C" w:rsidRPr="00A92B13" w:rsidRDefault="00391E3C" w:rsidP="005E4C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0DC0F6A" w14:textId="77777777" w:rsidR="00391E3C" w:rsidRPr="00A92B13" w:rsidRDefault="00391E3C" w:rsidP="005E4C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0576" w:rsidRPr="00A92B13" w14:paraId="1A31F3C0" w14:textId="77777777" w:rsidTr="00820610">
        <w:tc>
          <w:tcPr>
            <w:tcW w:w="6408" w:type="dxa"/>
            <w:vAlign w:val="center"/>
          </w:tcPr>
          <w:p w14:paraId="167F4961" w14:textId="77777777" w:rsidR="00391E3C" w:rsidRPr="00A92B13" w:rsidRDefault="00391E3C" w:rsidP="005E4C71">
            <w:pPr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2EC503" w14:textId="77777777" w:rsidR="00391E3C" w:rsidRPr="00A92B13" w:rsidRDefault="00391E3C" w:rsidP="005E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48D577" w14:textId="77777777" w:rsidR="00391E3C" w:rsidRPr="00A92B13" w:rsidRDefault="00391E3C" w:rsidP="005E4C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60576" w:rsidRPr="00A92B13" w14:paraId="196CA9EA" w14:textId="77777777" w:rsidTr="00820610">
        <w:tc>
          <w:tcPr>
            <w:tcW w:w="6408" w:type="dxa"/>
          </w:tcPr>
          <w:p w14:paraId="0960C51A" w14:textId="18252B54" w:rsidR="00391E3C" w:rsidRPr="00A92B13" w:rsidRDefault="00BF5529" w:rsidP="00A92B13">
            <w:pPr>
              <w:spacing w:before="10" w:after="10"/>
              <w:ind w:left="540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EF1F1D"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D97E68" w:rsidRPr="00D97E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06BC2" w:rsidRPr="00A92B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6BC2"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06BC2"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97E68" w:rsidRPr="00D97E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shd w:val="clear" w:color="auto" w:fill="FAFAFA"/>
          </w:tcPr>
          <w:p w14:paraId="60761A56" w14:textId="77777777" w:rsidR="00391E3C" w:rsidRPr="00A92B13" w:rsidRDefault="00391E3C" w:rsidP="00A92B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2DDD2F4F" w14:textId="77777777" w:rsidR="00391E3C" w:rsidRPr="00A92B13" w:rsidRDefault="00391E3C" w:rsidP="00A92B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60576" w:rsidRPr="00A92B13" w14:paraId="702FA009" w14:textId="77777777" w:rsidTr="00EF705E">
        <w:tc>
          <w:tcPr>
            <w:tcW w:w="6408" w:type="dxa"/>
            <w:vAlign w:val="center"/>
          </w:tcPr>
          <w:p w14:paraId="78BF4308" w14:textId="77777777" w:rsidR="0011367C" w:rsidRPr="00A92B13" w:rsidRDefault="0011367C" w:rsidP="005E4C71">
            <w:pPr>
              <w:ind w:left="540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584" w:type="dxa"/>
            <w:shd w:val="clear" w:color="auto" w:fill="FAFAFA"/>
          </w:tcPr>
          <w:p w14:paraId="5C7B7F9E" w14:textId="09DABF09" w:rsidR="0011367C" w:rsidRPr="00A92B13" w:rsidRDefault="00D97E68" w:rsidP="005E4C71">
            <w:pPr>
              <w:pStyle w:val="Heading1"/>
              <w:keepNext w:val="0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184</w:t>
            </w:r>
            <w:r w:rsidR="009F5128" w:rsidRPr="00A92B1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768</w:t>
            </w:r>
            <w:r w:rsidR="009F5128" w:rsidRPr="00A92B1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864</w:t>
            </w:r>
          </w:p>
        </w:tc>
        <w:tc>
          <w:tcPr>
            <w:tcW w:w="1584" w:type="dxa"/>
            <w:shd w:val="clear" w:color="auto" w:fill="FAFAFA"/>
          </w:tcPr>
          <w:p w14:paraId="08DBB807" w14:textId="419266C6" w:rsidR="0011367C" w:rsidRPr="00A92B13" w:rsidRDefault="00D97E68" w:rsidP="005E4C71">
            <w:pPr>
              <w:pStyle w:val="Heading1"/>
              <w:keepNext w:val="0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183</w:t>
            </w:r>
            <w:r w:rsidR="009F5128" w:rsidRPr="00A92B1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714</w:t>
            </w:r>
            <w:r w:rsidR="009F5128" w:rsidRPr="00A92B1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566</w:t>
            </w:r>
          </w:p>
        </w:tc>
      </w:tr>
      <w:tr w:rsidR="00C60576" w:rsidRPr="00A92B13" w14:paraId="0BFCBC07" w14:textId="77777777" w:rsidTr="00EF705E">
        <w:tc>
          <w:tcPr>
            <w:tcW w:w="6408" w:type="dxa"/>
            <w:vAlign w:val="center"/>
          </w:tcPr>
          <w:p w14:paraId="6E1B5BA6" w14:textId="77777777" w:rsidR="0011367C" w:rsidRPr="00A92B13" w:rsidRDefault="0011367C" w:rsidP="005E4C71">
            <w:pPr>
              <w:ind w:left="540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เงินกู้จ่ายคืนระหว่างงวด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A97DC2D" w14:textId="08058D2B" w:rsidR="0011367C" w:rsidRPr="00A92B13" w:rsidRDefault="009F5128" w:rsidP="005E4C71">
            <w:pPr>
              <w:pStyle w:val="Heading1"/>
              <w:keepNext w:val="0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D97E68" w:rsidRPr="00D97E6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21</w:t>
            </w:r>
            <w:r w:rsidRPr="00A92B1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D97E68" w:rsidRPr="00D97E6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309</w:t>
            </w:r>
            <w:r w:rsidRPr="00A92B1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D97E68" w:rsidRPr="00D97E6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616</w:t>
            </w:r>
            <w:r w:rsidRPr="00A92B1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EE68157" w14:textId="63A997B7" w:rsidR="0011367C" w:rsidRPr="00A92B13" w:rsidRDefault="009F5128" w:rsidP="005E4C71">
            <w:pPr>
              <w:pStyle w:val="Heading1"/>
              <w:keepNext w:val="0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D97E68" w:rsidRPr="00D97E6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20</w:t>
            </w:r>
            <w:r w:rsidRPr="00A92B1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D97E68" w:rsidRPr="00D97E6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694</w:t>
            </w:r>
            <w:r w:rsidRPr="00A92B1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D97E68" w:rsidRPr="00D97E6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735</w:t>
            </w:r>
            <w:r w:rsidRPr="00A92B1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7F0FF1" w:rsidRPr="00A92B13" w14:paraId="0B4F66BE" w14:textId="77777777" w:rsidTr="00EF705E">
        <w:tc>
          <w:tcPr>
            <w:tcW w:w="6408" w:type="dxa"/>
            <w:vAlign w:val="center"/>
          </w:tcPr>
          <w:p w14:paraId="79C60EB7" w14:textId="77777777" w:rsidR="0011367C" w:rsidRPr="00A92B13" w:rsidRDefault="0011367C" w:rsidP="005E4C71">
            <w:pPr>
              <w:ind w:left="540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2F68D5" w14:textId="11F1CAC1" w:rsidR="0011367C" w:rsidRPr="00A92B13" w:rsidRDefault="00D97E68" w:rsidP="005E4C71">
            <w:pPr>
              <w:pStyle w:val="Heading1"/>
              <w:keepNext w:val="0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163</w:t>
            </w:r>
            <w:r w:rsidR="009F5128" w:rsidRPr="00A92B1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459</w:t>
            </w:r>
            <w:r w:rsidR="009F5128" w:rsidRPr="00A92B1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248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D59204" w14:textId="794B27B1" w:rsidR="0011367C" w:rsidRPr="00A92B13" w:rsidRDefault="00D97E68" w:rsidP="005E4C71">
            <w:pPr>
              <w:pStyle w:val="Heading1"/>
              <w:keepNext w:val="0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163</w:t>
            </w:r>
            <w:r w:rsidR="009F5128" w:rsidRPr="00A92B1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019</w:t>
            </w:r>
            <w:r w:rsidR="009F5128" w:rsidRPr="00A92B1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831</w:t>
            </w:r>
          </w:p>
        </w:tc>
      </w:tr>
    </w:tbl>
    <w:p w14:paraId="00253ED9" w14:textId="77777777" w:rsidR="00093224" w:rsidRPr="00A92B13" w:rsidRDefault="00093224" w:rsidP="005E4C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14" w:name="_Hlk89352074"/>
    </w:p>
    <w:p w14:paraId="2FE8CAAC" w14:textId="269CBA14" w:rsidR="009E638F" w:rsidRPr="00A92B13" w:rsidRDefault="001F37EF" w:rsidP="005E4C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92B13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เงินกู้ยืมระยะยาวจากสถาบันการเงินจำนวน </w:t>
      </w:r>
      <w:r w:rsidR="00D97E68" w:rsidRPr="00D97E68">
        <w:rPr>
          <w:rFonts w:ascii="Browallia New" w:hAnsi="Browallia New" w:cs="Browallia New"/>
          <w:spacing w:val="-6"/>
          <w:sz w:val="26"/>
          <w:szCs w:val="26"/>
        </w:rPr>
        <w:t>163</w:t>
      </w:r>
      <w:r w:rsidR="00EE5487" w:rsidRPr="00A92B13">
        <w:rPr>
          <w:rFonts w:ascii="Browallia New" w:hAnsi="Browallia New" w:cs="Browallia New"/>
          <w:spacing w:val="-6"/>
          <w:sz w:val="26"/>
          <w:szCs w:val="26"/>
        </w:rPr>
        <w:t>.</w:t>
      </w:r>
      <w:r w:rsidR="00D97E68" w:rsidRPr="00D97E68">
        <w:rPr>
          <w:rFonts w:ascii="Browallia New" w:hAnsi="Browallia New" w:cs="Browallia New"/>
          <w:spacing w:val="-6"/>
          <w:sz w:val="26"/>
          <w:szCs w:val="26"/>
        </w:rPr>
        <w:t>02</w:t>
      </w:r>
      <w:r w:rsidR="009E638F" w:rsidRPr="00A92B1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92B13">
        <w:rPr>
          <w:rFonts w:ascii="Browallia New" w:hAnsi="Browallia New" w:cs="Browallia New"/>
          <w:spacing w:val="-6"/>
          <w:sz w:val="26"/>
          <w:szCs w:val="26"/>
          <w:cs/>
        </w:rPr>
        <w:t>ล้านบาท ค้ำประกันโดยหุ้นทั้งหมดของ</w:t>
      </w:r>
      <w:r w:rsidR="00D3258C" w:rsidRPr="00A92B13">
        <w:rPr>
          <w:rFonts w:ascii="Browallia New" w:hAnsi="Browallia New" w:cs="Browallia New"/>
          <w:spacing w:val="-6"/>
          <w:sz w:val="26"/>
          <w:szCs w:val="26"/>
          <w:cs/>
        </w:rPr>
        <w:t>บริษัท วอลล์สตรีท อิงลิช</w:t>
      </w:r>
      <w:r w:rsidR="00D3258C" w:rsidRPr="00A92B13">
        <w:rPr>
          <w:rFonts w:ascii="Browallia New" w:hAnsi="Browallia New" w:cs="Browallia New"/>
          <w:spacing w:val="-6"/>
          <w:sz w:val="26"/>
          <w:szCs w:val="26"/>
        </w:rPr>
        <w:t xml:space="preserve"> (</w:t>
      </w:r>
      <w:r w:rsidR="00D3258C" w:rsidRPr="00A92B13">
        <w:rPr>
          <w:rFonts w:ascii="Browallia New" w:hAnsi="Browallia New" w:cs="Browallia New"/>
          <w:spacing w:val="-6"/>
          <w:sz w:val="26"/>
          <w:szCs w:val="26"/>
          <w:cs/>
        </w:rPr>
        <w:t>ประเทศไทย</w:t>
      </w:r>
      <w:r w:rsidR="00D3258C" w:rsidRPr="00A92B13">
        <w:rPr>
          <w:rFonts w:ascii="Browallia New" w:hAnsi="Browallia New" w:cs="Browallia New"/>
          <w:spacing w:val="-8"/>
          <w:sz w:val="26"/>
          <w:szCs w:val="26"/>
          <w:cs/>
        </w:rPr>
        <w:t>) จำกัด</w:t>
      </w:r>
      <w:r w:rsidRPr="00A92B13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4A3D5A" w:rsidRPr="00A92B13">
        <w:rPr>
          <w:rFonts w:ascii="Browallia New" w:hAnsi="Browallia New" w:cs="Browallia New"/>
          <w:spacing w:val="-8"/>
          <w:sz w:val="26"/>
          <w:szCs w:val="26"/>
          <w:cs/>
        </w:rPr>
        <w:t xml:space="preserve">หุ้นจำนวน </w:t>
      </w:r>
      <w:r w:rsidR="00D97E68" w:rsidRPr="00D97E68">
        <w:rPr>
          <w:rFonts w:ascii="Browallia New" w:hAnsi="Browallia New" w:cs="Browallia New"/>
          <w:spacing w:val="-8"/>
          <w:sz w:val="26"/>
          <w:szCs w:val="26"/>
        </w:rPr>
        <w:t>90</w:t>
      </w:r>
      <w:r w:rsidR="00413177" w:rsidRPr="00A92B13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4A3D5A" w:rsidRPr="00A92B13">
        <w:rPr>
          <w:rFonts w:ascii="Browallia New" w:hAnsi="Browallia New" w:cs="Browallia New"/>
          <w:spacing w:val="-8"/>
          <w:sz w:val="26"/>
          <w:szCs w:val="26"/>
          <w:cs/>
        </w:rPr>
        <w:t>ล้านหุ้นของบริษัท เวฟ เอ็นเตอร์เทนเมนท์ จำกัด (มหาชน)</w:t>
      </w:r>
      <w:r w:rsidR="004A3D5A" w:rsidRPr="00A92B13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AA643A" w:rsidRPr="00A92B13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และหุ้นจำนวน </w:t>
      </w:r>
      <w:r w:rsidR="00D97E68" w:rsidRPr="00D97E68">
        <w:rPr>
          <w:rFonts w:ascii="Browallia New" w:hAnsi="Browallia New" w:cs="Browallia New"/>
          <w:spacing w:val="-8"/>
          <w:sz w:val="26"/>
          <w:szCs w:val="26"/>
        </w:rPr>
        <w:t>17</w:t>
      </w:r>
      <w:r w:rsidR="00AA643A" w:rsidRPr="00A92B13">
        <w:rPr>
          <w:rFonts w:ascii="Browallia New" w:hAnsi="Browallia New" w:cs="Browallia New"/>
          <w:spacing w:val="-8"/>
          <w:sz w:val="26"/>
          <w:szCs w:val="26"/>
        </w:rPr>
        <w:t>.</w:t>
      </w:r>
      <w:r w:rsidR="00D97E68" w:rsidRPr="00D97E68">
        <w:rPr>
          <w:rFonts w:ascii="Browallia New" w:hAnsi="Browallia New" w:cs="Browallia New"/>
          <w:spacing w:val="-8"/>
          <w:sz w:val="26"/>
          <w:szCs w:val="26"/>
        </w:rPr>
        <w:t>63</w:t>
      </w:r>
      <w:r w:rsidR="00AA643A" w:rsidRPr="00A92B13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AA643A" w:rsidRPr="00A92B13">
        <w:rPr>
          <w:rFonts w:ascii="Browallia New" w:hAnsi="Browallia New" w:cs="Browallia New"/>
          <w:spacing w:val="-8"/>
          <w:sz w:val="26"/>
          <w:szCs w:val="26"/>
          <w:cs/>
        </w:rPr>
        <w:t>ล้านหุ้นของบริษัท บีอีซี เ</w:t>
      </w:r>
      <w:r w:rsidR="00815011" w:rsidRPr="00A92B13">
        <w:rPr>
          <w:rFonts w:ascii="Browallia New" w:hAnsi="Browallia New" w:cs="Browallia New"/>
          <w:spacing w:val="-8"/>
          <w:sz w:val="26"/>
          <w:szCs w:val="26"/>
          <w:cs/>
        </w:rPr>
        <w:t>วิลด์</w:t>
      </w:r>
      <w:r w:rsidR="00AA643A" w:rsidRPr="00A92B13">
        <w:rPr>
          <w:rFonts w:ascii="Browallia New" w:hAnsi="Browallia New" w:cs="Browallia New"/>
          <w:sz w:val="26"/>
          <w:szCs w:val="26"/>
          <w:cs/>
        </w:rPr>
        <w:t xml:space="preserve"> จำกัด (มหาชน)</w:t>
      </w:r>
      <w:r w:rsidR="00D823B7" w:rsidRPr="00A92B13">
        <w:rPr>
          <w:rFonts w:ascii="Browallia New" w:hAnsi="Browallia New" w:cs="Browallia New"/>
          <w:sz w:val="26"/>
          <w:szCs w:val="26"/>
        </w:rPr>
        <w:t xml:space="preserve"> </w:t>
      </w:r>
    </w:p>
    <w:p w14:paraId="10B3F909" w14:textId="77777777" w:rsidR="00EB5CE9" w:rsidRPr="00A92B13" w:rsidRDefault="00EB5CE9" w:rsidP="005E4C71">
      <w:pPr>
        <w:ind w:left="54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63659A3F" w14:textId="49E4E2F0" w:rsidR="006C7BB5" w:rsidRPr="00A92B13" w:rsidRDefault="001F37EF" w:rsidP="005E4C71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A92B13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เงินกู้ยืมจำนวน </w:t>
      </w:r>
      <w:r w:rsidR="00D97E68" w:rsidRPr="00D97E68">
        <w:rPr>
          <w:rFonts w:ascii="Browallia New" w:hAnsi="Browallia New" w:cs="Browallia New"/>
          <w:spacing w:val="-4"/>
          <w:sz w:val="26"/>
          <w:szCs w:val="26"/>
        </w:rPr>
        <w:t>0</w:t>
      </w:r>
      <w:r w:rsidR="000B0B47" w:rsidRPr="00A92B13">
        <w:rPr>
          <w:rFonts w:ascii="Browallia New" w:hAnsi="Browallia New" w:cs="Browallia New"/>
          <w:spacing w:val="-4"/>
          <w:sz w:val="26"/>
          <w:szCs w:val="26"/>
        </w:rPr>
        <w:t>.</w:t>
      </w:r>
      <w:r w:rsidR="00D97E68" w:rsidRPr="00D97E68">
        <w:rPr>
          <w:rFonts w:ascii="Browallia New" w:hAnsi="Browallia New" w:cs="Browallia New"/>
          <w:spacing w:val="-4"/>
          <w:sz w:val="26"/>
          <w:szCs w:val="26"/>
        </w:rPr>
        <w:t>44</w:t>
      </w:r>
      <w:r w:rsidR="00A5432D" w:rsidRPr="00A92B1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92B13">
        <w:rPr>
          <w:rFonts w:ascii="Browallia New" w:hAnsi="Browallia New" w:cs="Browallia New"/>
          <w:spacing w:val="-4"/>
          <w:sz w:val="26"/>
          <w:szCs w:val="26"/>
          <w:cs/>
        </w:rPr>
        <w:t>ล้านบาท (</w:t>
      </w:r>
      <w:r w:rsidR="00D97E68" w:rsidRPr="00D97E68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A92B13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306BC2" w:rsidRPr="00A92B13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D97E68" w:rsidRPr="00D97E68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A92B13">
        <w:rPr>
          <w:rFonts w:ascii="Browallia New" w:hAnsi="Browallia New" w:cs="Browallia New"/>
          <w:spacing w:val="-4"/>
          <w:sz w:val="26"/>
          <w:szCs w:val="26"/>
          <w:cs/>
        </w:rPr>
        <w:t xml:space="preserve"> :</w:t>
      </w:r>
      <w:r w:rsidR="003E315D" w:rsidRPr="00A92B1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97E68" w:rsidRPr="00D97E68">
        <w:rPr>
          <w:rFonts w:ascii="Browallia New" w:hAnsi="Browallia New" w:cs="Browallia New"/>
          <w:spacing w:val="-4"/>
          <w:sz w:val="26"/>
          <w:szCs w:val="26"/>
        </w:rPr>
        <w:t>1</w:t>
      </w:r>
      <w:r w:rsidR="000B0B47" w:rsidRPr="00A92B13">
        <w:rPr>
          <w:rFonts w:ascii="Browallia New" w:hAnsi="Browallia New" w:cs="Browallia New"/>
          <w:spacing w:val="-4"/>
          <w:sz w:val="26"/>
          <w:szCs w:val="26"/>
        </w:rPr>
        <w:t>.</w:t>
      </w:r>
      <w:r w:rsidR="00D97E68" w:rsidRPr="00D97E68">
        <w:rPr>
          <w:rFonts w:ascii="Browallia New" w:hAnsi="Browallia New" w:cs="Browallia New"/>
          <w:spacing w:val="-4"/>
          <w:sz w:val="26"/>
          <w:szCs w:val="26"/>
        </w:rPr>
        <w:t>05</w:t>
      </w:r>
      <w:r w:rsidR="00486173" w:rsidRPr="00A92B1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92B13">
        <w:rPr>
          <w:rFonts w:ascii="Browallia New" w:hAnsi="Browallia New" w:cs="Browallia New"/>
          <w:spacing w:val="-4"/>
          <w:sz w:val="26"/>
          <w:szCs w:val="26"/>
          <w:cs/>
        </w:rPr>
        <w:t>ล้านบาท) ค้ำประกันโดยส่วนตกแต่งปรับปรุงมูลค่า</w:t>
      </w:r>
      <w:r w:rsidR="00096232" w:rsidRPr="00A92B1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97E68" w:rsidRPr="00D97E68">
        <w:rPr>
          <w:rFonts w:ascii="Browallia New" w:hAnsi="Browallia New" w:cs="Browallia New"/>
          <w:spacing w:val="-4"/>
          <w:sz w:val="26"/>
          <w:szCs w:val="26"/>
        </w:rPr>
        <w:t>1</w:t>
      </w:r>
      <w:r w:rsidR="000B0B47" w:rsidRPr="00A92B13">
        <w:rPr>
          <w:rFonts w:ascii="Browallia New" w:hAnsi="Browallia New" w:cs="Browallia New"/>
          <w:spacing w:val="-4"/>
          <w:sz w:val="26"/>
          <w:szCs w:val="26"/>
        </w:rPr>
        <w:t>.</w:t>
      </w:r>
      <w:r w:rsidR="00D97E68" w:rsidRPr="00D97E68">
        <w:rPr>
          <w:rFonts w:ascii="Browallia New" w:hAnsi="Browallia New" w:cs="Browallia New"/>
          <w:spacing w:val="-4"/>
          <w:sz w:val="26"/>
          <w:szCs w:val="26"/>
        </w:rPr>
        <w:t>13</w:t>
      </w:r>
      <w:r w:rsidR="00B83E3C" w:rsidRPr="00A92B1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92B13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A92B1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92B13">
        <w:rPr>
          <w:rFonts w:ascii="Browallia New" w:hAnsi="Browallia New" w:cs="Browallia New"/>
          <w:spacing w:val="-8"/>
          <w:sz w:val="26"/>
          <w:szCs w:val="26"/>
          <w:cs/>
        </w:rPr>
        <w:t>(</w:t>
      </w:r>
      <w:r w:rsidR="00D97E68" w:rsidRPr="00D97E68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A92B13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</w:t>
      </w:r>
      <w:r w:rsidR="00306BC2" w:rsidRPr="00A92B13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D97E68" w:rsidRPr="00D97E68">
        <w:rPr>
          <w:rFonts w:ascii="Browallia New" w:hAnsi="Browallia New" w:cs="Browallia New"/>
          <w:spacing w:val="-8"/>
          <w:sz w:val="26"/>
          <w:szCs w:val="26"/>
        </w:rPr>
        <w:t>2564</w:t>
      </w:r>
      <w:r w:rsidRPr="00A92B13">
        <w:rPr>
          <w:rFonts w:ascii="Browallia New" w:hAnsi="Browallia New" w:cs="Browallia New"/>
          <w:spacing w:val="-8"/>
          <w:sz w:val="26"/>
          <w:szCs w:val="26"/>
          <w:cs/>
        </w:rPr>
        <w:t xml:space="preserve"> :</w:t>
      </w:r>
      <w:r w:rsidR="003E315D" w:rsidRPr="00A92B13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D97E68" w:rsidRPr="00D97E68">
        <w:rPr>
          <w:rFonts w:ascii="Browallia New" w:hAnsi="Browallia New" w:cs="Browallia New"/>
          <w:spacing w:val="-8"/>
          <w:sz w:val="26"/>
          <w:szCs w:val="26"/>
        </w:rPr>
        <w:t>1</w:t>
      </w:r>
      <w:r w:rsidR="000B0B47" w:rsidRPr="00A92B13">
        <w:rPr>
          <w:rFonts w:ascii="Browallia New" w:hAnsi="Browallia New" w:cs="Browallia New"/>
          <w:spacing w:val="-8"/>
          <w:sz w:val="26"/>
          <w:szCs w:val="26"/>
        </w:rPr>
        <w:t>.</w:t>
      </w:r>
      <w:r w:rsidR="00D97E68" w:rsidRPr="00D97E68">
        <w:rPr>
          <w:rFonts w:ascii="Browallia New" w:hAnsi="Browallia New" w:cs="Browallia New"/>
          <w:spacing w:val="-8"/>
          <w:sz w:val="26"/>
          <w:szCs w:val="26"/>
        </w:rPr>
        <w:t>44</w:t>
      </w:r>
      <w:r w:rsidR="003E315D" w:rsidRPr="00A92B13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A92B13">
        <w:rPr>
          <w:rFonts w:ascii="Browallia New" w:hAnsi="Browallia New" w:cs="Browallia New"/>
          <w:spacing w:val="-8"/>
          <w:sz w:val="26"/>
          <w:szCs w:val="26"/>
          <w:cs/>
        </w:rPr>
        <w:t>ล้านบาท)</w:t>
      </w:r>
      <w:r w:rsidR="002A3E87" w:rsidRPr="00A92B13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A92B13">
        <w:rPr>
          <w:rFonts w:ascii="Browallia New" w:hAnsi="Browallia New" w:cs="Browallia New"/>
          <w:spacing w:val="-8"/>
          <w:sz w:val="26"/>
          <w:szCs w:val="26"/>
          <w:cs/>
        </w:rPr>
        <w:t>นอกจากนี้เงินกู้ยืมดังกล่าวถูกค้ำประกันโดยบริษัท เวฟ เอ็นเตอร์เทนเมนท์ จำกัด (มหาชน)</w:t>
      </w:r>
    </w:p>
    <w:bookmarkEnd w:id="14"/>
    <w:p w14:paraId="4BDB43C5" w14:textId="77777777" w:rsidR="00867282" w:rsidRPr="00A92B13" w:rsidRDefault="00867282" w:rsidP="005E4C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C3B116" w14:textId="77777777" w:rsidR="003D1CE6" w:rsidRPr="00A92B13" w:rsidRDefault="006C7BB5" w:rsidP="005E4C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92B13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มูลค่ายุติธรรมของเงินกู้ยืมระยะยาวใกล้เคียงกับราคาตามบัญชีของรายการดังกล่าว</w:t>
      </w:r>
    </w:p>
    <w:p w14:paraId="2F6D6EA3" w14:textId="77777777" w:rsidR="00A70560" w:rsidRPr="00A92B13" w:rsidRDefault="00A70560" w:rsidP="00A7056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92B13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20610" w:rsidRPr="00A92B13" w14:paraId="170ECD3D" w14:textId="77777777" w:rsidTr="00B115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43A2E4C" w14:textId="2EC6319A" w:rsidR="00820610" w:rsidRPr="00A92B13" w:rsidRDefault="00D97E68" w:rsidP="00B1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97E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820610"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610"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  <w:r w:rsidR="007360CD"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</w:p>
        </w:tc>
      </w:tr>
    </w:tbl>
    <w:p w14:paraId="2DE45668" w14:textId="77777777" w:rsidR="00820610" w:rsidRPr="00A92B13" w:rsidRDefault="00820610" w:rsidP="0082061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F134DC" w:rsidRPr="00A92B13" w14:paraId="206C8043" w14:textId="77777777" w:rsidTr="00820610">
        <w:tc>
          <w:tcPr>
            <w:tcW w:w="3686" w:type="dxa"/>
            <w:vAlign w:val="bottom"/>
          </w:tcPr>
          <w:p w14:paraId="2BD3A4EE" w14:textId="77777777" w:rsidR="00F134DC" w:rsidRPr="00A92B13" w:rsidRDefault="00F134DC" w:rsidP="00820610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6B0D6F" w14:textId="77777777" w:rsidR="00F134DC" w:rsidRPr="00A92B13" w:rsidRDefault="00F134DC" w:rsidP="008206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F4666" w14:textId="77777777" w:rsidR="00F134DC" w:rsidRPr="00A92B13" w:rsidRDefault="00F134DC" w:rsidP="008206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F5529" w:rsidRPr="00A92B13" w14:paraId="166DEC86" w14:textId="77777777" w:rsidTr="00820610">
        <w:tc>
          <w:tcPr>
            <w:tcW w:w="3686" w:type="dxa"/>
            <w:vAlign w:val="bottom"/>
          </w:tcPr>
          <w:p w14:paraId="7D814F92" w14:textId="77777777" w:rsidR="00BF5529" w:rsidRPr="00A92B13" w:rsidRDefault="00BF5529" w:rsidP="00BF5529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D68DF2" w14:textId="66D94692" w:rsidR="00BF5529" w:rsidRPr="00A92B13" w:rsidRDefault="00D97E68" w:rsidP="00BF55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97E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06BC2" w:rsidRPr="00A92B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6BC2"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106B23" w14:textId="02E48372" w:rsidR="00BF5529" w:rsidRPr="00A92B13" w:rsidRDefault="00D97E68" w:rsidP="00BF55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97E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F5529" w:rsidRPr="00A92B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F5529"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EAD89D" w14:textId="1A0BA5E6" w:rsidR="00BF5529" w:rsidRPr="00A92B13" w:rsidRDefault="00D97E68" w:rsidP="00BF55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97E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06BC2" w:rsidRPr="00A92B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6BC2"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84A9AB" w14:textId="245CBB80" w:rsidR="00BF5529" w:rsidRPr="00A92B13" w:rsidRDefault="00D97E68" w:rsidP="00BF55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97E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F5529" w:rsidRPr="00A92B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F5529"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61151" w:rsidRPr="00A92B13" w14:paraId="052F8A3B" w14:textId="77777777" w:rsidTr="00820610">
        <w:tc>
          <w:tcPr>
            <w:tcW w:w="3686" w:type="dxa"/>
            <w:vAlign w:val="bottom"/>
          </w:tcPr>
          <w:p w14:paraId="12179DA2" w14:textId="77777777" w:rsidR="00061151" w:rsidRPr="00A92B13" w:rsidRDefault="00061151" w:rsidP="00820610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07183C" w14:textId="1778D8F9" w:rsidR="00061151" w:rsidRPr="00A92B13" w:rsidRDefault="00306BC2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97E68" w:rsidRPr="00D97E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3E397B1B" w14:textId="36E7E8D5" w:rsidR="00061151" w:rsidRPr="00A92B13" w:rsidRDefault="00306BC2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97E68" w:rsidRPr="00D97E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3E349553" w14:textId="08C05CDB" w:rsidR="00061151" w:rsidRPr="00A92B13" w:rsidRDefault="00306BC2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97E68" w:rsidRPr="00D97E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025154D1" w14:textId="461297DE" w:rsidR="00061151" w:rsidRPr="00A92B13" w:rsidRDefault="00306BC2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97E68" w:rsidRPr="00D97E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061151" w:rsidRPr="00A92B13" w14:paraId="2D595DAD" w14:textId="77777777" w:rsidTr="00820610">
        <w:tc>
          <w:tcPr>
            <w:tcW w:w="3686" w:type="dxa"/>
            <w:vAlign w:val="bottom"/>
          </w:tcPr>
          <w:p w14:paraId="0BD6A4AC" w14:textId="77777777" w:rsidR="00061151" w:rsidRPr="00A92B13" w:rsidRDefault="00061151" w:rsidP="00820610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781D89" w14:textId="77777777" w:rsidR="00061151" w:rsidRPr="00A92B13" w:rsidRDefault="00061151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11F128" w14:textId="77777777" w:rsidR="00061151" w:rsidRPr="00A92B13" w:rsidRDefault="00061151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5D5D0D" w14:textId="77777777" w:rsidR="00061151" w:rsidRPr="00A92B13" w:rsidRDefault="00061151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C7AD8A" w14:textId="77777777" w:rsidR="00061151" w:rsidRPr="00A92B13" w:rsidRDefault="00061151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61151" w:rsidRPr="00A92B13" w14:paraId="5E23C9EA" w14:textId="77777777" w:rsidTr="008A76D3">
        <w:tc>
          <w:tcPr>
            <w:tcW w:w="3686" w:type="dxa"/>
            <w:vAlign w:val="bottom"/>
          </w:tcPr>
          <w:p w14:paraId="586B87D1" w14:textId="77777777" w:rsidR="00061151" w:rsidRPr="00A92B13" w:rsidRDefault="00061151" w:rsidP="00820610">
            <w:pPr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465231" w14:textId="77777777" w:rsidR="00061151" w:rsidRPr="00A92B13" w:rsidRDefault="00061151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CBDF8B" w14:textId="77777777" w:rsidR="00061151" w:rsidRPr="00A92B13" w:rsidRDefault="00061151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4BA4BF" w14:textId="77777777" w:rsidR="00061151" w:rsidRPr="00A92B13" w:rsidRDefault="00061151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C17A4" w14:textId="77777777" w:rsidR="00061151" w:rsidRPr="00A92B13" w:rsidRDefault="00061151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61151" w:rsidRPr="00A92B13" w14:paraId="715E8DC8" w14:textId="77777777" w:rsidTr="008A76D3">
        <w:tc>
          <w:tcPr>
            <w:tcW w:w="3686" w:type="dxa"/>
            <w:vAlign w:val="bottom"/>
          </w:tcPr>
          <w:p w14:paraId="1E05FFF5" w14:textId="77777777" w:rsidR="00061151" w:rsidRPr="00A92B13" w:rsidRDefault="00061151" w:rsidP="00820610">
            <w:pPr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392DB2" w14:textId="7F88E906" w:rsidR="00061151" w:rsidRPr="00A92B13" w:rsidRDefault="00D97E68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9F5128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="009F5128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440" w:type="dxa"/>
            <w:shd w:val="clear" w:color="auto" w:fill="auto"/>
          </w:tcPr>
          <w:p w14:paraId="179B01C0" w14:textId="0C0109AA" w:rsidR="00061151" w:rsidRPr="00A92B13" w:rsidRDefault="00D97E68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9F5128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9F5128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440" w:type="dxa"/>
            <w:shd w:val="clear" w:color="auto" w:fill="FAFAFA"/>
          </w:tcPr>
          <w:p w14:paraId="309ECE6F" w14:textId="104035B2" w:rsidR="00061151" w:rsidRPr="00A92B13" w:rsidRDefault="00D97E68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F5128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9F5128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624E31" w14:textId="0B391462" w:rsidR="00061151" w:rsidRPr="00A92B13" w:rsidRDefault="00D97E68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F5128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9F5128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</w:tr>
      <w:tr w:rsidR="00061151" w:rsidRPr="00A92B13" w14:paraId="211FF3E0" w14:textId="77777777" w:rsidTr="008A76D3">
        <w:tc>
          <w:tcPr>
            <w:tcW w:w="3686" w:type="dxa"/>
            <w:vAlign w:val="bottom"/>
          </w:tcPr>
          <w:p w14:paraId="537225A5" w14:textId="77777777" w:rsidR="00061151" w:rsidRPr="00A92B13" w:rsidRDefault="00061151" w:rsidP="00820610">
            <w:pPr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1B0BAC" w14:textId="441A6588" w:rsidR="00061151" w:rsidRPr="00A92B13" w:rsidRDefault="00D97E68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9F5128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9F5128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9BB26D" w14:textId="098A5FCF" w:rsidR="00061151" w:rsidRPr="00A92B13" w:rsidRDefault="00D97E68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9F5128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9F5128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D1903D8" w14:textId="05DFCB9B" w:rsidR="00061151" w:rsidRPr="00A92B13" w:rsidRDefault="00D97E68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9F5128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5663C" w14:textId="7F92FCD5" w:rsidR="00061151" w:rsidRPr="00A92B13" w:rsidRDefault="00D97E68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9F5128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</w:tr>
      <w:tr w:rsidR="00061151" w:rsidRPr="00A92B13" w14:paraId="5D9A8282" w14:textId="77777777" w:rsidTr="008A76D3">
        <w:tc>
          <w:tcPr>
            <w:tcW w:w="3686" w:type="dxa"/>
            <w:vAlign w:val="bottom"/>
          </w:tcPr>
          <w:p w14:paraId="61DB9750" w14:textId="77777777" w:rsidR="00061151" w:rsidRPr="00A92B13" w:rsidRDefault="00061151" w:rsidP="00820610">
            <w:pPr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48C815" w14:textId="796175DC" w:rsidR="00061151" w:rsidRPr="00A92B13" w:rsidRDefault="00D97E68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9F5128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9F5128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0964F" w14:textId="5F1D1F75" w:rsidR="00061151" w:rsidRPr="00A92B13" w:rsidRDefault="00D97E68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9F5128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9F5128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0335E2" w14:textId="45C88CDC" w:rsidR="00061151" w:rsidRPr="00A92B13" w:rsidRDefault="00D97E68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F5128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9F5128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36E922" w14:textId="588AF849" w:rsidR="00061151" w:rsidRPr="00A92B13" w:rsidRDefault="00D97E68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F5128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9F5128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</w:tr>
    </w:tbl>
    <w:p w14:paraId="0B8DA82C" w14:textId="77777777" w:rsidR="006D0E66" w:rsidRPr="00A92B13" w:rsidRDefault="006D0E66" w:rsidP="00B115F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4794586" w14:textId="77777777" w:rsidR="00F134DC" w:rsidRPr="00A92B13" w:rsidRDefault="00F134DC" w:rsidP="00B115FE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92B13">
        <w:rPr>
          <w:rFonts w:ascii="Browallia New" w:hAnsi="Browallia New" w:cs="Browallia New"/>
          <w:color w:val="CF4A02"/>
          <w:sz w:val="26"/>
          <w:szCs w:val="26"/>
          <w:cs/>
        </w:rPr>
        <w:t>การเปลี่ยนแปลงของหนี้สินตามสัญญาเช่าสามารถวิเคราะห์ได้ดังนี้</w:t>
      </w:r>
    </w:p>
    <w:p w14:paraId="4B6CFF98" w14:textId="2C693308" w:rsidR="00F134DC" w:rsidRPr="00A92B13" w:rsidRDefault="00F134DC" w:rsidP="00B115F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061151" w:rsidRPr="00A92B13" w14:paraId="50D97166" w14:textId="77777777" w:rsidTr="00D86049">
        <w:trPr>
          <w:trHeight w:val="20"/>
        </w:trPr>
        <w:tc>
          <w:tcPr>
            <w:tcW w:w="5130" w:type="dxa"/>
            <w:vAlign w:val="center"/>
          </w:tcPr>
          <w:p w14:paraId="2F9642DC" w14:textId="77777777" w:rsidR="00061151" w:rsidRPr="00A92B13" w:rsidRDefault="00061151" w:rsidP="00B115FE">
            <w:pPr>
              <w:ind w:left="-109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28FC731" w14:textId="77777777" w:rsidR="00061151" w:rsidRPr="00A92B13" w:rsidRDefault="00061151" w:rsidP="00B115F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A92B13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ข้อมูลทางการเงินรวม</w:t>
            </w:r>
          </w:p>
        </w:tc>
      </w:tr>
      <w:tr w:rsidR="00061151" w:rsidRPr="00A92B13" w14:paraId="3AA750CD" w14:textId="77777777" w:rsidTr="00D86049">
        <w:trPr>
          <w:trHeight w:val="20"/>
        </w:trPr>
        <w:tc>
          <w:tcPr>
            <w:tcW w:w="5130" w:type="dxa"/>
            <w:vAlign w:val="center"/>
          </w:tcPr>
          <w:p w14:paraId="40E044A6" w14:textId="77777777" w:rsidR="00061151" w:rsidRPr="00A92B13" w:rsidRDefault="00061151" w:rsidP="00B115F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6B67209" w14:textId="77777777" w:rsidR="00061151" w:rsidRPr="00A92B13" w:rsidRDefault="00061151" w:rsidP="00B738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A92B13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เจ้าหนี้สัญญาเช่า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041CC63" w14:textId="77777777" w:rsidR="00061151" w:rsidRPr="00A92B13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A92B13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ดอกเบี้ยจ่าย</w:t>
            </w:r>
          </w:p>
          <w:p w14:paraId="074ADB65" w14:textId="77777777" w:rsidR="00061151" w:rsidRPr="00A92B13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A92B13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DCF549B" w14:textId="77777777" w:rsidR="00061151" w:rsidRPr="00A92B13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A92B13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หนี้สินตาม</w:t>
            </w:r>
          </w:p>
          <w:p w14:paraId="75EDB0DF" w14:textId="77777777" w:rsidR="00061151" w:rsidRPr="00A92B13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A92B13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สัญญาเช่า</w:t>
            </w:r>
          </w:p>
        </w:tc>
      </w:tr>
      <w:tr w:rsidR="00954819" w:rsidRPr="00A92B13" w14:paraId="382376EE" w14:textId="77777777" w:rsidTr="00D86049">
        <w:trPr>
          <w:trHeight w:val="20"/>
        </w:trPr>
        <w:tc>
          <w:tcPr>
            <w:tcW w:w="5130" w:type="dxa"/>
            <w:vAlign w:val="center"/>
          </w:tcPr>
          <w:p w14:paraId="3FD390A1" w14:textId="77777777" w:rsidR="00954819" w:rsidRPr="00A92B13" w:rsidRDefault="00954819" w:rsidP="00B115F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604742" w14:textId="77777777" w:rsidR="00954819" w:rsidRPr="00A92B13" w:rsidRDefault="00954819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A92B13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9A6F7E" w14:textId="77777777" w:rsidR="00954819" w:rsidRPr="00A92B13" w:rsidRDefault="00954819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A92B13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B3F74F" w14:textId="77777777" w:rsidR="00954819" w:rsidRPr="00A92B13" w:rsidRDefault="00954819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A92B13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</w:tr>
      <w:tr w:rsidR="00061151" w:rsidRPr="00A92B13" w14:paraId="77A3958A" w14:textId="77777777" w:rsidTr="00D86049">
        <w:trPr>
          <w:trHeight w:val="20"/>
        </w:trPr>
        <w:tc>
          <w:tcPr>
            <w:tcW w:w="5130" w:type="dxa"/>
            <w:shd w:val="clear" w:color="auto" w:fill="auto"/>
            <w:vAlign w:val="center"/>
          </w:tcPr>
          <w:p w14:paraId="43964B26" w14:textId="77777777" w:rsidR="00061151" w:rsidRPr="00A92B13" w:rsidRDefault="00061151" w:rsidP="00B115F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CDBD9A" w14:textId="77777777" w:rsidR="00061151" w:rsidRPr="00A92B13" w:rsidRDefault="00061151" w:rsidP="00B115FE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EFC41E" w14:textId="77777777" w:rsidR="00061151" w:rsidRPr="00A92B13" w:rsidRDefault="00061151" w:rsidP="00B115FE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438073" w14:textId="77777777" w:rsidR="00061151" w:rsidRPr="00A92B13" w:rsidRDefault="00061151" w:rsidP="00B115FE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</w:tr>
      <w:tr w:rsidR="00E808C5" w:rsidRPr="00A92B13" w14:paraId="4EFB8B6C" w14:textId="77777777" w:rsidTr="00D86049">
        <w:trPr>
          <w:trHeight w:val="20"/>
        </w:trPr>
        <w:tc>
          <w:tcPr>
            <w:tcW w:w="5130" w:type="dxa"/>
          </w:tcPr>
          <w:p w14:paraId="5971697E" w14:textId="0DAFD3B7" w:rsidR="00E808C5" w:rsidRPr="00A92B13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A92B1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D97E68"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A92B1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D97E68"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14:paraId="6EE8FA16" w14:textId="1FE6A40E" w:rsidR="00E808C5" w:rsidRPr="00A92B13" w:rsidRDefault="00D97E68" w:rsidP="00E808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2746CB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2746CB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440" w:type="dxa"/>
            <w:shd w:val="clear" w:color="auto" w:fill="FAFAFA"/>
          </w:tcPr>
          <w:p w14:paraId="7ACF0CBC" w14:textId="5069707E" w:rsidR="00E808C5" w:rsidRPr="00A92B13" w:rsidRDefault="002746CB" w:rsidP="00E808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428741E" w14:textId="294B89DA" w:rsidR="00E808C5" w:rsidRPr="00A92B13" w:rsidRDefault="00D97E68" w:rsidP="00E808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2746CB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2746CB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</w:tr>
      <w:tr w:rsidR="00E808C5" w:rsidRPr="00A92B13" w14:paraId="662B4D02" w14:textId="77777777" w:rsidTr="00D86049">
        <w:trPr>
          <w:trHeight w:val="20"/>
        </w:trPr>
        <w:tc>
          <w:tcPr>
            <w:tcW w:w="5130" w:type="dxa"/>
          </w:tcPr>
          <w:p w14:paraId="23209710" w14:textId="77777777" w:rsidR="00E808C5" w:rsidRPr="00A92B13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A92B1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รายการที่ไม่ใช่เงินสด :</w:t>
            </w:r>
          </w:p>
        </w:tc>
        <w:tc>
          <w:tcPr>
            <w:tcW w:w="1440" w:type="dxa"/>
            <w:shd w:val="clear" w:color="auto" w:fill="FAFAFA"/>
          </w:tcPr>
          <w:p w14:paraId="344FF8B6" w14:textId="77777777" w:rsidR="00E808C5" w:rsidRPr="00A92B13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B0524EC" w14:textId="77777777" w:rsidR="00E808C5" w:rsidRPr="00A92B13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F666487" w14:textId="77777777" w:rsidR="00E808C5" w:rsidRPr="00A92B13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</w:tr>
      <w:tr w:rsidR="00E808C5" w:rsidRPr="00A92B13" w14:paraId="4B94CD1C" w14:textId="77777777" w:rsidTr="00D86049">
        <w:trPr>
          <w:trHeight w:val="20"/>
        </w:trPr>
        <w:tc>
          <w:tcPr>
            <w:tcW w:w="5130" w:type="dxa"/>
          </w:tcPr>
          <w:p w14:paraId="263627E2" w14:textId="77777777" w:rsidR="00E808C5" w:rsidRPr="00A92B13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92B1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หนี้สินเพิ่มขึ้น</w:t>
            </w:r>
          </w:p>
        </w:tc>
        <w:tc>
          <w:tcPr>
            <w:tcW w:w="1440" w:type="dxa"/>
            <w:shd w:val="clear" w:color="auto" w:fill="FAFAFA"/>
          </w:tcPr>
          <w:p w14:paraId="06A4E0FF" w14:textId="361435A4" w:rsidR="00E808C5" w:rsidRPr="00A92B13" w:rsidRDefault="00D97E68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2746CB" w:rsidRPr="00A92B13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956</w:t>
            </w:r>
            <w:r w:rsidR="002746CB" w:rsidRPr="00A92B13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503</w:t>
            </w:r>
          </w:p>
        </w:tc>
        <w:tc>
          <w:tcPr>
            <w:tcW w:w="1440" w:type="dxa"/>
            <w:shd w:val="clear" w:color="auto" w:fill="FAFAFA"/>
          </w:tcPr>
          <w:p w14:paraId="7E584C95" w14:textId="6DB4C0A6" w:rsidR="00E808C5" w:rsidRPr="00A92B13" w:rsidRDefault="002746CB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A92B13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(</w:t>
            </w:r>
            <w:r w:rsidR="00D97E68"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411</w:t>
            </w:r>
            <w:r w:rsidRPr="00A92B13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="00D97E68"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965</w:t>
            </w:r>
            <w:r w:rsidRPr="00A92B13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C7EE7F1" w14:textId="2098B1AC" w:rsidR="00E808C5" w:rsidRPr="00A92B13" w:rsidRDefault="00D97E68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2746CB" w:rsidRPr="00A92B13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544</w:t>
            </w:r>
            <w:r w:rsidR="002746CB" w:rsidRPr="00A92B13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538</w:t>
            </w:r>
          </w:p>
        </w:tc>
      </w:tr>
      <w:tr w:rsidR="00E808C5" w:rsidRPr="00A92B13" w14:paraId="1EF8C228" w14:textId="77777777" w:rsidTr="00D86049">
        <w:trPr>
          <w:trHeight w:val="20"/>
        </w:trPr>
        <w:tc>
          <w:tcPr>
            <w:tcW w:w="5130" w:type="dxa"/>
          </w:tcPr>
          <w:p w14:paraId="268D8CBB" w14:textId="77777777" w:rsidR="00E808C5" w:rsidRPr="00A92B13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A92B1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ดอกเบี้ยตัดจ่าย</w:t>
            </w:r>
          </w:p>
        </w:tc>
        <w:tc>
          <w:tcPr>
            <w:tcW w:w="1440" w:type="dxa"/>
            <w:shd w:val="clear" w:color="auto" w:fill="FAFAFA"/>
          </w:tcPr>
          <w:p w14:paraId="1F5CA872" w14:textId="64EA3B27" w:rsidR="00E808C5" w:rsidRPr="00A92B13" w:rsidRDefault="002746CB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92B1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0B6CDF8" w14:textId="500A7A01" w:rsidR="00E808C5" w:rsidRPr="00A92B13" w:rsidRDefault="00D97E68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899</w:t>
            </w:r>
            <w:r w:rsidR="002746CB" w:rsidRPr="00A92B1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939</w:t>
            </w:r>
          </w:p>
        </w:tc>
        <w:tc>
          <w:tcPr>
            <w:tcW w:w="1440" w:type="dxa"/>
            <w:shd w:val="clear" w:color="auto" w:fill="FAFAFA"/>
          </w:tcPr>
          <w:p w14:paraId="4008718B" w14:textId="7F7BE490" w:rsidR="00E808C5" w:rsidRPr="00A92B13" w:rsidRDefault="00D97E68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899</w:t>
            </w:r>
            <w:r w:rsidR="002746CB" w:rsidRPr="00A92B1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939</w:t>
            </w:r>
          </w:p>
        </w:tc>
      </w:tr>
      <w:tr w:rsidR="00E808C5" w:rsidRPr="00A92B13" w14:paraId="1A0533FB" w14:textId="77777777" w:rsidTr="00D86049">
        <w:trPr>
          <w:trHeight w:val="20"/>
        </w:trPr>
        <w:tc>
          <w:tcPr>
            <w:tcW w:w="5130" w:type="dxa"/>
          </w:tcPr>
          <w:p w14:paraId="483D3825" w14:textId="77777777" w:rsidR="00E808C5" w:rsidRPr="00A92B13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A92B1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FAFAFA"/>
          </w:tcPr>
          <w:p w14:paraId="6F9FC572" w14:textId="77777777" w:rsidR="00E808C5" w:rsidRPr="00A92B13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F6696BB" w14:textId="77777777" w:rsidR="00E808C5" w:rsidRPr="00A92B13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DB1688F" w14:textId="77777777" w:rsidR="00E808C5" w:rsidRPr="00A92B13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808C5" w:rsidRPr="00A92B13" w14:paraId="5A3C099B" w14:textId="77777777" w:rsidTr="00D86049">
        <w:trPr>
          <w:trHeight w:val="20"/>
        </w:trPr>
        <w:tc>
          <w:tcPr>
            <w:tcW w:w="5130" w:type="dxa"/>
          </w:tcPr>
          <w:p w14:paraId="480AC363" w14:textId="77777777" w:rsidR="00E808C5" w:rsidRPr="00A92B13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A92B1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จ่ายชำระ</w:t>
            </w:r>
          </w:p>
        </w:tc>
        <w:tc>
          <w:tcPr>
            <w:tcW w:w="1440" w:type="dxa"/>
            <w:shd w:val="clear" w:color="auto" w:fill="FAFAFA"/>
          </w:tcPr>
          <w:p w14:paraId="5FF69124" w14:textId="11BB7F2D" w:rsidR="00E808C5" w:rsidRPr="00A92B13" w:rsidRDefault="002746CB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92B1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97E68"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</w:t>
            </w:r>
            <w:r w:rsidRPr="00A92B1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97E68"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226</w:t>
            </w:r>
            <w:r w:rsidRPr="00A92B1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97E68"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211</w:t>
            </w:r>
            <w:r w:rsidRPr="00A92B1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12B0CAA" w14:textId="7C6ACE67" w:rsidR="00E808C5" w:rsidRPr="00A92B13" w:rsidRDefault="002746CB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92B1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B918F87" w14:textId="6F5244EF" w:rsidR="00E808C5" w:rsidRPr="00A92B13" w:rsidRDefault="002746CB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92B1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97E68"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</w:t>
            </w:r>
            <w:r w:rsidRPr="00A92B1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97E68"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226</w:t>
            </w:r>
            <w:r w:rsidRPr="00A92B1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97E68"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211</w:t>
            </w:r>
            <w:r w:rsidRPr="00A92B1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E808C5" w:rsidRPr="00A92B13" w14:paraId="1E4447D3" w14:textId="77777777" w:rsidTr="00D86049">
        <w:trPr>
          <w:trHeight w:val="20"/>
        </w:trPr>
        <w:tc>
          <w:tcPr>
            <w:tcW w:w="5130" w:type="dxa"/>
          </w:tcPr>
          <w:p w14:paraId="015EB0DF" w14:textId="160943DA" w:rsidR="00E808C5" w:rsidRPr="00A92B13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A92B1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ณ วันที่ </w:t>
            </w:r>
            <w:r w:rsidR="00D97E68"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31</w:t>
            </w:r>
            <w:r w:rsidRPr="00A92B1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A92B1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มีนาคม</w:t>
            </w:r>
            <w:r w:rsidRPr="00A92B1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 พ.ศ. </w:t>
            </w:r>
            <w:r w:rsidR="00D97E68"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B41A2E" w14:textId="2C7B5B48" w:rsidR="00E808C5" w:rsidRPr="00A92B13" w:rsidRDefault="00D97E68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67</w:t>
            </w:r>
            <w:r w:rsidR="002746CB" w:rsidRPr="00A92B1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444</w:t>
            </w:r>
            <w:r w:rsidR="002746CB" w:rsidRPr="00A92B1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5D0EE9" w14:textId="48A7F9FA" w:rsidR="00E808C5" w:rsidRPr="00A92B13" w:rsidRDefault="002746CB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92B1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97E68"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Pr="00A92B1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97E68"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092</w:t>
            </w:r>
            <w:r w:rsidRPr="00A92B1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97E68"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985</w:t>
            </w:r>
            <w:r w:rsidRPr="00A92B1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11C877" w14:textId="2C87C170" w:rsidR="00E808C5" w:rsidRPr="00A92B13" w:rsidRDefault="00D97E68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64</w:t>
            </w:r>
            <w:r w:rsidR="002746CB" w:rsidRPr="00A92B1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351</w:t>
            </w:r>
            <w:r w:rsidR="002746CB" w:rsidRPr="00A92B1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132</w:t>
            </w:r>
          </w:p>
        </w:tc>
      </w:tr>
    </w:tbl>
    <w:p w14:paraId="3C842987" w14:textId="32F50301" w:rsidR="007360CD" w:rsidRPr="00A92B13" w:rsidRDefault="007360CD" w:rsidP="007360C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061151" w:rsidRPr="00A92B13" w14:paraId="69237E58" w14:textId="77777777" w:rsidTr="00D86049">
        <w:tc>
          <w:tcPr>
            <w:tcW w:w="5130" w:type="dxa"/>
            <w:vAlign w:val="center"/>
          </w:tcPr>
          <w:p w14:paraId="0E606444" w14:textId="77777777" w:rsidR="00061151" w:rsidRPr="00A92B13" w:rsidRDefault="00061151" w:rsidP="00B115FE">
            <w:pPr>
              <w:ind w:left="-109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2F34179" w14:textId="77777777" w:rsidR="00061151" w:rsidRPr="00A92B13" w:rsidRDefault="00061151" w:rsidP="00B115F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A92B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ข้อมูลทางการเงินเฉพาะกิจการ</w:t>
            </w:r>
          </w:p>
        </w:tc>
      </w:tr>
      <w:tr w:rsidR="00061151" w:rsidRPr="00A92B13" w14:paraId="512D1E16" w14:textId="77777777" w:rsidTr="00D86049">
        <w:tc>
          <w:tcPr>
            <w:tcW w:w="5130" w:type="dxa"/>
            <w:vAlign w:val="center"/>
          </w:tcPr>
          <w:p w14:paraId="11B2E970" w14:textId="77777777" w:rsidR="00061151" w:rsidRPr="00A92B13" w:rsidRDefault="00061151" w:rsidP="00B115F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7B21DA5" w14:textId="77777777" w:rsidR="00061151" w:rsidRPr="00A92B13" w:rsidRDefault="00061151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</w:p>
          <w:p w14:paraId="27280003" w14:textId="77777777" w:rsidR="00061151" w:rsidRPr="00A92B13" w:rsidRDefault="00061151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A92B13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เจ้าหนี้สัญญาเช่า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449527FD" w14:textId="77777777" w:rsidR="00061151" w:rsidRPr="00A92B13" w:rsidRDefault="00061151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A92B13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ดอกเบี้ยจ่าย</w:t>
            </w:r>
          </w:p>
          <w:p w14:paraId="292BF7E4" w14:textId="77777777" w:rsidR="00061151" w:rsidRPr="00A92B13" w:rsidRDefault="00061151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A92B13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6D1BDA6" w14:textId="77777777" w:rsidR="00061151" w:rsidRPr="00A92B13" w:rsidRDefault="00061151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A92B13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หนี้สินตาม</w:t>
            </w:r>
          </w:p>
          <w:p w14:paraId="0765384A" w14:textId="77777777" w:rsidR="00061151" w:rsidRPr="00A92B13" w:rsidRDefault="00061151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A92B13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สัญญาเช่า</w:t>
            </w:r>
          </w:p>
        </w:tc>
      </w:tr>
      <w:tr w:rsidR="00954819" w:rsidRPr="00A92B13" w14:paraId="41236E82" w14:textId="77777777" w:rsidTr="00D86049">
        <w:tc>
          <w:tcPr>
            <w:tcW w:w="5130" w:type="dxa"/>
            <w:vAlign w:val="center"/>
          </w:tcPr>
          <w:p w14:paraId="4AE81C77" w14:textId="77777777" w:rsidR="00954819" w:rsidRPr="00A92B13" w:rsidRDefault="00954819" w:rsidP="00B115F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98DF57" w14:textId="77777777" w:rsidR="00954819" w:rsidRPr="00A92B13" w:rsidRDefault="00954819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A92B13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BCEBD8" w14:textId="77777777" w:rsidR="00954819" w:rsidRPr="00A92B13" w:rsidRDefault="00954819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A92B13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B06BC7" w14:textId="77777777" w:rsidR="00954819" w:rsidRPr="00A92B13" w:rsidRDefault="00954819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A92B13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</w:tr>
      <w:tr w:rsidR="00061151" w:rsidRPr="00A92B13" w14:paraId="6FF4E538" w14:textId="77777777" w:rsidTr="00D86049">
        <w:tc>
          <w:tcPr>
            <w:tcW w:w="5130" w:type="dxa"/>
            <w:vAlign w:val="center"/>
          </w:tcPr>
          <w:p w14:paraId="07535A6E" w14:textId="77777777" w:rsidR="00061151" w:rsidRPr="00A92B13" w:rsidRDefault="00061151" w:rsidP="00B115F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C0E256" w14:textId="77777777" w:rsidR="00061151" w:rsidRPr="00A92B13" w:rsidRDefault="00061151" w:rsidP="00A70560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B7D5CF" w14:textId="77777777" w:rsidR="00061151" w:rsidRPr="00A92B13" w:rsidRDefault="00061151" w:rsidP="00A70560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92347F" w14:textId="77777777" w:rsidR="00061151" w:rsidRPr="00A92B13" w:rsidRDefault="00061151" w:rsidP="00A70560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</w:tr>
      <w:tr w:rsidR="00E808C5" w:rsidRPr="00A92B13" w14:paraId="5C12A61D" w14:textId="77777777" w:rsidTr="00D86049">
        <w:tc>
          <w:tcPr>
            <w:tcW w:w="5130" w:type="dxa"/>
          </w:tcPr>
          <w:p w14:paraId="5E08B40B" w14:textId="60EF5FAD" w:rsidR="00E808C5" w:rsidRPr="00A92B13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A92B1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D97E68"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A92B1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D97E68"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14:paraId="0EEFF260" w14:textId="26F200DF" w:rsidR="00E808C5" w:rsidRPr="00A92B13" w:rsidRDefault="00D97E68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2746CB" w:rsidRPr="00A92B1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355</w:t>
            </w:r>
            <w:r w:rsidR="002746CB" w:rsidRPr="00A92B1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596</w:t>
            </w:r>
          </w:p>
        </w:tc>
        <w:tc>
          <w:tcPr>
            <w:tcW w:w="1440" w:type="dxa"/>
            <w:shd w:val="clear" w:color="auto" w:fill="FAFAFA"/>
          </w:tcPr>
          <w:p w14:paraId="26320154" w14:textId="16F3B26C" w:rsidR="00E808C5" w:rsidRPr="00A92B13" w:rsidRDefault="002746CB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92B1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97E68"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296</w:t>
            </w:r>
            <w:r w:rsidRPr="00A92B1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97E68"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418</w:t>
            </w:r>
            <w:r w:rsidRPr="00A92B1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769ACAF" w14:textId="7D8B216C" w:rsidR="00E808C5" w:rsidRPr="00A92B13" w:rsidRDefault="00D97E68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2746CB" w:rsidRPr="00A92B1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059</w:t>
            </w:r>
            <w:r w:rsidR="002746CB" w:rsidRPr="00A92B1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178</w:t>
            </w:r>
          </w:p>
        </w:tc>
      </w:tr>
      <w:tr w:rsidR="00E808C5" w:rsidRPr="00A92B13" w14:paraId="50F4A2A9" w14:textId="77777777" w:rsidTr="00D86049">
        <w:tc>
          <w:tcPr>
            <w:tcW w:w="5130" w:type="dxa"/>
          </w:tcPr>
          <w:p w14:paraId="527B9FFE" w14:textId="77777777" w:rsidR="00E808C5" w:rsidRPr="00A92B13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92B1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รายการที่ไม่ใช่เงินสด </w:t>
            </w:r>
            <w:r w:rsidRPr="00A92B1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6BB5BDF8" w14:textId="77777777" w:rsidR="00E808C5" w:rsidRPr="00A92B13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645C61C" w14:textId="77777777" w:rsidR="00E808C5" w:rsidRPr="00A92B13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DCDF31E" w14:textId="77777777" w:rsidR="00E808C5" w:rsidRPr="00A92B13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808C5" w:rsidRPr="00A92B13" w14:paraId="0C2CD455" w14:textId="77777777" w:rsidTr="00D86049">
        <w:tc>
          <w:tcPr>
            <w:tcW w:w="5130" w:type="dxa"/>
          </w:tcPr>
          <w:p w14:paraId="5411024A" w14:textId="77777777" w:rsidR="00E808C5" w:rsidRPr="00A92B13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A92B1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A92B1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FAFAFA"/>
          </w:tcPr>
          <w:p w14:paraId="2B91A301" w14:textId="5667DFF2" w:rsidR="00E808C5" w:rsidRPr="00A92B13" w:rsidRDefault="002746CB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92B1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D273A34" w14:textId="30C4A806" w:rsidR="00E808C5" w:rsidRPr="00A92B13" w:rsidRDefault="00D97E68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95</w:t>
            </w:r>
            <w:r w:rsidR="002746CB" w:rsidRPr="00A92B1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504</w:t>
            </w:r>
          </w:p>
        </w:tc>
        <w:tc>
          <w:tcPr>
            <w:tcW w:w="1440" w:type="dxa"/>
            <w:shd w:val="clear" w:color="auto" w:fill="FAFAFA"/>
          </w:tcPr>
          <w:p w14:paraId="34F09264" w14:textId="4AB7681A" w:rsidR="00E808C5" w:rsidRPr="00A92B13" w:rsidRDefault="00D97E68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95</w:t>
            </w:r>
            <w:r w:rsidR="002746CB" w:rsidRPr="00A92B1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504</w:t>
            </w:r>
          </w:p>
        </w:tc>
      </w:tr>
      <w:tr w:rsidR="00E808C5" w:rsidRPr="00A92B13" w14:paraId="30A3C599" w14:textId="77777777" w:rsidTr="00D86049">
        <w:tc>
          <w:tcPr>
            <w:tcW w:w="5130" w:type="dxa"/>
          </w:tcPr>
          <w:p w14:paraId="2EDA77BA" w14:textId="77777777" w:rsidR="00E808C5" w:rsidRPr="00A92B13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A92B1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FAFAFA"/>
          </w:tcPr>
          <w:p w14:paraId="0E2FF2EA" w14:textId="77777777" w:rsidR="00E808C5" w:rsidRPr="00A92B13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086B467" w14:textId="77777777" w:rsidR="00E808C5" w:rsidRPr="00A92B13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AC3B281" w14:textId="77777777" w:rsidR="00E808C5" w:rsidRPr="00A92B13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808C5" w:rsidRPr="00A92B13" w14:paraId="04720B41" w14:textId="77777777" w:rsidTr="00D86049">
        <w:tc>
          <w:tcPr>
            <w:tcW w:w="5130" w:type="dxa"/>
          </w:tcPr>
          <w:p w14:paraId="77BE0A82" w14:textId="77777777" w:rsidR="00E808C5" w:rsidRPr="00A92B13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A92B1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จ่ายชำระ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A620A6" w14:textId="170AA4CA" w:rsidR="00E808C5" w:rsidRPr="00A92B13" w:rsidRDefault="002746CB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92B1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97E68"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A92B1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97E68"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598</w:t>
            </w:r>
            <w:r w:rsidRPr="00A92B1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97E68"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208</w:t>
            </w:r>
            <w:r w:rsidRPr="00A92B1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3F713A" w14:textId="4AD19956" w:rsidR="00E808C5" w:rsidRPr="00A92B13" w:rsidRDefault="002746CB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92B1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E76747" w14:textId="29142514" w:rsidR="00E808C5" w:rsidRPr="00A92B13" w:rsidRDefault="002746CB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92B1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97E68"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A92B1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97E68"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598</w:t>
            </w:r>
            <w:r w:rsidRPr="00A92B1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97E68"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208</w:t>
            </w:r>
            <w:r w:rsidRPr="00A92B1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E808C5" w:rsidRPr="00A92B13" w14:paraId="10F0E121" w14:textId="77777777" w:rsidTr="00D86049">
        <w:tc>
          <w:tcPr>
            <w:tcW w:w="5130" w:type="dxa"/>
          </w:tcPr>
          <w:p w14:paraId="262664DA" w14:textId="0EAA5605" w:rsidR="00E808C5" w:rsidRPr="00A92B13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A92B1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ณ วันที่ </w:t>
            </w:r>
            <w:r w:rsidR="00D97E68"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31</w:t>
            </w:r>
            <w:r w:rsidRPr="00A92B1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A92B1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มีนาคม</w:t>
            </w:r>
            <w:r w:rsidRPr="00A92B1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 พ.ศ. </w:t>
            </w:r>
            <w:r w:rsidR="00D97E68"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F7C76E" w14:textId="7CCB1324" w:rsidR="00E808C5" w:rsidRPr="00A92B13" w:rsidRDefault="00D97E68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="002746CB" w:rsidRPr="00A92B1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757</w:t>
            </w:r>
            <w:r w:rsidR="002746CB" w:rsidRPr="00A92B1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AA7E56" w14:textId="02A11CB6" w:rsidR="00E808C5" w:rsidRPr="00A92B13" w:rsidRDefault="002746CB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92B1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97E68"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200</w:t>
            </w:r>
            <w:r w:rsidRPr="00A92B1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97E68"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914</w:t>
            </w:r>
            <w:r w:rsidRPr="00A92B1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BD65A3" w14:textId="1B30594E" w:rsidR="00E808C5" w:rsidRPr="00A92B13" w:rsidRDefault="00D97E68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="002746CB" w:rsidRPr="00A92B1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556</w:t>
            </w:r>
            <w:r w:rsidR="002746CB" w:rsidRPr="00A92B1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97E6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474</w:t>
            </w:r>
          </w:p>
        </w:tc>
      </w:tr>
    </w:tbl>
    <w:p w14:paraId="32003348" w14:textId="77777777" w:rsidR="00E808C5" w:rsidRPr="00A92B13" w:rsidRDefault="00E808C5" w:rsidP="006337F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2711354" w14:textId="7EE5571E" w:rsidR="00F134DC" w:rsidRPr="00A92B13" w:rsidRDefault="00550576" w:rsidP="00131414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92B13">
        <w:rPr>
          <w:rFonts w:ascii="Browallia New" w:hAnsi="Browallia New" w:cs="Browallia New"/>
          <w:spacing w:val="-4"/>
          <w:sz w:val="26"/>
          <w:szCs w:val="26"/>
          <w:cs/>
        </w:rPr>
        <w:t xml:space="preserve">อัตรากู้ยืมส่วนเพิ่มถัวเฉลี่ยถ่วงน้ำหนักที่นำมาใช้ในการคิดลดสัญญาเช่า ณ วันที่ </w:t>
      </w:r>
      <w:r w:rsidR="00D97E68" w:rsidRPr="00D97E68">
        <w:rPr>
          <w:rFonts w:ascii="Browallia New" w:hAnsi="Browallia New" w:cs="Browallia New"/>
          <w:spacing w:val="-4"/>
          <w:sz w:val="26"/>
          <w:szCs w:val="26"/>
        </w:rPr>
        <w:t>31</w:t>
      </w:r>
      <w:r w:rsidR="00306BC2" w:rsidRPr="00A92B1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06BC2" w:rsidRPr="00A92B13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="00061151" w:rsidRPr="00A92B1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06BC2" w:rsidRPr="00A92B13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D97E68" w:rsidRPr="00D97E68">
        <w:rPr>
          <w:rFonts w:ascii="Browallia New" w:hAnsi="Browallia New" w:cs="Browallia New"/>
          <w:spacing w:val="-4"/>
          <w:sz w:val="26"/>
          <w:szCs w:val="26"/>
        </w:rPr>
        <w:t>2565</w:t>
      </w:r>
      <w:r w:rsidR="00061151" w:rsidRPr="00A92B1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92B13">
        <w:rPr>
          <w:rFonts w:ascii="Browallia New" w:hAnsi="Browallia New" w:cs="Browallia New"/>
          <w:spacing w:val="-4"/>
          <w:sz w:val="26"/>
          <w:szCs w:val="26"/>
          <w:cs/>
        </w:rPr>
        <w:t xml:space="preserve">คือ ร้อยละ </w:t>
      </w:r>
      <w:r w:rsidR="00D97E68" w:rsidRPr="00D97E68">
        <w:rPr>
          <w:rFonts w:ascii="Browallia New" w:hAnsi="Browallia New" w:cs="Browallia New"/>
          <w:spacing w:val="-4"/>
          <w:sz w:val="26"/>
          <w:szCs w:val="26"/>
        </w:rPr>
        <w:t>5</w:t>
      </w:r>
      <w:r w:rsidR="007C4087" w:rsidRPr="00A92B13">
        <w:rPr>
          <w:rFonts w:ascii="Browallia New" w:hAnsi="Browallia New" w:cs="Browallia New"/>
          <w:spacing w:val="-4"/>
          <w:sz w:val="26"/>
          <w:szCs w:val="26"/>
        </w:rPr>
        <w:t>.</w:t>
      </w:r>
      <w:r w:rsidR="00D97E68" w:rsidRPr="00D97E68">
        <w:rPr>
          <w:rFonts w:ascii="Browallia New" w:hAnsi="Browallia New" w:cs="Browallia New"/>
          <w:spacing w:val="-4"/>
          <w:sz w:val="26"/>
          <w:szCs w:val="26"/>
        </w:rPr>
        <w:t>13</w:t>
      </w:r>
      <w:r w:rsidR="00F43112" w:rsidRPr="00A92B1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92B13">
        <w:rPr>
          <w:rFonts w:ascii="Browallia New" w:hAnsi="Browallia New" w:cs="Browallia New"/>
          <w:spacing w:val="-4"/>
          <w:sz w:val="26"/>
          <w:szCs w:val="26"/>
          <w:cs/>
        </w:rPr>
        <w:t xml:space="preserve">ถึง ร้อยละ </w:t>
      </w:r>
      <w:r w:rsidR="00D97E68" w:rsidRPr="00D97E68">
        <w:rPr>
          <w:rFonts w:ascii="Browallia New" w:hAnsi="Browallia New" w:cs="Browallia New"/>
          <w:spacing w:val="-4"/>
          <w:sz w:val="26"/>
          <w:szCs w:val="26"/>
        </w:rPr>
        <w:t>8</w:t>
      </w:r>
      <w:r w:rsidR="007C4087" w:rsidRPr="00A92B13">
        <w:rPr>
          <w:rFonts w:ascii="Browallia New" w:hAnsi="Browallia New" w:cs="Browallia New"/>
          <w:spacing w:val="-4"/>
          <w:sz w:val="26"/>
          <w:szCs w:val="26"/>
        </w:rPr>
        <w:t>.</w:t>
      </w:r>
      <w:r w:rsidR="00D97E68" w:rsidRPr="00D97E68">
        <w:rPr>
          <w:rFonts w:ascii="Browallia New" w:hAnsi="Browallia New" w:cs="Browallia New"/>
          <w:spacing w:val="-4"/>
          <w:sz w:val="26"/>
          <w:szCs w:val="26"/>
        </w:rPr>
        <w:t>88</w:t>
      </w:r>
    </w:p>
    <w:p w14:paraId="7AAB3A4C" w14:textId="7C810C69" w:rsidR="006904EA" w:rsidRPr="00A92B13" w:rsidRDefault="00C4381B" w:rsidP="00131414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904EA" w:rsidRPr="00A92B13" w14:paraId="48D8E968" w14:textId="77777777" w:rsidTr="006904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1F90246" w14:textId="4F51773C" w:rsidR="006904EA" w:rsidRPr="00A92B13" w:rsidRDefault="00D97E68" w:rsidP="006904E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97E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6904EA"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904EA"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="000F6A14"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ของสินทรัพย์ทางการเงิน</w:t>
            </w:r>
          </w:p>
        </w:tc>
      </w:tr>
    </w:tbl>
    <w:p w14:paraId="1058D132" w14:textId="31B97EF5" w:rsidR="006904EA" w:rsidRPr="00A92B13" w:rsidRDefault="006904EA" w:rsidP="00131414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44854AC" w14:textId="7F8A0E27" w:rsidR="000F6A14" w:rsidRPr="00A92B13" w:rsidRDefault="000F6A14" w:rsidP="0013141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92B13">
        <w:rPr>
          <w:rFonts w:ascii="Browallia New" w:hAnsi="Browallia New" w:cs="Browallia New"/>
          <w:sz w:val="26"/>
          <w:szCs w:val="26"/>
          <w:cs/>
        </w:rPr>
        <w:t>ในระหว่างงวด</w:t>
      </w:r>
      <w:r w:rsidR="000328EA" w:rsidRPr="00A92B13">
        <w:rPr>
          <w:rFonts w:ascii="Browallia New" w:hAnsi="Browallia New" w:cs="Browallia New"/>
          <w:sz w:val="26"/>
          <w:szCs w:val="26"/>
          <w:cs/>
        </w:rPr>
        <w:t xml:space="preserve">สามเดือนสิ้นสุดวันที่ </w:t>
      </w:r>
      <w:r w:rsidR="00D97E68" w:rsidRPr="00D97E68">
        <w:rPr>
          <w:rFonts w:ascii="Browallia New" w:hAnsi="Browallia New" w:cs="Browallia New"/>
          <w:sz w:val="26"/>
          <w:szCs w:val="26"/>
        </w:rPr>
        <w:t>31</w:t>
      </w:r>
      <w:r w:rsidR="000328EA" w:rsidRPr="00A92B1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328EA" w:rsidRPr="00A92B13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มีนาคม </w:t>
      </w:r>
      <w:r w:rsidR="000328EA" w:rsidRPr="00A92B13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D97E68" w:rsidRPr="00D97E68">
        <w:rPr>
          <w:rFonts w:ascii="Browallia New" w:hAnsi="Browallia New" w:cs="Browallia New"/>
          <w:spacing w:val="-4"/>
          <w:sz w:val="26"/>
          <w:szCs w:val="26"/>
        </w:rPr>
        <w:t>2565</w:t>
      </w:r>
      <w:r w:rsidR="000328EA" w:rsidRPr="00A92B1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92B13">
        <w:rPr>
          <w:rFonts w:ascii="Browallia New" w:hAnsi="Browallia New" w:cs="Browallia New"/>
          <w:sz w:val="26"/>
          <w:szCs w:val="26"/>
          <w:cs/>
        </w:rPr>
        <w:t xml:space="preserve">บริษัท เวฟ ฟู้ด กรุ๊ป จำกัด ซึ่งเป็นบริษัทย่อยของกลุ่มกิจการ </w:t>
      </w:r>
      <w:r w:rsidR="00271359" w:rsidRPr="00A92B13">
        <w:rPr>
          <w:rFonts w:ascii="Browallia New" w:hAnsi="Browallia New" w:cs="Browallia New"/>
          <w:sz w:val="26"/>
          <w:szCs w:val="26"/>
        </w:rPr>
        <w:br/>
      </w:r>
      <w:r w:rsidRPr="00A92B13">
        <w:rPr>
          <w:rFonts w:ascii="Browallia New" w:hAnsi="Browallia New" w:cs="Browallia New"/>
          <w:sz w:val="26"/>
          <w:szCs w:val="26"/>
          <w:cs/>
        </w:rPr>
        <w:t xml:space="preserve">ได้พิจารณาค่าเผื่อผลขาดทุนจากการด้อยค่าเงินกู้ยืมแก่กิจการอื่นทั้งหมด และรับรู้ผลขาดทุนจากการด้อยค่าจำนวน </w:t>
      </w:r>
      <w:r w:rsidR="00D97E68" w:rsidRPr="00D97E68">
        <w:rPr>
          <w:rFonts w:ascii="Browallia New" w:hAnsi="Browallia New" w:cs="Browallia New"/>
          <w:sz w:val="26"/>
          <w:szCs w:val="26"/>
        </w:rPr>
        <w:t>72</w:t>
      </w:r>
      <w:r w:rsidRPr="00A92B13">
        <w:rPr>
          <w:rFonts w:ascii="Browallia New" w:hAnsi="Browallia New" w:cs="Browallia New"/>
          <w:sz w:val="26"/>
          <w:szCs w:val="26"/>
        </w:rPr>
        <w:t>.</w:t>
      </w:r>
      <w:r w:rsidR="00D97E68" w:rsidRPr="00D97E68">
        <w:rPr>
          <w:rFonts w:ascii="Browallia New" w:hAnsi="Browallia New" w:cs="Browallia New"/>
          <w:sz w:val="26"/>
          <w:szCs w:val="26"/>
        </w:rPr>
        <w:t>12</w:t>
      </w:r>
      <w:r w:rsidRPr="00A92B13">
        <w:rPr>
          <w:rFonts w:ascii="Browallia New" w:hAnsi="Browallia New" w:cs="Browallia New"/>
          <w:sz w:val="26"/>
          <w:szCs w:val="26"/>
        </w:rPr>
        <w:t xml:space="preserve"> </w:t>
      </w:r>
      <w:r w:rsidRPr="00A92B13">
        <w:rPr>
          <w:rFonts w:ascii="Browallia New" w:hAnsi="Browallia New" w:cs="Browallia New"/>
          <w:sz w:val="26"/>
          <w:szCs w:val="26"/>
          <w:cs/>
        </w:rPr>
        <w:t>ล้าน</w:t>
      </w:r>
      <w:r w:rsidR="00271359" w:rsidRPr="00A92B13">
        <w:rPr>
          <w:rFonts w:ascii="Browallia New" w:hAnsi="Browallia New" w:cs="Browallia New"/>
          <w:sz w:val="26"/>
          <w:szCs w:val="26"/>
        </w:rPr>
        <w:br/>
      </w:r>
      <w:r w:rsidRPr="00A92B13">
        <w:rPr>
          <w:rFonts w:ascii="Browallia New" w:hAnsi="Browallia New" w:cs="Browallia New"/>
          <w:sz w:val="26"/>
          <w:szCs w:val="26"/>
          <w:cs/>
        </w:rPr>
        <w:t>ในผลขาดทุนด้านเครดิตที่คาดว่าจะเกิดขึ้นของสินทรัพย์ทางการเงิน</w:t>
      </w:r>
      <w:r w:rsidR="00F30D0C" w:rsidRPr="00A92B13">
        <w:rPr>
          <w:rFonts w:ascii="Browallia New" w:hAnsi="Browallia New" w:cs="Browallia New"/>
          <w:sz w:val="26"/>
          <w:szCs w:val="26"/>
          <w:cs/>
        </w:rPr>
        <w:t>ในงบกำไรขาดทุนเบ็ดเสร็จรวม</w:t>
      </w:r>
    </w:p>
    <w:p w14:paraId="4A37063C" w14:textId="1AAFE789" w:rsidR="001D38AA" w:rsidRPr="00A92B13" w:rsidRDefault="001D38AA" w:rsidP="006337F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454A" w:rsidRPr="00A92B13" w14:paraId="1FE3E899" w14:textId="77777777" w:rsidTr="007774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55B0537" w14:textId="58950202" w:rsidR="003A454A" w:rsidRPr="00A92B13" w:rsidRDefault="00D97E68" w:rsidP="0077746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5" w:name="_Hlk78213789"/>
            <w:r w:rsidRPr="00D97E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3A454A"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A454A"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  <w:bookmarkEnd w:id="15"/>
    </w:tbl>
    <w:p w14:paraId="055EF25A" w14:textId="77777777" w:rsidR="003A454A" w:rsidRPr="00A92B13" w:rsidRDefault="003A454A" w:rsidP="003A454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6842616" w14:textId="36AEBDC7" w:rsidR="00E25C0A" w:rsidRPr="00A92B13" w:rsidRDefault="006B08D2" w:rsidP="003A454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92B13">
        <w:rPr>
          <w:rFonts w:ascii="Browallia New" w:hAnsi="Browallia New" w:cs="Browallia New"/>
          <w:spacing w:val="-2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</w:t>
      </w:r>
      <w:r w:rsidRPr="00A92B13">
        <w:rPr>
          <w:rFonts w:ascii="Browallia New" w:hAnsi="Browallia New" w:cs="Browallia New"/>
          <w:sz w:val="26"/>
          <w:szCs w:val="26"/>
          <w:cs/>
        </w:rPr>
        <w:t>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</w:t>
      </w:r>
      <w:r w:rsidR="00D6649B" w:rsidRPr="00A92B13">
        <w:rPr>
          <w:rFonts w:ascii="Browallia New" w:hAnsi="Browallia New" w:cs="Browallia New"/>
          <w:sz w:val="26"/>
          <w:szCs w:val="26"/>
        </w:rPr>
        <w:t xml:space="preserve"> </w:t>
      </w:r>
      <w:r w:rsidR="00D97E68" w:rsidRPr="00D97E68">
        <w:rPr>
          <w:rFonts w:ascii="Browallia New" w:hAnsi="Browallia New" w:cs="Browallia New"/>
          <w:sz w:val="26"/>
          <w:szCs w:val="26"/>
        </w:rPr>
        <w:t>31</w:t>
      </w:r>
      <w:r w:rsidR="00A73006" w:rsidRPr="00A92B13">
        <w:rPr>
          <w:rFonts w:ascii="Browallia New" w:hAnsi="Browallia New" w:cs="Browallia New"/>
          <w:sz w:val="26"/>
          <w:szCs w:val="26"/>
        </w:rPr>
        <w:t xml:space="preserve"> </w:t>
      </w:r>
      <w:r w:rsidR="00552A20" w:rsidRPr="00A92B13">
        <w:rPr>
          <w:rFonts w:ascii="Browallia New" w:hAnsi="Browallia New" w:cs="Browallia New"/>
          <w:sz w:val="26"/>
          <w:szCs w:val="26"/>
          <w:cs/>
        </w:rPr>
        <w:t>มีนาคม</w:t>
      </w:r>
      <w:r w:rsidR="00D6649B" w:rsidRPr="00A92B1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D5987" w:rsidRPr="00A92B13">
        <w:rPr>
          <w:rFonts w:ascii="Browallia New" w:hAnsi="Browallia New" w:cs="Browallia New"/>
          <w:sz w:val="26"/>
          <w:szCs w:val="26"/>
        </w:rPr>
        <w:br/>
      </w:r>
      <w:r w:rsidR="00D6649B" w:rsidRPr="00A92B1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97E68" w:rsidRPr="00D97E68">
        <w:rPr>
          <w:rFonts w:ascii="Browallia New" w:hAnsi="Browallia New" w:cs="Browallia New"/>
          <w:sz w:val="26"/>
          <w:szCs w:val="26"/>
        </w:rPr>
        <w:t>2565</w:t>
      </w:r>
      <w:r w:rsidRPr="00A92B13">
        <w:rPr>
          <w:rFonts w:ascii="Browallia New" w:hAnsi="Browallia New" w:cs="Browallia New"/>
          <w:sz w:val="26"/>
          <w:szCs w:val="26"/>
          <w:cs/>
        </w:rPr>
        <w:t xml:space="preserve"> คือ อัตราร้อยละ </w:t>
      </w:r>
      <w:r w:rsidR="00D97E68" w:rsidRPr="00D97E68">
        <w:rPr>
          <w:rFonts w:ascii="Browallia New" w:hAnsi="Browallia New" w:cs="Browallia New"/>
          <w:sz w:val="26"/>
          <w:szCs w:val="26"/>
        </w:rPr>
        <w:t>0</w:t>
      </w:r>
      <w:r w:rsidR="002B4024" w:rsidRPr="00A92B13">
        <w:rPr>
          <w:rFonts w:ascii="Browallia New" w:hAnsi="Browallia New" w:cs="Browallia New"/>
          <w:sz w:val="26"/>
          <w:szCs w:val="26"/>
        </w:rPr>
        <w:t>.</w:t>
      </w:r>
      <w:r w:rsidR="00D97E68" w:rsidRPr="00D97E68">
        <w:rPr>
          <w:rFonts w:ascii="Browallia New" w:hAnsi="Browallia New" w:cs="Browallia New"/>
          <w:sz w:val="26"/>
          <w:szCs w:val="26"/>
        </w:rPr>
        <w:t>00</w:t>
      </w:r>
      <w:r w:rsidRPr="00A92B13">
        <w:rPr>
          <w:rFonts w:ascii="Browallia New" w:hAnsi="Browallia New" w:cs="Browallia New"/>
          <w:sz w:val="26"/>
          <w:szCs w:val="26"/>
        </w:rPr>
        <w:t xml:space="preserve"> </w:t>
      </w:r>
      <w:r w:rsidRPr="00A92B13">
        <w:rPr>
          <w:rFonts w:ascii="Browallia New" w:hAnsi="Browallia New" w:cs="Browallia New"/>
          <w:sz w:val="26"/>
          <w:szCs w:val="26"/>
          <w:cs/>
        </w:rPr>
        <w:t>ต่อปี เปรียบเทียบกับประมาณการอัตราภาษีเงินได้ที่ใช้ในงวดระหว่างกาล</w:t>
      </w:r>
      <w:r w:rsidR="00EF1F1D" w:rsidRPr="00A92B13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Pr="00A92B13">
        <w:rPr>
          <w:rFonts w:ascii="Browallia New" w:hAnsi="Browallia New" w:cs="Browallia New"/>
          <w:sz w:val="26"/>
          <w:szCs w:val="26"/>
          <w:cs/>
        </w:rPr>
        <w:t>สิ้นสุดวันที่</w:t>
      </w:r>
      <w:r w:rsidR="00B34D83" w:rsidRPr="00A92B13">
        <w:rPr>
          <w:rFonts w:ascii="Browallia New" w:hAnsi="Browallia New" w:cs="Browallia New"/>
          <w:sz w:val="26"/>
          <w:szCs w:val="26"/>
        </w:rPr>
        <w:t xml:space="preserve"> </w:t>
      </w:r>
      <w:r w:rsidR="00CD5987" w:rsidRPr="00A92B13">
        <w:rPr>
          <w:rFonts w:ascii="Browallia New" w:hAnsi="Browallia New" w:cs="Browallia New"/>
          <w:sz w:val="26"/>
          <w:szCs w:val="26"/>
        </w:rPr>
        <w:br/>
      </w:r>
      <w:r w:rsidR="00D97E68" w:rsidRPr="00D97E68">
        <w:rPr>
          <w:rFonts w:ascii="Browallia New" w:hAnsi="Browallia New" w:cs="Browallia New"/>
          <w:sz w:val="26"/>
          <w:szCs w:val="26"/>
        </w:rPr>
        <w:t>31</w:t>
      </w:r>
      <w:r w:rsidR="0053558E" w:rsidRPr="00A92B13">
        <w:rPr>
          <w:rFonts w:ascii="Browallia New" w:hAnsi="Browallia New" w:cs="Browallia New"/>
          <w:sz w:val="26"/>
          <w:szCs w:val="26"/>
        </w:rPr>
        <w:t xml:space="preserve"> </w:t>
      </w:r>
      <w:r w:rsidR="0053558E" w:rsidRPr="00A92B13">
        <w:rPr>
          <w:rFonts w:ascii="Browallia New" w:hAnsi="Browallia New" w:cs="Browallia New"/>
          <w:sz w:val="26"/>
          <w:szCs w:val="26"/>
          <w:cs/>
        </w:rPr>
        <w:t>มีนาคม</w:t>
      </w:r>
      <w:r w:rsidR="00D6649B" w:rsidRPr="00A92B13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D97E68" w:rsidRPr="00D97E68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A92B13">
        <w:rPr>
          <w:rFonts w:ascii="Browallia New" w:hAnsi="Browallia New" w:cs="Browallia New"/>
          <w:spacing w:val="-4"/>
          <w:sz w:val="26"/>
          <w:szCs w:val="26"/>
          <w:cs/>
        </w:rPr>
        <w:t xml:space="preserve"> คืออัตราร้อยละ </w:t>
      </w:r>
      <w:r w:rsidR="00D97E68" w:rsidRPr="00D97E68">
        <w:rPr>
          <w:rFonts w:ascii="Browallia New" w:hAnsi="Browallia New" w:cs="Browallia New"/>
          <w:sz w:val="26"/>
          <w:szCs w:val="26"/>
        </w:rPr>
        <w:t>0</w:t>
      </w:r>
      <w:r w:rsidR="002B4024" w:rsidRPr="00A92B13">
        <w:rPr>
          <w:rFonts w:ascii="Browallia New" w:hAnsi="Browallia New" w:cs="Browallia New"/>
          <w:sz w:val="26"/>
          <w:szCs w:val="26"/>
        </w:rPr>
        <w:t>.</w:t>
      </w:r>
      <w:r w:rsidR="00D97E68" w:rsidRPr="00D97E68">
        <w:rPr>
          <w:rFonts w:ascii="Browallia New" w:hAnsi="Browallia New" w:cs="Browallia New"/>
          <w:sz w:val="26"/>
          <w:szCs w:val="26"/>
        </w:rPr>
        <w:t>01</w:t>
      </w:r>
      <w:r w:rsidRPr="00A92B1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92B13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="00957182" w:rsidRPr="00A92B1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57182" w:rsidRPr="00A92B13">
        <w:rPr>
          <w:rFonts w:ascii="Browallia New" w:hAnsi="Browallia New" w:cs="Browallia New"/>
          <w:spacing w:val="-4"/>
          <w:sz w:val="26"/>
          <w:szCs w:val="26"/>
          <w:cs/>
        </w:rPr>
        <w:t>ทั้งนี้อัตราภาษีเงินได้ลดลงเนื่องจาก</w:t>
      </w:r>
      <w:r w:rsidR="002B4024" w:rsidRPr="00A92B13">
        <w:rPr>
          <w:rFonts w:ascii="Browallia New" w:hAnsi="Browallia New" w:cs="Browallia New"/>
          <w:spacing w:val="-4"/>
          <w:sz w:val="26"/>
          <w:szCs w:val="26"/>
          <w:cs/>
        </w:rPr>
        <w:t>ค่าใช้จ่ายที่เกี่ยวข้องกับสถาบันสอนภาษาได้รับการยกเว้น</w:t>
      </w:r>
      <w:r w:rsidR="00CC0BF7" w:rsidRPr="00A92B13">
        <w:rPr>
          <w:rFonts w:ascii="Browallia New" w:hAnsi="Browallia New" w:cs="Browallia New"/>
          <w:spacing w:val="-4"/>
          <w:sz w:val="26"/>
          <w:szCs w:val="26"/>
          <w:cs/>
        </w:rPr>
        <w:t>ภาษี</w:t>
      </w:r>
    </w:p>
    <w:p w14:paraId="36B5E718" w14:textId="4986FD8F" w:rsidR="00AE2269" w:rsidRPr="00A92B13" w:rsidRDefault="00AE2269" w:rsidP="003A454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46A3" w:rsidRPr="00A92B13" w14:paraId="79DDEEB2" w14:textId="77777777" w:rsidTr="004462A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B6F5A08" w14:textId="42968DDE" w:rsidR="00A446A3" w:rsidRPr="00A92B13" w:rsidRDefault="00D97E68" w:rsidP="004462A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97E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A446A3"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446A3"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521B245D" w14:textId="77777777" w:rsidR="00A446A3" w:rsidRPr="004A6839" w:rsidRDefault="00A446A3" w:rsidP="003A454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2610"/>
        <w:gridCol w:w="1368"/>
        <w:gridCol w:w="1368"/>
        <w:gridCol w:w="1368"/>
        <w:gridCol w:w="1368"/>
        <w:gridCol w:w="1368"/>
      </w:tblGrid>
      <w:tr w:rsidR="00410EB5" w:rsidRPr="00A92B13" w14:paraId="3625FB44" w14:textId="77777777" w:rsidTr="00DF023B">
        <w:trPr>
          <w:trHeight w:val="20"/>
        </w:trPr>
        <w:tc>
          <w:tcPr>
            <w:tcW w:w="2610" w:type="dxa"/>
            <w:vAlign w:val="bottom"/>
          </w:tcPr>
          <w:p w14:paraId="764EEDCE" w14:textId="77777777" w:rsidR="00410EB5" w:rsidRPr="00A92B13" w:rsidRDefault="00410EB5" w:rsidP="00D86049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05F8DD" w14:textId="77777777" w:rsidR="00410EB5" w:rsidRPr="00A92B13" w:rsidRDefault="00410EB5" w:rsidP="00F9318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9290807" w14:textId="77777777" w:rsidR="00410EB5" w:rsidRPr="00A92B13" w:rsidRDefault="00410EB5" w:rsidP="00F9318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92B1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ทุนที่ออกและเรียกชำระเต็มมูลค่าแล้ว</w:t>
            </w:r>
          </w:p>
        </w:tc>
      </w:tr>
      <w:tr w:rsidR="00410EB5" w:rsidRPr="00A92B13" w14:paraId="709176B1" w14:textId="77777777" w:rsidTr="00DF023B">
        <w:trPr>
          <w:trHeight w:val="20"/>
        </w:trPr>
        <w:tc>
          <w:tcPr>
            <w:tcW w:w="2610" w:type="dxa"/>
            <w:vAlign w:val="bottom"/>
          </w:tcPr>
          <w:p w14:paraId="6A2529F4" w14:textId="77777777" w:rsidR="00410EB5" w:rsidRPr="00A92B13" w:rsidRDefault="00410EB5" w:rsidP="00D86049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EC77612" w14:textId="77777777" w:rsidR="00410EB5" w:rsidRPr="00A92B13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50950C1" w14:textId="77777777" w:rsidR="00410EB5" w:rsidRPr="00A92B13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2B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จำนวน</w:t>
            </w:r>
          </w:p>
        </w:tc>
        <w:tc>
          <w:tcPr>
            <w:tcW w:w="1368" w:type="dxa"/>
          </w:tcPr>
          <w:p w14:paraId="416BC924" w14:textId="77777777" w:rsidR="00410EB5" w:rsidRPr="00A92B13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F10396D" w14:textId="77777777" w:rsidR="00410EB5" w:rsidRPr="00A92B13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C77F227" w14:textId="77777777" w:rsidR="00410EB5" w:rsidRPr="00A92B13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410EB5" w:rsidRPr="00A92B13" w14:paraId="538833DD" w14:textId="77777777" w:rsidTr="00DF023B">
        <w:trPr>
          <w:trHeight w:val="20"/>
        </w:trPr>
        <w:tc>
          <w:tcPr>
            <w:tcW w:w="2610" w:type="dxa"/>
            <w:vAlign w:val="bottom"/>
          </w:tcPr>
          <w:p w14:paraId="17834ACE" w14:textId="77777777" w:rsidR="00410EB5" w:rsidRPr="00A92B13" w:rsidRDefault="00410EB5" w:rsidP="00D86049">
            <w:pPr>
              <w:ind w:left="101" w:right="-72" w:hanging="18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2D986E5" w14:textId="77777777" w:rsidR="00410EB5" w:rsidRPr="00A92B13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92B1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368" w:type="dxa"/>
            <w:vAlign w:val="bottom"/>
          </w:tcPr>
          <w:p w14:paraId="0E18D2AA" w14:textId="77777777" w:rsidR="00410EB5" w:rsidRPr="00A92B13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92B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หุ้นสามัญที่</w:t>
            </w:r>
          </w:p>
        </w:tc>
        <w:tc>
          <w:tcPr>
            <w:tcW w:w="1368" w:type="dxa"/>
          </w:tcPr>
          <w:p w14:paraId="69568492" w14:textId="77777777" w:rsidR="00410EB5" w:rsidRPr="00A92B13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728B373" w14:textId="77777777" w:rsidR="00410EB5" w:rsidRPr="00A92B13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92B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ส่วนเกิน</w:t>
            </w:r>
          </w:p>
        </w:tc>
        <w:tc>
          <w:tcPr>
            <w:tcW w:w="1368" w:type="dxa"/>
            <w:vAlign w:val="bottom"/>
          </w:tcPr>
          <w:p w14:paraId="2F791786" w14:textId="77777777" w:rsidR="00410EB5" w:rsidRPr="00A92B13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410EB5" w:rsidRPr="00A92B13" w14:paraId="18E859BF" w14:textId="77777777" w:rsidTr="00DF023B">
        <w:trPr>
          <w:trHeight w:val="20"/>
        </w:trPr>
        <w:tc>
          <w:tcPr>
            <w:tcW w:w="2610" w:type="dxa"/>
            <w:vAlign w:val="bottom"/>
          </w:tcPr>
          <w:p w14:paraId="2B3A8A5D" w14:textId="77777777" w:rsidR="00410EB5" w:rsidRPr="00A92B13" w:rsidRDefault="00410EB5" w:rsidP="00D86049">
            <w:pPr>
              <w:ind w:left="101" w:right="-72" w:hanging="18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FDAECE5" w14:textId="77777777" w:rsidR="00410EB5" w:rsidRPr="00A92B13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92B1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368" w:type="dxa"/>
            <w:vAlign w:val="bottom"/>
          </w:tcPr>
          <w:p w14:paraId="0CBF089A" w14:textId="77777777" w:rsidR="00410EB5" w:rsidRPr="00A92B13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2B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ออกจำหน่าย</w:t>
            </w:r>
          </w:p>
        </w:tc>
        <w:tc>
          <w:tcPr>
            <w:tcW w:w="1368" w:type="dxa"/>
          </w:tcPr>
          <w:p w14:paraId="17B9B5B8" w14:textId="77777777" w:rsidR="00410EB5" w:rsidRPr="00A92B13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92B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หุ้นสามัญ</w:t>
            </w:r>
          </w:p>
        </w:tc>
        <w:tc>
          <w:tcPr>
            <w:tcW w:w="1368" w:type="dxa"/>
            <w:vAlign w:val="bottom"/>
          </w:tcPr>
          <w:p w14:paraId="4A7D090B" w14:textId="77777777" w:rsidR="00410EB5" w:rsidRPr="00A92B13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2B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มูลค่าหุ้น</w:t>
            </w:r>
          </w:p>
        </w:tc>
        <w:tc>
          <w:tcPr>
            <w:tcW w:w="1368" w:type="dxa"/>
            <w:vAlign w:val="bottom"/>
          </w:tcPr>
          <w:p w14:paraId="39D0C37D" w14:textId="77777777" w:rsidR="00410EB5" w:rsidRPr="00A92B13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2B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410EB5" w:rsidRPr="00A92B13" w14:paraId="1248F6A7" w14:textId="77777777" w:rsidTr="00DF023B">
        <w:trPr>
          <w:trHeight w:val="20"/>
        </w:trPr>
        <w:tc>
          <w:tcPr>
            <w:tcW w:w="2610" w:type="dxa"/>
            <w:vAlign w:val="bottom"/>
          </w:tcPr>
          <w:p w14:paraId="24C7A4DE" w14:textId="77777777" w:rsidR="00410EB5" w:rsidRPr="00A92B13" w:rsidRDefault="00410EB5" w:rsidP="00D86049">
            <w:pPr>
              <w:ind w:left="101" w:right="-72" w:hanging="18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0CA022" w14:textId="77777777" w:rsidR="00410EB5" w:rsidRPr="00A92B13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92B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67F6C4" w14:textId="77777777" w:rsidR="00410EB5" w:rsidRPr="00A92B13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92B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72A2CE" w14:textId="77777777" w:rsidR="00410EB5" w:rsidRPr="00A92B13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2B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DC9E5E" w14:textId="77777777" w:rsidR="00410EB5" w:rsidRPr="00A92B13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2B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B43458" w14:textId="77777777" w:rsidR="00410EB5" w:rsidRPr="00A92B13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2B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10EB5" w:rsidRPr="00A92B13" w14:paraId="7E1D13DA" w14:textId="77777777" w:rsidTr="00DF023B">
        <w:trPr>
          <w:trHeight w:val="20"/>
        </w:trPr>
        <w:tc>
          <w:tcPr>
            <w:tcW w:w="2610" w:type="dxa"/>
            <w:vAlign w:val="bottom"/>
          </w:tcPr>
          <w:p w14:paraId="142B20B0" w14:textId="77777777" w:rsidR="00410EB5" w:rsidRPr="00A92B13" w:rsidRDefault="00410EB5" w:rsidP="00D86049">
            <w:pPr>
              <w:ind w:left="101" w:right="-72" w:hanging="187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91C65E" w14:textId="77777777" w:rsidR="00410EB5" w:rsidRPr="00A92B13" w:rsidRDefault="00410EB5" w:rsidP="00F9318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73FA76" w14:textId="77777777" w:rsidR="00410EB5" w:rsidRPr="00A92B13" w:rsidRDefault="00410EB5" w:rsidP="00F93183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5C5371" w14:textId="77777777" w:rsidR="00410EB5" w:rsidRPr="00A92B13" w:rsidRDefault="00410EB5" w:rsidP="00F93183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F9CFF8" w14:textId="77777777" w:rsidR="00410EB5" w:rsidRPr="00A92B13" w:rsidRDefault="00410EB5" w:rsidP="00F93183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AC4698" w14:textId="77777777" w:rsidR="00410EB5" w:rsidRPr="00A92B13" w:rsidRDefault="00410EB5" w:rsidP="00F93183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02E8D" w:rsidRPr="00A92B13" w14:paraId="5B76356B" w14:textId="77777777" w:rsidTr="00DF023B">
        <w:trPr>
          <w:trHeight w:val="20"/>
        </w:trPr>
        <w:tc>
          <w:tcPr>
            <w:tcW w:w="2610" w:type="dxa"/>
            <w:vAlign w:val="bottom"/>
          </w:tcPr>
          <w:p w14:paraId="3C8F7BD8" w14:textId="76A790CD" w:rsidR="00B02E8D" w:rsidRPr="00A92B13" w:rsidRDefault="00B02E8D" w:rsidP="00B02E8D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8EEBCD" w14:textId="66FF38D7" w:rsidR="00B02E8D" w:rsidRPr="00A92B13" w:rsidRDefault="00D97E68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02E8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B02E8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00B02E8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F90B9C" w14:textId="41E4ABA4" w:rsidR="00B02E8D" w:rsidRPr="00A92B13" w:rsidRDefault="00D97E68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B02E8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B02E8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368" w:type="dxa"/>
            <w:shd w:val="clear" w:color="auto" w:fill="auto"/>
          </w:tcPr>
          <w:p w14:paraId="1D3F4E58" w14:textId="29A416EF" w:rsidR="00B02E8D" w:rsidRPr="00A92B13" w:rsidRDefault="00D97E68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noProof/>
                <w:sz w:val="26"/>
                <w:szCs w:val="26"/>
              </w:rPr>
              <w:t>785</w:t>
            </w:r>
            <w:r w:rsidR="00B02E8D" w:rsidRPr="00A92B1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noProof/>
                <w:sz w:val="26"/>
                <w:szCs w:val="26"/>
              </w:rPr>
              <w:t>261</w:t>
            </w:r>
            <w:r w:rsidR="00B02E8D" w:rsidRPr="00A92B1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noProof/>
                <w:sz w:val="26"/>
                <w:szCs w:val="26"/>
              </w:rPr>
              <w:t>701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AD4463" w14:textId="76E7C9F3" w:rsidR="00B02E8D" w:rsidRPr="00A92B13" w:rsidRDefault="00D97E68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B02E8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B02E8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254935" w14:textId="426D8BCA" w:rsidR="00B02E8D" w:rsidRPr="00A92B13" w:rsidRDefault="00D97E68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02E8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B02E8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B02E8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</w:tr>
      <w:tr w:rsidR="00B02E8D" w:rsidRPr="00A92B13" w14:paraId="5F956E7D" w14:textId="77777777" w:rsidTr="00DF023B">
        <w:trPr>
          <w:trHeight w:val="20"/>
        </w:trPr>
        <w:tc>
          <w:tcPr>
            <w:tcW w:w="2610" w:type="dxa"/>
            <w:vAlign w:val="bottom"/>
          </w:tcPr>
          <w:p w14:paraId="60EC286E" w14:textId="77777777" w:rsidR="00B02E8D" w:rsidRPr="00A92B13" w:rsidRDefault="00B02E8D" w:rsidP="00B02E8D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>ลดทุนจดทะเบียน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D7E6A4" w14:textId="2D07AB50" w:rsidR="00B02E8D" w:rsidRPr="00A92B13" w:rsidRDefault="00DF023B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B803E3" w14:textId="347FE9FF" w:rsidR="00B02E8D" w:rsidRPr="00A92B13" w:rsidRDefault="00DF023B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D79DAED" w14:textId="7C56AA79" w:rsidR="00B02E8D" w:rsidRPr="00A92B13" w:rsidRDefault="00DF023B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D0B088" w14:textId="6D57EEF1" w:rsidR="00B02E8D" w:rsidRPr="00A92B13" w:rsidRDefault="00DF023B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1123C0" w14:textId="3240BAA3" w:rsidR="00B02E8D" w:rsidRPr="00A92B13" w:rsidRDefault="00DF023B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02E8D" w:rsidRPr="00A92B13" w14:paraId="2CBBF367" w14:textId="77777777" w:rsidTr="00DF023B">
        <w:trPr>
          <w:trHeight w:val="20"/>
        </w:trPr>
        <w:tc>
          <w:tcPr>
            <w:tcW w:w="2610" w:type="dxa"/>
            <w:vAlign w:val="bottom"/>
          </w:tcPr>
          <w:p w14:paraId="02BCA747" w14:textId="77777777" w:rsidR="00B02E8D" w:rsidRPr="00A92B13" w:rsidRDefault="00B02E8D" w:rsidP="00B02E8D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>การออกและรับชำระค่าหุ้น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9F78E" w14:textId="1B0F387F" w:rsidR="00B02E8D" w:rsidRPr="00A92B13" w:rsidRDefault="00D97E68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DF023B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="00DF023B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AD53B" w14:textId="191D5A96" w:rsidR="00B02E8D" w:rsidRPr="00A92B13" w:rsidRDefault="00DF023B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E336B0" w14:textId="23D6EE0D" w:rsidR="00B02E8D" w:rsidRPr="00A92B13" w:rsidRDefault="00DF023B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5DA52" w14:textId="442ACD3A" w:rsidR="00B02E8D" w:rsidRPr="00A92B13" w:rsidRDefault="00DF023B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57A91" w14:textId="7844BD54" w:rsidR="00B02E8D" w:rsidRPr="00A92B13" w:rsidRDefault="00DF023B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02E8D" w:rsidRPr="00A92B13" w14:paraId="56050102" w14:textId="77777777" w:rsidTr="00DF023B">
        <w:trPr>
          <w:trHeight w:val="20"/>
        </w:trPr>
        <w:tc>
          <w:tcPr>
            <w:tcW w:w="2610" w:type="dxa"/>
            <w:vAlign w:val="bottom"/>
          </w:tcPr>
          <w:p w14:paraId="41759162" w14:textId="561B439B" w:rsidR="00B02E8D" w:rsidRPr="00A92B13" w:rsidRDefault="00B02E8D" w:rsidP="00B02E8D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723B5" w14:textId="10D421A7" w:rsidR="00B02E8D" w:rsidRPr="00A92B13" w:rsidRDefault="00D97E68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023B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DF023B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F023B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1BF0D" w14:textId="70C927E9" w:rsidR="00B02E8D" w:rsidRPr="00A92B13" w:rsidRDefault="00D97E68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DF023B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DF023B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0B4FEF" w14:textId="3C93EB0D" w:rsidR="00B02E8D" w:rsidRPr="00A92B13" w:rsidRDefault="00D97E68" w:rsidP="00B02E8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noProof/>
                <w:sz w:val="26"/>
                <w:szCs w:val="26"/>
              </w:rPr>
              <w:t>785</w:t>
            </w:r>
            <w:r w:rsidR="00DF023B" w:rsidRPr="00A92B1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noProof/>
                <w:sz w:val="26"/>
                <w:szCs w:val="26"/>
              </w:rPr>
              <w:t>261</w:t>
            </w:r>
            <w:r w:rsidR="00DF023B" w:rsidRPr="00A92B1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noProof/>
                <w:sz w:val="26"/>
                <w:szCs w:val="26"/>
              </w:rPr>
              <w:t>701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06411E" w14:textId="0EB7715F" w:rsidR="00B02E8D" w:rsidRPr="00A92B13" w:rsidRDefault="00D97E68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DF023B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DF023B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CE5B4" w14:textId="2FB66172" w:rsidR="00B02E8D" w:rsidRPr="00A92B13" w:rsidRDefault="00D97E68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023B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DF023B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DF023B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</w:tr>
      <w:tr w:rsidR="00B02E8D" w:rsidRPr="00A92B13" w14:paraId="69888F6C" w14:textId="77777777" w:rsidTr="00DF023B">
        <w:trPr>
          <w:trHeight w:val="20"/>
        </w:trPr>
        <w:tc>
          <w:tcPr>
            <w:tcW w:w="2610" w:type="dxa"/>
            <w:vAlign w:val="bottom"/>
          </w:tcPr>
          <w:p w14:paraId="190482AB" w14:textId="77777777" w:rsidR="00B02E8D" w:rsidRPr="00A92B13" w:rsidRDefault="00B02E8D" w:rsidP="00B02E8D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>ลดทุนจดทะเบียน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15A4E6" w14:textId="10068590" w:rsidR="00B02E8D" w:rsidRPr="00A92B13" w:rsidRDefault="00DF023B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63F009" w14:textId="40F27044" w:rsidR="00B02E8D" w:rsidRPr="00A92B13" w:rsidRDefault="00DF023B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EFC52FF" w14:textId="42A3D0EB" w:rsidR="00B02E8D" w:rsidRPr="00A92B13" w:rsidRDefault="00DF023B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08F6A6" w14:textId="5051C61E" w:rsidR="00B02E8D" w:rsidRPr="00A92B13" w:rsidRDefault="00DF023B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EB1B71" w14:textId="288396DE" w:rsidR="00B02E8D" w:rsidRPr="00A92B13" w:rsidRDefault="00DF023B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02E8D" w:rsidRPr="00A92B13" w14:paraId="7D18AACB" w14:textId="77777777" w:rsidTr="00DF023B">
        <w:trPr>
          <w:trHeight w:val="20"/>
        </w:trPr>
        <w:tc>
          <w:tcPr>
            <w:tcW w:w="2610" w:type="dxa"/>
            <w:vAlign w:val="bottom"/>
          </w:tcPr>
          <w:p w14:paraId="36F3061D" w14:textId="77777777" w:rsidR="00B02E8D" w:rsidRPr="00A92B13" w:rsidRDefault="00B02E8D" w:rsidP="00B02E8D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>เพิ่มทุนจดทะเบียน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E653F" w14:textId="55ABCFF8" w:rsidR="00B02E8D" w:rsidRPr="00A92B13" w:rsidRDefault="00DF023B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EEC25" w14:textId="05DBC06D" w:rsidR="00B02E8D" w:rsidRPr="00A92B13" w:rsidRDefault="00DF023B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75FB25" w14:textId="6B6E4660" w:rsidR="00B02E8D" w:rsidRPr="00A92B13" w:rsidRDefault="00DF023B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07AA9" w14:textId="569493DE" w:rsidR="00B02E8D" w:rsidRPr="00A92B13" w:rsidRDefault="00DF023B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E4C0F" w14:textId="5B3F9B96" w:rsidR="00B02E8D" w:rsidRPr="00A92B13" w:rsidRDefault="00DF023B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02E8D" w:rsidRPr="00A92B13" w14:paraId="4022D70E" w14:textId="77777777" w:rsidTr="00DF023B">
        <w:trPr>
          <w:trHeight w:val="20"/>
        </w:trPr>
        <w:tc>
          <w:tcPr>
            <w:tcW w:w="2610" w:type="dxa"/>
            <w:vAlign w:val="bottom"/>
          </w:tcPr>
          <w:p w14:paraId="365D3BA9" w14:textId="6D880892" w:rsidR="00B02E8D" w:rsidRPr="00A92B13" w:rsidRDefault="00B02E8D" w:rsidP="00B02E8D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C69D6F" w14:textId="641A941D" w:rsidR="00B02E8D" w:rsidRPr="00A92B13" w:rsidRDefault="00D97E68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023B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DF023B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F023B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927967" w14:textId="60485668" w:rsidR="00B02E8D" w:rsidRPr="00A92B13" w:rsidRDefault="00D97E68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DF023B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DF023B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48223C" w14:textId="588A066F" w:rsidR="00B02E8D" w:rsidRPr="00A92B13" w:rsidRDefault="00D97E68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DF023B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DF023B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562C04" w14:textId="087B073A" w:rsidR="00B02E8D" w:rsidRPr="00A92B13" w:rsidRDefault="00D97E68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DF023B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DF023B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E37596" w14:textId="65AC9E43" w:rsidR="00B02E8D" w:rsidRPr="00A92B13" w:rsidRDefault="00D97E68" w:rsidP="00B02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023B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DF023B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DF023B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</w:tr>
    </w:tbl>
    <w:p w14:paraId="07EC3651" w14:textId="77777777" w:rsidR="0053558E" w:rsidRPr="004A6839" w:rsidRDefault="0053558E" w:rsidP="003A454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46C5119" w14:textId="6DA69CDD" w:rsidR="00410EB5" w:rsidRPr="00A92B13" w:rsidRDefault="00410EB5" w:rsidP="00410EB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92B13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97E68" w:rsidRPr="00D97E68">
        <w:rPr>
          <w:rFonts w:ascii="Browallia New" w:hAnsi="Browallia New" w:cs="Browallia New"/>
          <w:sz w:val="26"/>
          <w:szCs w:val="26"/>
        </w:rPr>
        <w:t>29</w:t>
      </w:r>
      <w:r w:rsidRPr="00A92B13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D97E68" w:rsidRPr="00D97E68">
        <w:rPr>
          <w:rFonts w:ascii="Browallia New" w:hAnsi="Browallia New" w:cs="Browallia New"/>
          <w:sz w:val="26"/>
          <w:szCs w:val="26"/>
        </w:rPr>
        <w:t>2564</w:t>
      </w:r>
      <w:r w:rsidRPr="00A92B13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ที่ประชุมสามัญผู้ถือหุ้นประจําปี พ.ศ. </w:t>
      </w:r>
      <w:r w:rsidR="00D97E68" w:rsidRPr="00D97E68">
        <w:rPr>
          <w:rFonts w:ascii="Browallia New" w:hAnsi="Browallia New" w:cs="Browallia New"/>
          <w:sz w:val="26"/>
          <w:szCs w:val="26"/>
        </w:rPr>
        <w:t>2564</w:t>
      </w:r>
      <w:r w:rsidRPr="00A92B13">
        <w:rPr>
          <w:rFonts w:ascii="Browallia New" w:hAnsi="Browallia New" w:cs="Browallia New"/>
          <w:sz w:val="26"/>
          <w:szCs w:val="26"/>
          <w:cs/>
        </w:rPr>
        <w:t xml:space="preserve"> ได้มีมติให้ลดทุนจดทะเบียนจำนวน </w:t>
      </w:r>
      <w:r w:rsidR="00D97E68" w:rsidRPr="00D97E68">
        <w:rPr>
          <w:rFonts w:ascii="Browallia New" w:hAnsi="Browallia New" w:cs="Browallia New"/>
          <w:sz w:val="26"/>
          <w:szCs w:val="26"/>
        </w:rPr>
        <w:t>576</w:t>
      </w:r>
      <w:r w:rsidRPr="00A92B13">
        <w:rPr>
          <w:rFonts w:ascii="Browallia New" w:hAnsi="Browallia New" w:cs="Browallia New"/>
          <w:sz w:val="26"/>
          <w:szCs w:val="26"/>
        </w:rPr>
        <w:t>,</w:t>
      </w:r>
      <w:r w:rsidR="00D97E68" w:rsidRPr="00D97E68">
        <w:rPr>
          <w:rFonts w:ascii="Browallia New" w:hAnsi="Browallia New" w:cs="Browallia New"/>
          <w:sz w:val="26"/>
          <w:szCs w:val="26"/>
        </w:rPr>
        <w:t>925</w:t>
      </w:r>
      <w:r w:rsidRPr="00A92B13">
        <w:rPr>
          <w:rFonts w:ascii="Browallia New" w:hAnsi="Browallia New" w:cs="Browallia New"/>
          <w:sz w:val="26"/>
          <w:szCs w:val="26"/>
        </w:rPr>
        <w:t>,</w:t>
      </w:r>
      <w:r w:rsidR="00D97E68" w:rsidRPr="00D97E68">
        <w:rPr>
          <w:rFonts w:ascii="Browallia New" w:hAnsi="Browallia New" w:cs="Browallia New"/>
          <w:sz w:val="26"/>
          <w:szCs w:val="26"/>
        </w:rPr>
        <w:t>916</w:t>
      </w:r>
      <w:r w:rsidRPr="00A92B13">
        <w:rPr>
          <w:rFonts w:ascii="Browallia New" w:hAnsi="Browallia New" w:cs="Browallia New"/>
          <w:sz w:val="26"/>
          <w:szCs w:val="26"/>
          <w:cs/>
        </w:rPr>
        <w:t xml:space="preserve"> หุ้น โดยตัดหุ้นที่ยังไม่ออกและเสนอขาย และอนุมัติการออกหุ้นสามัญเพิ่มทุนใหม่เป็นจํานวนไม่เกิน </w:t>
      </w:r>
      <w:r w:rsidR="00D97E68" w:rsidRPr="00D97E68">
        <w:rPr>
          <w:rFonts w:ascii="Browallia New" w:hAnsi="Browallia New" w:cs="Browallia New"/>
          <w:sz w:val="26"/>
          <w:szCs w:val="26"/>
        </w:rPr>
        <w:t>471</w:t>
      </w:r>
      <w:r w:rsidRPr="00A92B13">
        <w:rPr>
          <w:rFonts w:ascii="Browallia New" w:hAnsi="Browallia New" w:cs="Browallia New"/>
          <w:sz w:val="26"/>
          <w:szCs w:val="26"/>
        </w:rPr>
        <w:t>,</w:t>
      </w:r>
      <w:r w:rsidR="00D97E68" w:rsidRPr="00D97E68">
        <w:rPr>
          <w:rFonts w:ascii="Browallia New" w:hAnsi="Browallia New" w:cs="Browallia New"/>
          <w:sz w:val="26"/>
          <w:szCs w:val="26"/>
        </w:rPr>
        <w:t>083</w:t>
      </w:r>
      <w:r w:rsidRPr="00A92B13">
        <w:rPr>
          <w:rFonts w:ascii="Browallia New" w:hAnsi="Browallia New" w:cs="Browallia New"/>
          <w:sz w:val="26"/>
          <w:szCs w:val="26"/>
        </w:rPr>
        <w:t>,</w:t>
      </w:r>
      <w:r w:rsidR="00D97E68" w:rsidRPr="00D97E68">
        <w:rPr>
          <w:rFonts w:ascii="Browallia New" w:hAnsi="Browallia New" w:cs="Browallia New"/>
          <w:sz w:val="26"/>
          <w:szCs w:val="26"/>
        </w:rPr>
        <w:t>244</w:t>
      </w:r>
      <w:r w:rsidRPr="00A92B13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</w:t>
      </w:r>
      <w:r w:rsidR="00CF4B58" w:rsidRPr="00A92B13">
        <w:rPr>
          <w:rFonts w:ascii="Browallia New" w:hAnsi="Browallia New" w:cs="Browallia New"/>
          <w:sz w:val="26"/>
          <w:szCs w:val="26"/>
        </w:rPr>
        <w:br/>
      </w:r>
      <w:r w:rsidRPr="00A92B13">
        <w:rPr>
          <w:rFonts w:ascii="Browallia New" w:hAnsi="Browallia New" w:cs="Browallia New"/>
          <w:sz w:val="26"/>
          <w:szCs w:val="26"/>
          <w:cs/>
        </w:rPr>
        <w:t xml:space="preserve">หุ้นละ </w:t>
      </w:r>
      <w:r w:rsidR="00D97E68" w:rsidRPr="00D97E68">
        <w:rPr>
          <w:rFonts w:ascii="Browallia New" w:hAnsi="Browallia New" w:cs="Browallia New"/>
          <w:sz w:val="26"/>
          <w:szCs w:val="26"/>
        </w:rPr>
        <w:t>1</w:t>
      </w:r>
      <w:r w:rsidRPr="00A92B13">
        <w:rPr>
          <w:rFonts w:ascii="Browallia New" w:hAnsi="Browallia New" w:cs="Browallia New"/>
          <w:sz w:val="26"/>
          <w:szCs w:val="26"/>
          <w:cs/>
        </w:rPr>
        <w:t xml:space="preserve"> บาท เพื่อรองรับการเพิ่มทุนแบบมอบอำนาจทั่วไป</w:t>
      </w:r>
    </w:p>
    <w:p w14:paraId="6A7002EC" w14:textId="77777777" w:rsidR="00410EB5" w:rsidRPr="004A6839" w:rsidRDefault="00410EB5" w:rsidP="00410EB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62D0594" w14:textId="08CB099C" w:rsidR="00410EB5" w:rsidRPr="00A92B13" w:rsidRDefault="00410EB5" w:rsidP="00410EB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92B13">
        <w:rPr>
          <w:rFonts w:ascii="Browallia New" w:hAnsi="Browallia New" w:cs="Browallia New"/>
          <w:sz w:val="26"/>
          <w:szCs w:val="26"/>
          <w:cs/>
        </w:rPr>
        <w:t>บริษัทได้จดทะเบียนการเพิ่มทุน</w:t>
      </w:r>
      <w:r w:rsidR="0039582C" w:rsidRPr="00A92B13">
        <w:rPr>
          <w:rFonts w:ascii="Browallia New" w:hAnsi="Browallia New" w:cs="Browallia New"/>
          <w:sz w:val="26"/>
          <w:szCs w:val="26"/>
          <w:cs/>
        </w:rPr>
        <w:t>และลดทุน</w:t>
      </w:r>
      <w:r w:rsidRPr="00A92B13">
        <w:rPr>
          <w:rFonts w:ascii="Browallia New" w:hAnsi="Browallia New" w:cs="Browallia New"/>
          <w:sz w:val="26"/>
          <w:szCs w:val="26"/>
          <w:cs/>
        </w:rPr>
        <w:t xml:space="preserve">ดังกล่าวกับกระทรวงพาณิชย์เมื่อวันที่ </w:t>
      </w:r>
      <w:r w:rsidR="00D97E68" w:rsidRPr="00D97E68">
        <w:rPr>
          <w:rFonts w:ascii="Browallia New" w:hAnsi="Browallia New" w:cs="Browallia New"/>
          <w:sz w:val="26"/>
          <w:szCs w:val="26"/>
        </w:rPr>
        <w:t>15</w:t>
      </w:r>
      <w:r w:rsidRPr="00A92B13">
        <w:rPr>
          <w:rFonts w:ascii="Browallia New" w:hAnsi="Browallia New" w:cs="Browallia New"/>
          <w:sz w:val="26"/>
          <w:szCs w:val="26"/>
        </w:rPr>
        <w:t xml:space="preserve"> </w:t>
      </w:r>
      <w:r w:rsidRPr="00A92B13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D97E68" w:rsidRPr="00D97E68">
        <w:rPr>
          <w:rFonts w:ascii="Browallia New" w:hAnsi="Browallia New" w:cs="Browallia New"/>
          <w:sz w:val="26"/>
          <w:szCs w:val="26"/>
        </w:rPr>
        <w:t>2564</w:t>
      </w:r>
    </w:p>
    <w:p w14:paraId="5C953119" w14:textId="5ABA3C1A" w:rsidR="00A428C5" w:rsidRPr="002A2C26" w:rsidRDefault="002A2C26" w:rsidP="003A454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92B13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1A6C" w:rsidRPr="00A92B13" w14:paraId="4DD84C3B" w14:textId="77777777" w:rsidTr="007774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289719C" w14:textId="3BCEA191" w:rsidR="00761A6C" w:rsidRPr="00A92B13" w:rsidRDefault="00D97E68" w:rsidP="0077746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6" w:name="_Hlk102401362"/>
            <w:r w:rsidRPr="00D97E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761A6C"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61A6C"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  <w:bookmarkEnd w:id="16"/>
    </w:tbl>
    <w:p w14:paraId="7DF1561C" w14:textId="77777777" w:rsidR="008E5E7E" w:rsidRPr="00A92B13" w:rsidRDefault="008E5E7E" w:rsidP="00761A6C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2E8178D8" w14:textId="4EDB3FF8" w:rsidR="008E5E7E" w:rsidRPr="00A92B13" w:rsidRDefault="003F5302" w:rsidP="00761A6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92B13">
        <w:rPr>
          <w:rFonts w:ascii="Browallia New" w:hAnsi="Browallia New" w:cs="Browallia New"/>
          <w:sz w:val="26"/>
          <w:szCs w:val="26"/>
          <w:cs/>
        </w:rPr>
        <w:t>ผู้ถือหุ้นรายใหญ่ของบริษัท ได้แก่ ครอบครัวมาลีนนท์</w:t>
      </w:r>
      <w:r w:rsidR="007A42E3" w:rsidRPr="00A92B13">
        <w:rPr>
          <w:rFonts w:ascii="Browallia New" w:hAnsi="Browallia New" w:cs="Browallia New"/>
          <w:sz w:val="26"/>
          <w:szCs w:val="26"/>
        </w:rPr>
        <w:t xml:space="preserve"> </w:t>
      </w:r>
      <w:r w:rsidR="007A42E3" w:rsidRPr="00A92B13">
        <w:rPr>
          <w:rFonts w:ascii="Browallia New" w:hAnsi="Browallia New" w:cs="Browallia New"/>
          <w:sz w:val="26"/>
          <w:szCs w:val="26"/>
          <w:cs/>
        </w:rPr>
        <w:t xml:space="preserve">บริษัท บีอีซี เวิลด์ จำกัด (มหาชน) </w:t>
      </w:r>
      <w:r w:rsidR="00BA5215" w:rsidRPr="00A92B13">
        <w:rPr>
          <w:rFonts w:ascii="Browallia New" w:hAnsi="Browallia New" w:cs="Browallia New"/>
          <w:sz w:val="26"/>
          <w:szCs w:val="26"/>
          <w:cs/>
        </w:rPr>
        <w:t>บริษัท เดอะ มอลล์ กรุ๊ป จำกัด ซึ่งตั้งอยู่ในประเทศไทย</w:t>
      </w:r>
      <w:r w:rsidR="00BA5215" w:rsidRPr="00A92B13">
        <w:rPr>
          <w:rFonts w:ascii="Browallia New" w:hAnsi="Browallia New" w:cs="Browallia New"/>
          <w:sz w:val="26"/>
          <w:szCs w:val="26"/>
        </w:rPr>
        <w:t xml:space="preserve"> </w:t>
      </w:r>
      <w:r w:rsidR="00BA5215" w:rsidRPr="00A92B13">
        <w:rPr>
          <w:rFonts w:ascii="Browallia New" w:hAnsi="Browallia New" w:cs="Browallia New"/>
          <w:sz w:val="26"/>
          <w:szCs w:val="26"/>
          <w:cs/>
        </w:rPr>
        <w:t>และ</w:t>
      </w:r>
      <w:r w:rsidRPr="00A92B13">
        <w:rPr>
          <w:rFonts w:ascii="Browallia New" w:hAnsi="Browallia New" w:cs="Browallia New"/>
          <w:sz w:val="26"/>
          <w:szCs w:val="26"/>
          <w:cs/>
        </w:rPr>
        <w:t xml:space="preserve">ครอบครัวจุฬางกูร โดยถือหุ้นในบริษัทจำนวนร้อยละ </w:t>
      </w:r>
      <w:r w:rsidR="00D97E68" w:rsidRPr="00D97E68">
        <w:rPr>
          <w:rFonts w:ascii="Browallia New" w:hAnsi="Browallia New" w:cs="Browallia New"/>
          <w:sz w:val="26"/>
          <w:szCs w:val="26"/>
        </w:rPr>
        <w:t>20</w:t>
      </w:r>
      <w:r w:rsidR="00976A82" w:rsidRPr="00A92B13">
        <w:rPr>
          <w:rFonts w:ascii="Browallia New" w:hAnsi="Browallia New" w:cs="Browallia New"/>
          <w:sz w:val="26"/>
          <w:szCs w:val="26"/>
          <w:cs/>
        </w:rPr>
        <w:t>.</w:t>
      </w:r>
      <w:r w:rsidR="00D97E68" w:rsidRPr="00D97E68">
        <w:rPr>
          <w:rFonts w:ascii="Browallia New" w:hAnsi="Browallia New" w:cs="Browallia New"/>
          <w:sz w:val="26"/>
          <w:szCs w:val="26"/>
        </w:rPr>
        <w:t>08</w:t>
      </w:r>
      <w:r w:rsidRPr="00A92B13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D97E68" w:rsidRPr="00D97E68">
        <w:rPr>
          <w:rFonts w:ascii="Browallia New" w:hAnsi="Browallia New" w:cs="Browallia New"/>
          <w:sz w:val="26"/>
          <w:szCs w:val="26"/>
        </w:rPr>
        <w:t>7</w:t>
      </w:r>
      <w:r w:rsidR="00603BC4" w:rsidRPr="00A92B13">
        <w:rPr>
          <w:rFonts w:ascii="Browallia New" w:hAnsi="Browallia New" w:cs="Browallia New"/>
          <w:sz w:val="26"/>
          <w:szCs w:val="26"/>
        </w:rPr>
        <w:t>.</w:t>
      </w:r>
      <w:r w:rsidR="00D97E68" w:rsidRPr="00D97E68">
        <w:rPr>
          <w:rFonts w:ascii="Browallia New" w:hAnsi="Browallia New" w:cs="Browallia New"/>
          <w:sz w:val="26"/>
          <w:szCs w:val="26"/>
        </w:rPr>
        <w:t>42</w:t>
      </w:r>
      <w:r w:rsidRPr="00A92B13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D97E68" w:rsidRPr="00D97E68">
        <w:rPr>
          <w:rFonts w:ascii="Browallia New" w:hAnsi="Browallia New" w:cs="Browallia New"/>
          <w:sz w:val="26"/>
          <w:szCs w:val="26"/>
        </w:rPr>
        <w:t>5</w:t>
      </w:r>
      <w:r w:rsidR="00603BC4" w:rsidRPr="00A92B13">
        <w:rPr>
          <w:rFonts w:ascii="Browallia New" w:hAnsi="Browallia New" w:cs="Browallia New"/>
          <w:sz w:val="26"/>
          <w:szCs w:val="26"/>
        </w:rPr>
        <w:t>.</w:t>
      </w:r>
      <w:r w:rsidR="00D97E68" w:rsidRPr="00D97E68">
        <w:rPr>
          <w:rFonts w:ascii="Browallia New" w:hAnsi="Browallia New" w:cs="Browallia New"/>
          <w:sz w:val="26"/>
          <w:szCs w:val="26"/>
        </w:rPr>
        <w:t>95</w:t>
      </w:r>
      <w:r w:rsidRPr="00A92B13">
        <w:rPr>
          <w:rFonts w:ascii="Browallia New" w:hAnsi="Browallia New" w:cs="Browallia New"/>
          <w:sz w:val="26"/>
          <w:szCs w:val="26"/>
          <w:cs/>
        </w:rPr>
        <w:t xml:space="preserve"> และร้อยละ </w:t>
      </w:r>
      <w:r w:rsidR="00D97E68" w:rsidRPr="00D97E68">
        <w:rPr>
          <w:rFonts w:ascii="Browallia New" w:hAnsi="Browallia New" w:cs="Browallia New"/>
          <w:sz w:val="26"/>
          <w:szCs w:val="26"/>
        </w:rPr>
        <w:t>5</w:t>
      </w:r>
      <w:r w:rsidR="00603BC4" w:rsidRPr="00A92B13">
        <w:rPr>
          <w:rFonts w:ascii="Browallia New" w:hAnsi="Browallia New" w:cs="Browallia New"/>
          <w:sz w:val="26"/>
          <w:szCs w:val="26"/>
        </w:rPr>
        <w:t>.</w:t>
      </w:r>
      <w:r w:rsidR="00D97E68" w:rsidRPr="00D97E68">
        <w:rPr>
          <w:rFonts w:ascii="Browallia New" w:hAnsi="Browallia New" w:cs="Browallia New"/>
          <w:sz w:val="26"/>
          <w:szCs w:val="26"/>
        </w:rPr>
        <w:t>01</w:t>
      </w:r>
      <w:r w:rsidRPr="00A92B13">
        <w:rPr>
          <w:rFonts w:ascii="Browallia New" w:hAnsi="Browallia New" w:cs="Browallia New"/>
          <w:sz w:val="26"/>
          <w:szCs w:val="26"/>
          <w:cs/>
        </w:rPr>
        <w:t xml:space="preserve"> ตามลำดับ หุ้นที่เหลือร้อยละ </w:t>
      </w:r>
      <w:r w:rsidR="00D97E68" w:rsidRPr="00D97E68">
        <w:rPr>
          <w:rFonts w:ascii="Browallia New" w:hAnsi="Browallia New" w:cs="Browallia New"/>
          <w:sz w:val="26"/>
          <w:szCs w:val="26"/>
        </w:rPr>
        <w:t>61</w:t>
      </w:r>
      <w:r w:rsidR="00976A82" w:rsidRPr="00A92B13">
        <w:rPr>
          <w:rFonts w:ascii="Browallia New" w:hAnsi="Browallia New" w:cs="Browallia New"/>
          <w:sz w:val="26"/>
          <w:szCs w:val="26"/>
        </w:rPr>
        <w:t>.</w:t>
      </w:r>
      <w:r w:rsidR="00D97E68" w:rsidRPr="00D97E68">
        <w:rPr>
          <w:rFonts w:ascii="Browallia New" w:hAnsi="Browallia New" w:cs="Browallia New"/>
          <w:sz w:val="26"/>
          <w:szCs w:val="26"/>
        </w:rPr>
        <w:t>54</w:t>
      </w:r>
      <w:r w:rsidRPr="00A92B13">
        <w:rPr>
          <w:rFonts w:ascii="Browallia New" w:hAnsi="Browallia New" w:cs="Browallia New"/>
          <w:sz w:val="26"/>
          <w:szCs w:val="26"/>
          <w:cs/>
        </w:rPr>
        <w:t xml:space="preserve"> ถือโดยบุคคลทั่วไป</w:t>
      </w:r>
      <w:r w:rsidR="00D32E8D" w:rsidRPr="00A92B13">
        <w:rPr>
          <w:rFonts w:ascii="Browallia New" w:hAnsi="Browallia New" w:cs="Browallia New"/>
          <w:sz w:val="26"/>
          <w:szCs w:val="26"/>
        </w:rPr>
        <w:t xml:space="preserve"> </w:t>
      </w:r>
    </w:p>
    <w:p w14:paraId="3805B5EF" w14:textId="77777777" w:rsidR="00CF4B58" w:rsidRPr="00A92B13" w:rsidRDefault="00CF4B58" w:rsidP="00F91832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4E2165E5" w14:textId="77777777" w:rsidR="008E5E7E" w:rsidRPr="00A92B13" w:rsidRDefault="008E5E7E" w:rsidP="00761A6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92B13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724ED463" w14:textId="77777777" w:rsidR="00C022F5" w:rsidRPr="00A92B13" w:rsidRDefault="00C022F5" w:rsidP="00F91832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5536BDC5" w14:textId="3EF13A30" w:rsidR="008E5E7E" w:rsidRPr="00A92B13" w:rsidRDefault="00D97E68" w:rsidP="00761A6C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97E68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8E5E7E" w:rsidRPr="00A92B1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97E68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E5E7E" w:rsidRPr="00A92B13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E5E7E" w:rsidRPr="00A92B1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รายได้จากการขายและบริการ</w:t>
      </w:r>
    </w:p>
    <w:p w14:paraId="301B064F" w14:textId="77777777" w:rsidR="00F93183" w:rsidRPr="00A92B13" w:rsidRDefault="00F93183" w:rsidP="00F91832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B47846" w:rsidRPr="00A92B13" w14:paraId="0E307547" w14:textId="77777777" w:rsidTr="00761A6C">
        <w:trPr>
          <w:cantSplit/>
        </w:trPr>
        <w:tc>
          <w:tcPr>
            <w:tcW w:w="4266" w:type="dxa"/>
            <w:vAlign w:val="bottom"/>
          </w:tcPr>
          <w:p w14:paraId="17CDD314" w14:textId="77777777" w:rsidR="00B47846" w:rsidRPr="00A92B13" w:rsidRDefault="00B47846" w:rsidP="00761A6C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275997" w14:textId="77777777" w:rsidR="00B47846" w:rsidRPr="00A92B13" w:rsidRDefault="00B47846" w:rsidP="00761A6C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6A4DFF4" w14:textId="77777777" w:rsidR="00B47846" w:rsidRPr="00A92B13" w:rsidRDefault="00B47846" w:rsidP="00761A6C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25367D" w:rsidRPr="00A92B13" w14:paraId="50230986" w14:textId="77777777" w:rsidTr="00761A6C">
        <w:trPr>
          <w:cantSplit/>
        </w:trPr>
        <w:tc>
          <w:tcPr>
            <w:tcW w:w="4266" w:type="dxa"/>
            <w:vAlign w:val="bottom"/>
            <w:hideMark/>
          </w:tcPr>
          <w:p w14:paraId="740FCBE7" w14:textId="2737DC36" w:rsidR="0025367D" w:rsidRPr="00A92B13" w:rsidRDefault="0025367D" w:rsidP="0025367D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EF1F1D"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D0E5614" w14:textId="0D9C00E2" w:rsidR="0025367D" w:rsidRPr="00A92B13" w:rsidRDefault="00D97E68" w:rsidP="0025367D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06BC2" w:rsidRPr="00A92B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6BC2"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A090C2A" w14:textId="42B49DFB" w:rsidR="0025367D" w:rsidRPr="00A92B13" w:rsidRDefault="00D97E68" w:rsidP="0025367D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06BC2" w:rsidRPr="00A92B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6BC2"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8248B5C" w14:textId="55DD7B47" w:rsidR="0025367D" w:rsidRPr="00A92B13" w:rsidRDefault="00D97E68" w:rsidP="0025367D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06BC2" w:rsidRPr="00A92B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6BC2"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033C0A" w14:textId="266B2C6F" w:rsidR="0025367D" w:rsidRPr="00A92B13" w:rsidRDefault="00D97E68" w:rsidP="0025367D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06BC2" w:rsidRPr="00A92B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6BC2"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B47846" w:rsidRPr="00A92B13" w14:paraId="1C550774" w14:textId="77777777" w:rsidTr="00761A6C">
        <w:trPr>
          <w:cantSplit/>
        </w:trPr>
        <w:tc>
          <w:tcPr>
            <w:tcW w:w="4266" w:type="dxa"/>
            <w:vAlign w:val="bottom"/>
          </w:tcPr>
          <w:p w14:paraId="6B3134DD" w14:textId="77777777" w:rsidR="00B47846" w:rsidRPr="00A92B13" w:rsidRDefault="00B47846" w:rsidP="00761A6C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59C604A9" w14:textId="538A3EFB" w:rsidR="00B47846" w:rsidRPr="00A92B13" w:rsidRDefault="00306BC2" w:rsidP="00B02E8D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97E68" w:rsidRPr="00D97E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1CADA356" w14:textId="66433F7C" w:rsidR="00B47846" w:rsidRPr="00A92B13" w:rsidRDefault="00306BC2" w:rsidP="00B02E8D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97E68" w:rsidRPr="00D97E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4C5FC8D9" w14:textId="12CFB109" w:rsidR="00B47846" w:rsidRPr="00A92B13" w:rsidRDefault="00306BC2" w:rsidP="00B02E8D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97E68" w:rsidRPr="00D97E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11A905ED" w14:textId="2E80096C" w:rsidR="00B47846" w:rsidRPr="00A92B13" w:rsidRDefault="00306BC2" w:rsidP="00B02E8D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97E68" w:rsidRPr="00D97E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47846" w:rsidRPr="00A92B13" w14:paraId="69400C48" w14:textId="77777777" w:rsidTr="00761A6C">
        <w:trPr>
          <w:cantSplit/>
        </w:trPr>
        <w:tc>
          <w:tcPr>
            <w:tcW w:w="4266" w:type="dxa"/>
            <w:vAlign w:val="bottom"/>
          </w:tcPr>
          <w:p w14:paraId="050BA305" w14:textId="77777777" w:rsidR="00B47846" w:rsidRPr="00A92B13" w:rsidRDefault="00B47846" w:rsidP="00761A6C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A799AEF" w14:textId="77777777" w:rsidR="00B47846" w:rsidRPr="00A92B13" w:rsidRDefault="00B47846" w:rsidP="00761A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6398B6F" w14:textId="77777777" w:rsidR="00B47846" w:rsidRPr="00A92B13" w:rsidRDefault="00B47846" w:rsidP="00761A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8A6D52D" w14:textId="77777777" w:rsidR="00B47846" w:rsidRPr="00A92B13" w:rsidRDefault="00B47846" w:rsidP="00761A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34CED7F" w14:textId="77777777" w:rsidR="00B47846" w:rsidRPr="00A92B13" w:rsidRDefault="00B47846" w:rsidP="00761A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7846" w:rsidRPr="00A92B13" w14:paraId="2B659427" w14:textId="77777777" w:rsidTr="00761A6C">
        <w:trPr>
          <w:cantSplit/>
        </w:trPr>
        <w:tc>
          <w:tcPr>
            <w:tcW w:w="4266" w:type="dxa"/>
            <w:vAlign w:val="bottom"/>
          </w:tcPr>
          <w:p w14:paraId="59241CC4" w14:textId="77777777" w:rsidR="00B47846" w:rsidRPr="00A92B13" w:rsidRDefault="00B47846" w:rsidP="00C022F5">
            <w:pPr>
              <w:ind w:left="417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7079A5" w14:textId="77777777" w:rsidR="00B47846" w:rsidRPr="00A92B13" w:rsidRDefault="00B47846" w:rsidP="00C022F5">
            <w:pPr>
              <w:ind w:left="417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7A51A" w14:textId="77777777" w:rsidR="00B47846" w:rsidRPr="00A92B13" w:rsidRDefault="00B47846" w:rsidP="00C022F5">
            <w:pPr>
              <w:ind w:left="417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85C172" w14:textId="77777777" w:rsidR="00B47846" w:rsidRPr="00A92B13" w:rsidRDefault="00B47846" w:rsidP="00C022F5">
            <w:pPr>
              <w:ind w:left="417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AF494" w14:textId="77777777" w:rsidR="00B47846" w:rsidRPr="00A92B13" w:rsidRDefault="00B47846" w:rsidP="00C022F5">
            <w:pPr>
              <w:ind w:left="417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A336F" w:rsidRPr="00A92B13" w14:paraId="2CD23BA7" w14:textId="77777777" w:rsidTr="00761A6C">
        <w:trPr>
          <w:cantSplit/>
        </w:trPr>
        <w:tc>
          <w:tcPr>
            <w:tcW w:w="4266" w:type="dxa"/>
            <w:vAlign w:val="bottom"/>
          </w:tcPr>
          <w:p w14:paraId="5A833D6C" w14:textId="77777777" w:rsidR="002A336F" w:rsidRPr="00A92B13" w:rsidRDefault="002A336F" w:rsidP="002A336F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D84268" w14:textId="77777777" w:rsidR="002A336F" w:rsidRPr="00A92B13" w:rsidRDefault="002A336F" w:rsidP="002A33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787862" w14:textId="77777777" w:rsidR="002A336F" w:rsidRPr="00A92B13" w:rsidRDefault="002A336F" w:rsidP="002A33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EAF10F5" w14:textId="77777777" w:rsidR="002A336F" w:rsidRPr="00A92B13" w:rsidRDefault="002A336F" w:rsidP="002A33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2A5A2E" w14:textId="77777777" w:rsidR="002A336F" w:rsidRPr="00A92B13" w:rsidRDefault="002A336F" w:rsidP="002A33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336F" w:rsidRPr="00A92B13" w14:paraId="70019023" w14:textId="77777777" w:rsidTr="0099222F">
        <w:trPr>
          <w:cantSplit/>
        </w:trPr>
        <w:tc>
          <w:tcPr>
            <w:tcW w:w="4266" w:type="dxa"/>
            <w:vAlign w:val="bottom"/>
          </w:tcPr>
          <w:p w14:paraId="18473E34" w14:textId="77777777" w:rsidR="002A336F" w:rsidRPr="00A92B13" w:rsidRDefault="002A336F" w:rsidP="002A336F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29FDC7" w14:textId="0597A954" w:rsidR="002A336F" w:rsidRPr="00A92B13" w:rsidRDefault="00BA5215" w:rsidP="002A33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F96733" w14:textId="37A8F562" w:rsidR="002A336F" w:rsidRPr="00A92B13" w:rsidRDefault="002A336F" w:rsidP="002A33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F8FA4E" w14:textId="323B8793" w:rsidR="002A336F" w:rsidRPr="00A92B13" w:rsidRDefault="00D97E68" w:rsidP="002A33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BA5215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A73DFC" w14:textId="3E201442" w:rsidR="002A336F" w:rsidRPr="00A92B13" w:rsidRDefault="00D97E68" w:rsidP="002A33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A5215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BA5215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</w:tr>
      <w:tr w:rsidR="002A336F" w:rsidRPr="00A92B13" w14:paraId="7D93F3E1" w14:textId="77777777" w:rsidTr="00761A6C">
        <w:trPr>
          <w:cantSplit/>
        </w:trPr>
        <w:tc>
          <w:tcPr>
            <w:tcW w:w="4266" w:type="dxa"/>
            <w:vAlign w:val="bottom"/>
          </w:tcPr>
          <w:p w14:paraId="1A2172C7" w14:textId="77777777" w:rsidR="002A336F" w:rsidRPr="00A92B13" w:rsidRDefault="002A336F" w:rsidP="002A336F">
            <w:pPr>
              <w:ind w:left="427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3CEAC0" w14:textId="77777777" w:rsidR="002A336F" w:rsidRPr="00A92B13" w:rsidRDefault="002A336F" w:rsidP="002A336F">
            <w:pPr>
              <w:ind w:left="417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692E8" w14:textId="77777777" w:rsidR="002A336F" w:rsidRPr="00A92B13" w:rsidRDefault="002A336F" w:rsidP="002A336F">
            <w:pPr>
              <w:ind w:left="417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3E88DF" w14:textId="77777777" w:rsidR="002A336F" w:rsidRPr="00A92B13" w:rsidRDefault="002A336F" w:rsidP="002A336F">
            <w:pPr>
              <w:ind w:left="417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5D4DD" w14:textId="77777777" w:rsidR="002A336F" w:rsidRPr="00A92B13" w:rsidRDefault="002A336F" w:rsidP="002A336F">
            <w:pPr>
              <w:ind w:left="417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A336F" w:rsidRPr="00A92B13" w14:paraId="45D61661" w14:textId="77777777" w:rsidTr="00761A6C">
        <w:trPr>
          <w:cantSplit/>
          <w:trHeight w:val="83"/>
        </w:trPr>
        <w:tc>
          <w:tcPr>
            <w:tcW w:w="4266" w:type="dxa"/>
            <w:vAlign w:val="bottom"/>
          </w:tcPr>
          <w:p w14:paraId="2FFFF786" w14:textId="77777777" w:rsidR="002A336F" w:rsidRPr="00A92B13" w:rsidRDefault="002A336F" w:rsidP="002A336F">
            <w:pPr>
              <w:spacing w:before="10"/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C7A208" w14:textId="77777777" w:rsidR="002A336F" w:rsidRPr="00A92B13" w:rsidRDefault="002A336F" w:rsidP="002A33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9FB1EC" w14:textId="77777777" w:rsidR="002A336F" w:rsidRPr="00A92B13" w:rsidRDefault="002A336F" w:rsidP="002A33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B797A3B" w14:textId="77777777" w:rsidR="002A336F" w:rsidRPr="00A92B13" w:rsidRDefault="002A336F" w:rsidP="002A33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531EEC" w14:textId="77777777" w:rsidR="002A336F" w:rsidRPr="00A92B13" w:rsidRDefault="002A336F" w:rsidP="002A33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336F" w:rsidRPr="00A92B13" w14:paraId="4F5A63C7" w14:textId="77777777" w:rsidTr="00761A6C">
        <w:trPr>
          <w:cantSplit/>
          <w:trHeight w:val="83"/>
        </w:trPr>
        <w:tc>
          <w:tcPr>
            <w:tcW w:w="4266" w:type="dxa"/>
            <w:vAlign w:val="bottom"/>
          </w:tcPr>
          <w:p w14:paraId="41256E7D" w14:textId="77777777" w:rsidR="002A336F" w:rsidRPr="00A92B13" w:rsidRDefault="002A336F" w:rsidP="002A336F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0C96CA" w14:textId="245F36FC" w:rsidR="002A336F" w:rsidRPr="00A92B13" w:rsidRDefault="00BA5215" w:rsidP="002A33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019402" w14:textId="55DA4107" w:rsidR="002A336F" w:rsidRPr="00A92B13" w:rsidRDefault="002A336F" w:rsidP="002A33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97D54A" w14:textId="36284CD0" w:rsidR="002A336F" w:rsidRPr="00A92B13" w:rsidRDefault="00D97E68" w:rsidP="002A33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BA5215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DE3315" w14:textId="07A96C76" w:rsidR="002A336F" w:rsidRPr="00A92B13" w:rsidRDefault="00D97E68" w:rsidP="002A33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2A336F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</w:tr>
      <w:tr w:rsidR="002A336F" w:rsidRPr="00A92B13" w14:paraId="5ABC2273" w14:textId="77777777" w:rsidTr="00112053">
        <w:trPr>
          <w:cantSplit/>
          <w:trHeight w:val="83"/>
        </w:trPr>
        <w:tc>
          <w:tcPr>
            <w:tcW w:w="4266" w:type="dxa"/>
            <w:vAlign w:val="bottom"/>
          </w:tcPr>
          <w:p w14:paraId="59B29724" w14:textId="77777777" w:rsidR="002A336F" w:rsidRPr="00A92B13" w:rsidRDefault="002A336F" w:rsidP="002A336F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5D35B7" w14:textId="7488CCCD" w:rsidR="002A336F" w:rsidRPr="00A92B13" w:rsidRDefault="00D97E68" w:rsidP="002A33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BA5215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28E11" w14:textId="22F8D896" w:rsidR="002A336F" w:rsidRPr="00A92B13" w:rsidRDefault="00D97E68" w:rsidP="002A33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87789A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70DAD3" w14:textId="26B0A160" w:rsidR="002A336F" w:rsidRPr="00A92B13" w:rsidRDefault="00D97E68" w:rsidP="002A33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BA5215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7906B" w14:textId="04DA08C3" w:rsidR="002A336F" w:rsidRPr="00A92B13" w:rsidRDefault="00D97E68" w:rsidP="002A33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87789A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</w:tr>
      <w:tr w:rsidR="002A336F" w:rsidRPr="00A92B13" w14:paraId="6BA56464" w14:textId="77777777" w:rsidTr="00112053">
        <w:trPr>
          <w:cantSplit/>
          <w:trHeight w:val="83"/>
        </w:trPr>
        <w:tc>
          <w:tcPr>
            <w:tcW w:w="4266" w:type="dxa"/>
            <w:vAlign w:val="bottom"/>
          </w:tcPr>
          <w:p w14:paraId="7E827DD9" w14:textId="77777777" w:rsidR="002A336F" w:rsidRPr="00A92B13" w:rsidRDefault="002A336F" w:rsidP="002A336F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22F97F" w14:textId="63FC649C" w:rsidR="002A336F" w:rsidRPr="00A92B13" w:rsidRDefault="00D97E68" w:rsidP="002A33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BA5215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CA6D28" w14:textId="6F7CEFBA" w:rsidR="002A336F" w:rsidRPr="00A92B13" w:rsidRDefault="00D97E68" w:rsidP="002A33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87789A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CA604A" w14:textId="1F6ED5DA" w:rsidR="002A336F" w:rsidRPr="00A92B13" w:rsidRDefault="00D97E68" w:rsidP="002A33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BA5215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DCB8AB" w14:textId="2F39F01E" w:rsidR="002A336F" w:rsidRPr="00A92B13" w:rsidRDefault="00D97E68" w:rsidP="002A33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="0087789A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</w:tr>
    </w:tbl>
    <w:p w14:paraId="394A5845" w14:textId="3B58697B" w:rsidR="00F91832" w:rsidRPr="00A92B13" w:rsidRDefault="00F91832" w:rsidP="002A2C26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804"/>
          <w:sz w:val="26"/>
          <w:szCs w:val="26"/>
        </w:rPr>
      </w:pPr>
    </w:p>
    <w:p w14:paraId="7FCB74E5" w14:textId="72ADFF0D" w:rsidR="008E5E7E" w:rsidRPr="00A92B13" w:rsidRDefault="00D97E68" w:rsidP="00F42450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97E68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8E5E7E" w:rsidRPr="00A92B1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97E68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8E5E7E" w:rsidRPr="00A92B1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การซื้อสินค้าและบริการ</w:t>
      </w:r>
    </w:p>
    <w:p w14:paraId="3B506762" w14:textId="77777777" w:rsidR="008E5E7E" w:rsidRPr="00A92B13" w:rsidRDefault="008E5E7E" w:rsidP="00761A6C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B47846" w:rsidRPr="00A92B13" w14:paraId="6BE27726" w14:textId="77777777" w:rsidTr="00761A6C">
        <w:trPr>
          <w:cantSplit/>
        </w:trPr>
        <w:tc>
          <w:tcPr>
            <w:tcW w:w="4266" w:type="dxa"/>
            <w:vAlign w:val="bottom"/>
          </w:tcPr>
          <w:p w14:paraId="169AED8D" w14:textId="77777777" w:rsidR="00B47846" w:rsidRPr="00A92B13" w:rsidRDefault="00B47846" w:rsidP="00112053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097F09F" w14:textId="77777777" w:rsidR="00B47846" w:rsidRPr="00A92B13" w:rsidRDefault="00B47846" w:rsidP="00112053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FF6D8A7" w14:textId="77777777" w:rsidR="00B47846" w:rsidRPr="00A92B13" w:rsidRDefault="00B47846" w:rsidP="00112053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25367D" w:rsidRPr="00A92B13" w14:paraId="5B29237B" w14:textId="77777777" w:rsidTr="00761A6C">
        <w:trPr>
          <w:cantSplit/>
        </w:trPr>
        <w:tc>
          <w:tcPr>
            <w:tcW w:w="4266" w:type="dxa"/>
            <w:vAlign w:val="bottom"/>
            <w:hideMark/>
          </w:tcPr>
          <w:p w14:paraId="6A01F000" w14:textId="389CB0A0" w:rsidR="0025367D" w:rsidRPr="00A92B13" w:rsidRDefault="0025367D" w:rsidP="0025367D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EF1F1D"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761324C" w14:textId="559F4AD9" w:rsidR="0025367D" w:rsidRPr="00A92B13" w:rsidRDefault="00D97E68" w:rsidP="0025367D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06BC2" w:rsidRPr="00A92B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6BC2"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6D388F2" w14:textId="4100CFE1" w:rsidR="0025367D" w:rsidRPr="00A92B13" w:rsidRDefault="00D97E68" w:rsidP="0025367D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06BC2" w:rsidRPr="00A92B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6BC2"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C395EA4" w14:textId="78AFEBEF" w:rsidR="0025367D" w:rsidRPr="00A92B13" w:rsidRDefault="00D97E68" w:rsidP="0025367D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06BC2" w:rsidRPr="00A92B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6BC2"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FF0924B" w14:textId="3109DE54" w:rsidR="0025367D" w:rsidRPr="00A92B13" w:rsidRDefault="00D97E68" w:rsidP="0025367D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06BC2" w:rsidRPr="00A92B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6BC2"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25367D" w:rsidRPr="00A92B13" w14:paraId="18C20836" w14:textId="77777777" w:rsidTr="00761A6C">
        <w:trPr>
          <w:cantSplit/>
        </w:trPr>
        <w:tc>
          <w:tcPr>
            <w:tcW w:w="4266" w:type="dxa"/>
            <w:vAlign w:val="bottom"/>
          </w:tcPr>
          <w:p w14:paraId="54431686" w14:textId="77777777" w:rsidR="0025367D" w:rsidRPr="00A92B13" w:rsidRDefault="0025367D" w:rsidP="0025367D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14:paraId="2CC401A6" w14:textId="3B49B241" w:rsidR="0025367D" w:rsidRPr="00A92B13" w:rsidRDefault="00306BC2" w:rsidP="002A336F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97E68" w:rsidRPr="00D97E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76801784" w14:textId="0FA7D4F4" w:rsidR="0025367D" w:rsidRPr="00A92B13" w:rsidRDefault="00306BC2" w:rsidP="002A336F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97E68" w:rsidRPr="00D97E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  <w:hideMark/>
          </w:tcPr>
          <w:p w14:paraId="2B131778" w14:textId="2CCB1C61" w:rsidR="0025367D" w:rsidRPr="00A92B13" w:rsidRDefault="00306BC2" w:rsidP="002A336F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97E68" w:rsidRPr="00D97E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16781B75" w14:textId="05616065" w:rsidR="0025367D" w:rsidRPr="00A92B13" w:rsidRDefault="00306BC2" w:rsidP="002A336F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97E68" w:rsidRPr="00D97E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25367D" w:rsidRPr="00A92B13" w14:paraId="2E19450B" w14:textId="77777777" w:rsidTr="00761A6C">
        <w:trPr>
          <w:cantSplit/>
        </w:trPr>
        <w:tc>
          <w:tcPr>
            <w:tcW w:w="4266" w:type="dxa"/>
            <w:vAlign w:val="bottom"/>
          </w:tcPr>
          <w:p w14:paraId="66C1B5A3" w14:textId="77777777" w:rsidR="0025367D" w:rsidRPr="00A92B13" w:rsidRDefault="0025367D" w:rsidP="0025367D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0622CFF" w14:textId="77777777" w:rsidR="0025367D" w:rsidRPr="00A92B13" w:rsidRDefault="0025367D" w:rsidP="002536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164F300" w14:textId="77777777" w:rsidR="0025367D" w:rsidRPr="00A92B13" w:rsidRDefault="0025367D" w:rsidP="002536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8CB21F6" w14:textId="77777777" w:rsidR="0025367D" w:rsidRPr="00A92B13" w:rsidRDefault="0025367D" w:rsidP="002536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3E2C7D7" w14:textId="77777777" w:rsidR="0025367D" w:rsidRPr="00A92B13" w:rsidRDefault="0025367D" w:rsidP="002536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5367D" w:rsidRPr="00A92B13" w14:paraId="0AB04AAF" w14:textId="77777777" w:rsidTr="00761A6C">
        <w:trPr>
          <w:cantSplit/>
        </w:trPr>
        <w:tc>
          <w:tcPr>
            <w:tcW w:w="4266" w:type="dxa"/>
            <w:vAlign w:val="bottom"/>
          </w:tcPr>
          <w:p w14:paraId="1A7A8AD8" w14:textId="77777777" w:rsidR="0025367D" w:rsidRPr="00A92B13" w:rsidRDefault="0025367D" w:rsidP="0025367D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2D3DC2" w14:textId="77777777" w:rsidR="0025367D" w:rsidRPr="00A92B13" w:rsidRDefault="0025367D" w:rsidP="002536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72BA4" w14:textId="77777777" w:rsidR="0025367D" w:rsidRPr="00A92B13" w:rsidRDefault="0025367D" w:rsidP="002536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422F8E" w14:textId="77777777" w:rsidR="0025367D" w:rsidRPr="00A92B13" w:rsidRDefault="0025367D" w:rsidP="002536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759E4" w14:textId="77777777" w:rsidR="0025367D" w:rsidRPr="00A92B13" w:rsidRDefault="0025367D" w:rsidP="002536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367D" w:rsidRPr="00A92B13" w14:paraId="34FA135A" w14:textId="77777777" w:rsidTr="00761A6C">
        <w:trPr>
          <w:cantSplit/>
        </w:trPr>
        <w:tc>
          <w:tcPr>
            <w:tcW w:w="4266" w:type="dxa"/>
            <w:vAlign w:val="bottom"/>
            <w:hideMark/>
          </w:tcPr>
          <w:p w14:paraId="282DE0A9" w14:textId="77777777" w:rsidR="0025367D" w:rsidRPr="00A92B13" w:rsidRDefault="0025367D" w:rsidP="0025367D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107902" w14:textId="77777777" w:rsidR="0025367D" w:rsidRPr="00A92B13" w:rsidRDefault="0025367D" w:rsidP="002536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FEEB63" w14:textId="77777777" w:rsidR="0025367D" w:rsidRPr="00A92B13" w:rsidRDefault="0025367D" w:rsidP="002536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3990E82" w14:textId="77777777" w:rsidR="0025367D" w:rsidRPr="00A92B13" w:rsidRDefault="0025367D" w:rsidP="002536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CE5E08" w14:textId="77777777" w:rsidR="0025367D" w:rsidRPr="00A92B13" w:rsidRDefault="0025367D" w:rsidP="002536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336F" w:rsidRPr="00A92B13" w14:paraId="465A4C96" w14:textId="77777777" w:rsidTr="001D035C">
        <w:trPr>
          <w:cantSplit/>
        </w:trPr>
        <w:tc>
          <w:tcPr>
            <w:tcW w:w="4266" w:type="dxa"/>
            <w:vAlign w:val="bottom"/>
          </w:tcPr>
          <w:p w14:paraId="78C5313E" w14:textId="77777777" w:rsidR="002A336F" w:rsidRPr="00A92B13" w:rsidRDefault="002A336F" w:rsidP="002A336F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FF17A7" w14:textId="6611B1F2" w:rsidR="002A336F" w:rsidRPr="00A92B13" w:rsidRDefault="00D97E68" w:rsidP="002A336F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BA5215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B2C86" w14:textId="40D3EB14" w:rsidR="002A336F" w:rsidRPr="00A92B13" w:rsidRDefault="00D97E68" w:rsidP="002A336F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F6674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27D5C3" w14:textId="7A5E304E" w:rsidR="002A336F" w:rsidRPr="00A92B13" w:rsidRDefault="00D97E68" w:rsidP="002A33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BA5215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085D1" w14:textId="08D6F451" w:rsidR="002A336F" w:rsidRPr="00A92B13" w:rsidRDefault="00D97E68" w:rsidP="002A33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F6674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</w:tr>
    </w:tbl>
    <w:p w14:paraId="49D36DD2" w14:textId="1333CDB0" w:rsidR="002A2C26" w:rsidRDefault="002A2C26" w:rsidP="002A2C26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804"/>
          <w:sz w:val="26"/>
          <w:szCs w:val="26"/>
        </w:rPr>
      </w:pPr>
    </w:p>
    <w:p w14:paraId="15450093" w14:textId="77777777" w:rsidR="002A2C26" w:rsidRPr="00A92B13" w:rsidRDefault="002A2C26" w:rsidP="002A2C26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804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2C26" w:rsidRPr="00A92B13" w14:paraId="72C520A5" w14:textId="77777777" w:rsidTr="00C7459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F28FED5" w14:textId="77777777" w:rsidR="002A2C26" w:rsidRPr="00A92B13" w:rsidRDefault="002A2C26" w:rsidP="00C7459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97E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Pr="00A92B1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Pr="00A92B1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Pr="00A92B1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B0AD086" w14:textId="77777777" w:rsidR="00F42450" w:rsidRPr="00A92B13" w:rsidRDefault="00F42450" w:rsidP="00761A6C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804"/>
          <w:sz w:val="26"/>
          <w:szCs w:val="26"/>
        </w:rPr>
      </w:pPr>
    </w:p>
    <w:p w14:paraId="6CFB5660" w14:textId="5E93F03A" w:rsidR="008E5E7E" w:rsidRPr="00A92B13" w:rsidRDefault="00D97E68" w:rsidP="00761A6C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97E68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8E5E7E" w:rsidRPr="00A92B1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97E68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8E5E7E" w:rsidRPr="00A92B13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E5E7E" w:rsidRPr="00A92B1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012D941E" w14:textId="77777777" w:rsidR="008E5E7E" w:rsidRPr="00A92B13" w:rsidRDefault="008E5E7E" w:rsidP="00761A6C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4C980476" w14:textId="77777777" w:rsidR="008E5E7E" w:rsidRPr="00A92B13" w:rsidRDefault="008E5E7E" w:rsidP="00761A6C">
      <w:pPr>
        <w:tabs>
          <w:tab w:val="left" w:pos="1080"/>
        </w:tabs>
        <w:ind w:left="540" w:right="29"/>
        <w:jc w:val="thaiDistribute"/>
        <w:rPr>
          <w:rFonts w:ascii="Browallia New" w:hAnsi="Browallia New" w:cs="Browallia New"/>
          <w:sz w:val="26"/>
          <w:szCs w:val="26"/>
        </w:rPr>
      </w:pPr>
      <w:r w:rsidRPr="00A92B13">
        <w:rPr>
          <w:rFonts w:ascii="Browallia New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วันสิ้นรอบระยะเวลารายงานที่เกี่ยวข้องกับรายการกับบุคคลหรือกิจการที่เกี่ยวข้องกันมีดังนี้</w:t>
      </w:r>
    </w:p>
    <w:p w14:paraId="7EEFFA3B" w14:textId="77777777" w:rsidR="008E5E7E" w:rsidRPr="00A92B13" w:rsidRDefault="008E5E7E" w:rsidP="00761A6C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4942" w:type="pct"/>
        <w:tblLook w:val="0000" w:firstRow="0" w:lastRow="0" w:firstColumn="0" w:lastColumn="0" w:noHBand="0" w:noVBand="0"/>
      </w:tblPr>
      <w:tblGrid>
        <w:gridCol w:w="4333"/>
        <w:gridCol w:w="1321"/>
        <w:gridCol w:w="1304"/>
        <w:gridCol w:w="1302"/>
        <w:gridCol w:w="1302"/>
      </w:tblGrid>
      <w:tr w:rsidR="00B47846" w:rsidRPr="00A92B13" w14:paraId="347B7119" w14:textId="77777777" w:rsidTr="002A2C26">
        <w:trPr>
          <w:cantSplit/>
        </w:trPr>
        <w:tc>
          <w:tcPr>
            <w:tcW w:w="2265" w:type="pct"/>
            <w:vAlign w:val="bottom"/>
          </w:tcPr>
          <w:p w14:paraId="575FAD28" w14:textId="77777777" w:rsidR="00B47846" w:rsidRPr="00A92B13" w:rsidRDefault="00B47846" w:rsidP="00FB45FF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2BDF6" w14:textId="77777777" w:rsidR="00B47846" w:rsidRPr="00A92B13" w:rsidRDefault="00CD5A34" w:rsidP="00FB45FF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</w:t>
            </w:r>
            <w:r w:rsidR="00B47846"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36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E4576" w14:textId="77777777" w:rsidR="00B47846" w:rsidRPr="00A92B13" w:rsidRDefault="00CD5A34" w:rsidP="00FB45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</w:t>
            </w:r>
            <w:r w:rsidR="00B47846"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การเงินเฉพาะ</w:t>
            </w:r>
            <w:r w:rsidR="00B47846"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5367D" w:rsidRPr="00A92B13" w14:paraId="3D2E9769" w14:textId="77777777" w:rsidTr="002A2C26">
        <w:trPr>
          <w:cantSplit/>
        </w:trPr>
        <w:tc>
          <w:tcPr>
            <w:tcW w:w="2265" w:type="pct"/>
            <w:vAlign w:val="bottom"/>
          </w:tcPr>
          <w:p w14:paraId="7EAE8C84" w14:textId="77777777" w:rsidR="0025367D" w:rsidRPr="00A92B13" w:rsidRDefault="0025367D" w:rsidP="0025367D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vAlign w:val="bottom"/>
          </w:tcPr>
          <w:p w14:paraId="0951AC40" w14:textId="0106FE76" w:rsidR="0025367D" w:rsidRPr="00A92B13" w:rsidRDefault="00D97E68" w:rsidP="0025367D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D97E6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306BC2"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306BC2"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682" w:type="pct"/>
            <w:tcBorders>
              <w:top w:val="single" w:sz="4" w:space="0" w:color="auto"/>
            </w:tcBorders>
          </w:tcPr>
          <w:p w14:paraId="1D49D650" w14:textId="6F5A44AB" w:rsidR="0025367D" w:rsidRPr="00A92B13" w:rsidRDefault="00D97E68" w:rsidP="0025367D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25367D"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25367D"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81" w:type="pct"/>
            <w:tcBorders>
              <w:top w:val="single" w:sz="4" w:space="0" w:color="auto"/>
            </w:tcBorders>
            <w:vAlign w:val="bottom"/>
          </w:tcPr>
          <w:p w14:paraId="34AF8458" w14:textId="0074D920" w:rsidR="0025367D" w:rsidRPr="00A92B13" w:rsidRDefault="00D97E68" w:rsidP="0025367D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D97E6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306BC2"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306BC2"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681" w:type="pct"/>
            <w:tcBorders>
              <w:top w:val="single" w:sz="4" w:space="0" w:color="auto"/>
            </w:tcBorders>
          </w:tcPr>
          <w:p w14:paraId="4C74F02C" w14:textId="0F9E021B" w:rsidR="0025367D" w:rsidRPr="00A92B13" w:rsidRDefault="00D97E68" w:rsidP="0025367D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25367D"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25367D"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B47846" w:rsidRPr="00A92B13" w14:paraId="6B36F061" w14:textId="77777777" w:rsidTr="002A2C26">
        <w:trPr>
          <w:cantSplit/>
        </w:trPr>
        <w:tc>
          <w:tcPr>
            <w:tcW w:w="2265" w:type="pct"/>
            <w:vAlign w:val="bottom"/>
          </w:tcPr>
          <w:p w14:paraId="3F735F4D" w14:textId="77777777" w:rsidR="00B47846" w:rsidRPr="00A92B13" w:rsidRDefault="00B47846" w:rsidP="00FB45FF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1" w:type="pct"/>
            <w:vAlign w:val="bottom"/>
          </w:tcPr>
          <w:p w14:paraId="481BE3BD" w14:textId="51FA29C3" w:rsidR="00B47846" w:rsidRPr="00A92B13" w:rsidRDefault="00306BC2" w:rsidP="002A336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D97E68" w:rsidRPr="00D97E6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682" w:type="pct"/>
            <w:vAlign w:val="bottom"/>
          </w:tcPr>
          <w:p w14:paraId="70FCB089" w14:textId="5ED0089A" w:rsidR="00B47846" w:rsidRPr="00A92B13" w:rsidRDefault="00306BC2" w:rsidP="002A336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D97E68" w:rsidRPr="00D97E6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681" w:type="pct"/>
            <w:vAlign w:val="bottom"/>
          </w:tcPr>
          <w:p w14:paraId="290D60AC" w14:textId="4F64667F" w:rsidR="00B47846" w:rsidRPr="00A92B13" w:rsidRDefault="00306BC2" w:rsidP="002A336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D97E68" w:rsidRPr="00D97E6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681" w:type="pct"/>
            <w:vAlign w:val="bottom"/>
          </w:tcPr>
          <w:p w14:paraId="0142655A" w14:textId="40F01440" w:rsidR="00B47846" w:rsidRPr="00A92B13" w:rsidRDefault="00306BC2" w:rsidP="002A336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D97E68" w:rsidRPr="00D97E6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2564</w:t>
            </w:r>
          </w:p>
        </w:tc>
      </w:tr>
      <w:tr w:rsidR="00B47846" w:rsidRPr="00A92B13" w14:paraId="63D58B17" w14:textId="77777777" w:rsidTr="002A2C26">
        <w:trPr>
          <w:cantSplit/>
          <w:trHeight w:val="80"/>
        </w:trPr>
        <w:tc>
          <w:tcPr>
            <w:tcW w:w="2265" w:type="pct"/>
            <w:vAlign w:val="bottom"/>
          </w:tcPr>
          <w:p w14:paraId="35B0AC68" w14:textId="77777777" w:rsidR="00B47846" w:rsidRPr="00A92B13" w:rsidRDefault="00B47846" w:rsidP="00FB45FF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1" w:type="pct"/>
            <w:tcBorders>
              <w:bottom w:val="single" w:sz="4" w:space="0" w:color="auto"/>
            </w:tcBorders>
            <w:vAlign w:val="bottom"/>
          </w:tcPr>
          <w:p w14:paraId="55D2D7D7" w14:textId="77777777" w:rsidR="00B47846" w:rsidRPr="00A92B13" w:rsidRDefault="00B47846" w:rsidP="002A336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vAlign w:val="bottom"/>
          </w:tcPr>
          <w:p w14:paraId="14AF2694" w14:textId="77777777" w:rsidR="00B47846" w:rsidRPr="00A92B13" w:rsidRDefault="00B47846" w:rsidP="002A336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681" w:type="pct"/>
            <w:tcBorders>
              <w:bottom w:val="single" w:sz="4" w:space="0" w:color="auto"/>
            </w:tcBorders>
            <w:vAlign w:val="bottom"/>
          </w:tcPr>
          <w:p w14:paraId="1E67BC95" w14:textId="77777777" w:rsidR="00B47846" w:rsidRPr="00A92B13" w:rsidRDefault="00B47846" w:rsidP="002A336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681" w:type="pct"/>
            <w:tcBorders>
              <w:bottom w:val="single" w:sz="4" w:space="0" w:color="auto"/>
            </w:tcBorders>
            <w:vAlign w:val="bottom"/>
          </w:tcPr>
          <w:p w14:paraId="0CBA582E" w14:textId="77777777" w:rsidR="00B47846" w:rsidRPr="00A92B13" w:rsidRDefault="00B47846" w:rsidP="002A336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B47846" w:rsidRPr="00A92B13" w14:paraId="6842126E" w14:textId="77777777" w:rsidTr="002A2C26">
        <w:trPr>
          <w:cantSplit/>
        </w:trPr>
        <w:tc>
          <w:tcPr>
            <w:tcW w:w="2265" w:type="pct"/>
            <w:vAlign w:val="bottom"/>
          </w:tcPr>
          <w:p w14:paraId="1245DBE8" w14:textId="30491DA2" w:rsidR="00B47846" w:rsidRPr="00A92B13" w:rsidRDefault="00B47846" w:rsidP="00FB45FF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ลูกหนี้อื่น </w:t>
            </w: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91" w:type="pct"/>
            <w:shd w:val="clear" w:color="auto" w:fill="FAFAFA"/>
            <w:vAlign w:val="bottom"/>
          </w:tcPr>
          <w:p w14:paraId="1D121200" w14:textId="77777777" w:rsidR="00B47846" w:rsidRPr="00A92B13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2" w:type="pct"/>
            <w:vAlign w:val="bottom"/>
          </w:tcPr>
          <w:p w14:paraId="59493EC0" w14:textId="77777777" w:rsidR="00B47846" w:rsidRPr="00A92B13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1" w:type="pct"/>
            <w:shd w:val="clear" w:color="auto" w:fill="FAFAFA"/>
            <w:vAlign w:val="bottom"/>
          </w:tcPr>
          <w:p w14:paraId="69F920CB" w14:textId="77777777" w:rsidR="00B47846" w:rsidRPr="00A92B13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1" w:type="pct"/>
            <w:vAlign w:val="bottom"/>
          </w:tcPr>
          <w:p w14:paraId="156BEBCF" w14:textId="77777777" w:rsidR="00B47846" w:rsidRPr="00A92B13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7846" w:rsidRPr="00A92B13" w14:paraId="0EB85D55" w14:textId="77777777" w:rsidTr="002A2C26">
        <w:trPr>
          <w:cantSplit/>
        </w:trPr>
        <w:tc>
          <w:tcPr>
            <w:tcW w:w="2265" w:type="pct"/>
            <w:vAlign w:val="bottom"/>
          </w:tcPr>
          <w:p w14:paraId="49C9E292" w14:textId="77777777" w:rsidR="00B47846" w:rsidRPr="00A92B13" w:rsidRDefault="00B47846" w:rsidP="00FB45FF">
            <w:pPr>
              <w:ind w:left="540" w:right="-86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92B13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Pr="00A92B1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รวมอยู่ในลูกหนี้อื่นกิจการที่เกี่ยวข้องกัน</w:t>
            </w:r>
            <w:r w:rsidRPr="00A92B13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691" w:type="pct"/>
            <w:shd w:val="clear" w:color="auto" w:fill="FAFAFA"/>
            <w:vAlign w:val="bottom"/>
          </w:tcPr>
          <w:p w14:paraId="6105E85C" w14:textId="77777777" w:rsidR="00B47846" w:rsidRPr="00A92B13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2" w:type="pct"/>
            <w:vAlign w:val="bottom"/>
          </w:tcPr>
          <w:p w14:paraId="3AAFEBC9" w14:textId="77777777" w:rsidR="00B47846" w:rsidRPr="00A92B13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1" w:type="pct"/>
            <w:shd w:val="clear" w:color="auto" w:fill="FAFAFA"/>
            <w:vAlign w:val="bottom"/>
          </w:tcPr>
          <w:p w14:paraId="09F55A1C" w14:textId="77777777" w:rsidR="00B47846" w:rsidRPr="00A92B13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1" w:type="pct"/>
            <w:vAlign w:val="bottom"/>
          </w:tcPr>
          <w:p w14:paraId="248EA0B7" w14:textId="77777777" w:rsidR="00B47846" w:rsidRPr="00A92B13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470A" w:rsidRPr="00A92B13" w14:paraId="3DD793B8" w14:textId="77777777" w:rsidTr="002A2C26">
        <w:trPr>
          <w:cantSplit/>
        </w:trPr>
        <w:tc>
          <w:tcPr>
            <w:tcW w:w="2265" w:type="pct"/>
            <w:vAlign w:val="bottom"/>
          </w:tcPr>
          <w:p w14:paraId="51E138FB" w14:textId="77777777" w:rsidR="0032470A" w:rsidRPr="00A92B13" w:rsidRDefault="0032470A" w:rsidP="0032470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691" w:type="pct"/>
            <w:shd w:val="clear" w:color="auto" w:fill="FAFAFA"/>
            <w:vAlign w:val="bottom"/>
          </w:tcPr>
          <w:p w14:paraId="4853CA60" w14:textId="22590070" w:rsidR="0032470A" w:rsidRPr="00A92B13" w:rsidRDefault="00BA5215" w:rsidP="00324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2" w:type="pct"/>
            <w:vAlign w:val="bottom"/>
          </w:tcPr>
          <w:p w14:paraId="5187B2DE" w14:textId="736E13C9" w:rsidR="0032470A" w:rsidRPr="00A92B13" w:rsidRDefault="0032470A" w:rsidP="00324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1" w:type="pct"/>
            <w:shd w:val="clear" w:color="auto" w:fill="FAFAFA"/>
            <w:vAlign w:val="bottom"/>
          </w:tcPr>
          <w:p w14:paraId="5DE5E15D" w14:textId="73F52FAE" w:rsidR="0032470A" w:rsidRPr="00A92B13" w:rsidRDefault="00D97E68" w:rsidP="00324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BA5215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BA5215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681" w:type="pct"/>
            <w:vAlign w:val="bottom"/>
          </w:tcPr>
          <w:p w14:paraId="57038A25" w14:textId="52B49826" w:rsidR="0032470A" w:rsidRPr="00A92B13" w:rsidRDefault="00D97E68" w:rsidP="00324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32470A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32470A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</w:tr>
      <w:tr w:rsidR="0032470A" w:rsidRPr="00A92B13" w14:paraId="4BA937DD" w14:textId="77777777" w:rsidTr="002A2C26">
        <w:trPr>
          <w:cantSplit/>
        </w:trPr>
        <w:tc>
          <w:tcPr>
            <w:tcW w:w="2265" w:type="pct"/>
            <w:vAlign w:val="bottom"/>
          </w:tcPr>
          <w:p w14:paraId="124AD15D" w14:textId="77777777" w:rsidR="0032470A" w:rsidRPr="00A92B13" w:rsidRDefault="0032470A" w:rsidP="0032470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92B1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ผลขาดทุนด้านเครดิต 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4E9641" w14:textId="4B728215" w:rsidR="0032470A" w:rsidRPr="00A92B13" w:rsidRDefault="00BA5215" w:rsidP="00324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vAlign w:val="bottom"/>
          </w:tcPr>
          <w:p w14:paraId="70E721AA" w14:textId="60F9F450" w:rsidR="0032470A" w:rsidRPr="00A92B13" w:rsidRDefault="0032470A" w:rsidP="00324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035FBB" w14:textId="147FE67E" w:rsidR="0032470A" w:rsidRPr="00A92B13" w:rsidRDefault="00BA5215" w:rsidP="00324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1" w:type="pct"/>
            <w:tcBorders>
              <w:bottom w:val="single" w:sz="4" w:space="0" w:color="auto"/>
            </w:tcBorders>
            <w:vAlign w:val="bottom"/>
          </w:tcPr>
          <w:p w14:paraId="127C7535" w14:textId="475CA399" w:rsidR="0032470A" w:rsidRPr="00A92B13" w:rsidRDefault="0032470A" w:rsidP="00324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2470A" w:rsidRPr="00A92B13" w14:paraId="75C72CC1" w14:textId="77777777" w:rsidTr="002A2C26">
        <w:trPr>
          <w:cantSplit/>
        </w:trPr>
        <w:tc>
          <w:tcPr>
            <w:tcW w:w="2265" w:type="pct"/>
            <w:vAlign w:val="bottom"/>
          </w:tcPr>
          <w:p w14:paraId="35D0E94F" w14:textId="77777777" w:rsidR="0032470A" w:rsidRPr="00A92B13" w:rsidRDefault="0032470A" w:rsidP="0032470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93553D" w14:textId="02F53EB8" w:rsidR="0032470A" w:rsidRPr="00A92B13" w:rsidRDefault="00BA5215" w:rsidP="00324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9E152" w14:textId="55BF79FA" w:rsidR="0032470A" w:rsidRPr="00A92B13" w:rsidRDefault="0032470A" w:rsidP="00324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85F0A9" w14:textId="72338AA7" w:rsidR="0032470A" w:rsidRPr="00A92B13" w:rsidRDefault="00D97E68" w:rsidP="00324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A5215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="00BA5215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6E768F" w14:textId="5E5EF8EA" w:rsidR="0032470A" w:rsidRPr="00A92B13" w:rsidRDefault="00D97E68" w:rsidP="00324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2470A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32470A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</w:tr>
      <w:tr w:rsidR="0032470A" w:rsidRPr="00A92B13" w14:paraId="5562CEE8" w14:textId="77777777" w:rsidTr="002A2C26">
        <w:trPr>
          <w:cantSplit/>
        </w:trPr>
        <w:tc>
          <w:tcPr>
            <w:tcW w:w="2265" w:type="pct"/>
            <w:vAlign w:val="bottom"/>
          </w:tcPr>
          <w:p w14:paraId="750CDC06" w14:textId="77777777" w:rsidR="0032470A" w:rsidRPr="00A92B13" w:rsidRDefault="0032470A" w:rsidP="0032470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61D263" w14:textId="77777777" w:rsidR="0032470A" w:rsidRPr="00A92B13" w:rsidRDefault="0032470A" w:rsidP="00324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  <w:vAlign w:val="bottom"/>
          </w:tcPr>
          <w:p w14:paraId="08D0CB5A" w14:textId="77777777" w:rsidR="0032470A" w:rsidRPr="00A92B13" w:rsidRDefault="0032470A" w:rsidP="00324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15F5B0" w14:textId="77777777" w:rsidR="0032470A" w:rsidRPr="00A92B13" w:rsidRDefault="0032470A" w:rsidP="00324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  <w:vAlign w:val="bottom"/>
          </w:tcPr>
          <w:p w14:paraId="5E7F5167" w14:textId="77777777" w:rsidR="0032470A" w:rsidRPr="00A92B13" w:rsidRDefault="0032470A" w:rsidP="00324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470A" w:rsidRPr="00A92B13" w14:paraId="2C816782" w14:textId="77777777" w:rsidTr="002A2C26">
        <w:trPr>
          <w:cantSplit/>
        </w:trPr>
        <w:tc>
          <w:tcPr>
            <w:tcW w:w="2265" w:type="pct"/>
            <w:vAlign w:val="bottom"/>
          </w:tcPr>
          <w:p w14:paraId="4AA8891A" w14:textId="7FE54853" w:rsidR="0032470A" w:rsidRPr="00A92B13" w:rsidRDefault="0032470A" w:rsidP="0032470A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ดอกเบี้ยค้างรับ</w:t>
            </w:r>
            <w:r w:rsidRPr="00A92B1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91" w:type="pct"/>
            <w:shd w:val="clear" w:color="auto" w:fill="FAFAFA"/>
            <w:vAlign w:val="bottom"/>
          </w:tcPr>
          <w:p w14:paraId="3EA076B9" w14:textId="77777777" w:rsidR="0032470A" w:rsidRPr="00A92B13" w:rsidRDefault="0032470A" w:rsidP="00324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2" w:type="pct"/>
            <w:vAlign w:val="bottom"/>
          </w:tcPr>
          <w:p w14:paraId="2CF76D9A" w14:textId="77777777" w:rsidR="0032470A" w:rsidRPr="00A92B13" w:rsidRDefault="0032470A" w:rsidP="00324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1" w:type="pct"/>
            <w:shd w:val="clear" w:color="auto" w:fill="FAFAFA"/>
            <w:vAlign w:val="bottom"/>
          </w:tcPr>
          <w:p w14:paraId="2B3470FB" w14:textId="77777777" w:rsidR="0032470A" w:rsidRPr="00A92B13" w:rsidRDefault="0032470A" w:rsidP="00324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1" w:type="pct"/>
            <w:vAlign w:val="bottom"/>
          </w:tcPr>
          <w:p w14:paraId="15DF2454" w14:textId="77777777" w:rsidR="0032470A" w:rsidRPr="00A92B13" w:rsidRDefault="0032470A" w:rsidP="00324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470A" w:rsidRPr="00A92B13" w14:paraId="6D14E9AA" w14:textId="77777777" w:rsidTr="002A2C26">
        <w:trPr>
          <w:cantSplit/>
        </w:trPr>
        <w:tc>
          <w:tcPr>
            <w:tcW w:w="2265" w:type="pct"/>
            <w:vAlign w:val="bottom"/>
          </w:tcPr>
          <w:p w14:paraId="7B6CBA85" w14:textId="77777777" w:rsidR="0032470A" w:rsidRPr="00A92B13" w:rsidRDefault="0032470A" w:rsidP="0032470A">
            <w:pPr>
              <w:ind w:left="54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(รวมอยู่ในลูกหนี้อื่นกิจการที่เกี่ยวข้องกัน)</w:t>
            </w:r>
          </w:p>
        </w:tc>
        <w:tc>
          <w:tcPr>
            <w:tcW w:w="691" w:type="pct"/>
            <w:shd w:val="clear" w:color="auto" w:fill="FAFAFA"/>
            <w:vAlign w:val="bottom"/>
          </w:tcPr>
          <w:p w14:paraId="153C676C" w14:textId="77777777" w:rsidR="0032470A" w:rsidRPr="00A92B13" w:rsidRDefault="0032470A" w:rsidP="00324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2" w:type="pct"/>
            <w:vAlign w:val="bottom"/>
          </w:tcPr>
          <w:p w14:paraId="49584B50" w14:textId="77777777" w:rsidR="0032470A" w:rsidRPr="00A92B13" w:rsidRDefault="0032470A" w:rsidP="00324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1" w:type="pct"/>
            <w:shd w:val="clear" w:color="auto" w:fill="FAFAFA"/>
            <w:vAlign w:val="bottom"/>
          </w:tcPr>
          <w:p w14:paraId="5B4E14ED" w14:textId="77777777" w:rsidR="0032470A" w:rsidRPr="00A92B13" w:rsidRDefault="0032470A" w:rsidP="00324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1" w:type="pct"/>
            <w:vAlign w:val="bottom"/>
          </w:tcPr>
          <w:p w14:paraId="5D85B245" w14:textId="77777777" w:rsidR="0032470A" w:rsidRPr="00A92B13" w:rsidRDefault="0032470A" w:rsidP="00324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470A" w:rsidRPr="00A92B13" w14:paraId="1CD99EB4" w14:textId="77777777" w:rsidTr="002A2C26">
        <w:trPr>
          <w:cantSplit/>
        </w:trPr>
        <w:tc>
          <w:tcPr>
            <w:tcW w:w="2265" w:type="pct"/>
            <w:vAlign w:val="bottom"/>
          </w:tcPr>
          <w:p w14:paraId="56550E7A" w14:textId="7FD10A55" w:rsidR="0032470A" w:rsidRPr="00A92B13" w:rsidRDefault="0032470A" w:rsidP="0032470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ดอกเบี้ยค้างรับของบริษัทย่อย</w:t>
            </w:r>
          </w:p>
        </w:tc>
        <w:tc>
          <w:tcPr>
            <w:tcW w:w="691" w:type="pct"/>
            <w:shd w:val="clear" w:color="auto" w:fill="FAFAFA"/>
            <w:vAlign w:val="bottom"/>
          </w:tcPr>
          <w:p w14:paraId="18193192" w14:textId="1573B937" w:rsidR="0032470A" w:rsidRPr="00A92B13" w:rsidRDefault="00BA5215" w:rsidP="00324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2" w:type="pct"/>
            <w:vAlign w:val="bottom"/>
          </w:tcPr>
          <w:p w14:paraId="198F59F3" w14:textId="2CE0990D" w:rsidR="0032470A" w:rsidRPr="00A92B13" w:rsidRDefault="0032470A" w:rsidP="00324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1" w:type="pct"/>
            <w:shd w:val="clear" w:color="auto" w:fill="FAFAFA"/>
            <w:vAlign w:val="bottom"/>
          </w:tcPr>
          <w:p w14:paraId="2B7A83B0" w14:textId="6377E536" w:rsidR="0032470A" w:rsidRPr="00A92B13" w:rsidRDefault="00D97E68" w:rsidP="00324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BA5215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="00BA5215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681" w:type="pct"/>
            <w:vAlign w:val="bottom"/>
          </w:tcPr>
          <w:p w14:paraId="161ACA8F" w14:textId="6532407F" w:rsidR="0032470A" w:rsidRPr="00A92B13" w:rsidRDefault="00D97E68" w:rsidP="00324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32470A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32470A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</w:tr>
      <w:tr w:rsidR="0032470A" w:rsidRPr="00A92B13" w14:paraId="5CFE860E" w14:textId="77777777" w:rsidTr="002A2C26">
        <w:trPr>
          <w:cantSplit/>
        </w:trPr>
        <w:tc>
          <w:tcPr>
            <w:tcW w:w="2265" w:type="pct"/>
            <w:vAlign w:val="bottom"/>
          </w:tcPr>
          <w:p w14:paraId="63AA0F31" w14:textId="6D22618B" w:rsidR="0032470A" w:rsidRPr="00A92B13" w:rsidRDefault="0032470A" w:rsidP="0032470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92B1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ผลขาดทุนด้านเครดิต 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15C6A9" w14:textId="3314DDCB" w:rsidR="0032470A" w:rsidRPr="00A92B13" w:rsidRDefault="00BA5215" w:rsidP="00324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vAlign w:val="bottom"/>
          </w:tcPr>
          <w:p w14:paraId="7472FE88" w14:textId="3F5C4B4F" w:rsidR="0032470A" w:rsidRPr="00A92B13" w:rsidRDefault="0032470A" w:rsidP="00324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9BAFFF" w14:textId="01CF83BE" w:rsidR="0032470A" w:rsidRPr="00A92B13" w:rsidRDefault="00BA5215" w:rsidP="00324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1" w:type="pct"/>
            <w:tcBorders>
              <w:bottom w:val="single" w:sz="4" w:space="0" w:color="auto"/>
            </w:tcBorders>
            <w:vAlign w:val="bottom"/>
          </w:tcPr>
          <w:p w14:paraId="41BBCEEF" w14:textId="71F9FA68" w:rsidR="0032470A" w:rsidRPr="00A92B13" w:rsidRDefault="0032470A" w:rsidP="00324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2470A" w:rsidRPr="00A92B13" w14:paraId="7762A3D6" w14:textId="77777777" w:rsidTr="002A2C26">
        <w:trPr>
          <w:cantSplit/>
        </w:trPr>
        <w:tc>
          <w:tcPr>
            <w:tcW w:w="2265" w:type="pct"/>
            <w:vAlign w:val="bottom"/>
          </w:tcPr>
          <w:p w14:paraId="2B69C21F" w14:textId="5B05003D" w:rsidR="0032470A" w:rsidRPr="00A92B13" w:rsidRDefault="0032470A" w:rsidP="0032470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48DC7B" w14:textId="08477F4D" w:rsidR="0032470A" w:rsidRPr="00A92B13" w:rsidRDefault="00217E7E" w:rsidP="00324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F1D84" w14:textId="05D91D4A" w:rsidR="0032470A" w:rsidRPr="00A92B13" w:rsidRDefault="0032470A" w:rsidP="00324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5C520E" w14:textId="06C4C7E5" w:rsidR="0032470A" w:rsidRPr="00A92B13" w:rsidRDefault="00D97E68" w:rsidP="00324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BA5215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4BBBA" w14:textId="64575808" w:rsidR="0032470A" w:rsidRPr="00A92B13" w:rsidRDefault="0032470A" w:rsidP="00324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A2C26" w:rsidRPr="00A92B13" w14:paraId="74015F77" w14:textId="77777777" w:rsidTr="002A2C26">
        <w:trPr>
          <w:cantSplit/>
        </w:trPr>
        <w:tc>
          <w:tcPr>
            <w:tcW w:w="2265" w:type="pct"/>
            <w:vAlign w:val="bottom"/>
          </w:tcPr>
          <w:p w14:paraId="6549A7FB" w14:textId="77777777" w:rsidR="002A2C26" w:rsidRPr="00A92B13" w:rsidRDefault="002A2C26" w:rsidP="0032470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BE2206" w14:textId="77777777" w:rsidR="002A2C26" w:rsidRPr="00A92B13" w:rsidRDefault="002A2C26" w:rsidP="00324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  <w:vAlign w:val="bottom"/>
          </w:tcPr>
          <w:p w14:paraId="7A2C11D9" w14:textId="77777777" w:rsidR="002A2C26" w:rsidRPr="00A92B13" w:rsidRDefault="002A2C26" w:rsidP="00324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5B197" w14:textId="77777777" w:rsidR="002A2C26" w:rsidRPr="00D97E68" w:rsidRDefault="002A2C26" w:rsidP="00324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  <w:vAlign w:val="bottom"/>
          </w:tcPr>
          <w:p w14:paraId="606A95CA" w14:textId="77777777" w:rsidR="002A2C26" w:rsidRPr="00A92B13" w:rsidRDefault="002A2C26" w:rsidP="00324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2C26" w:rsidRPr="00A92B13" w14:paraId="0050B87D" w14:textId="77777777" w:rsidTr="002A2C26">
        <w:trPr>
          <w:cantSplit/>
        </w:trPr>
        <w:tc>
          <w:tcPr>
            <w:tcW w:w="2265" w:type="pct"/>
            <w:vAlign w:val="bottom"/>
          </w:tcPr>
          <w:p w14:paraId="0D60FCBE" w14:textId="3412E2C2" w:rsidR="002A2C26" w:rsidRPr="00A92B13" w:rsidRDefault="002A2C26" w:rsidP="002A2C2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เจ้าหนี้การค้าและเจ้าหนี้อื่น </w:t>
            </w:r>
          </w:p>
        </w:tc>
        <w:tc>
          <w:tcPr>
            <w:tcW w:w="691" w:type="pct"/>
            <w:shd w:val="clear" w:color="auto" w:fill="FAFAFA"/>
            <w:vAlign w:val="bottom"/>
          </w:tcPr>
          <w:p w14:paraId="5CCCBB32" w14:textId="77777777" w:rsidR="002A2C26" w:rsidRPr="00A92B13" w:rsidRDefault="002A2C26" w:rsidP="002A2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2" w:type="pct"/>
            <w:vAlign w:val="bottom"/>
          </w:tcPr>
          <w:p w14:paraId="35365384" w14:textId="77777777" w:rsidR="002A2C26" w:rsidRPr="00A92B13" w:rsidRDefault="002A2C26" w:rsidP="002A2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1" w:type="pct"/>
            <w:shd w:val="clear" w:color="auto" w:fill="FAFAFA"/>
            <w:vAlign w:val="bottom"/>
          </w:tcPr>
          <w:p w14:paraId="002ECD71" w14:textId="77777777" w:rsidR="002A2C26" w:rsidRPr="00D97E68" w:rsidRDefault="002A2C26" w:rsidP="002A2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1" w:type="pct"/>
            <w:vAlign w:val="bottom"/>
          </w:tcPr>
          <w:p w14:paraId="1E8C1D67" w14:textId="77777777" w:rsidR="002A2C26" w:rsidRPr="00A92B13" w:rsidRDefault="002A2C26" w:rsidP="002A2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2C26" w:rsidRPr="00A92B13" w14:paraId="69486DA7" w14:textId="77777777" w:rsidTr="002A2C26">
        <w:trPr>
          <w:cantSplit/>
        </w:trPr>
        <w:tc>
          <w:tcPr>
            <w:tcW w:w="2265" w:type="pct"/>
            <w:vAlign w:val="bottom"/>
          </w:tcPr>
          <w:p w14:paraId="53920C9C" w14:textId="77777777" w:rsidR="002A2C26" w:rsidRPr="00A92B13" w:rsidRDefault="002A2C26" w:rsidP="002A2C26">
            <w:pPr>
              <w:spacing w:line="320" w:lineRule="exact"/>
              <w:ind w:left="43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A92B1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A92B13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A92B1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รวมอยู่ในหนี้สินที่เกี่ยวข้องโดยตรงกับ</w:t>
            </w:r>
          </w:p>
          <w:p w14:paraId="691C0112" w14:textId="24FA983C" w:rsidR="002A2C26" w:rsidRPr="00A92B13" w:rsidRDefault="002A2C26" w:rsidP="002A2C2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</w:t>
            </w:r>
            <w:r w:rsidRPr="00A92B1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A92B1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สินทรัพย์ไม่หมุนเวียนที่ถือไว้เพื่อขาย)</w:t>
            </w:r>
          </w:p>
        </w:tc>
        <w:tc>
          <w:tcPr>
            <w:tcW w:w="691" w:type="pct"/>
            <w:shd w:val="clear" w:color="auto" w:fill="FAFAFA"/>
            <w:vAlign w:val="bottom"/>
          </w:tcPr>
          <w:p w14:paraId="72620254" w14:textId="77777777" w:rsidR="002A2C26" w:rsidRPr="00A92B13" w:rsidRDefault="002A2C26" w:rsidP="002A2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2" w:type="pct"/>
            <w:vAlign w:val="bottom"/>
          </w:tcPr>
          <w:p w14:paraId="350034D8" w14:textId="77777777" w:rsidR="002A2C26" w:rsidRPr="00A92B13" w:rsidRDefault="002A2C26" w:rsidP="002A2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1" w:type="pct"/>
            <w:shd w:val="clear" w:color="auto" w:fill="FAFAFA"/>
            <w:vAlign w:val="bottom"/>
          </w:tcPr>
          <w:p w14:paraId="63F824B3" w14:textId="77777777" w:rsidR="002A2C26" w:rsidRPr="00D97E68" w:rsidRDefault="002A2C26" w:rsidP="002A2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1" w:type="pct"/>
            <w:vAlign w:val="bottom"/>
          </w:tcPr>
          <w:p w14:paraId="41A4C5E3" w14:textId="77777777" w:rsidR="002A2C26" w:rsidRPr="00A92B13" w:rsidRDefault="002A2C26" w:rsidP="002A2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2C26" w:rsidRPr="00A92B13" w14:paraId="06749464" w14:textId="77777777" w:rsidTr="002A2C26">
        <w:trPr>
          <w:cantSplit/>
        </w:trPr>
        <w:tc>
          <w:tcPr>
            <w:tcW w:w="2265" w:type="pct"/>
            <w:vAlign w:val="bottom"/>
          </w:tcPr>
          <w:p w14:paraId="35A63F77" w14:textId="3CAF0E4A" w:rsidR="002A2C26" w:rsidRPr="00A92B13" w:rsidRDefault="002A2C26" w:rsidP="002A2C2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D8E66" w14:textId="22C3F437" w:rsidR="002A2C26" w:rsidRPr="00A92B13" w:rsidRDefault="002A2C26" w:rsidP="002A2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vAlign w:val="bottom"/>
          </w:tcPr>
          <w:p w14:paraId="5FACB48C" w14:textId="527CB8D2" w:rsidR="002A2C26" w:rsidRPr="00A92B13" w:rsidRDefault="002A2C26" w:rsidP="002A2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68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97425C" w14:textId="15CB3E23" w:rsidR="002A2C26" w:rsidRPr="00D97E68" w:rsidRDefault="002A2C26" w:rsidP="002A2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1" w:type="pct"/>
            <w:tcBorders>
              <w:bottom w:val="single" w:sz="4" w:space="0" w:color="auto"/>
            </w:tcBorders>
            <w:vAlign w:val="bottom"/>
          </w:tcPr>
          <w:p w14:paraId="68D9CC04" w14:textId="311B8322" w:rsidR="002A2C26" w:rsidRPr="00A92B13" w:rsidRDefault="002A2C26" w:rsidP="002A2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A2C26" w:rsidRPr="00A92B13" w14:paraId="7FC5E959" w14:textId="77777777" w:rsidTr="002A2C26">
        <w:trPr>
          <w:cantSplit/>
        </w:trPr>
        <w:tc>
          <w:tcPr>
            <w:tcW w:w="2265" w:type="pct"/>
            <w:vAlign w:val="bottom"/>
          </w:tcPr>
          <w:p w14:paraId="1E0B1201" w14:textId="77777777" w:rsidR="002A2C26" w:rsidRPr="00A92B13" w:rsidRDefault="002A2C26" w:rsidP="002A2C2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BE7141" w14:textId="77777777" w:rsidR="002A2C26" w:rsidRPr="00A92B13" w:rsidRDefault="002A2C26" w:rsidP="002A2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  <w:vAlign w:val="bottom"/>
          </w:tcPr>
          <w:p w14:paraId="0A0B89A2" w14:textId="77777777" w:rsidR="002A2C26" w:rsidRPr="00D97E68" w:rsidRDefault="002A2C26" w:rsidP="002A2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ABB61C" w14:textId="77777777" w:rsidR="002A2C26" w:rsidRPr="00A92B13" w:rsidRDefault="002A2C26" w:rsidP="002A2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  <w:vAlign w:val="bottom"/>
          </w:tcPr>
          <w:p w14:paraId="11763B19" w14:textId="77777777" w:rsidR="002A2C26" w:rsidRPr="00A92B13" w:rsidRDefault="002A2C26" w:rsidP="002A2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2C26" w:rsidRPr="00A92B13" w14:paraId="19E1BBF8" w14:textId="77777777" w:rsidTr="002A2C26">
        <w:trPr>
          <w:cantSplit/>
        </w:trPr>
        <w:tc>
          <w:tcPr>
            <w:tcW w:w="2265" w:type="pct"/>
            <w:vAlign w:val="bottom"/>
          </w:tcPr>
          <w:p w14:paraId="1E64FE04" w14:textId="232F0F14" w:rsidR="002A2C26" w:rsidRPr="00A92B13" w:rsidRDefault="002A2C26" w:rsidP="002A2C2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691" w:type="pct"/>
            <w:shd w:val="clear" w:color="auto" w:fill="FAFAFA"/>
            <w:vAlign w:val="bottom"/>
          </w:tcPr>
          <w:p w14:paraId="237194F4" w14:textId="77777777" w:rsidR="002A2C26" w:rsidRPr="00A92B13" w:rsidRDefault="002A2C26" w:rsidP="002A2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2" w:type="pct"/>
            <w:vAlign w:val="bottom"/>
          </w:tcPr>
          <w:p w14:paraId="576C22A4" w14:textId="77777777" w:rsidR="002A2C26" w:rsidRPr="00D97E68" w:rsidRDefault="002A2C26" w:rsidP="002A2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1" w:type="pct"/>
            <w:shd w:val="clear" w:color="auto" w:fill="FAFAFA"/>
            <w:vAlign w:val="bottom"/>
          </w:tcPr>
          <w:p w14:paraId="6A79CAC9" w14:textId="77777777" w:rsidR="002A2C26" w:rsidRPr="00A92B13" w:rsidRDefault="002A2C26" w:rsidP="002A2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1" w:type="pct"/>
            <w:vAlign w:val="bottom"/>
          </w:tcPr>
          <w:p w14:paraId="5D657FB9" w14:textId="77777777" w:rsidR="002A2C26" w:rsidRPr="00A92B13" w:rsidRDefault="002A2C26" w:rsidP="002A2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2C26" w:rsidRPr="00A92B13" w14:paraId="4C8F3338" w14:textId="77777777" w:rsidTr="002A2C26">
        <w:trPr>
          <w:cantSplit/>
        </w:trPr>
        <w:tc>
          <w:tcPr>
            <w:tcW w:w="2265" w:type="pct"/>
            <w:vAlign w:val="bottom"/>
          </w:tcPr>
          <w:p w14:paraId="39E39867" w14:textId="5F6237DF" w:rsidR="002A2C26" w:rsidRPr="00A92B13" w:rsidRDefault="002A2C26" w:rsidP="002A2C2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5A88E6" w14:textId="56065C66" w:rsidR="002A2C26" w:rsidRPr="00A92B13" w:rsidRDefault="002A2C26" w:rsidP="002A2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vAlign w:val="bottom"/>
          </w:tcPr>
          <w:p w14:paraId="0B42C576" w14:textId="4D138E98" w:rsidR="002A2C26" w:rsidRPr="00A92B13" w:rsidRDefault="002A2C26" w:rsidP="002A2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68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9DF48B" w14:textId="02523962" w:rsidR="002A2C26" w:rsidRPr="00D97E68" w:rsidRDefault="002A2C26" w:rsidP="002A2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681" w:type="pct"/>
            <w:tcBorders>
              <w:bottom w:val="single" w:sz="4" w:space="0" w:color="auto"/>
            </w:tcBorders>
            <w:vAlign w:val="bottom"/>
          </w:tcPr>
          <w:p w14:paraId="15BB4693" w14:textId="2770281D" w:rsidR="002A2C26" w:rsidRPr="00A92B13" w:rsidRDefault="002A2C26" w:rsidP="002A2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028</w:t>
            </w:r>
          </w:p>
        </w:tc>
      </w:tr>
      <w:tr w:rsidR="002A2C26" w:rsidRPr="00A92B13" w14:paraId="13A5A5BA" w14:textId="77777777" w:rsidTr="002A2C26">
        <w:trPr>
          <w:cantSplit/>
        </w:trPr>
        <w:tc>
          <w:tcPr>
            <w:tcW w:w="2265" w:type="pct"/>
            <w:vAlign w:val="bottom"/>
          </w:tcPr>
          <w:p w14:paraId="61EE49FA" w14:textId="77777777" w:rsidR="002A2C26" w:rsidRPr="00A92B13" w:rsidRDefault="002A2C26" w:rsidP="0032470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98F116" w14:textId="77777777" w:rsidR="002A2C26" w:rsidRPr="00A92B13" w:rsidRDefault="002A2C26" w:rsidP="00324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  <w:vAlign w:val="bottom"/>
          </w:tcPr>
          <w:p w14:paraId="3F6596BC" w14:textId="77777777" w:rsidR="002A2C26" w:rsidRPr="00A92B13" w:rsidRDefault="002A2C26" w:rsidP="00324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54778C" w14:textId="77777777" w:rsidR="002A2C26" w:rsidRPr="00D97E68" w:rsidRDefault="002A2C26" w:rsidP="00324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  <w:vAlign w:val="bottom"/>
          </w:tcPr>
          <w:p w14:paraId="3E7B1A1D" w14:textId="77777777" w:rsidR="002A2C26" w:rsidRPr="00A92B13" w:rsidRDefault="002A2C26" w:rsidP="00324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2C26" w:rsidRPr="00A92B13" w14:paraId="57DF2080" w14:textId="77777777" w:rsidTr="002A2C26">
        <w:trPr>
          <w:cantSplit/>
        </w:trPr>
        <w:tc>
          <w:tcPr>
            <w:tcW w:w="2265" w:type="pct"/>
            <w:vAlign w:val="bottom"/>
          </w:tcPr>
          <w:p w14:paraId="6207D5CD" w14:textId="262D5877" w:rsidR="002A2C26" w:rsidRPr="00A92B13" w:rsidRDefault="002A2C26" w:rsidP="002A2C2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691" w:type="pct"/>
            <w:shd w:val="clear" w:color="auto" w:fill="FAFAFA"/>
            <w:vAlign w:val="bottom"/>
          </w:tcPr>
          <w:p w14:paraId="61A2110E" w14:textId="77777777" w:rsidR="002A2C26" w:rsidRPr="00A92B13" w:rsidRDefault="002A2C26" w:rsidP="002A2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2" w:type="pct"/>
            <w:vAlign w:val="bottom"/>
          </w:tcPr>
          <w:p w14:paraId="21754265" w14:textId="77777777" w:rsidR="002A2C26" w:rsidRPr="00A92B13" w:rsidRDefault="002A2C26" w:rsidP="002A2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1" w:type="pct"/>
            <w:shd w:val="clear" w:color="auto" w:fill="FAFAFA"/>
            <w:vAlign w:val="bottom"/>
          </w:tcPr>
          <w:p w14:paraId="2A80DD48" w14:textId="77777777" w:rsidR="002A2C26" w:rsidRPr="00D97E68" w:rsidRDefault="002A2C26" w:rsidP="002A2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1" w:type="pct"/>
            <w:vAlign w:val="bottom"/>
          </w:tcPr>
          <w:p w14:paraId="2CB5DCAA" w14:textId="77777777" w:rsidR="002A2C26" w:rsidRPr="00A92B13" w:rsidRDefault="002A2C26" w:rsidP="002A2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2C26" w:rsidRPr="00A92B13" w14:paraId="5AAC3A16" w14:textId="77777777" w:rsidTr="002A2C26">
        <w:trPr>
          <w:cantSplit/>
        </w:trPr>
        <w:tc>
          <w:tcPr>
            <w:tcW w:w="2265" w:type="pct"/>
            <w:vAlign w:val="bottom"/>
          </w:tcPr>
          <w:p w14:paraId="61F48988" w14:textId="34A7904B" w:rsidR="002A2C26" w:rsidRPr="00A92B13" w:rsidRDefault="002A2C26" w:rsidP="002A2C2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4D1CDD" w14:textId="1B575687" w:rsidR="002A2C26" w:rsidRPr="00A92B13" w:rsidRDefault="002A2C26" w:rsidP="002A2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vAlign w:val="bottom"/>
          </w:tcPr>
          <w:p w14:paraId="12595129" w14:textId="009F4540" w:rsidR="002A2C26" w:rsidRPr="00A92B13" w:rsidRDefault="002A2C26" w:rsidP="002A2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68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8B4393" w14:textId="7930514F" w:rsidR="002A2C26" w:rsidRPr="00D97E68" w:rsidRDefault="002A2C26" w:rsidP="002A2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681" w:type="pct"/>
            <w:tcBorders>
              <w:bottom w:val="single" w:sz="4" w:space="0" w:color="auto"/>
            </w:tcBorders>
            <w:vAlign w:val="bottom"/>
          </w:tcPr>
          <w:p w14:paraId="04AC224B" w14:textId="4DAC3238" w:rsidR="002A2C26" w:rsidRPr="00A92B13" w:rsidRDefault="002A2C26" w:rsidP="002A2C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</w:tr>
    </w:tbl>
    <w:p w14:paraId="5B4F1445" w14:textId="77777777" w:rsidR="002A2C26" w:rsidRPr="00A92B13" w:rsidRDefault="002A2C26" w:rsidP="002A2C26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804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2C26" w:rsidRPr="00A92B13" w14:paraId="6DE0BA18" w14:textId="77777777" w:rsidTr="00C7459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87F7CBA" w14:textId="77777777" w:rsidR="002A2C26" w:rsidRPr="00A92B13" w:rsidRDefault="002A2C26" w:rsidP="00C7459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97E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Pr="00A92B1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Pr="00A92B1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Pr="00A92B1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C54D9E0" w14:textId="77777777" w:rsidR="00CA2595" w:rsidRPr="00A92B13" w:rsidRDefault="00CA2595" w:rsidP="00CA259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E374337" w14:textId="6CF053F3" w:rsidR="008E5E7E" w:rsidRPr="00A92B13" w:rsidRDefault="00D97E68" w:rsidP="00761A6C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97E68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8E5E7E" w:rsidRPr="00A92B1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97E68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8E5E7E" w:rsidRPr="00A92B1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เงินให้กู้ยืมระยะสั้นแก่กิจการที่เกี่ยวข้องกัน </w:t>
      </w:r>
    </w:p>
    <w:p w14:paraId="491A4A7B" w14:textId="77777777" w:rsidR="00E63124" w:rsidRPr="00A92B13" w:rsidRDefault="00E63124" w:rsidP="00761A6C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6678"/>
        <w:gridCol w:w="1439"/>
        <w:gridCol w:w="1441"/>
      </w:tblGrid>
      <w:tr w:rsidR="00907AA3" w:rsidRPr="00A92B13" w14:paraId="59C7835C" w14:textId="77777777" w:rsidTr="00761A6C">
        <w:trPr>
          <w:cantSplit/>
        </w:trPr>
        <w:tc>
          <w:tcPr>
            <w:tcW w:w="3493" w:type="pct"/>
            <w:vAlign w:val="bottom"/>
          </w:tcPr>
          <w:p w14:paraId="10A81EB0" w14:textId="77777777" w:rsidR="00907AA3" w:rsidRPr="00A92B13" w:rsidRDefault="00907AA3" w:rsidP="00761A6C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DFCCA" w14:textId="77777777" w:rsidR="00907AA3" w:rsidRPr="00A92B13" w:rsidRDefault="00907AA3" w:rsidP="00761A6C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6D0052" w:rsidRPr="00A92B13" w14:paraId="579B76ED" w14:textId="77777777" w:rsidTr="0032470A">
        <w:trPr>
          <w:cantSplit/>
        </w:trPr>
        <w:tc>
          <w:tcPr>
            <w:tcW w:w="3493" w:type="pct"/>
            <w:vAlign w:val="bottom"/>
          </w:tcPr>
          <w:p w14:paraId="5607402E" w14:textId="77777777" w:rsidR="006D0052" w:rsidRPr="00A92B13" w:rsidRDefault="006D0052" w:rsidP="00761A6C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6F3603CB" w14:textId="1E56337E" w:rsidR="006D0052" w:rsidRPr="00A92B13" w:rsidRDefault="00D97E68" w:rsidP="00761A6C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D97E6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306BC2"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306BC2"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754" w:type="pct"/>
            <w:tcBorders>
              <w:top w:val="single" w:sz="4" w:space="0" w:color="auto"/>
            </w:tcBorders>
          </w:tcPr>
          <w:p w14:paraId="063C6FD8" w14:textId="28223380" w:rsidR="006D0052" w:rsidRPr="00A92B13" w:rsidRDefault="00D97E68" w:rsidP="00761A6C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6D0052"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6D0052"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6D0052" w:rsidRPr="00A92B13" w14:paraId="29D915D5" w14:textId="77777777" w:rsidTr="0032470A">
        <w:trPr>
          <w:cantSplit/>
        </w:trPr>
        <w:tc>
          <w:tcPr>
            <w:tcW w:w="3493" w:type="pct"/>
            <w:vAlign w:val="bottom"/>
          </w:tcPr>
          <w:p w14:paraId="022E4A8D" w14:textId="77777777" w:rsidR="006D0052" w:rsidRPr="00A92B13" w:rsidRDefault="006D0052" w:rsidP="00761A6C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3" w:type="pct"/>
            <w:vAlign w:val="bottom"/>
          </w:tcPr>
          <w:p w14:paraId="44EEBEA4" w14:textId="2568E1E2" w:rsidR="006D0052" w:rsidRPr="00A92B13" w:rsidRDefault="00306BC2" w:rsidP="002A336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D97E68" w:rsidRPr="00D97E6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754" w:type="pct"/>
            <w:vAlign w:val="bottom"/>
          </w:tcPr>
          <w:p w14:paraId="161474FF" w14:textId="120C154E" w:rsidR="006D0052" w:rsidRPr="00A92B13" w:rsidRDefault="00306BC2" w:rsidP="002A336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D97E68" w:rsidRPr="00D97E6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2564</w:t>
            </w:r>
          </w:p>
        </w:tc>
      </w:tr>
      <w:tr w:rsidR="006D0052" w:rsidRPr="00A92B13" w14:paraId="540D2661" w14:textId="77777777" w:rsidTr="0032470A">
        <w:trPr>
          <w:cantSplit/>
        </w:trPr>
        <w:tc>
          <w:tcPr>
            <w:tcW w:w="3493" w:type="pct"/>
            <w:vAlign w:val="bottom"/>
          </w:tcPr>
          <w:p w14:paraId="082752E4" w14:textId="77777777" w:rsidR="006D0052" w:rsidRPr="00A92B13" w:rsidRDefault="006D0052" w:rsidP="00761A6C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67A3A561" w14:textId="77777777" w:rsidR="006D0052" w:rsidRPr="00A92B13" w:rsidRDefault="006D0052" w:rsidP="002A336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0C0C6F0E" w14:textId="77777777" w:rsidR="006D0052" w:rsidRPr="00A92B13" w:rsidRDefault="006D0052" w:rsidP="002A336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32470A" w:rsidRPr="00A92B13" w14:paraId="1BEA91D7" w14:textId="77777777" w:rsidTr="0032470A">
        <w:trPr>
          <w:cantSplit/>
        </w:trPr>
        <w:tc>
          <w:tcPr>
            <w:tcW w:w="3493" w:type="pct"/>
            <w:vAlign w:val="bottom"/>
          </w:tcPr>
          <w:p w14:paraId="17863D38" w14:textId="5E25A407" w:rsidR="0032470A" w:rsidRPr="00A92B13" w:rsidRDefault="0032470A" w:rsidP="0032470A">
            <w:pPr>
              <w:ind w:left="540" w:right="-159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E748FD" w14:textId="77777777" w:rsidR="0032470A" w:rsidRPr="00A92B13" w:rsidRDefault="0032470A" w:rsidP="00324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7DBDE" w14:textId="77777777" w:rsidR="0032470A" w:rsidRPr="00A92B13" w:rsidRDefault="0032470A" w:rsidP="00324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470A" w:rsidRPr="00A92B13" w14:paraId="6F02CDA9" w14:textId="77777777" w:rsidTr="0032470A">
        <w:trPr>
          <w:cantSplit/>
        </w:trPr>
        <w:tc>
          <w:tcPr>
            <w:tcW w:w="3493" w:type="pct"/>
            <w:vAlign w:val="bottom"/>
          </w:tcPr>
          <w:p w14:paraId="10E9B5CE" w14:textId="15C79B68" w:rsidR="0032470A" w:rsidRPr="00A92B13" w:rsidRDefault="0032470A" w:rsidP="0032470A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753" w:type="pct"/>
            <w:shd w:val="clear" w:color="auto" w:fill="FAFAFA"/>
            <w:vAlign w:val="bottom"/>
          </w:tcPr>
          <w:p w14:paraId="70F06B5C" w14:textId="07F255DA" w:rsidR="0032470A" w:rsidRPr="00A92B13" w:rsidRDefault="00D97E68" w:rsidP="00324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3548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13548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13548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754" w:type="pct"/>
            <w:shd w:val="clear" w:color="auto" w:fill="auto"/>
            <w:vAlign w:val="bottom"/>
          </w:tcPr>
          <w:p w14:paraId="5253AC38" w14:textId="4930C8EC" w:rsidR="0032470A" w:rsidRPr="00A92B13" w:rsidRDefault="00D97E68" w:rsidP="00324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2470A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32470A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32470A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  <w:tr w:rsidR="0032470A" w:rsidRPr="00A92B13" w14:paraId="37BEC7CA" w14:textId="77777777" w:rsidTr="0032470A">
        <w:trPr>
          <w:cantSplit/>
        </w:trPr>
        <w:tc>
          <w:tcPr>
            <w:tcW w:w="3493" w:type="pct"/>
            <w:vAlign w:val="bottom"/>
          </w:tcPr>
          <w:p w14:paraId="5998CD1F" w14:textId="46B3871C" w:rsidR="0032470A" w:rsidRPr="00A92B13" w:rsidRDefault="0032470A" w:rsidP="0032470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92B1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01FA7F" w14:textId="55DFE66B" w:rsidR="0032470A" w:rsidRPr="00A92B13" w:rsidRDefault="0013548D" w:rsidP="0032470A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3CAFB" w14:textId="152A20FF" w:rsidR="0032470A" w:rsidRPr="00A92B13" w:rsidRDefault="0032470A" w:rsidP="0032470A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2470A" w:rsidRPr="00A92B13" w14:paraId="2BB367E1" w14:textId="77777777" w:rsidTr="0032470A">
        <w:trPr>
          <w:cantSplit/>
        </w:trPr>
        <w:tc>
          <w:tcPr>
            <w:tcW w:w="3493" w:type="pct"/>
            <w:vAlign w:val="bottom"/>
          </w:tcPr>
          <w:p w14:paraId="2D036A99" w14:textId="77777777" w:rsidR="0032470A" w:rsidRPr="00A92B13" w:rsidRDefault="0032470A" w:rsidP="0032470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1D3DBB" w14:textId="0CDF1115" w:rsidR="0032470A" w:rsidRPr="00A92B13" w:rsidRDefault="00D97E68" w:rsidP="0032470A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13548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3548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61A15" w14:textId="46BC68D2" w:rsidR="0032470A" w:rsidRPr="00A92B13" w:rsidRDefault="00D97E68" w:rsidP="0032470A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32470A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2470A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1CA4EAD2" w14:textId="19CFACB8" w:rsidR="00CF4B58" w:rsidRPr="00A92B13" w:rsidRDefault="00CF4B58" w:rsidP="00761A6C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01267AB0" w14:textId="384EE623" w:rsidR="00D435BC" w:rsidRPr="00A92B13" w:rsidRDefault="00D435BC" w:rsidP="00D435BC">
      <w:pPr>
        <w:ind w:left="540"/>
        <w:jc w:val="left"/>
        <w:rPr>
          <w:rFonts w:ascii="Browallia New" w:hAnsi="Browallia New" w:cs="Browallia New"/>
          <w:sz w:val="26"/>
          <w:szCs w:val="26"/>
        </w:rPr>
      </w:pPr>
      <w:r w:rsidRPr="00A92B13">
        <w:rPr>
          <w:rFonts w:ascii="Browallia New" w:hAnsi="Browallia New" w:cs="Browallia New"/>
          <w:sz w:val="26"/>
          <w:szCs w:val="26"/>
          <w:cs/>
        </w:rPr>
        <w:t>ไม่มีการเปลี่ยนแปลงของเงินกู้ยืมระยะสั้นจากกิจการที่เกี่ยวข้องกันในระหว่าง</w:t>
      </w:r>
      <w:r w:rsidR="00F43137">
        <w:rPr>
          <w:rFonts w:ascii="Browallia New" w:hAnsi="Browallia New" w:cs="Browallia New" w:hint="cs"/>
          <w:sz w:val="26"/>
          <w:szCs w:val="26"/>
          <w:cs/>
        </w:rPr>
        <w:t>งวด</w:t>
      </w:r>
      <w:r w:rsidRPr="00A92B13">
        <w:rPr>
          <w:rFonts w:ascii="Browallia New" w:hAnsi="Browallia New" w:cs="Browallia New"/>
          <w:sz w:val="26"/>
          <w:szCs w:val="26"/>
          <w:cs/>
        </w:rPr>
        <w:t xml:space="preserve">สามเดือนสิ้นสุดวันที่ </w:t>
      </w:r>
      <w:r w:rsidR="00D97E68" w:rsidRPr="00D97E68">
        <w:rPr>
          <w:rFonts w:ascii="Browallia New" w:hAnsi="Browallia New" w:cs="Browallia New"/>
          <w:sz w:val="26"/>
          <w:szCs w:val="26"/>
        </w:rPr>
        <w:t>31</w:t>
      </w:r>
      <w:r w:rsidRPr="00A92B13">
        <w:rPr>
          <w:rFonts w:ascii="Browallia New" w:hAnsi="Browallia New" w:cs="Browallia New"/>
          <w:sz w:val="26"/>
          <w:szCs w:val="26"/>
        </w:rPr>
        <w:t xml:space="preserve"> </w:t>
      </w:r>
      <w:r w:rsidRPr="00A92B13">
        <w:rPr>
          <w:rFonts w:ascii="Browallia New" w:hAnsi="Browallia New" w:cs="Browallia New"/>
          <w:sz w:val="26"/>
          <w:szCs w:val="26"/>
          <w:cs/>
        </w:rPr>
        <w:t>มีนาคม พ</w:t>
      </w:r>
      <w:r w:rsidRPr="00A92B13">
        <w:rPr>
          <w:rFonts w:ascii="Browallia New" w:hAnsi="Browallia New" w:cs="Browallia New"/>
          <w:sz w:val="26"/>
          <w:szCs w:val="26"/>
        </w:rPr>
        <w:t>.</w:t>
      </w:r>
      <w:r w:rsidRPr="00A92B13">
        <w:rPr>
          <w:rFonts w:ascii="Browallia New" w:hAnsi="Browallia New" w:cs="Browallia New"/>
          <w:sz w:val="26"/>
          <w:szCs w:val="26"/>
          <w:cs/>
        </w:rPr>
        <w:t>ศ</w:t>
      </w:r>
      <w:r w:rsidRPr="00A92B13">
        <w:rPr>
          <w:rFonts w:ascii="Browallia New" w:hAnsi="Browallia New" w:cs="Browallia New"/>
          <w:sz w:val="26"/>
          <w:szCs w:val="26"/>
        </w:rPr>
        <w:t xml:space="preserve">. </w:t>
      </w:r>
      <w:r w:rsidR="00D97E68" w:rsidRPr="00D97E68">
        <w:rPr>
          <w:rFonts w:ascii="Browallia New" w:hAnsi="Browallia New" w:cs="Browallia New"/>
          <w:sz w:val="26"/>
          <w:szCs w:val="26"/>
        </w:rPr>
        <w:t>2565</w:t>
      </w:r>
    </w:p>
    <w:p w14:paraId="690F0B04" w14:textId="77777777" w:rsidR="00D435BC" w:rsidRPr="00A92B13" w:rsidRDefault="00D435BC" w:rsidP="00761A6C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30B80FB7" w14:textId="72C8A6F4" w:rsidR="00704C8B" w:rsidRPr="00A92B13" w:rsidRDefault="00D435BC" w:rsidP="00976E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92B13">
        <w:rPr>
          <w:rFonts w:ascii="Browallia New" w:hAnsi="Browallia New" w:cs="Browallia New"/>
          <w:sz w:val="26"/>
          <w:szCs w:val="26"/>
          <w:cs/>
        </w:rPr>
        <w:t xml:space="preserve">เงินให้กู้ยืมระยะสั้นแก่บริษัทย่อยอยู่ในสกุลเงินบาท มีอัตราดอกเบี้ยเท่ากับ </w:t>
      </w:r>
      <w:r w:rsidRPr="00A92B13">
        <w:rPr>
          <w:rFonts w:ascii="Browallia New" w:hAnsi="Browallia New" w:cs="Browallia New"/>
          <w:sz w:val="26"/>
          <w:szCs w:val="26"/>
        </w:rPr>
        <w:t xml:space="preserve">MOR </w:t>
      </w:r>
      <w:r w:rsidRPr="00A92B13">
        <w:rPr>
          <w:rFonts w:ascii="Browallia New" w:hAnsi="Browallia New" w:cs="Browallia New"/>
          <w:sz w:val="26"/>
          <w:szCs w:val="26"/>
          <w:cs/>
        </w:rPr>
        <w:t>บวกร้อยละ</w:t>
      </w:r>
      <w:r w:rsidR="00DE1D0C" w:rsidRPr="00A92B13">
        <w:rPr>
          <w:rFonts w:ascii="Browallia New" w:hAnsi="Browallia New" w:cs="Browallia New"/>
          <w:sz w:val="26"/>
          <w:szCs w:val="26"/>
        </w:rPr>
        <w:t xml:space="preserve"> </w:t>
      </w:r>
      <w:r w:rsidR="00D97E68" w:rsidRPr="00D97E68">
        <w:rPr>
          <w:rFonts w:ascii="Browallia New" w:hAnsi="Browallia New" w:cs="Browallia New"/>
          <w:sz w:val="26"/>
          <w:szCs w:val="26"/>
        </w:rPr>
        <w:t>0</w:t>
      </w:r>
      <w:r w:rsidR="00CD589D" w:rsidRPr="00A92B13">
        <w:rPr>
          <w:rFonts w:ascii="Browallia New" w:hAnsi="Browallia New" w:cs="Browallia New"/>
          <w:sz w:val="26"/>
          <w:szCs w:val="26"/>
        </w:rPr>
        <w:t>.</w:t>
      </w:r>
      <w:r w:rsidR="00D97E68" w:rsidRPr="00D97E68">
        <w:rPr>
          <w:rFonts w:ascii="Browallia New" w:hAnsi="Browallia New" w:cs="Browallia New"/>
          <w:sz w:val="26"/>
          <w:szCs w:val="26"/>
        </w:rPr>
        <w:t>25</w:t>
      </w:r>
      <w:r w:rsidRPr="00A92B13">
        <w:rPr>
          <w:rFonts w:ascii="Browallia New" w:hAnsi="Browallia New" w:cs="Browallia New"/>
          <w:sz w:val="26"/>
          <w:szCs w:val="26"/>
        </w:rPr>
        <w:t xml:space="preserve"> </w:t>
      </w:r>
      <w:r w:rsidRPr="00A92B13">
        <w:rPr>
          <w:rFonts w:ascii="Browallia New" w:hAnsi="Browallia New" w:cs="Browallia New"/>
          <w:sz w:val="26"/>
          <w:szCs w:val="26"/>
          <w:cs/>
        </w:rPr>
        <w:t>ต่อปี</w:t>
      </w:r>
      <w:r w:rsidR="00CD589D" w:rsidRPr="00A92B13">
        <w:rPr>
          <w:rFonts w:ascii="Browallia New" w:hAnsi="Browallia New" w:cs="Browallia New"/>
          <w:sz w:val="26"/>
          <w:szCs w:val="26"/>
        </w:rPr>
        <w:t xml:space="preserve"> </w:t>
      </w:r>
      <w:r w:rsidR="00CD589D" w:rsidRPr="00A92B13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D97E68" w:rsidRPr="00D97E68">
        <w:rPr>
          <w:rFonts w:ascii="Browallia New" w:hAnsi="Browallia New" w:cs="Browallia New"/>
          <w:sz w:val="26"/>
          <w:szCs w:val="26"/>
        </w:rPr>
        <w:t>6</w:t>
      </w:r>
      <w:r w:rsidR="00CD589D" w:rsidRPr="00A92B13">
        <w:rPr>
          <w:rFonts w:ascii="Browallia New" w:hAnsi="Browallia New" w:cs="Browallia New"/>
          <w:sz w:val="26"/>
          <w:szCs w:val="26"/>
          <w:lang w:val="en-US"/>
        </w:rPr>
        <w:t>.</w:t>
      </w:r>
      <w:r w:rsidR="00D97E68" w:rsidRPr="00D97E68">
        <w:rPr>
          <w:rFonts w:ascii="Browallia New" w:hAnsi="Browallia New" w:cs="Browallia New"/>
          <w:sz w:val="26"/>
          <w:szCs w:val="26"/>
        </w:rPr>
        <w:t>13</w:t>
      </w:r>
      <w:r w:rsidRPr="00A92B13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4D15A7" w:rsidRPr="00A92B13">
        <w:rPr>
          <w:rFonts w:ascii="Browallia New" w:hAnsi="Browallia New" w:cs="Browallia New"/>
          <w:sz w:val="26"/>
          <w:szCs w:val="26"/>
        </w:rPr>
        <w:br/>
      </w:r>
      <w:r w:rsidRPr="00A92B13">
        <w:rPr>
          <w:rFonts w:ascii="Browallia New" w:hAnsi="Browallia New" w:cs="Browallia New"/>
          <w:sz w:val="26"/>
          <w:szCs w:val="26"/>
          <w:cs/>
        </w:rPr>
        <w:t>ไม่มีดอกเบี้ย</w:t>
      </w:r>
      <w:r w:rsidR="00F43137">
        <w:rPr>
          <w:rFonts w:ascii="Browallia New" w:hAnsi="Browallia New" w:cs="Browallia New" w:hint="cs"/>
          <w:sz w:val="26"/>
          <w:szCs w:val="26"/>
          <w:cs/>
        </w:rPr>
        <w:t>โดย</w:t>
      </w:r>
      <w:r w:rsidR="000A4C23" w:rsidRPr="00A92B13">
        <w:rPr>
          <w:rFonts w:ascii="Browallia New" w:hAnsi="Browallia New" w:cs="Browallia New"/>
          <w:sz w:val="26"/>
          <w:szCs w:val="26"/>
          <w:cs/>
        </w:rPr>
        <w:t>มีกำหนดชำระคืนเมื่อทวงถาม</w:t>
      </w:r>
    </w:p>
    <w:p w14:paraId="44B2F31F" w14:textId="77777777" w:rsidR="00704C8B" w:rsidRPr="00A92B13" w:rsidRDefault="00704C8B" w:rsidP="00DA722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2E3EBF3" w14:textId="75F108C9" w:rsidR="00A54E4A" w:rsidRPr="00A92B13" w:rsidRDefault="00704C8B" w:rsidP="00DA722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92B13">
        <w:rPr>
          <w:rFonts w:ascii="Browallia New" w:hAnsi="Browallia New" w:cs="Browallia New"/>
          <w:sz w:val="26"/>
          <w:szCs w:val="26"/>
          <w:cs/>
        </w:rPr>
        <w:t>เนื่องจากเงินให้กู้ยืมมีระยะสั้น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  <w:r w:rsidR="00A54E4A" w:rsidRPr="00A92B13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85D1919" w14:textId="77777777" w:rsidR="00D435BC" w:rsidRPr="00A92B13" w:rsidRDefault="00D435BC" w:rsidP="00BC3E6C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804"/>
          <w:sz w:val="26"/>
          <w:szCs w:val="26"/>
        </w:rPr>
      </w:pPr>
    </w:p>
    <w:p w14:paraId="33CD74C7" w14:textId="4127C23D" w:rsidR="00BC3E6C" w:rsidRPr="00A92B13" w:rsidRDefault="00D97E68" w:rsidP="00BC3E6C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97E68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8E5E7E" w:rsidRPr="00A92B1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97E68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8E5E7E" w:rsidRPr="00A92B1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เงินกู้ยืมระยะสั้นจากกิจการที่เกี่ยวข้องกั</w:t>
      </w:r>
      <w:r w:rsidR="00BC3E6C" w:rsidRPr="00A92B1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น</w:t>
      </w:r>
    </w:p>
    <w:p w14:paraId="3CE10197" w14:textId="77777777" w:rsidR="00D86049" w:rsidRPr="00A92B13" w:rsidRDefault="00D86049" w:rsidP="00BC3E6C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804"/>
          <w:sz w:val="26"/>
          <w:szCs w:val="26"/>
        </w:rPr>
      </w:pPr>
    </w:p>
    <w:tbl>
      <w:tblPr>
        <w:tblW w:w="4939" w:type="pct"/>
        <w:tblLook w:val="0000" w:firstRow="0" w:lastRow="0" w:firstColumn="0" w:lastColumn="0" w:noHBand="0" w:noVBand="0"/>
      </w:tblPr>
      <w:tblGrid>
        <w:gridCol w:w="6678"/>
        <w:gridCol w:w="1439"/>
        <w:gridCol w:w="1439"/>
      </w:tblGrid>
      <w:tr w:rsidR="00DF4433" w:rsidRPr="00A92B13" w14:paraId="2B334CFA" w14:textId="77777777" w:rsidTr="00D86049">
        <w:trPr>
          <w:cantSplit/>
        </w:trPr>
        <w:tc>
          <w:tcPr>
            <w:tcW w:w="3494" w:type="pct"/>
            <w:vAlign w:val="bottom"/>
          </w:tcPr>
          <w:p w14:paraId="6C05D4B3" w14:textId="77777777" w:rsidR="00DF4433" w:rsidRPr="00A92B13" w:rsidRDefault="00DF4433" w:rsidP="00A70560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DD223" w14:textId="77777777" w:rsidR="00DF4433" w:rsidRPr="00A92B13" w:rsidRDefault="00DF4433" w:rsidP="00761A6C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DF4433" w:rsidRPr="00A92B13" w14:paraId="05BC9C5C" w14:textId="77777777" w:rsidTr="00D86049">
        <w:trPr>
          <w:cantSplit/>
        </w:trPr>
        <w:tc>
          <w:tcPr>
            <w:tcW w:w="3494" w:type="pct"/>
            <w:vAlign w:val="bottom"/>
          </w:tcPr>
          <w:p w14:paraId="6A1CD880" w14:textId="77777777" w:rsidR="00DF4433" w:rsidRPr="00A92B13" w:rsidRDefault="00DF4433" w:rsidP="00A70560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6FAAA3DA" w14:textId="3EE6EFCB" w:rsidR="00DF4433" w:rsidRPr="00A92B13" w:rsidRDefault="00D97E68" w:rsidP="00761A6C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D97E6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306BC2"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306BC2"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753" w:type="pct"/>
            <w:tcBorders>
              <w:top w:val="single" w:sz="4" w:space="0" w:color="auto"/>
            </w:tcBorders>
          </w:tcPr>
          <w:p w14:paraId="005CDDFB" w14:textId="1676DFD8" w:rsidR="00DF4433" w:rsidRPr="00A92B13" w:rsidRDefault="00D97E68" w:rsidP="00761A6C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DF4433"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DF4433"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DF4433" w:rsidRPr="00A92B13" w14:paraId="2181131E" w14:textId="77777777" w:rsidTr="00D86049">
        <w:trPr>
          <w:cantSplit/>
        </w:trPr>
        <w:tc>
          <w:tcPr>
            <w:tcW w:w="3494" w:type="pct"/>
            <w:vAlign w:val="bottom"/>
          </w:tcPr>
          <w:p w14:paraId="2FC7356A" w14:textId="77777777" w:rsidR="00DF4433" w:rsidRPr="00A92B13" w:rsidRDefault="00DF4433" w:rsidP="00A70560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3" w:type="pct"/>
            <w:vAlign w:val="bottom"/>
          </w:tcPr>
          <w:p w14:paraId="0858EA01" w14:textId="3F097D16" w:rsidR="00DF4433" w:rsidRPr="00A92B13" w:rsidRDefault="00306BC2" w:rsidP="002A336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D97E68" w:rsidRPr="00D97E6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753" w:type="pct"/>
            <w:vAlign w:val="bottom"/>
          </w:tcPr>
          <w:p w14:paraId="5615E863" w14:textId="1616AC25" w:rsidR="00DF4433" w:rsidRPr="00A92B13" w:rsidRDefault="00306BC2" w:rsidP="002A336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D97E68" w:rsidRPr="00D97E6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2564</w:t>
            </w:r>
          </w:p>
        </w:tc>
      </w:tr>
      <w:tr w:rsidR="00DF4433" w:rsidRPr="00A92B13" w14:paraId="3D71DDA5" w14:textId="77777777" w:rsidTr="00D86049">
        <w:trPr>
          <w:cantSplit/>
        </w:trPr>
        <w:tc>
          <w:tcPr>
            <w:tcW w:w="3494" w:type="pct"/>
            <w:vAlign w:val="bottom"/>
          </w:tcPr>
          <w:p w14:paraId="6FC72C54" w14:textId="77777777" w:rsidR="00DF4433" w:rsidRPr="00A92B13" w:rsidRDefault="00DF4433" w:rsidP="00A70560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46FC88D4" w14:textId="77777777" w:rsidR="00DF4433" w:rsidRPr="00A92B13" w:rsidRDefault="00DF4433" w:rsidP="002A336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6119FFA9" w14:textId="77777777" w:rsidR="00DF4433" w:rsidRPr="00A92B13" w:rsidRDefault="00DF4433" w:rsidP="002A336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DF4433" w:rsidRPr="00A92B13" w14:paraId="7CFE0ABB" w14:textId="77777777" w:rsidTr="00D86049">
        <w:trPr>
          <w:cantSplit/>
        </w:trPr>
        <w:tc>
          <w:tcPr>
            <w:tcW w:w="3494" w:type="pct"/>
            <w:vAlign w:val="bottom"/>
          </w:tcPr>
          <w:p w14:paraId="5450E852" w14:textId="77777777" w:rsidR="00DF4433" w:rsidRPr="00A92B13" w:rsidRDefault="00DF4433" w:rsidP="00A70560">
            <w:pPr>
              <w:spacing w:before="10"/>
              <w:ind w:left="540" w:right="-159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ED626A" w14:textId="77777777" w:rsidR="00DF4433" w:rsidRPr="00A92B13" w:rsidRDefault="00DF4433" w:rsidP="00761A6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54111" w14:textId="77777777" w:rsidR="00DF4433" w:rsidRPr="00A92B13" w:rsidRDefault="00DF4433" w:rsidP="00761A6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4433" w:rsidRPr="00A92B13" w14:paraId="3A6871DC" w14:textId="77777777" w:rsidTr="00D86049">
        <w:trPr>
          <w:cantSplit/>
        </w:trPr>
        <w:tc>
          <w:tcPr>
            <w:tcW w:w="3494" w:type="pct"/>
            <w:vAlign w:val="bottom"/>
          </w:tcPr>
          <w:p w14:paraId="38EE94CE" w14:textId="77777777" w:rsidR="00DF4433" w:rsidRPr="00A92B13" w:rsidRDefault="00DF4433" w:rsidP="00A70560">
            <w:pPr>
              <w:spacing w:before="10"/>
              <w:ind w:left="540" w:right="-159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53" w:type="pct"/>
            <w:shd w:val="clear" w:color="auto" w:fill="FAFAFA"/>
            <w:vAlign w:val="bottom"/>
          </w:tcPr>
          <w:p w14:paraId="33CF79D4" w14:textId="77777777" w:rsidR="00DF4433" w:rsidRPr="00A92B13" w:rsidRDefault="00DF4433" w:rsidP="00761A6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shd w:val="clear" w:color="auto" w:fill="auto"/>
            <w:vAlign w:val="bottom"/>
          </w:tcPr>
          <w:p w14:paraId="39818F6F" w14:textId="77777777" w:rsidR="00DF4433" w:rsidRPr="00A92B13" w:rsidRDefault="00DF4433" w:rsidP="00761A6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470A" w:rsidRPr="00A92B13" w14:paraId="2D2F3F46" w14:textId="77777777" w:rsidTr="00D86049">
        <w:trPr>
          <w:cantSplit/>
        </w:trPr>
        <w:tc>
          <w:tcPr>
            <w:tcW w:w="3494" w:type="pct"/>
            <w:vAlign w:val="bottom"/>
          </w:tcPr>
          <w:p w14:paraId="53E4EB46" w14:textId="77777777" w:rsidR="0032470A" w:rsidRPr="00A92B13" w:rsidRDefault="0032470A" w:rsidP="0032470A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753" w:type="pct"/>
            <w:shd w:val="clear" w:color="auto" w:fill="FAFAFA"/>
            <w:vAlign w:val="bottom"/>
          </w:tcPr>
          <w:p w14:paraId="1022BAEB" w14:textId="0ACACC29" w:rsidR="0032470A" w:rsidRPr="00A92B13" w:rsidRDefault="00D97E68" w:rsidP="00324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3548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3548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1F697EB9" w14:textId="2360CC1B" w:rsidR="0032470A" w:rsidRPr="00A92B13" w:rsidRDefault="00D97E68" w:rsidP="00324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2470A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2470A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32470A" w:rsidRPr="00A92B13" w14:paraId="702E6E8F" w14:textId="77777777" w:rsidTr="00D86049">
        <w:trPr>
          <w:cantSplit/>
        </w:trPr>
        <w:tc>
          <w:tcPr>
            <w:tcW w:w="3494" w:type="pct"/>
            <w:vAlign w:val="bottom"/>
          </w:tcPr>
          <w:p w14:paraId="089B1F86" w14:textId="77777777" w:rsidR="0032470A" w:rsidRPr="00A92B13" w:rsidRDefault="0032470A" w:rsidP="0032470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1508E8" w14:textId="6389F2FC" w:rsidR="0032470A" w:rsidRPr="00A92B13" w:rsidRDefault="00D97E68" w:rsidP="00324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3548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3548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039315" w14:textId="0E9A3D8F" w:rsidR="0032470A" w:rsidRPr="00A92B13" w:rsidRDefault="00D97E68" w:rsidP="003247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2470A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2470A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40544D4C" w14:textId="77777777" w:rsidR="00B42148" w:rsidRPr="00A92B13" w:rsidRDefault="00B42148" w:rsidP="00761A6C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034049B3" w14:textId="4113A833" w:rsidR="006C4E2D" w:rsidRPr="00A92B13" w:rsidRDefault="007322B6" w:rsidP="006C4E2D">
      <w:pPr>
        <w:ind w:left="540"/>
        <w:jc w:val="left"/>
        <w:rPr>
          <w:rFonts w:ascii="Browallia New" w:hAnsi="Browallia New" w:cs="Browallia New"/>
          <w:sz w:val="26"/>
          <w:szCs w:val="26"/>
        </w:rPr>
      </w:pPr>
      <w:r w:rsidRPr="00A92B13">
        <w:rPr>
          <w:rFonts w:ascii="Browallia New" w:hAnsi="Browallia New" w:cs="Browallia New"/>
          <w:sz w:val="26"/>
          <w:szCs w:val="26"/>
          <w:cs/>
        </w:rPr>
        <w:t>ไม่มี</w:t>
      </w:r>
      <w:r w:rsidR="008E5E7E" w:rsidRPr="00A92B13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</w:t>
      </w:r>
      <w:r w:rsidRPr="00A92B13">
        <w:rPr>
          <w:rFonts w:ascii="Browallia New" w:hAnsi="Browallia New" w:cs="Browallia New"/>
          <w:sz w:val="26"/>
          <w:szCs w:val="26"/>
          <w:cs/>
        </w:rPr>
        <w:t>ใน</w:t>
      </w:r>
      <w:r w:rsidR="006C4E2D" w:rsidRPr="00A92B13">
        <w:rPr>
          <w:rFonts w:ascii="Browallia New" w:hAnsi="Browallia New" w:cs="Browallia New"/>
          <w:sz w:val="26"/>
          <w:szCs w:val="26"/>
          <w:cs/>
        </w:rPr>
        <w:t>ระหว่าง</w:t>
      </w:r>
      <w:r w:rsidR="00F43137">
        <w:rPr>
          <w:rFonts w:ascii="Browallia New" w:hAnsi="Browallia New" w:cs="Browallia New" w:hint="cs"/>
          <w:sz w:val="26"/>
          <w:szCs w:val="26"/>
          <w:cs/>
        </w:rPr>
        <w:t>งวด</w:t>
      </w:r>
      <w:r w:rsidR="006C4E2D" w:rsidRPr="00A92B13">
        <w:rPr>
          <w:rFonts w:ascii="Browallia New" w:hAnsi="Browallia New" w:cs="Browallia New"/>
          <w:sz w:val="26"/>
          <w:szCs w:val="26"/>
          <w:cs/>
        </w:rPr>
        <w:t xml:space="preserve">สามเดือนสิ้นสุดวันที่ </w:t>
      </w:r>
      <w:r w:rsidR="00D97E68" w:rsidRPr="00D97E68">
        <w:rPr>
          <w:rFonts w:ascii="Browallia New" w:hAnsi="Browallia New" w:cs="Browallia New"/>
          <w:sz w:val="26"/>
          <w:szCs w:val="26"/>
        </w:rPr>
        <w:t>31</w:t>
      </w:r>
      <w:r w:rsidR="006C4E2D" w:rsidRPr="00A92B13">
        <w:rPr>
          <w:rFonts w:ascii="Browallia New" w:hAnsi="Browallia New" w:cs="Browallia New"/>
          <w:sz w:val="26"/>
          <w:szCs w:val="26"/>
        </w:rPr>
        <w:t xml:space="preserve"> </w:t>
      </w:r>
      <w:r w:rsidR="006C4E2D" w:rsidRPr="00A92B13">
        <w:rPr>
          <w:rFonts w:ascii="Browallia New" w:hAnsi="Browallia New" w:cs="Browallia New"/>
          <w:sz w:val="26"/>
          <w:szCs w:val="26"/>
          <w:cs/>
        </w:rPr>
        <w:t>มีนาคม พ</w:t>
      </w:r>
      <w:r w:rsidR="006C4E2D" w:rsidRPr="00A92B13">
        <w:rPr>
          <w:rFonts w:ascii="Browallia New" w:hAnsi="Browallia New" w:cs="Browallia New"/>
          <w:sz w:val="26"/>
          <w:szCs w:val="26"/>
        </w:rPr>
        <w:t>.</w:t>
      </w:r>
      <w:r w:rsidR="006C4E2D" w:rsidRPr="00A92B13">
        <w:rPr>
          <w:rFonts w:ascii="Browallia New" w:hAnsi="Browallia New" w:cs="Browallia New"/>
          <w:sz w:val="26"/>
          <w:szCs w:val="26"/>
          <w:cs/>
        </w:rPr>
        <w:t>ศ</w:t>
      </w:r>
      <w:r w:rsidR="006C4E2D" w:rsidRPr="00A92B13">
        <w:rPr>
          <w:rFonts w:ascii="Browallia New" w:hAnsi="Browallia New" w:cs="Browallia New"/>
          <w:sz w:val="26"/>
          <w:szCs w:val="26"/>
        </w:rPr>
        <w:t xml:space="preserve">. </w:t>
      </w:r>
      <w:r w:rsidR="00D97E68" w:rsidRPr="00D97E68">
        <w:rPr>
          <w:rFonts w:ascii="Browallia New" w:hAnsi="Browallia New" w:cs="Browallia New"/>
          <w:sz w:val="26"/>
          <w:szCs w:val="26"/>
        </w:rPr>
        <w:t>2565</w:t>
      </w:r>
    </w:p>
    <w:p w14:paraId="40429196" w14:textId="77777777" w:rsidR="008E5E7E" w:rsidRPr="00A92B13" w:rsidRDefault="008E5E7E" w:rsidP="00D55636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54D7EE73" w14:textId="43D9C124" w:rsidR="008E5E7E" w:rsidRPr="00A92B13" w:rsidRDefault="008E5E7E" w:rsidP="00A7056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92B13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เงินกู้ยืมระยะสั้นจากบริษัทย่อยอยู่ในสกุลเงินบาท </w:t>
      </w:r>
      <w:r w:rsidR="00E04FC5" w:rsidRPr="00A92B13">
        <w:rPr>
          <w:rFonts w:ascii="Browallia New" w:hAnsi="Browallia New" w:cs="Browallia New"/>
          <w:sz w:val="26"/>
          <w:szCs w:val="26"/>
          <w:cs/>
        </w:rPr>
        <w:t>ไม่มีดอกเบี้ย</w:t>
      </w:r>
      <w:r w:rsidRPr="00A92B13">
        <w:rPr>
          <w:rFonts w:ascii="Browallia New" w:hAnsi="Browallia New" w:cs="Browallia New"/>
          <w:sz w:val="26"/>
          <w:szCs w:val="26"/>
          <w:cs/>
        </w:rPr>
        <w:t>และ</w:t>
      </w:r>
      <w:r w:rsidR="00F1622D" w:rsidRPr="00A92B13">
        <w:rPr>
          <w:rFonts w:ascii="Browallia New" w:hAnsi="Browallia New" w:cs="Browallia New"/>
          <w:sz w:val="26"/>
          <w:szCs w:val="26"/>
          <w:cs/>
        </w:rPr>
        <w:t>มีกำหนดชำระคืนเมื่อทวงถาม</w:t>
      </w:r>
    </w:p>
    <w:p w14:paraId="042FCA3B" w14:textId="40B91987" w:rsidR="002A2C26" w:rsidRPr="00A92B13" w:rsidRDefault="002A2C26" w:rsidP="002A2C26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804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2C26" w:rsidRPr="00A92B13" w14:paraId="699CD58B" w14:textId="77777777" w:rsidTr="00C7459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86DDBFA" w14:textId="77777777" w:rsidR="002A2C26" w:rsidRPr="00A92B13" w:rsidRDefault="002A2C26" w:rsidP="00C7459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97E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Pr="00A92B1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Pr="00A92B1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Pr="00A92B1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13D35C98" w14:textId="77777777" w:rsidR="00F91832" w:rsidRPr="00A92B13" w:rsidRDefault="00F91832" w:rsidP="00A7056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6841D2B" w14:textId="76B0C3D9" w:rsidR="008E5E7E" w:rsidRPr="00A92B13" w:rsidRDefault="00D97E68" w:rsidP="00761A6C">
      <w:pPr>
        <w:autoSpaceDE w:val="0"/>
        <w:autoSpaceDN w:val="0"/>
        <w:ind w:left="540" w:hanging="540"/>
        <w:contextualSpacing/>
        <w:jc w:val="thaiDistribute"/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</w:pPr>
      <w:r w:rsidRPr="00D97E68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17</w:t>
      </w:r>
      <w:r w:rsidR="008E5E7E" w:rsidRPr="00A92B13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D97E68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6</w:t>
      </w:r>
      <w:r w:rsidR="008E5E7E" w:rsidRPr="00A92B13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8E5E7E" w:rsidRPr="00A92B13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>ค่าตอบแทนผู้บริหารสำคัญของกิจการ</w:t>
      </w:r>
    </w:p>
    <w:p w14:paraId="155FB73E" w14:textId="77777777" w:rsidR="008E5E7E" w:rsidRPr="00A92B13" w:rsidRDefault="008E5E7E" w:rsidP="00D55636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140576FB" w14:textId="77777777" w:rsidR="008E5E7E" w:rsidRPr="00A92B13" w:rsidRDefault="008E5E7E" w:rsidP="00761A6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92B13">
        <w:rPr>
          <w:rFonts w:ascii="Browallia New" w:hAnsi="Browallia New" w:cs="Browallia New"/>
          <w:sz w:val="26"/>
          <w:szCs w:val="26"/>
          <w:cs/>
        </w:rPr>
        <w:t>ค่าตอบแทนที่จ่ายหรือค้างจ่ายสำหรับผู้บริหารสำคัญมีดังนี้</w:t>
      </w:r>
    </w:p>
    <w:p w14:paraId="30B22A2A" w14:textId="77777777" w:rsidR="008E5E7E" w:rsidRPr="00A92B13" w:rsidRDefault="008E5E7E" w:rsidP="00D55636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C60576" w:rsidRPr="00A92B13" w14:paraId="067FEB89" w14:textId="77777777" w:rsidTr="00761A6C">
        <w:trPr>
          <w:cantSplit/>
        </w:trPr>
        <w:tc>
          <w:tcPr>
            <w:tcW w:w="4266" w:type="dxa"/>
            <w:vAlign w:val="bottom"/>
          </w:tcPr>
          <w:p w14:paraId="3E0862D4" w14:textId="77777777" w:rsidR="008E5E7E" w:rsidRPr="00A92B13" w:rsidRDefault="008E5E7E" w:rsidP="00761A6C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2C42320" w14:textId="77777777" w:rsidR="008E5E7E" w:rsidRPr="00A92B13" w:rsidRDefault="008E5E7E" w:rsidP="00761A6C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98460BD" w14:textId="77777777" w:rsidR="008E5E7E" w:rsidRPr="00A92B13" w:rsidRDefault="008E5E7E" w:rsidP="00761A6C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D3AFD" w:rsidRPr="00A92B13" w14:paraId="4E9E4CFD" w14:textId="77777777" w:rsidTr="00761A6C">
        <w:trPr>
          <w:cantSplit/>
        </w:trPr>
        <w:tc>
          <w:tcPr>
            <w:tcW w:w="4266" w:type="dxa"/>
            <w:vAlign w:val="bottom"/>
            <w:hideMark/>
          </w:tcPr>
          <w:p w14:paraId="747B9513" w14:textId="77777777" w:rsidR="00CD3AFD" w:rsidRPr="00A92B13" w:rsidRDefault="00CD3AFD" w:rsidP="00CD3AFD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12DD7B" w14:textId="19BAF1F9" w:rsidR="00CD3AFD" w:rsidRPr="00A92B13" w:rsidRDefault="00D97E68" w:rsidP="00CD3AFD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06BC2" w:rsidRPr="00A92B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6BC2"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C7A0F6" w14:textId="6F06666C" w:rsidR="00CD3AFD" w:rsidRPr="00A92B13" w:rsidRDefault="00D97E68" w:rsidP="00CD3AFD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06BC2" w:rsidRPr="00A92B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6BC2"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76B8B5" w14:textId="4739D820" w:rsidR="00CD3AFD" w:rsidRPr="00A92B13" w:rsidRDefault="00D97E68" w:rsidP="00CD3AFD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06BC2" w:rsidRPr="00A92B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6BC2"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98F28F" w14:textId="59F6383C" w:rsidR="00CD3AFD" w:rsidRPr="00A92B13" w:rsidRDefault="00D97E68" w:rsidP="00CD3AFD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06BC2" w:rsidRPr="00A92B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6BC2"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C556DE" w:rsidRPr="00A92B13" w14:paraId="3E187D0A" w14:textId="77777777" w:rsidTr="00761A6C">
        <w:trPr>
          <w:cantSplit/>
        </w:trPr>
        <w:tc>
          <w:tcPr>
            <w:tcW w:w="4266" w:type="dxa"/>
            <w:vAlign w:val="bottom"/>
          </w:tcPr>
          <w:p w14:paraId="29FC551C" w14:textId="77777777" w:rsidR="00C556DE" w:rsidRPr="00A92B13" w:rsidRDefault="00C556DE" w:rsidP="00761A6C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059ECC9" w14:textId="55973533" w:rsidR="00C556DE" w:rsidRPr="00A92B13" w:rsidRDefault="00306BC2" w:rsidP="002A336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97E68" w:rsidRPr="00D97E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24DDBE27" w14:textId="61253344" w:rsidR="00C556DE" w:rsidRPr="00A92B13" w:rsidRDefault="00306BC2" w:rsidP="002A336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97E68" w:rsidRPr="00D97E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69D49D8E" w14:textId="284E2DDE" w:rsidR="00C556DE" w:rsidRPr="00A92B13" w:rsidRDefault="00306BC2" w:rsidP="002A336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97E68" w:rsidRPr="00D97E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1CAD440E" w14:textId="408D6380" w:rsidR="00C556DE" w:rsidRPr="00A92B13" w:rsidRDefault="00306BC2" w:rsidP="002A336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97E68" w:rsidRPr="00D97E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C556DE" w:rsidRPr="00A92B13" w14:paraId="16AD4F0D" w14:textId="77777777" w:rsidTr="00761A6C">
        <w:trPr>
          <w:cantSplit/>
        </w:trPr>
        <w:tc>
          <w:tcPr>
            <w:tcW w:w="4266" w:type="dxa"/>
            <w:vAlign w:val="bottom"/>
          </w:tcPr>
          <w:p w14:paraId="4C81CC10" w14:textId="77777777" w:rsidR="00C556DE" w:rsidRPr="00A92B13" w:rsidRDefault="00C556DE" w:rsidP="00761A6C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7E5D14" w14:textId="77777777" w:rsidR="00C556DE" w:rsidRPr="00A92B13" w:rsidRDefault="00C556DE" w:rsidP="002A336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C584E2" w14:textId="77777777" w:rsidR="00C556DE" w:rsidRPr="00A92B13" w:rsidRDefault="00C556DE" w:rsidP="002A336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87A9EB" w14:textId="77777777" w:rsidR="00C556DE" w:rsidRPr="00A92B13" w:rsidRDefault="00C556DE" w:rsidP="002A336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8E71B6" w14:textId="77777777" w:rsidR="00C556DE" w:rsidRPr="00A92B13" w:rsidRDefault="00C556DE" w:rsidP="002A336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556DE" w:rsidRPr="00A92B13" w14:paraId="013A8844" w14:textId="77777777" w:rsidTr="00761A6C">
        <w:trPr>
          <w:cantSplit/>
          <w:trHeight w:val="74"/>
        </w:trPr>
        <w:tc>
          <w:tcPr>
            <w:tcW w:w="4266" w:type="dxa"/>
            <w:vAlign w:val="bottom"/>
          </w:tcPr>
          <w:p w14:paraId="11BE69FC" w14:textId="77777777" w:rsidR="00C556DE" w:rsidRPr="00A92B13" w:rsidRDefault="00C556DE" w:rsidP="00761A6C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F4AE3B" w14:textId="77777777" w:rsidR="00C556DE" w:rsidRPr="00A92B13" w:rsidRDefault="00C556DE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CE46D" w14:textId="77777777" w:rsidR="00C556DE" w:rsidRPr="00A92B13" w:rsidRDefault="00C556DE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63FF04" w14:textId="77777777" w:rsidR="00C556DE" w:rsidRPr="00A92B13" w:rsidRDefault="00C556DE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B18FE" w14:textId="77777777" w:rsidR="00C556DE" w:rsidRPr="00A92B13" w:rsidRDefault="00C556DE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336F" w:rsidRPr="00A92B13" w14:paraId="5CFA66D0" w14:textId="77777777" w:rsidTr="001D035C">
        <w:trPr>
          <w:cantSplit/>
          <w:trHeight w:val="80"/>
        </w:trPr>
        <w:tc>
          <w:tcPr>
            <w:tcW w:w="4266" w:type="dxa"/>
            <w:vAlign w:val="bottom"/>
            <w:hideMark/>
          </w:tcPr>
          <w:p w14:paraId="3D8A50D3" w14:textId="77777777" w:rsidR="002A336F" w:rsidRPr="00A92B13" w:rsidRDefault="002A336F" w:rsidP="002A336F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E4B8A5D" w14:textId="4A326878" w:rsidR="002A336F" w:rsidRPr="00A92B13" w:rsidRDefault="00D97E68" w:rsidP="002A33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3548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13548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30803AD" w14:textId="19787AEE" w:rsidR="002A336F" w:rsidRPr="00A92B13" w:rsidRDefault="00D97E68" w:rsidP="002A33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3548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13548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581E148" w14:textId="0DA090EA" w:rsidR="002A336F" w:rsidRPr="00A92B13" w:rsidRDefault="00D97E68" w:rsidP="002A33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3548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13548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AC7466" w14:textId="21A09BFD" w:rsidR="002A336F" w:rsidRPr="00A92B13" w:rsidRDefault="00D97E68" w:rsidP="002A33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3548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13548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306</w:t>
            </w:r>
          </w:p>
        </w:tc>
      </w:tr>
      <w:tr w:rsidR="002A336F" w:rsidRPr="00A92B13" w14:paraId="720B7334" w14:textId="77777777" w:rsidTr="001D035C">
        <w:trPr>
          <w:cantSplit/>
        </w:trPr>
        <w:tc>
          <w:tcPr>
            <w:tcW w:w="4266" w:type="dxa"/>
            <w:vAlign w:val="bottom"/>
            <w:hideMark/>
          </w:tcPr>
          <w:p w14:paraId="0D4719D9" w14:textId="77777777" w:rsidR="002A336F" w:rsidRPr="00A92B13" w:rsidRDefault="002A336F" w:rsidP="002A336F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B75CF7" w14:textId="5EB6BDF8" w:rsidR="002A336F" w:rsidRPr="00A92B13" w:rsidRDefault="00D97E68" w:rsidP="002A33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13548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766658" w14:textId="1EDF5D6E" w:rsidR="002A336F" w:rsidRPr="00A92B13" w:rsidRDefault="00D97E68" w:rsidP="002A33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13548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410621" w14:textId="66F77CC8" w:rsidR="002A336F" w:rsidRPr="00A92B13" w:rsidRDefault="00D97E68" w:rsidP="002A33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13548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4D065" w14:textId="56833B44" w:rsidR="002A336F" w:rsidRPr="00A92B13" w:rsidRDefault="00D97E68" w:rsidP="002A33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13548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</w:tr>
      <w:tr w:rsidR="002A336F" w:rsidRPr="00A92B13" w14:paraId="12676D32" w14:textId="77777777" w:rsidTr="00761A6C">
        <w:trPr>
          <w:cantSplit/>
        </w:trPr>
        <w:tc>
          <w:tcPr>
            <w:tcW w:w="4266" w:type="dxa"/>
            <w:vAlign w:val="bottom"/>
          </w:tcPr>
          <w:p w14:paraId="3C4F7ACA" w14:textId="77777777" w:rsidR="002A336F" w:rsidRPr="00A92B13" w:rsidRDefault="002A336F" w:rsidP="002A336F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267C9C" w14:textId="1FE76746" w:rsidR="002A336F" w:rsidRPr="00A92B13" w:rsidRDefault="00D97E68" w:rsidP="002A33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3548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13548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755B8" w14:textId="33E20C2B" w:rsidR="002A336F" w:rsidRPr="00A92B13" w:rsidRDefault="00D97E68" w:rsidP="002A33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3548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13548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F06702" w14:textId="40C6CF2C" w:rsidR="002A336F" w:rsidRPr="00A92B13" w:rsidRDefault="00D97E68" w:rsidP="002A33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3548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13548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AC989B" w14:textId="5EE28AD6" w:rsidR="002A336F" w:rsidRPr="00A92B13" w:rsidRDefault="00D97E68" w:rsidP="002A33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7E6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3548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13548D" w:rsidRPr="00A92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</w:tr>
    </w:tbl>
    <w:p w14:paraId="1218A9C0" w14:textId="46CC0888" w:rsidR="00F42450" w:rsidRPr="00A92B13" w:rsidRDefault="00F42450" w:rsidP="008E5E7E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27E3A" w:rsidRPr="00A92B13" w14:paraId="1F7791C4" w14:textId="77777777" w:rsidTr="007774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1CDCE7F" w14:textId="034DABC6" w:rsidR="00F27E3A" w:rsidRPr="00A92B13" w:rsidRDefault="00D97E68" w:rsidP="0077746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7" w:name="_Hlk86058063"/>
            <w:r w:rsidRPr="00D97E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F27E3A"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27E3A"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หนี้สินที่อาจจะเกิดขึ้นและภาระผูกพัน</w:t>
            </w:r>
          </w:p>
        </w:tc>
      </w:tr>
      <w:bookmarkEnd w:id="17"/>
    </w:tbl>
    <w:p w14:paraId="491FC573" w14:textId="77777777" w:rsidR="00761A6C" w:rsidRPr="00A92B13" w:rsidRDefault="00761A6C" w:rsidP="008E5E7E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</w:p>
    <w:p w14:paraId="62E69DEC" w14:textId="51FA969A" w:rsidR="00C85AD8" w:rsidRPr="00A92B13" w:rsidRDefault="00D97E68" w:rsidP="00F27E3A">
      <w:pPr>
        <w:autoSpaceDE w:val="0"/>
        <w:autoSpaceDN w:val="0"/>
        <w:ind w:left="540" w:hanging="540"/>
        <w:contextualSpacing/>
        <w:jc w:val="thaiDistribute"/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US"/>
        </w:rPr>
      </w:pPr>
      <w:r w:rsidRPr="00D97E68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18</w:t>
      </w:r>
      <w:r w:rsidR="00C85AD8" w:rsidRPr="00A92B13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D97E68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1</w:t>
      </w:r>
      <w:r w:rsidR="00C85AD8" w:rsidRPr="00A92B13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การค้ำประกัน</w:t>
      </w:r>
    </w:p>
    <w:p w14:paraId="44455C12" w14:textId="77777777" w:rsidR="00C85AD8" w:rsidRPr="00A92B13" w:rsidRDefault="00C85AD8" w:rsidP="00F27E3A">
      <w:pPr>
        <w:ind w:left="540"/>
        <w:rPr>
          <w:rFonts w:ascii="Browallia New" w:hAnsi="Browallia New" w:cs="Browallia New"/>
          <w:sz w:val="26"/>
          <w:szCs w:val="26"/>
        </w:rPr>
      </w:pPr>
    </w:p>
    <w:p w14:paraId="33EA099D" w14:textId="0A37A978" w:rsidR="00C85AD8" w:rsidRPr="00A92B13" w:rsidRDefault="00C85AD8" w:rsidP="00F27E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92B13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D97E68" w:rsidRPr="00D97E68">
        <w:rPr>
          <w:rFonts w:ascii="Browallia New" w:hAnsi="Browallia New" w:cs="Browallia New"/>
          <w:spacing w:val="-6"/>
          <w:sz w:val="26"/>
          <w:szCs w:val="26"/>
        </w:rPr>
        <w:t>31</w:t>
      </w:r>
      <w:r w:rsidR="00306BC2" w:rsidRPr="00A92B1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06BC2" w:rsidRPr="00A92B13">
        <w:rPr>
          <w:rFonts w:ascii="Browallia New" w:hAnsi="Browallia New" w:cs="Browallia New"/>
          <w:spacing w:val="-6"/>
          <w:sz w:val="26"/>
          <w:szCs w:val="26"/>
          <w:cs/>
        </w:rPr>
        <w:t>มีนาคม</w:t>
      </w:r>
      <w:r w:rsidRPr="00A92B13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306BC2" w:rsidRPr="00A92B1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พ.ศ. </w:t>
      </w:r>
      <w:r w:rsidR="00D97E68" w:rsidRPr="00D97E68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A92B1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บริษัทมีภาระจากการค้ำประกันการขายสัญญาขายและเช่ากลับคืนให้กับบริษัทย่อย เป็นจำนวน</w:t>
      </w:r>
      <w:r w:rsidRPr="00A92B1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bookmarkStart w:id="18" w:name="_Hlk102598139"/>
      <w:r w:rsidR="00CD3AFD" w:rsidRPr="00A92B13">
        <w:rPr>
          <w:rFonts w:ascii="Browallia New" w:hAnsi="Browallia New" w:cs="Browallia New"/>
          <w:sz w:val="26"/>
          <w:szCs w:val="26"/>
          <w:cs/>
          <w:lang w:val="en-US"/>
        </w:rPr>
        <w:br/>
      </w:r>
      <w:bookmarkEnd w:id="18"/>
      <w:r w:rsidR="00D97E68" w:rsidRPr="00D97E68">
        <w:rPr>
          <w:rFonts w:ascii="Browallia New" w:hAnsi="Browallia New" w:cs="Browallia New"/>
          <w:sz w:val="26"/>
          <w:szCs w:val="26"/>
        </w:rPr>
        <w:t>0</w:t>
      </w:r>
      <w:r w:rsidR="00452C08" w:rsidRPr="00A92B13">
        <w:rPr>
          <w:rFonts w:ascii="Browallia New" w:hAnsi="Browallia New" w:cs="Browallia New"/>
          <w:sz w:val="26"/>
          <w:szCs w:val="26"/>
        </w:rPr>
        <w:t>.</w:t>
      </w:r>
      <w:r w:rsidR="00D97E68" w:rsidRPr="00D97E68">
        <w:rPr>
          <w:rFonts w:ascii="Browallia New" w:hAnsi="Browallia New" w:cs="Browallia New"/>
          <w:sz w:val="26"/>
          <w:szCs w:val="26"/>
        </w:rPr>
        <w:t>44</w:t>
      </w:r>
      <w:r w:rsidR="00A16069" w:rsidRPr="00A92B13">
        <w:rPr>
          <w:rFonts w:ascii="Browallia New" w:hAnsi="Browallia New" w:cs="Browallia New"/>
          <w:sz w:val="26"/>
          <w:szCs w:val="26"/>
        </w:rPr>
        <w:t xml:space="preserve"> </w:t>
      </w:r>
      <w:r w:rsidRPr="00A92B13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A92B13">
        <w:rPr>
          <w:rFonts w:ascii="Browallia New" w:hAnsi="Browallia New" w:cs="Browallia New"/>
          <w:sz w:val="26"/>
          <w:szCs w:val="26"/>
          <w:lang w:val="en-US"/>
        </w:rPr>
        <w:t>(</w:t>
      </w:r>
      <w:r w:rsidR="00D97E68" w:rsidRPr="00D97E68">
        <w:rPr>
          <w:rFonts w:ascii="Browallia New" w:hAnsi="Browallia New" w:cs="Browallia New"/>
          <w:sz w:val="26"/>
          <w:szCs w:val="26"/>
        </w:rPr>
        <w:t>31</w:t>
      </w:r>
      <w:r w:rsidRPr="00A92B1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92B13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306BC2" w:rsidRPr="00A92B13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D97E68" w:rsidRPr="00D97E68">
        <w:rPr>
          <w:rFonts w:ascii="Browallia New" w:hAnsi="Browallia New" w:cs="Browallia New"/>
          <w:sz w:val="26"/>
          <w:szCs w:val="26"/>
        </w:rPr>
        <w:t>2564</w:t>
      </w:r>
      <w:r w:rsidRPr="00A92B13">
        <w:rPr>
          <w:rFonts w:ascii="Browallia New" w:hAnsi="Browallia New" w:cs="Browallia New"/>
          <w:sz w:val="26"/>
          <w:szCs w:val="26"/>
        </w:rPr>
        <w:t xml:space="preserve"> : </w:t>
      </w:r>
      <w:r w:rsidRPr="00A92B13">
        <w:rPr>
          <w:rFonts w:ascii="Browallia New" w:hAnsi="Browallia New" w:cs="Browallia New"/>
          <w:sz w:val="26"/>
          <w:szCs w:val="26"/>
          <w:cs/>
        </w:rPr>
        <w:t>จำนวน</w:t>
      </w:r>
      <w:r w:rsidRPr="00A92B13">
        <w:rPr>
          <w:rFonts w:ascii="Browallia New" w:hAnsi="Browallia New" w:cs="Browallia New"/>
          <w:sz w:val="26"/>
          <w:szCs w:val="26"/>
        </w:rPr>
        <w:t xml:space="preserve"> </w:t>
      </w:r>
      <w:r w:rsidR="00D97E68" w:rsidRPr="00D97E68">
        <w:rPr>
          <w:rFonts w:ascii="Browallia New" w:hAnsi="Browallia New" w:cs="Browallia New"/>
          <w:sz w:val="26"/>
          <w:szCs w:val="26"/>
        </w:rPr>
        <w:t>1</w:t>
      </w:r>
      <w:r w:rsidR="00F02127" w:rsidRPr="00A92B13">
        <w:rPr>
          <w:rFonts w:ascii="Browallia New" w:hAnsi="Browallia New" w:cs="Browallia New"/>
          <w:sz w:val="26"/>
          <w:szCs w:val="26"/>
        </w:rPr>
        <w:t>.</w:t>
      </w:r>
      <w:r w:rsidR="00D97E68" w:rsidRPr="00D97E68">
        <w:rPr>
          <w:rFonts w:ascii="Browallia New" w:hAnsi="Browallia New" w:cs="Browallia New"/>
          <w:sz w:val="26"/>
          <w:szCs w:val="26"/>
        </w:rPr>
        <w:t>05</w:t>
      </w:r>
      <w:r w:rsidR="00990F1B" w:rsidRPr="00A92B13">
        <w:rPr>
          <w:rFonts w:ascii="Browallia New" w:hAnsi="Browallia New" w:cs="Browallia New"/>
          <w:sz w:val="26"/>
          <w:szCs w:val="26"/>
        </w:rPr>
        <w:t xml:space="preserve"> </w:t>
      </w:r>
      <w:r w:rsidRPr="00A92B13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A92B13">
        <w:rPr>
          <w:rFonts w:ascii="Browallia New" w:hAnsi="Browallia New" w:cs="Browallia New"/>
          <w:sz w:val="26"/>
          <w:szCs w:val="26"/>
        </w:rPr>
        <w:t>)</w:t>
      </w:r>
      <w:r w:rsidR="00014F15" w:rsidRPr="00A92B13">
        <w:rPr>
          <w:rFonts w:ascii="Browallia New" w:hAnsi="Browallia New" w:cs="Browallia New"/>
          <w:sz w:val="26"/>
          <w:szCs w:val="26"/>
        </w:rPr>
        <w:t xml:space="preserve"> </w:t>
      </w:r>
      <w:r w:rsidRPr="00A92B13">
        <w:rPr>
          <w:rFonts w:ascii="Browallia New" w:hAnsi="Browallia New" w:cs="Browallia New"/>
          <w:sz w:val="26"/>
          <w:szCs w:val="26"/>
        </w:rPr>
        <w:t>(</w:t>
      </w:r>
      <w:r w:rsidRPr="00A92B13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D97E68" w:rsidRPr="00D97E68">
        <w:rPr>
          <w:rFonts w:ascii="Browallia New" w:hAnsi="Browallia New" w:cs="Browallia New"/>
          <w:sz w:val="26"/>
          <w:szCs w:val="26"/>
        </w:rPr>
        <w:t>12</w:t>
      </w:r>
      <w:r w:rsidR="00AD2AD3" w:rsidRPr="00A92B13">
        <w:rPr>
          <w:rFonts w:ascii="Browallia New" w:hAnsi="Browallia New" w:cs="Browallia New"/>
          <w:sz w:val="26"/>
          <w:szCs w:val="26"/>
        </w:rPr>
        <w:t>.</w:t>
      </w:r>
      <w:r w:rsidR="00D97E68" w:rsidRPr="00D97E68">
        <w:rPr>
          <w:rFonts w:ascii="Browallia New" w:hAnsi="Browallia New" w:cs="Browallia New"/>
          <w:sz w:val="26"/>
          <w:szCs w:val="26"/>
        </w:rPr>
        <w:t>2</w:t>
      </w:r>
      <w:r w:rsidRPr="00A92B13">
        <w:rPr>
          <w:rFonts w:ascii="Browallia New" w:hAnsi="Browallia New" w:cs="Browallia New"/>
          <w:sz w:val="26"/>
          <w:szCs w:val="26"/>
        </w:rPr>
        <w:t>)</w:t>
      </w:r>
    </w:p>
    <w:p w14:paraId="70CD827F" w14:textId="18151654" w:rsidR="004D15A7" w:rsidRPr="002A2C26" w:rsidRDefault="004D15A7" w:rsidP="002A2C26">
      <w:pPr>
        <w:tabs>
          <w:tab w:val="left" w:pos="540"/>
        </w:tabs>
        <w:ind w:left="540" w:firstLine="27"/>
        <w:rPr>
          <w:rFonts w:ascii="Browallia New" w:hAnsi="Browallia New" w:cs="Browallia New"/>
          <w:sz w:val="22"/>
          <w:szCs w:val="22"/>
          <w:cs/>
        </w:rPr>
      </w:pPr>
    </w:p>
    <w:p w14:paraId="1D8A50E4" w14:textId="02F43881" w:rsidR="0093699D" w:rsidRPr="00A92B13" w:rsidRDefault="00D97E68" w:rsidP="0093699D">
      <w:pPr>
        <w:autoSpaceDE w:val="0"/>
        <w:autoSpaceDN w:val="0"/>
        <w:ind w:left="540" w:hanging="540"/>
        <w:contextualSpacing/>
        <w:jc w:val="thaiDistribute"/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US"/>
        </w:rPr>
      </w:pPr>
      <w:r w:rsidRPr="00D97E68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18</w:t>
      </w:r>
      <w:r w:rsidR="0093699D" w:rsidRPr="00A92B13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D97E68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2</w:t>
      </w:r>
      <w:r w:rsidR="0093699D" w:rsidRPr="00A92B13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หนังสือค้ำประกัน</w:t>
      </w:r>
    </w:p>
    <w:p w14:paraId="5E4DEC21" w14:textId="77777777" w:rsidR="00465E02" w:rsidRPr="00A92B13" w:rsidRDefault="00465E02" w:rsidP="00F27E3A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6E689BC1" w14:textId="37E36E50" w:rsidR="0093699D" w:rsidRPr="00A92B13" w:rsidRDefault="0093699D" w:rsidP="00F27E3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92B1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ณ วันที่ </w:t>
      </w:r>
      <w:r w:rsidR="00D97E68" w:rsidRPr="00D97E68">
        <w:rPr>
          <w:rFonts w:ascii="Browallia New" w:hAnsi="Browallia New" w:cs="Browallia New"/>
          <w:spacing w:val="-4"/>
          <w:sz w:val="26"/>
          <w:szCs w:val="26"/>
        </w:rPr>
        <w:t>31</w:t>
      </w:r>
      <w:r w:rsidR="00306BC2" w:rsidRPr="00A92B1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06BC2" w:rsidRPr="00A92B13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Pr="00A92B1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306BC2" w:rsidRPr="00A92B1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D97E68" w:rsidRPr="00D97E68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A92B13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A92B1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กลุ่มกิจการมีหนังสือค้ำประกันที่ออกโดยธนาคารในนามของกลุ่มกิจการ</w:t>
      </w:r>
      <w:r w:rsidRPr="00A92B13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A92B1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เพื่อการดำเนินธุรกิจ</w:t>
      </w:r>
      <w:r w:rsidRPr="00A92B13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จำนวน</w:t>
      </w:r>
      <w:r w:rsidR="00452C08" w:rsidRPr="00A92B13">
        <w:rPr>
          <w:rFonts w:ascii="Browallia New" w:hAnsi="Browallia New" w:cs="Browallia New"/>
          <w:sz w:val="26"/>
          <w:szCs w:val="26"/>
        </w:rPr>
        <w:t xml:space="preserve"> </w:t>
      </w:r>
      <w:r w:rsidR="00D97E68" w:rsidRPr="00D97E68">
        <w:rPr>
          <w:rFonts w:ascii="Browallia New" w:hAnsi="Browallia New" w:cs="Browallia New"/>
          <w:sz w:val="26"/>
          <w:szCs w:val="26"/>
        </w:rPr>
        <w:t>0</w:t>
      </w:r>
      <w:r w:rsidR="00452C08" w:rsidRPr="00A92B13">
        <w:rPr>
          <w:rFonts w:ascii="Browallia New" w:hAnsi="Browallia New" w:cs="Browallia New"/>
          <w:sz w:val="26"/>
          <w:szCs w:val="26"/>
        </w:rPr>
        <w:t>.</w:t>
      </w:r>
      <w:r w:rsidR="00D97E68" w:rsidRPr="00D97E68">
        <w:rPr>
          <w:rFonts w:ascii="Browallia New" w:hAnsi="Browallia New" w:cs="Browallia New"/>
          <w:sz w:val="26"/>
          <w:szCs w:val="26"/>
        </w:rPr>
        <w:t>25</w:t>
      </w:r>
      <w:r w:rsidR="00452C08" w:rsidRPr="00A92B13">
        <w:rPr>
          <w:rFonts w:ascii="Browallia New" w:hAnsi="Browallia New" w:cs="Browallia New"/>
          <w:sz w:val="26"/>
          <w:szCs w:val="26"/>
        </w:rPr>
        <w:t xml:space="preserve"> </w:t>
      </w:r>
      <w:r w:rsidRPr="00A92B13">
        <w:rPr>
          <w:rFonts w:ascii="Browallia New" w:hAnsi="Browallia New" w:cs="Browallia New"/>
          <w:sz w:val="26"/>
          <w:szCs w:val="26"/>
          <w:cs/>
          <w:lang w:val="en-US"/>
        </w:rPr>
        <w:t>ล้านบาท (</w:t>
      </w:r>
      <w:r w:rsidR="00306BC2" w:rsidRPr="00A92B13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D97E68" w:rsidRPr="00D97E68">
        <w:rPr>
          <w:rFonts w:ascii="Browallia New" w:hAnsi="Browallia New" w:cs="Browallia New"/>
          <w:sz w:val="26"/>
          <w:szCs w:val="26"/>
        </w:rPr>
        <w:t>2564</w:t>
      </w:r>
      <w:r w:rsidRPr="00A92B13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Pr="00A92B13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D97E68" w:rsidRPr="00D97E68">
        <w:rPr>
          <w:rFonts w:ascii="Browallia New" w:hAnsi="Browallia New" w:cs="Browallia New"/>
          <w:sz w:val="26"/>
          <w:szCs w:val="26"/>
        </w:rPr>
        <w:t>0</w:t>
      </w:r>
      <w:r w:rsidR="00452C08" w:rsidRPr="00A92B13">
        <w:rPr>
          <w:rFonts w:ascii="Browallia New" w:hAnsi="Browallia New" w:cs="Browallia New"/>
          <w:sz w:val="26"/>
          <w:szCs w:val="26"/>
          <w:lang w:val="en-US"/>
        </w:rPr>
        <w:t>.</w:t>
      </w:r>
      <w:r w:rsidR="00D97E68" w:rsidRPr="00D97E68">
        <w:rPr>
          <w:rFonts w:ascii="Browallia New" w:hAnsi="Browallia New" w:cs="Browallia New"/>
          <w:sz w:val="26"/>
          <w:szCs w:val="26"/>
        </w:rPr>
        <w:t>5</w:t>
      </w:r>
      <w:r w:rsidRPr="00A92B1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92B13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14:paraId="3E2C3F4A" w14:textId="77777777" w:rsidR="00C85AD8" w:rsidRPr="00A92B13" w:rsidRDefault="00C85AD8" w:rsidP="004D15A7">
      <w:pPr>
        <w:ind w:left="540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4284BD3E" w14:textId="1BE573BA" w:rsidR="00C85AD8" w:rsidRPr="00A92B13" w:rsidRDefault="00D97E68" w:rsidP="00F27E3A">
      <w:pPr>
        <w:autoSpaceDE w:val="0"/>
        <w:autoSpaceDN w:val="0"/>
        <w:ind w:left="540" w:hanging="540"/>
        <w:contextualSpacing/>
        <w:jc w:val="thaiDistribute"/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US"/>
        </w:rPr>
      </w:pPr>
      <w:r w:rsidRPr="00D97E68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18</w:t>
      </w:r>
      <w:r w:rsidR="00C85AD8" w:rsidRPr="00A92B13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D97E68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3</w:t>
      </w:r>
      <w:r w:rsidR="00C85AD8" w:rsidRPr="00A92B13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ภาระผูกพันภายใต้สัญญาแฟรนไชส์</w:t>
      </w:r>
    </w:p>
    <w:p w14:paraId="795CD8AC" w14:textId="77777777" w:rsidR="00C85AD8" w:rsidRPr="00A92B13" w:rsidRDefault="00C85AD8" w:rsidP="004D15A7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79F146ED" w14:textId="18C09CBA" w:rsidR="00C85AD8" w:rsidRPr="00A92B13" w:rsidRDefault="00C85AD8" w:rsidP="009010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92B1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97E68" w:rsidRPr="00D97E68">
        <w:rPr>
          <w:rFonts w:ascii="Browallia New" w:hAnsi="Browallia New" w:cs="Browallia New"/>
          <w:sz w:val="26"/>
          <w:szCs w:val="26"/>
        </w:rPr>
        <w:t>31</w:t>
      </w:r>
      <w:r w:rsidR="00306BC2" w:rsidRPr="00A92B13">
        <w:rPr>
          <w:rFonts w:ascii="Browallia New" w:hAnsi="Browallia New" w:cs="Browallia New"/>
          <w:sz w:val="26"/>
          <w:szCs w:val="26"/>
        </w:rPr>
        <w:t xml:space="preserve"> </w:t>
      </w:r>
      <w:r w:rsidR="00306BC2" w:rsidRPr="00A92B13">
        <w:rPr>
          <w:rFonts w:ascii="Browallia New" w:hAnsi="Browallia New" w:cs="Browallia New"/>
          <w:sz w:val="26"/>
          <w:szCs w:val="26"/>
          <w:cs/>
        </w:rPr>
        <w:t>มีนาคม</w:t>
      </w:r>
      <w:r w:rsidR="00990F1B" w:rsidRPr="00A92B1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06BC2" w:rsidRPr="00A92B1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97E68" w:rsidRPr="00D97E68">
        <w:rPr>
          <w:rFonts w:ascii="Browallia New" w:hAnsi="Browallia New" w:cs="Browallia New"/>
          <w:sz w:val="26"/>
          <w:szCs w:val="26"/>
        </w:rPr>
        <w:t>2565</w:t>
      </w:r>
      <w:r w:rsidRPr="00A92B13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D97E68" w:rsidRPr="00D97E68">
        <w:rPr>
          <w:rFonts w:ascii="Browallia New" w:hAnsi="Browallia New" w:cs="Browallia New"/>
          <w:sz w:val="26"/>
          <w:szCs w:val="26"/>
        </w:rPr>
        <w:t>31</w:t>
      </w:r>
      <w:r w:rsidRPr="00A92B13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06BC2" w:rsidRPr="00A92B1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97E68" w:rsidRPr="00D97E68">
        <w:rPr>
          <w:rFonts w:ascii="Browallia New" w:hAnsi="Browallia New" w:cs="Browallia New"/>
          <w:sz w:val="26"/>
          <w:szCs w:val="26"/>
        </w:rPr>
        <w:t>2564</w:t>
      </w:r>
      <w:r w:rsidRPr="00A92B13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กลุ่มกิจการมีภาระผูกพันสำหรับค่าตอบแทนต่อเนื่อง</w:t>
      </w:r>
      <w:r w:rsidR="0090103A" w:rsidRPr="00A92B13">
        <w:rPr>
          <w:rFonts w:ascii="Browallia New" w:hAnsi="Browallia New" w:cs="Browallia New"/>
          <w:sz w:val="26"/>
          <w:szCs w:val="26"/>
        </w:rPr>
        <w:br/>
      </w:r>
      <w:r w:rsidRPr="00A92B13">
        <w:rPr>
          <w:rFonts w:ascii="Browallia New" w:hAnsi="Browallia New" w:cs="Browallia New"/>
          <w:sz w:val="26"/>
          <w:szCs w:val="26"/>
          <w:cs/>
        </w:rPr>
        <w:t>ในการดำเนินงานของกลุ่มธุรกิจสถาบันสอนภาษาดังต่อไปนี้</w:t>
      </w:r>
    </w:p>
    <w:p w14:paraId="383AE976" w14:textId="77777777" w:rsidR="00C85AD8" w:rsidRPr="00A92B13" w:rsidRDefault="00C85AD8" w:rsidP="004D15A7">
      <w:pPr>
        <w:ind w:left="540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471B14FB" w14:textId="77777777" w:rsidR="00C85AD8" w:rsidRPr="00A92B13" w:rsidRDefault="004D1A8C" w:rsidP="00F27E3A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A92B13">
        <w:rPr>
          <w:rFonts w:ascii="Browallia New" w:hAnsi="Browallia New" w:cs="Browallia New"/>
          <w:sz w:val="26"/>
          <w:szCs w:val="26"/>
          <w:cs/>
          <w:lang w:val="en-US"/>
        </w:rPr>
        <w:t>ก)</w:t>
      </w:r>
      <w:r w:rsidRPr="00A92B13">
        <w:rPr>
          <w:rFonts w:ascii="Browallia New" w:hAnsi="Browallia New" w:cs="Browallia New"/>
          <w:sz w:val="26"/>
          <w:szCs w:val="26"/>
          <w:cs/>
        </w:rPr>
        <w:tab/>
      </w:r>
      <w:r w:rsidR="00C85AD8" w:rsidRPr="00A92B13">
        <w:rPr>
          <w:rFonts w:ascii="Browallia New" w:hAnsi="Browallia New" w:cs="Browallia New"/>
          <w:sz w:val="26"/>
          <w:szCs w:val="26"/>
          <w:cs/>
        </w:rPr>
        <w:t>ค่าธรรมเนียมต่อเนื่องในอัตราคงที่ของรายได้ที่เกิดจากการดำเนินงานของสถาบันสอนภาษา</w:t>
      </w:r>
    </w:p>
    <w:p w14:paraId="7500B51A" w14:textId="77777777" w:rsidR="00C85AD8" w:rsidRPr="00A92B13" w:rsidRDefault="00C85AD8" w:rsidP="004D15A7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37309112" w14:textId="162DD701" w:rsidR="00C85AD8" w:rsidRDefault="004D1A8C" w:rsidP="00F27E3A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A92B13">
        <w:rPr>
          <w:rFonts w:ascii="Browallia New" w:hAnsi="Browallia New" w:cs="Browallia New"/>
          <w:sz w:val="26"/>
          <w:szCs w:val="26"/>
          <w:cs/>
        </w:rPr>
        <w:t>ข)</w:t>
      </w:r>
      <w:r w:rsidR="00C85AD8" w:rsidRPr="00A92B13">
        <w:rPr>
          <w:rFonts w:ascii="Browallia New" w:hAnsi="Browallia New" w:cs="Browallia New"/>
          <w:sz w:val="26"/>
          <w:szCs w:val="26"/>
        </w:rPr>
        <w:tab/>
      </w:r>
      <w:r w:rsidR="00C85AD8" w:rsidRPr="00A92B13">
        <w:rPr>
          <w:rFonts w:ascii="Browallia New" w:hAnsi="Browallia New" w:cs="Browallia New"/>
          <w:sz w:val="26"/>
          <w:szCs w:val="26"/>
          <w:cs/>
        </w:rPr>
        <w:t>ค่าธรรมเนียมต่อเนื่องในอัตราคงที่ของรายได้ที่เกิดจากการดำเนินงานของแฟรนไชส์</w:t>
      </w:r>
    </w:p>
    <w:p w14:paraId="779E0E03" w14:textId="058C8254" w:rsidR="002A2C26" w:rsidRPr="00A92B13" w:rsidRDefault="002A2C26" w:rsidP="00F27E3A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2C26" w:rsidRPr="00A92B13" w14:paraId="3D0F7CA7" w14:textId="77777777" w:rsidTr="00C7459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8B9DAE5" w14:textId="77777777" w:rsidR="002A2C26" w:rsidRPr="00A92B13" w:rsidRDefault="002A2C26" w:rsidP="00C7459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97E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หนี้สินที่อาจจะเกิดขึ้นและภาระผูกพัน</w:t>
            </w:r>
            <w:r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Pr="00A92B1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Pr="00A92B1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Pr="00A92B1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637636B1" w14:textId="6E3AE0AB" w:rsidR="00B45E11" w:rsidRPr="00A92B13" w:rsidRDefault="00B45E11" w:rsidP="004D15A7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1AB5B292" w14:textId="180B5747" w:rsidR="00C85AD8" w:rsidRPr="00A92B13" w:rsidRDefault="00D97E68" w:rsidP="00F27E3A">
      <w:pPr>
        <w:autoSpaceDE w:val="0"/>
        <w:autoSpaceDN w:val="0"/>
        <w:ind w:left="540" w:hanging="540"/>
        <w:contextualSpacing/>
        <w:jc w:val="thaiDistribute"/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US"/>
        </w:rPr>
      </w:pPr>
      <w:r w:rsidRPr="00D97E68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18</w:t>
      </w:r>
      <w:r w:rsidR="00C85AD8" w:rsidRPr="00A92B13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D97E68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4</w:t>
      </w:r>
      <w:r w:rsidR="00C85AD8" w:rsidRPr="00A92B13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ab/>
        <w:t xml:space="preserve">ภาระผูกพันที่เป็นข้อผูกตามสัญญาเช่าดำเนินงาน </w:t>
      </w:r>
      <w:r w:rsidR="00C85AD8" w:rsidRPr="00A92B13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US"/>
        </w:rPr>
        <w:t>-</w:t>
      </w:r>
      <w:r w:rsidR="00C85AD8" w:rsidRPr="00A92B13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กรณีที่กลุ่มกิจการเป็นผู้เช่า</w:t>
      </w:r>
    </w:p>
    <w:p w14:paraId="47905C56" w14:textId="77777777" w:rsidR="00C85AD8" w:rsidRPr="00A92B13" w:rsidRDefault="00C85AD8" w:rsidP="004D15A7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08332C28" w14:textId="046C27E4" w:rsidR="002F43B6" w:rsidRPr="00A92B13" w:rsidRDefault="00376E3B" w:rsidP="00F27E3A">
      <w:pPr>
        <w:ind w:left="540"/>
        <w:rPr>
          <w:rFonts w:ascii="Browallia New" w:hAnsi="Browallia New" w:cs="Browallia New"/>
          <w:sz w:val="26"/>
          <w:szCs w:val="26"/>
        </w:rPr>
      </w:pPr>
      <w:r w:rsidRPr="00A92B1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97E68" w:rsidRPr="00D97E68">
        <w:rPr>
          <w:rFonts w:ascii="Browallia New" w:hAnsi="Browallia New" w:cs="Browallia New"/>
          <w:sz w:val="26"/>
          <w:szCs w:val="26"/>
        </w:rPr>
        <w:t>31</w:t>
      </w:r>
      <w:r w:rsidR="00306BC2" w:rsidRPr="00A92B13">
        <w:rPr>
          <w:rFonts w:ascii="Browallia New" w:hAnsi="Browallia New" w:cs="Browallia New"/>
          <w:sz w:val="26"/>
          <w:szCs w:val="26"/>
        </w:rPr>
        <w:t xml:space="preserve"> </w:t>
      </w:r>
      <w:r w:rsidR="00306BC2" w:rsidRPr="00A92B13">
        <w:rPr>
          <w:rFonts w:ascii="Browallia New" w:hAnsi="Browallia New" w:cs="Browallia New"/>
          <w:sz w:val="26"/>
          <w:szCs w:val="26"/>
          <w:cs/>
        </w:rPr>
        <w:t>มีนาคม</w:t>
      </w:r>
      <w:r w:rsidR="00990F1B" w:rsidRPr="00A92B1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06BC2" w:rsidRPr="00A92B1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97E68" w:rsidRPr="00D97E68">
        <w:rPr>
          <w:rFonts w:ascii="Browallia New" w:hAnsi="Browallia New" w:cs="Browallia New"/>
          <w:sz w:val="26"/>
          <w:szCs w:val="26"/>
        </w:rPr>
        <w:t>2565</w:t>
      </w:r>
      <w:r w:rsidRPr="00A92B13">
        <w:rPr>
          <w:rFonts w:ascii="Browallia New" w:hAnsi="Browallia New" w:cs="Browallia New"/>
          <w:sz w:val="26"/>
          <w:szCs w:val="26"/>
        </w:rPr>
        <w:t xml:space="preserve"> </w:t>
      </w:r>
      <w:r w:rsidRPr="00A92B13">
        <w:rPr>
          <w:rFonts w:ascii="Browallia New" w:hAnsi="Browallia New" w:cs="Browallia New"/>
          <w:sz w:val="26"/>
          <w:szCs w:val="26"/>
          <w:cs/>
        </w:rPr>
        <w:t>กลุ่มกิจการมีสัญญาเช่าระยะสั้นสำหรับพื้นที่ภายในศูนย์การค้า</w:t>
      </w:r>
    </w:p>
    <w:p w14:paraId="2E31B700" w14:textId="77777777" w:rsidR="00376E3B" w:rsidRPr="00A92B13" w:rsidRDefault="00376E3B" w:rsidP="004D15A7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444644E1" w14:textId="77777777" w:rsidR="00C85AD8" w:rsidRPr="00A92B13" w:rsidRDefault="00C85AD8" w:rsidP="00F27E3A">
      <w:pPr>
        <w:ind w:left="540"/>
        <w:rPr>
          <w:rFonts w:ascii="Browallia New" w:hAnsi="Browallia New" w:cs="Browallia New"/>
          <w:sz w:val="26"/>
          <w:szCs w:val="26"/>
        </w:rPr>
      </w:pPr>
      <w:r w:rsidRPr="00A92B13">
        <w:rPr>
          <w:rFonts w:ascii="Browallia New" w:hAnsi="Browallia New" w:cs="Browallia New"/>
          <w:sz w:val="26"/>
          <w:szCs w:val="26"/>
          <w:cs/>
        </w:rPr>
        <w:t>ยอดรวมของจำนวนเงินขั้นต่ำที่ต้องจ่ายในอนาคตตามสัญญาเช่าดำเนินงานที่ไม่สามารถยกเลิกได้ มีดังนี้</w:t>
      </w:r>
    </w:p>
    <w:p w14:paraId="56CD4953" w14:textId="77777777" w:rsidR="00C85AD8" w:rsidRPr="00A92B13" w:rsidRDefault="00C85AD8" w:rsidP="004D15A7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5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67"/>
        <w:gridCol w:w="1296"/>
        <w:gridCol w:w="1296"/>
        <w:gridCol w:w="1296"/>
        <w:gridCol w:w="1296"/>
      </w:tblGrid>
      <w:tr w:rsidR="00C85AD8" w:rsidRPr="00A92B13" w14:paraId="3CD2B8FA" w14:textId="77777777" w:rsidTr="00452C08">
        <w:trPr>
          <w:cantSplit/>
          <w:trHeight w:val="20"/>
        </w:trPr>
        <w:tc>
          <w:tcPr>
            <w:tcW w:w="4267" w:type="dxa"/>
            <w:vAlign w:val="bottom"/>
          </w:tcPr>
          <w:p w14:paraId="1C82C9F9" w14:textId="77777777" w:rsidR="00C85AD8" w:rsidRPr="00A92B13" w:rsidRDefault="00C85AD8" w:rsidP="00F27E3A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B209C" w14:textId="77777777" w:rsidR="00C85AD8" w:rsidRPr="00A92B13" w:rsidRDefault="00C85AD8" w:rsidP="00F27E3A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EE1A1" w14:textId="77777777" w:rsidR="00C85AD8" w:rsidRPr="00A92B13" w:rsidRDefault="00C85AD8" w:rsidP="00F27E3A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D3AFD" w:rsidRPr="00A92B13" w14:paraId="1719C2CB" w14:textId="77777777" w:rsidTr="00452C08">
        <w:trPr>
          <w:cantSplit/>
          <w:trHeight w:val="20"/>
        </w:trPr>
        <w:tc>
          <w:tcPr>
            <w:tcW w:w="4267" w:type="dxa"/>
            <w:vAlign w:val="bottom"/>
          </w:tcPr>
          <w:p w14:paraId="7B0F2057" w14:textId="77777777" w:rsidR="00CD3AFD" w:rsidRPr="00A92B13" w:rsidRDefault="00CD3AFD" w:rsidP="00CD3AFD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589B6D" w14:textId="15F471C2" w:rsidR="00CD3AFD" w:rsidRPr="00A92B13" w:rsidRDefault="00D97E68" w:rsidP="00CD3AFD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D97E6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306BC2"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306BC2"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4F54C6" w14:textId="331A881A" w:rsidR="00CD3AFD" w:rsidRPr="00A92B13" w:rsidRDefault="00D97E68" w:rsidP="00CD3AFD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CD3AFD"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CD3AFD"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6742844" w14:textId="1A3FB325" w:rsidR="00CD3AFD" w:rsidRPr="00A92B13" w:rsidRDefault="00D97E68" w:rsidP="00CD3AFD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D97E6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306BC2"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306BC2"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3987C2" w14:textId="55C79EB3" w:rsidR="00CD3AFD" w:rsidRPr="00A92B13" w:rsidRDefault="00D97E68" w:rsidP="00CD3AFD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CD3AFD"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CD3AFD"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990F1B" w:rsidRPr="00A92B13" w14:paraId="3F5BCDEC" w14:textId="77777777" w:rsidTr="00452C08">
        <w:trPr>
          <w:cantSplit/>
          <w:trHeight w:val="20"/>
        </w:trPr>
        <w:tc>
          <w:tcPr>
            <w:tcW w:w="4267" w:type="dxa"/>
            <w:vAlign w:val="bottom"/>
          </w:tcPr>
          <w:p w14:paraId="5252AAC1" w14:textId="77777777" w:rsidR="00990F1B" w:rsidRPr="00A92B13" w:rsidRDefault="00990F1B" w:rsidP="00F27E3A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86D9E9E" w14:textId="58F43C16" w:rsidR="00990F1B" w:rsidRPr="00A92B13" w:rsidRDefault="00306BC2" w:rsidP="002A336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D97E68" w:rsidRPr="00D97E6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306AF628" w14:textId="44744913" w:rsidR="00990F1B" w:rsidRPr="00A92B13" w:rsidRDefault="00306BC2" w:rsidP="002A336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D97E68" w:rsidRPr="00D97E6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12721F72" w14:textId="52284077" w:rsidR="00990F1B" w:rsidRPr="00A92B13" w:rsidRDefault="00306BC2" w:rsidP="002A336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D97E68" w:rsidRPr="00D97E6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3F2D13C2" w14:textId="7D53E856" w:rsidR="00990F1B" w:rsidRPr="00A92B13" w:rsidRDefault="00306BC2" w:rsidP="002A336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D97E68" w:rsidRPr="00D97E6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2564</w:t>
            </w:r>
          </w:p>
        </w:tc>
      </w:tr>
      <w:tr w:rsidR="00990F1B" w:rsidRPr="00A92B13" w14:paraId="2EBB7009" w14:textId="77777777" w:rsidTr="00452C08">
        <w:trPr>
          <w:cantSplit/>
          <w:trHeight w:val="20"/>
        </w:trPr>
        <w:tc>
          <w:tcPr>
            <w:tcW w:w="4267" w:type="dxa"/>
            <w:vAlign w:val="bottom"/>
          </w:tcPr>
          <w:p w14:paraId="3FF7A569" w14:textId="77777777" w:rsidR="00990F1B" w:rsidRPr="00A92B13" w:rsidRDefault="00990F1B" w:rsidP="00F27E3A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917C59" w14:textId="77777777" w:rsidR="00990F1B" w:rsidRPr="00A92B13" w:rsidRDefault="00990F1B" w:rsidP="002A336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5C1595" w14:textId="77777777" w:rsidR="00990F1B" w:rsidRPr="00A92B13" w:rsidRDefault="00990F1B" w:rsidP="002A336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B4D843" w14:textId="77777777" w:rsidR="00990F1B" w:rsidRPr="00A92B13" w:rsidRDefault="00990F1B" w:rsidP="002A336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D941BB" w14:textId="77777777" w:rsidR="00990F1B" w:rsidRPr="00A92B13" w:rsidRDefault="00990F1B" w:rsidP="002A336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990F1B" w:rsidRPr="00A92B13" w14:paraId="70997D52" w14:textId="77777777" w:rsidTr="00452C08">
        <w:trPr>
          <w:cantSplit/>
          <w:trHeight w:val="20"/>
        </w:trPr>
        <w:tc>
          <w:tcPr>
            <w:tcW w:w="4267" w:type="dxa"/>
            <w:vAlign w:val="bottom"/>
          </w:tcPr>
          <w:p w14:paraId="67C5DF96" w14:textId="77777777" w:rsidR="00990F1B" w:rsidRPr="00A92B13" w:rsidRDefault="00990F1B" w:rsidP="00F27E3A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1F60EC" w14:textId="77777777" w:rsidR="00990F1B" w:rsidRPr="00A92B13" w:rsidRDefault="00990F1B" w:rsidP="00F27E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61900" w14:textId="77777777" w:rsidR="00990F1B" w:rsidRPr="00A92B13" w:rsidRDefault="00990F1B" w:rsidP="00F27E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89D19E" w14:textId="77777777" w:rsidR="00990F1B" w:rsidRPr="00A92B13" w:rsidRDefault="00990F1B" w:rsidP="00F27E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B7237" w14:textId="77777777" w:rsidR="00990F1B" w:rsidRPr="00A92B13" w:rsidRDefault="00990F1B" w:rsidP="00F27E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52C08" w:rsidRPr="00A92B13" w14:paraId="62C9FB39" w14:textId="77777777" w:rsidTr="00452C08">
        <w:trPr>
          <w:cantSplit/>
          <w:trHeight w:val="20"/>
        </w:trPr>
        <w:tc>
          <w:tcPr>
            <w:tcW w:w="4267" w:type="dxa"/>
            <w:vAlign w:val="bottom"/>
          </w:tcPr>
          <w:p w14:paraId="4B69AEB8" w14:textId="5985392D" w:rsidR="00452C08" w:rsidRPr="00A92B13" w:rsidRDefault="00452C08" w:rsidP="00452C08">
            <w:pPr>
              <w:ind w:left="417"/>
              <w:jc w:val="left"/>
              <w:outlineLvl w:val="5"/>
              <w:rPr>
                <w:rFonts w:ascii="Browallia New" w:hAnsi="Browallia New" w:cs="Browallia New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60B378" w14:textId="5AFFF6D6" w:rsidR="00452C08" w:rsidRPr="00A92B13" w:rsidRDefault="00D97E68" w:rsidP="00452C0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D97E68">
              <w:rPr>
                <w:rFonts w:ascii="Browallia New" w:hAnsi="Browallia New" w:cs="Browallia New"/>
                <w:kern w:val="36"/>
                <w:sz w:val="26"/>
                <w:szCs w:val="26"/>
              </w:rPr>
              <w:t>7</w:t>
            </w:r>
            <w:r w:rsidR="00452C08" w:rsidRPr="00A92B13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kern w:val="36"/>
                <w:sz w:val="26"/>
                <w:szCs w:val="26"/>
              </w:rPr>
              <w:t>965</w:t>
            </w:r>
            <w:r w:rsidR="00452C08" w:rsidRPr="00A92B13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kern w:val="36"/>
                <w:sz w:val="26"/>
                <w:szCs w:val="26"/>
              </w:rPr>
              <w:t>648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D1C848" w14:textId="1E706253" w:rsidR="00452C08" w:rsidRPr="00A92B13" w:rsidRDefault="00D97E68" w:rsidP="00452C0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  <w:lang w:val="en-US"/>
              </w:rPr>
            </w:pPr>
            <w:r w:rsidRPr="00D97E68">
              <w:rPr>
                <w:rFonts w:ascii="Browallia New" w:hAnsi="Browallia New" w:cs="Browallia New"/>
                <w:kern w:val="36"/>
                <w:sz w:val="26"/>
                <w:szCs w:val="26"/>
              </w:rPr>
              <w:t>14</w:t>
            </w:r>
            <w:r w:rsidR="00452C08" w:rsidRPr="00A92B13"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  <w:t>,</w:t>
            </w:r>
            <w:r w:rsidRPr="00D97E68">
              <w:rPr>
                <w:rFonts w:ascii="Browallia New" w:hAnsi="Browallia New" w:cs="Browallia New"/>
                <w:kern w:val="36"/>
                <w:sz w:val="26"/>
                <w:szCs w:val="26"/>
              </w:rPr>
              <w:t>218</w:t>
            </w:r>
            <w:r w:rsidR="00452C08" w:rsidRPr="00A92B13"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  <w:t>,</w:t>
            </w:r>
            <w:r w:rsidRPr="00D97E68">
              <w:rPr>
                <w:rFonts w:ascii="Browallia New" w:hAnsi="Browallia New" w:cs="Browallia New"/>
                <w:kern w:val="36"/>
                <w:sz w:val="26"/>
                <w:szCs w:val="26"/>
              </w:rPr>
              <w:t>739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FD22C8" w14:textId="5C490BF7" w:rsidR="00452C08" w:rsidRPr="00A92B13" w:rsidRDefault="00452C08" w:rsidP="00452C0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  <w:lang w:val="en-US"/>
              </w:rPr>
            </w:pPr>
            <w:r w:rsidRPr="00A92B13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2C4E6F" w14:textId="65FFB3A1" w:rsidR="00452C08" w:rsidRPr="00A92B13" w:rsidRDefault="00452C08" w:rsidP="00452C0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</w:tr>
      <w:tr w:rsidR="00452C08" w:rsidRPr="00A92B13" w14:paraId="3B86E661" w14:textId="77777777" w:rsidTr="00452C08">
        <w:trPr>
          <w:cantSplit/>
          <w:trHeight w:val="20"/>
        </w:trPr>
        <w:tc>
          <w:tcPr>
            <w:tcW w:w="4267" w:type="dxa"/>
            <w:vAlign w:val="bottom"/>
          </w:tcPr>
          <w:p w14:paraId="79B7A021" w14:textId="5A5A343B" w:rsidR="00452C08" w:rsidRPr="00A92B13" w:rsidRDefault="00452C08" w:rsidP="00452C08">
            <w:pPr>
              <w:ind w:left="417"/>
              <w:jc w:val="left"/>
              <w:outlineLvl w:val="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D97E68" w:rsidRPr="00D97E6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A92B1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2B13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871DCF" w14:textId="0CE8AB61" w:rsidR="00452C08" w:rsidRPr="00A92B13" w:rsidRDefault="00452C08" w:rsidP="00452C0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F3F94" w14:textId="2BC92184" w:rsidR="00452C08" w:rsidRPr="00A92B13" w:rsidRDefault="00D97E68" w:rsidP="00452C0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kern w:val="36"/>
                <w:sz w:val="26"/>
                <w:szCs w:val="26"/>
              </w:rPr>
              <w:t>75</w:t>
            </w:r>
            <w:r w:rsidR="00452C08" w:rsidRPr="00A92B13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kern w:val="36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86DF23" w14:textId="795CFA8A" w:rsidR="00452C08" w:rsidRPr="00A92B13" w:rsidRDefault="00452C08" w:rsidP="00452C0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</w:pPr>
            <w:r w:rsidRPr="00A92B13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B41C4" w14:textId="1D9B1D94" w:rsidR="00452C08" w:rsidRPr="00A92B13" w:rsidRDefault="00452C08" w:rsidP="00452C0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</w:tr>
      <w:tr w:rsidR="00452C08" w:rsidRPr="00A92B13" w14:paraId="2DD654ED" w14:textId="77777777" w:rsidTr="00452C08">
        <w:trPr>
          <w:cantSplit/>
          <w:trHeight w:val="20"/>
        </w:trPr>
        <w:tc>
          <w:tcPr>
            <w:tcW w:w="4267" w:type="dxa"/>
            <w:vAlign w:val="bottom"/>
          </w:tcPr>
          <w:p w14:paraId="4140D97A" w14:textId="77777777" w:rsidR="00452C08" w:rsidRPr="00A92B13" w:rsidRDefault="00452C08" w:rsidP="00452C08">
            <w:pPr>
              <w:ind w:left="417"/>
              <w:jc w:val="left"/>
              <w:outlineLvl w:val="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E3E6AC" w14:textId="2D2922FA" w:rsidR="00452C08" w:rsidRPr="00A92B13" w:rsidRDefault="00D97E68" w:rsidP="00452C0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kern w:val="36"/>
                <w:sz w:val="26"/>
                <w:szCs w:val="26"/>
              </w:rPr>
              <w:t>7</w:t>
            </w:r>
            <w:r w:rsidR="00452C08" w:rsidRPr="00A92B13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kern w:val="36"/>
                <w:sz w:val="26"/>
                <w:szCs w:val="26"/>
              </w:rPr>
              <w:t>965</w:t>
            </w:r>
            <w:r w:rsidR="00452C08" w:rsidRPr="00A92B13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kern w:val="36"/>
                <w:sz w:val="26"/>
                <w:szCs w:val="26"/>
              </w:rPr>
              <w:t>648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154E05" w14:textId="17869E90" w:rsidR="00452C08" w:rsidRPr="00A92B13" w:rsidRDefault="00D97E68" w:rsidP="00452C0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D97E68">
              <w:rPr>
                <w:rFonts w:ascii="Browallia New" w:hAnsi="Browallia New" w:cs="Browallia New"/>
                <w:kern w:val="36"/>
                <w:sz w:val="26"/>
                <w:szCs w:val="26"/>
              </w:rPr>
              <w:t>14</w:t>
            </w:r>
            <w:r w:rsidR="00452C08" w:rsidRPr="00A92B13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kern w:val="36"/>
                <w:sz w:val="26"/>
                <w:szCs w:val="26"/>
              </w:rPr>
              <w:t>293</w:t>
            </w:r>
            <w:r w:rsidR="00452C08" w:rsidRPr="00A92B13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97E68">
              <w:rPr>
                <w:rFonts w:ascii="Browallia New" w:hAnsi="Browallia New" w:cs="Browallia New"/>
                <w:kern w:val="36"/>
                <w:sz w:val="26"/>
                <w:szCs w:val="26"/>
              </w:rPr>
              <w:t>739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5EE144" w14:textId="6788F9EB" w:rsidR="00452C08" w:rsidRPr="00A92B13" w:rsidRDefault="00452C08" w:rsidP="00452C0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</w:pPr>
            <w:r w:rsidRPr="00A92B13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4EA88" w14:textId="62CA746E" w:rsidR="00452C08" w:rsidRPr="00A92B13" w:rsidRDefault="00452C08" w:rsidP="00452C0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A92B13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</w:tr>
    </w:tbl>
    <w:p w14:paraId="1257D86F" w14:textId="00D38FD8" w:rsidR="00402AE7" w:rsidRPr="00A92B13" w:rsidRDefault="00402AE7" w:rsidP="004D15A7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3CD1" w:rsidRPr="00A92B13" w14:paraId="7928544C" w14:textId="77777777" w:rsidTr="00F6095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FE39719" w14:textId="4C4FBB3C" w:rsidR="00763CD1" w:rsidRPr="00A92B13" w:rsidRDefault="00D97E68" w:rsidP="00F6095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97E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763CD1"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63CD1"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2448FBF0" w14:textId="65E559C8" w:rsidR="00763CD1" w:rsidRPr="00A92B13" w:rsidRDefault="00763CD1" w:rsidP="004D15A7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2AB2446B" w14:textId="6ABC8598" w:rsidR="0056083C" w:rsidRPr="00A92B13" w:rsidRDefault="00523310" w:rsidP="00523310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92B13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97E68" w:rsidRPr="00D97E68">
        <w:rPr>
          <w:rFonts w:ascii="Browallia New" w:hAnsi="Browallia New" w:cs="Browallia New"/>
          <w:sz w:val="26"/>
          <w:szCs w:val="26"/>
        </w:rPr>
        <w:t>11</w:t>
      </w:r>
      <w:r w:rsidRPr="00A92B13">
        <w:rPr>
          <w:rFonts w:ascii="Browallia New" w:hAnsi="Browallia New" w:cs="Browallia New"/>
          <w:sz w:val="26"/>
          <w:szCs w:val="26"/>
        </w:rPr>
        <w:t xml:space="preserve"> </w:t>
      </w:r>
      <w:r w:rsidRPr="00A92B13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D97E68" w:rsidRPr="00D97E68">
        <w:rPr>
          <w:rFonts w:ascii="Browallia New" w:hAnsi="Browallia New" w:cs="Browallia New"/>
          <w:sz w:val="26"/>
          <w:szCs w:val="26"/>
        </w:rPr>
        <w:t>2565</w:t>
      </w:r>
      <w:r w:rsidRPr="00A92B13">
        <w:rPr>
          <w:rFonts w:ascii="Browallia New" w:hAnsi="Browallia New" w:cs="Browallia New"/>
          <w:sz w:val="26"/>
          <w:szCs w:val="26"/>
        </w:rPr>
        <w:t xml:space="preserve"> </w:t>
      </w:r>
      <w:r w:rsidRPr="00A92B13">
        <w:rPr>
          <w:rFonts w:ascii="Browallia New" w:hAnsi="Browallia New" w:cs="Browallia New"/>
          <w:sz w:val="26"/>
          <w:szCs w:val="26"/>
          <w:cs/>
        </w:rPr>
        <w:t xml:space="preserve">ที่ประชุมสามัญผู้ถือหุ้นประจำปี </w:t>
      </w:r>
      <w:r w:rsidR="00D97E68" w:rsidRPr="00D97E68">
        <w:rPr>
          <w:rFonts w:ascii="Browallia New" w:hAnsi="Browallia New" w:cs="Browallia New"/>
          <w:sz w:val="26"/>
          <w:szCs w:val="26"/>
        </w:rPr>
        <w:t>2565</w:t>
      </w:r>
      <w:r w:rsidRPr="00A92B13">
        <w:rPr>
          <w:rFonts w:ascii="Browallia New" w:hAnsi="Browallia New" w:cs="Browallia New"/>
          <w:sz w:val="26"/>
          <w:szCs w:val="26"/>
        </w:rPr>
        <w:t xml:space="preserve"> (</w:t>
      </w:r>
      <w:r w:rsidRPr="00A92B13">
        <w:rPr>
          <w:rFonts w:ascii="Browallia New" w:hAnsi="Browallia New" w:cs="Browallia New"/>
          <w:sz w:val="26"/>
          <w:szCs w:val="26"/>
          <w:cs/>
        </w:rPr>
        <w:t xml:space="preserve">ครั้งที่ </w:t>
      </w:r>
      <w:r w:rsidR="00D97E68" w:rsidRPr="00D97E68">
        <w:rPr>
          <w:rFonts w:ascii="Browallia New" w:hAnsi="Browallia New" w:cs="Browallia New"/>
          <w:sz w:val="26"/>
          <w:szCs w:val="26"/>
        </w:rPr>
        <w:t>29</w:t>
      </w:r>
      <w:r w:rsidRPr="00A92B13">
        <w:rPr>
          <w:rFonts w:ascii="Browallia New" w:hAnsi="Browallia New" w:cs="Browallia New"/>
          <w:sz w:val="26"/>
          <w:szCs w:val="26"/>
        </w:rPr>
        <w:t>/</w:t>
      </w:r>
      <w:r w:rsidR="00D97E68" w:rsidRPr="00D97E68">
        <w:rPr>
          <w:rFonts w:ascii="Browallia New" w:hAnsi="Browallia New" w:cs="Browallia New"/>
          <w:sz w:val="26"/>
          <w:szCs w:val="26"/>
        </w:rPr>
        <w:t>2565</w:t>
      </w:r>
      <w:r w:rsidRPr="00A92B13">
        <w:rPr>
          <w:rFonts w:ascii="Browallia New" w:hAnsi="Browallia New" w:cs="Browallia New"/>
          <w:sz w:val="26"/>
          <w:szCs w:val="26"/>
        </w:rPr>
        <w:t xml:space="preserve">) </w:t>
      </w:r>
      <w:r w:rsidRPr="00A92B13">
        <w:rPr>
          <w:rFonts w:ascii="Browallia New" w:hAnsi="Browallia New" w:cs="Browallia New"/>
          <w:sz w:val="26"/>
          <w:szCs w:val="26"/>
          <w:cs/>
        </w:rPr>
        <w:t xml:space="preserve">ได้มีมติลดทุนจดทะเบียนของบริษัท จำนวน </w:t>
      </w:r>
      <w:r w:rsidR="00D97E68" w:rsidRPr="00D97E68">
        <w:rPr>
          <w:rFonts w:ascii="Browallia New" w:hAnsi="Browallia New" w:cs="Browallia New"/>
          <w:sz w:val="26"/>
          <w:szCs w:val="26"/>
        </w:rPr>
        <w:t>471</w:t>
      </w:r>
      <w:r w:rsidRPr="00A92B13">
        <w:rPr>
          <w:rFonts w:ascii="Browallia New" w:hAnsi="Browallia New" w:cs="Browallia New"/>
          <w:sz w:val="26"/>
          <w:szCs w:val="26"/>
        </w:rPr>
        <w:t>,</w:t>
      </w:r>
      <w:r w:rsidR="00D97E68" w:rsidRPr="00D97E68">
        <w:rPr>
          <w:rFonts w:ascii="Browallia New" w:hAnsi="Browallia New" w:cs="Browallia New"/>
          <w:sz w:val="26"/>
          <w:szCs w:val="26"/>
        </w:rPr>
        <w:t>083</w:t>
      </w:r>
      <w:r w:rsidRPr="00A92B13">
        <w:rPr>
          <w:rFonts w:ascii="Browallia New" w:hAnsi="Browallia New" w:cs="Browallia New"/>
          <w:sz w:val="26"/>
          <w:szCs w:val="26"/>
        </w:rPr>
        <w:t>,</w:t>
      </w:r>
      <w:r w:rsidR="00D97E68" w:rsidRPr="00D97E68">
        <w:rPr>
          <w:rFonts w:ascii="Browallia New" w:hAnsi="Browallia New" w:cs="Browallia New"/>
          <w:sz w:val="26"/>
          <w:szCs w:val="26"/>
        </w:rPr>
        <w:t>245</w:t>
      </w:r>
      <w:r w:rsidRPr="00A92B13">
        <w:rPr>
          <w:rFonts w:ascii="Browallia New" w:hAnsi="Browallia New" w:cs="Browallia New"/>
          <w:sz w:val="26"/>
          <w:szCs w:val="26"/>
        </w:rPr>
        <w:t xml:space="preserve"> </w:t>
      </w:r>
      <w:r w:rsidRPr="00A92B13">
        <w:rPr>
          <w:rFonts w:ascii="Browallia New" w:hAnsi="Browallia New" w:cs="Browallia New"/>
          <w:sz w:val="26"/>
          <w:szCs w:val="26"/>
          <w:cs/>
        </w:rPr>
        <w:t xml:space="preserve">บาท จากทุนจดทะเบียนเดิมจำนวน </w:t>
      </w:r>
      <w:r w:rsidR="00D97E68" w:rsidRPr="00D97E68">
        <w:rPr>
          <w:rFonts w:ascii="Browallia New" w:hAnsi="Browallia New" w:cs="Browallia New"/>
          <w:sz w:val="26"/>
          <w:szCs w:val="26"/>
        </w:rPr>
        <w:t>1</w:t>
      </w:r>
      <w:r w:rsidRPr="00A92B13">
        <w:rPr>
          <w:rFonts w:ascii="Browallia New" w:hAnsi="Browallia New" w:cs="Browallia New"/>
          <w:sz w:val="26"/>
          <w:szCs w:val="26"/>
        </w:rPr>
        <w:t>,</w:t>
      </w:r>
      <w:r w:rsidR="00D97E68" w:rsidRPr="00D97E68">
        <w:rPr>
          <w:rFonts w:ascii="Browallia New" w:hAnsi="Browallia New" w:cs="Browallia New"/>
          <w:sz w:val="26"/>
          <w:szCs w:val="26"/>
        </w:rPr>
        <w:t>415</w:t>
      </w:r>
      <w:r w:rsidRPr="00A92B13">
        <w:rPr>
          <w:rFonts w:ascii="Browallia New" w:hAnsi="Browallia New" w:cs="Browallia New"/>
          <w:sz w:val="26"/>
          <w:szCs w:val="26"/>
        </w:rPr>
        <w:t>,</w:t>
      </w:r>
      <w:r w:rsidR="00D97E68" w:rsidRPr="00D97E68">
        <w:rPr>
          <w:rFonts w:ascii="Browallia New" w:hAnsi="Browallia New" w:cs="Browallia New"/>
          <w:sz w:val="26"/>
          <w:szCs w:val="26"/>
        </w:rPr>
        <w:t>000</w:t>
      </w:r>
      <w:r w:rsidRPr="00A92B13">
        <w:rPr>
          <w:rFonts w:ascii="Browallia New" w:hAnsi="Browallia New" w:cs="Browallia New"/>
          <w:sz w:val="26"/>
          <w:szCs w:val="26"/>
        </w:rPr>
        <w:t>,</w:t>
      </w:r>
      <w:r w:rsidR="00D97E68" w:rsidRPr="00D97E68">
        <w:rPr>
          <w:rFonts w:ascii="Browallia New" w:hAnsi="Browallia New" w:cs="Browallia New"/>
          <w:sz w:val="26"/>
          <w:szCs w:val="26"/>
        </w:rPr>
        <w:t>000</w:t>
      </w:r>
      <w:r w:rsidRPr="00A92B13">
        <w:rPr>
          <w:rFonts w:ascii="Browallia New" w:hAnsi="Browallia New" w:cs="Browallia New"/>
          <w:sz w:val="26"/>
          <w:szCs w:val="26"/>
        </w:rPr>
        <w:t xml:space="preserve"> </w:t>
      </w:r>
      <w:r w:rsidRPr="00A92B13">
        <w:rPr>
          <w:rFonts w:ascii="Browallia New" w:hAnsi="Browallia New" w:cs="Browallia New"/>
          <w:sz w:val="26"/>
          <w:szCs w:val="26"/>
          <w:cs/>
        </w:rPr>
        <w:t xml:space="preserve">บาท เป็นทุนจดทะเบียนจำนวน </w:t>
      </w:r>
      <w:r w:rsidR="00D97E68" w:rsidRPr="00D97E68">
        <w:rPr>
          <w:rFonts w:ascii="Browallia New" w:hAnsi="Browallia New" w:cs="Browallia New"/>
          <w:sz w:val="26"/>
          <w:szCs w:val="26"/>
        </w:rPr>
        <w:t>943</w:t>
      </w:r>
      <w:r w:rsidRPr="00A92B13">
        <w:rPr>
          <w:rFonts w:ascii="Browallia New" w:hAnsi="Browallia New" w:cs="Browallia New"/>
          <w:sz w:val="26"/>
          <w:szCs w:val="26"/>
        </w:rPr>
        <w:t>,</w:t>
      </w:r>
      <w:r w:rsidR="00D97E68" w:rsidRPr="00D97E68">
        <w:rPr>
          <w:rFonts w:ascii="Browallia New" w:hAnsi="Browallia New" w:cs="Browallia New"/>
          <w:sz w:val="26"/>
          <w:szCs w:val="26"/>
        </w:rPr>
        <w:t>916</w:t>
      </w:r>
      <w:r w:rsidRPr="00A92B13">
        <w:rPr>
          <w:rFonts w:ascii="Browallia New" w:hAnsi="Browallia New" w:cs="Browallia New"/>
          <w:sz w:val="26"/>
          <w:szCs w:val="26"/>
        </w:rPr>
        <w:t>,</w:t>
      </w:r>
      <w:r w:rsidR="00D97E68" w:rsidRPr="00D97E68">
        <w:rPr>
          <w:rFonts w:ascii="Browallia New" w:hAnsi="Browallia New" w:cs="Browallia New"/>
          <w:sz w:val="26"/>
          <w:szCs w:val="26"/>
        </w:rPr>
        <w:t>755</w:t>
      </w:r>
      <w:r w:rsidRPr="00A92B13">
        <w:rPr>
          <w:rFonts w:ascii="Browallia New" w:hAnsi="Browallia New" w:cs="Browallia New"/>
          <w:sz w:val="26"/>
          <w:szCs w:val="26"/>
        </w:rPr>
        <w:t xml:space="preserve"> </w:t>
      </w:r>
      <w:r w:rsidRPr="00A92B13">
        <w:rPr>
          <w:rFonts w:ascii="Browallia New" w:hAnsi="Browallia New" w:cs="Browallia New"/>
          <w:sz w:val="26"/>
          <w:szCs w:val="26"/>
          <w:cs/>
        </w:rPr>
        <w:t>บาท โดยการ</w:t>
      </w:r>
      <w:r w:rsidR="00A92B13">
        <w:rPr>
          <w:rFonts w:ascii="Browallia New" w:hAnsi="Browallia New" w:cs="Browallia New"/>
          <w:sz w:val="26"/>
          <w:szCs w:val="26"/>
        </w:rPr>
        <w:br/>
      </w:r>
      <w:r w:rsidRPr="00A92B13">
        <w:rPr>
          <w:rFonts w:ascii="Browallia New" w:hAnsi="Browallia New" w:cs="Browallia New"/>
          <w:sz w:val="26"/>
          <w:szCs w:val="26"/>
          <w:cs/>
        </w:rPr>
        <w:t xml:space="preserve">ตัดหุ้นสามัญที่ไม่ได้นำออกจำหน่ายจำนวน </w:t>
      </w:r>
      <w:r w:rsidR="00D97E68" w:rsidRPr="00D97E68">
        <w:rPr>
          <w:rFonts w:ascii="Browallia New" w:hAnsi="Browallia New" w:cs="Browallia New"/>
          <w:sz w:val="26"/>
          <w:szCs w:val="26"/>
        </w:rPr>
        <w:t>471</w:t>
      </w:r>
      <w:r w:rsidRPr="00A92B13">
        <w:rPr>
          <w:rFonts w:ascii="Browallia New" w:hAnsi="Browallia New" w:cs="Browallia New"/>
          <w:sz w:val="26"/>
          <w:szCs w:val="26"/>
        </w:rPr>
        <w:t>,</w:t>
      </w:r>
      <w:r w:rsidR="00D97E68" w:rsidRPr="00D97E68">
        <w:rPr>
          <w:rFonts w:ascii="Browallia New" w:hAnsi="Browallia New" w:cs="Browallia New"/>
          <w:sz w:val="26"/>
          <w:szCs w:val="26"/>
        </w:rPr>
        <w:t>083</w:t>
      </w:r>
      <w:r w:rsidRPr="00A92B13">
        <w:rPr>
          <w:rFonts w:ascii="Browallia New" w:hAnsi="Browallia New" w:cs="Browallia New"/>
          <w:sz w:val="26"/>
          <w:szCs w:val="26"/>
        </w:rPr>
        <w:t>,</w:t>
      </w:r>
      <w:r w:rsidR="00D97E68" w:rsidRPr="00D97E68">
        <w:rPr>
          <w:rFonts w:ascii="Browallia New" w:hAnsi="Browallia New" w:cs="Browallia New"/>
          <w:sz w:val="26"/>
          <w:szCs w:val="26"/>
        </w:rPr>
        <w:t>245</w:t>
      </w:r>
      <w:r w:rsidRPr="00A92B13">
        <w:rPr>
          <w:rFonts w:ascii="Browallia New" w:hAnsi="Browallia New" w:cs="Browallia New"/>
          <w:sz w:val="26"/>
          <w:szCs w:val="26"/>
        </w:rPr>
        <w:t xml:space="preserve"> </w:t>
      </w:r>
      <w:r w:rsidRPr="00A92B13">
        <w:rPr>
          <w:rFonts w:ascii="Browallia New" w:hAnsi="Browallia New" w:cs="Browallia New"/>
          <w:sz w:val="26"/>
          <w:szCs w:val="26"/>
          <w:cs/>
        </w:rPr>
        <w:t xml:space="preserve">หุ้น มูลค่าหุ้นที่ตราไว้หุ้นละ </w:t>
      </w:r>
      <w:r w:rsidR="00D97E68" w:rsidRPr="00D97E68">
        <w:rPr>
          <w:rFonts w:ascii="Browallia New" w:hAnsi="Browallia New" w:cs="Browallia New"/>
          <w:sz w:val="26"/>
          <w:szCs w:val="26"/>
        </w:rPr>
        <w:t>1</w:t>
      </w:r>
      <w:r w:rsidRPr="00A92B13">
        <w:rPr>
          <w:rFonts w:ascii="Browallia New" w:hAnsi="Browallia New" w:cs="Browallia New"/>
          <w:sz w:val="26"/>
          <w:szCs w:val="26"/>
        </w:rPr>
        <w:t xml:space="preserve"> </w:t>
      </w:r>
      <w:r w:rsidRPr="00A92B13">
        <w:rPr>
          <w:rFonts w:ascii="Browallia New" w:hAnsi="Browallia New" w:cs="Browallia New"/>
          <w:sz w:val="26"/>
          <w:szCs w:val="26"/>
          <w:cs/>
        </w:rPr>
        <w:t>บาท</w:t>
      </w:r>
      <w:r w:rsidR="004E6144" w:rsidRPr="00A92B13">
        <w:rPr>
          <w:rFonts w:ascii="Browallia New" w:hAnsi="Browallia New" w:cs="Browallia New"/>
          <w:sz w:val="26"/>
          <w:szCs w:val="26"/>
          <w:cs/>
        </w:rPr>
        <w:t xml:space="preserve"> และบริษัทได้จดทะเบียน</w:t>
      </w:r>
      <w:r w:rsidR="00E54F4C" w:rsidRPr="00A92B13">
        <w:rPr>
          <w:rFonts w:ascii="Browallia New" w:hAnsi="Browallia New" w:cs="Browallia New"/>
          <w:sz w:val="26"/>
          <w:szCs w:val="26"/>
          <w:cs/>
        </w:rPr>
        <w:t>การลดทุนดังกล่าว</w:t>
      </w:r>
      <w:r w:rsidR="004E6144" w:rsidRPr="00A92B13">
        <w:rPr>
          <w:rFonts w:ascii="Browallia New" w:hAnsi="Browallia New" w:cs="Browallia New"/>
          <w:sz w:val="26"/>
          <w:szCs w:val="26"/>
          <w:cs/>
        </w:rPr>
        <w:t xml:space="preserve">กับกระทรวงพาณิชย์เมื่อวันที่ </w:t>
      </w:r>
      <w:r w:rsidR="00D97E68" w:rsidRPr="00D97E68">
        <w:rPr>
          <w:rFonts w:ascii="Browallia New" w:hAnsi="Browallia New" w:cs="Browallia New"/>
          <w:sz w:val="26"/>
          <w:szCs w:val="26"/>
        </w:rPr>
        <w:t>12</w:t>
      </w:r>
      <w:r w:rsidR="004E6144" w:rsidRPr="00A92B13">
        <w:rPr>
          <w:rFonts w:ascii="Browallia New" w:hAnsi="Browallia New" w:cs="Browallia New"/>
          <w:sz w:val="26"/>
          <w:szCs w:val="26"/>
        </w:rPr>
        <w:t xml:space="preserve"> </w:t>
      </w:r>
      <w:r w:rsidR="004E6144" w:rsidRPr="00A92B13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D97E68" w:rsidRPr="00D97E68">
        <w:rPr>
          <w:rFonts w:ascii="Browallia New" w:hAnsi="Browallia New" w:cs="Browallia New"/>
          <w:sz w:val="26"/>
          <w:szCs w:val="26"/>
        </w:rPr>
        <w:t>2565</w:t>
      </w:r>
    </w:p>
    <w:p w14:paraId="5D6C09B9" w14:textId="77777777" w:rsidR="00763CD1" w:rsidRPr="00A92B13" w:rsidRDefault="00763CD1" w:rsidP="004D15A7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75828" w:rsidRPr="00A92B13" w14:paraId="37BCD056" w14:textId="77777777" w:rsidTr="008308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F16C628" w14:textId="68CACA43" w:rsidR="00475828" w:rsidRPr="00A92B13" w:rsidRDefault="00D97E68" w:rsidP="008308D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9" w:name="_Hlk102574102"/>
            <w:r w:rsidRPr="00D97E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475828"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75828" w:rsidRPr="00A92B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  <w:bookmarkEnd w:id="19"/>
    </w:tbl>
    <w:p w14:paraId="61914AFB" w14:textId="77777777" w:rsidR="00475828" w:rsidRPr="00A92B13" w:rsidRDefault="00475828" w:rsidP="004D15A7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1DF673ED" w14:textId="6ED05F91" w:rsidR="00990F1B" w:rsidRDefault="00475828" w:rsidP="00976EF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92B13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คณะกรรมการบริษัทเมื่อวันที่</w:t>
      </w:r>
      <w:r w:rsidR="000B0455" w:rsidRPr="00A92B1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97E68" w:rsidRPr="00D97E68">
        <w:rPr>
          <w:rFonts w:ascii="Browallia New" w:hAnsi="Browallia New" w:cs="Browallia New"/>
          <w:spacing w:val="-4"/>
          <w:sz w:val="26"/>
          <w:szCs w:val="26"/>
        </w:rPr>
        <w:t>12</w:t>
      </w:r>
      <w:r w:rsidR="00A104C6" w:rsidRPr="00A92B1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104C6" w:rsidRPr="00A92B13">
        <w:rPr>
          <w:rFonts w:ascii="Browallia New" w:hAnsi="Browallia New" w:cs="Browallia New"/>
          <w:spacing w:val="-4"/>
          <w:sz w:val="26"/>
          <w:szCs w:val="26"/>
          <w:cs/>
        </w:rPr>
        <w:t>พฤษภาคม</w:t>
      </w:r>
      <w:r w:rsidRPr="00A92B1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06BC2" w:rsidRPr="00A92B13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D97E68" w:rsidRPr="00D97E68">
        <w:rPr>
          <w:rFonts w:ascii="Browallia New" w:hAnsi="Browallia New" w:cs="Browallia New"/>
          <w:spacing w:val="-4"/>
          <w:sz w:val="26"/>
          <w:szCs w:val="26"/>
        </w:rPr>
        <w:t>2565</w:t>
      </w:r>
    </w:p>
    <w:p w14:paraId="42ED4EE7" w14:textId="77777777" w:rsidR="00216AF5" w:rsidRPr="00A92B13" w:rsidRDefault="00216AF5" w:rsidP="00976EF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sectPr w:rsidR="00216AF5" w:rsidRPr="00A92B13" w:rsidSect="005707A0">
      <w:headerReference w:type="default" r:id="rId8"/>
      <w:footerReference w:type="default" r:id="rId9"/>
      <w:pgSz w:w="11906" w:h="16838" w:code="9"/>
      <w:pgMar w:top="1440" w:right="720" w:bottom="720" w:left="1728" w:header="706" w:footer="576" w:gutter="0"/>
      <w:pgNumType w:start="1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731511" w14:textId="77777777" w:rsidR="00CD5921" w:rsidRDefault="00CD5921">
      <w:r>
        <w:separator/>
      </w:r>
    </w:p>
  </w:endnote>
  <w:endnote w:type="continuationSeparator" w:id="0">
    <w:p w14:paraId="3D10D3DF" w14:textId="77777777" w:rsidR="00CD5921" w:rsidRDefault="00CD5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DF934E" w14:textId="0A1F83E4" w:rsidR="00DA2C97" w:rsidRPr="009F7F30" w:rsidRDefault="00DA2C97" w:rsidP="00DD4271">
    <w:pPr>
      <w:pStyle w:val="Footer"/>
      <w:pBdr>
        <w:top w:val="single" w:sz="8" w:space="1" w:color="auto"/>
      </w:pBdr>
      <w:tabs>
        <w:tab w:val="clear" w:pos="8306"/>
      </w:tabs>
      <w:ind w:right="10"/>
      <w:jc w:val="right"/>
      <w:rPr>
        <w:rFonts w:ascii="Browallia New" w:hAnsi="Browallia New" w:cs="Browallia New"/>
        <w:sz w:val="26"/>
        <w:szCs w:val="26"/>
        <w:lang w:val="en-GB"/>
      </w:rPr>
    </w:pPr>
    <w:r w:rsidRPr="009F7F30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9F7F30">
      <w:rPr>
        <w:rStyle w:val="PageNumber"/>
        <w:rFonts w:ascii="Browallia New" w:hAnsi="Browallia New" w:cs="Browallia New"/>
        <w:sz w:val="26"/>
        <w:szCs w:val="26"/>
        <w:cs/>
        <w:lang w:val="en-GB"/>
      </w:rPr>
      <w:instrText xml:space="preserve"> PAGE </w:instrText>
    </w:r>
    <w:r w:rsidRPr="009F7F30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  <w:cs/>
        <w:lang w:val="en-GB"/>
      </w:rPr>
      <w:t>2</w:t>
    </w:r>
    <w:r w:rsidRPr="00A92B13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1</w:t>
    </w:r>
    <w:r w:rsidRPr="009F7F30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2AEB5C" w14:textId="77777777" w:rsidR="00CD5921" w:rsidRDefault="00CD5921">
      <w:r>
        <w:separator/>
      </w:r>
    </w:p>
  </w:footnote>
  <w:footnote w:type="continuationSeparator" w:id="0">
    <w:p w14:paraId="2C4B1985" w14:textId="77777777" w:rsidR="00CD5921" w:rsidRDefault="00CD59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C05194" w14:textId="77777777" w:rsidR="00DA2C97" w:rsidRPr="0099360F" w:rsidRDefault="00DA2C97" w:rsidP="00550AEC">
    <w:pPr>
      <w:pStyle w:val="Header"/>
      <w:tabs>
        <w:tab w:val="clear" w:pos="8306"/>
      </w:tabs>
      <w:jc w:val="left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99360F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บริษัท </w:t>
    </w:r>
    <w:r w:rsidRPr="0099360F">
      <w:rPr>
        <w:rFonts w:ascii="Browallia New" w:hAnsi="Browallia New" w:cs="Browallia New"/>
        <w:b/>
        <w:bCs/>
        <w:sz w:val="26"/>
        <w:szCs w:val="26"/>
        <w:cs/>
      </w:rPr>
      <w:t>เวฟ เอ็นเตอร์เทนเมนท์</w:t>
    </w:r>
    <w:r w:rsidRPr="0099360F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 จำกัด (มหาชน)</w:t>
    </w:r>
  </w:p>
  <w:p w14:paraId="3C066BFD" w14:textId="77777777" w:rsidR="00DA2C97" w:rsidRPr="0099360F" w:rsidRDefault="00DA2C97" w:rsidP="00550AEC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99360F">
      <w:rPr>
        <w:rFonts w:ascii="Browallia New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5D699EDA" w14:textId="4F67F882" w:rsidR="00DA2C97" w:rsidRPr="009F7F30" w:rsidRDefault="00DA2C97" w:rsidP="000B2962">
    <w:pPr>
      <w:pStyle w:val="Header"/>
      <w:pBdr>
        <w:bottom w:val="single" w:sz="8" w:space="1" w:color="auto"/>
      </w:pBdr>
      <w:tabs>
        <w:tab w:val="clear" w:pos="8306"/>
      </w:tabs>
      <w:rPr>
        <w:rFonts w:ascii="Browallia New" w:hAnsi="Browallia New" w:cs="Browallia New"/>
        <w:b/>
        <w:bCs/>
        <w:sz w:val="26"/>
        <w:szCs w:val="26"/>
      </w:rPr>
    </w:pPr>
    <w:r w:rsidRPr="009F7F30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สำหรับงวดระหว่างกาลสิ้นสุดวันที่ </w:t>
    </w:r>
    <w:r w:rsidRPr="00A92B13">
      <w:rPr>
        <w:rFonts w:ascii="Browallia New" w:hAnsi="Browallia New" w:cs="Browallia New"/>
        <w:b/>
        <w:bCs/>
        <w:sz w:val="26"/>
        <w:szCs w:val="26"/>
      </w:rPr>
      <w:t>31</w:t>
    </w:r>
    <w:r>
      <w:rPr>
        <w:rFonts w:ascii="Browallia New" w:hAnsi="Browallia New" w:cs="Browallia New"/>
        <w:b/>
        <w:bCs/>
        <w:sz w:val="26"/>
        <w:szCs w:val="26"/>
      </w:rPr>
      <w:t xml:space="preserve"> </w:t>
    </w:r>
    <w:r>
      <w:rPr>
        <w:rFonts w:ascii="Browallia New" w:hAnsi="Browallia New" w:cs="Browallia New" w:hint="cs"/>
        <w:b/>
        <w:bCs/>
        <w:sz w:val="26"/>
        <w:szCs w:val="26"/>
        <w:cs/>
      </w:rPr>
      <w:t>มีนาคม</w:t>
    </w:r>
    <w:r w:rsidRPr="009F7F30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Pr="00A92B13">
      <w:rPr>
        <w:rFonts w:ascii="Browallia New" w:hAnsi="Browallia New" w:cs="Browallia New"/>
        <w:b/>
        <w:bCs/>
        <w:sz w:val="26"/>
        <w:szCs w:val="26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A733C3"/>
    <w:multiLevelType w:val="hybridMultilevel"/>
    <w:tmpl w:val="EF2AD6B6"/>
    <w:lvl w:ilvl="0" w:tplc="D65868A4">
      <w:numFmt w:val="bullet"/>
      <w:lvlText w:val="•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" w15:restartNumberingAfterBreak="0">
    <w:nsid w:val="0DFF0F33"/>
    <w:multiLevelType w:val="multilevel"/>
    <w:tmpl w:val="70CA614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80" w:hanging="54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i w:val="0"/>
      </w:rPr>
    </w:lvl>
  </w:abstractNum>
  <w:abstractNum w:abstractNumId="3" w15:restartNumberingAfterBreak="0">
    <w:nsid w:val="12853B70"/>
    <w:multiLevelType w:val="hybridMultilevel"/>
    <w:tmpl w:val="24B22754"/>
    <w:lvl w:ilvl="0" w:tplc="25E044C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" w15:restartNumberingAfterBreak="0">
    <w:nsid w:val="146B719C"/>
    <w:multiLevelType w:val="hybridMultilevel"/>
    <w:tmpl w:val="23A6E2EE"/>
    <w:lvl w:ilvl="0" w:tplc="AD7CF7C6">
      <w:start w:val="30"/>
      <w:numFmt w:val="bullet"/>
      <w:lvlText w:val="﷐"/>
      <w:lvlJc w:val="left"/>
      <w:pPr>
        <w:ind w:left="1320" w:hanging="960"/>
      </w:pPr>
      <w:rPr>
        <w:rFonts w:ascii="Times New Roman" w:eastAsia="Cordia New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45593"/>
    <w:multiLevelType w:val="hybridMultilevel"/>
    <w:tmpl w:val="139A6ED0"/>
    <w:lvl w:ilvl="0" w:tplc="E16EF2D2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56EA1"/>
    <w:multiLevelType w:val="hybridMultilevel"/>
    <w:tmpl w:val="44F00A20"/>
    <w:lvl w:ilvl="0" w:tplc="32265A64">
      <w:start w:val="1"/>
      <w:numFmt w:val="thaiLetters"/>
      <w:lvlText w:val="%1)"/>
      <w:lvlJc w:val="left"/>
      <w:pPr>
        <w:ind w:left="900" w:hanging="360"/>
      </w:pPr>
      <w:rPr>
        <w:rFonts w:eastAsia="Arial Unicode MS" w:hint="default"/>
        <w:color w:val="000000"/>
        <w:sz w:val="26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4D379E5"/>
    <w:multiLevelType w:val="hybridMultilevel"/>
    <w:tmpl w:val="9E98B6E4"/>
    <w:lvl w:ilvl="0" w:tplc="11A68696">
      <w:start w:val="19"/>
      <w:numFmt w:val="bullet"/>
      <w:lvlText w:val="﷐"/>
      <w:lvlJc w:val="left"/>
      <w:pPr>
        <w:ind w:left="1320" w:hanging="9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1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D82976"/>
    <w:multiLevelType w:val="hybridMultilevel"/>
    <w:tmpl w:val="E38CF8A4"/>
    <w:lvl w:ilvl="0" w:tplc="F4E81F5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141483"/>
    <w:multiLevelType w:val="hybridMultilevel"/>
    <w:tmpl w:val="C97C39AA"/>
    <w:lvl w:ilvl="0" w:tplc="3CBE99E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B446768"/>
    <w:multiLevelType w:val="hybridMultilevel"/>
    <w:tmpl w:val="10562216"/>
    <w:lvl w:ilvl="0" w:tplc="5EECEB2E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b w:val="0"/>
        <w:bCs w:val="0"/>
        <w:sz w:val="24"/>
        <w:szCs w:val="24"/>
      </w:rPr>
    </w:lvl>
    <w:lvl w:ilvl="1" w:tplc="FCEC90A2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auto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5" w15:restartNumberingAfterBreak="0">
    <w:nsid w:val="3F107838"/>
    <w:multiLevelType w:val="hybridMultilevel"/>
    <w:tmpl w:val="88DCDE62"/>
    <w:lvl w:ilvl="0" w:tplc="F7E6B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6D52A6"/>
    <w:multiLevelType w:val="hybridMultilevel"/>
    <w:tmpl w:val="FAD8E4FE"/>
    <w:lvl w:ilvl="0" w:tplc="7C58BD1E">
      <w:start w:val="1"/>
      <w:numFmt w:val="decimal"/>
      <w:lvlText w:val="%1)"/>
      <w:lvlJc w:val="left"/>
      <w:pPr>
        <w:ind w:left="4046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4766" w:hanging="360"/>
      </w:pPr>
    </w:lvl>
    <w:lvl w:ilvl="2" w:tplc="0809001B" w:tentative="1">
      <w:start w:val="1"/>
      <w:numFmt w:val="lowerRoman"/>
      <w:lvlText w:val="%3."/>
      <w:lvlJc w:val="right"/>
      <w:pPr>
        <w:ind w:left="5486" w:hanging="180"/>
      </w:pPr>
    </w:lvl>
    <w:lvl w:ilvl="3" w:tplc="0809000F" w:tentative="1">
      <w:start w:val="1"/>
      <w:numFmt w:val="decimal"/>
      <w:lvlText w:val="%4."/>
      <w:lvlJc w:val="left"/>
      <w:pPr>
        <w:ind w:left="6206" w:hanging="360"/>
      </w:pPr>
    </w:lvl>
    <w:lvl w:ilvl="4" w:tplc="08090019" w:tentative="1">
      <w:start w:val="1"/>
      <w:numFmt w:val="lowerLetter"/>
      <w:lvlText w:val="%5."/>
      <w:lvlJc w:val="left"/>
      <w:pPr>
        <w:ind w:left="6926" w:hanging="360"/>
      </w:pPr>
    </w:lvl>
    <w:lvl w:ilvl="5" w:tplc="0809001B" w:tentative="1">
      <w:start w:val="1"/>
      <w:numFmt w:val="lowerRoman"/>
      <w:lvlText w:val="%6."/>
      <w:lvlJc w:val="right"/>
      <w:pPr>
        <w:ind w:left="7646" w:hanging="180"/>
      </w:pPr>
    </w:lvl>
    <w:lvl w:ilvl="6" w:tplc="0809000F" w:tentative="1">
      <w:start w:val="1"/>
      <w:numFmt w:val="decimal"/>
      <w:lvlText w:val="%7."/>
      <w:lvlJc w:val="left"/>
      <w:pPr>
        <w:ind w:left="8366" w:hanging="360"/>
      </w:pPr>
    </w:lvl>
    <w:lvl w:ilvl="7" w:tplc="08090019" w:tentative="1">
      <w:start w:val="1"/>
      <w:numFmt w:val="lowerLetter"/>
      <w:lvlText w:val="%8."/>
      <w:lvlJc w:val="left"/>
      <w:pPr>
        <w:ind w:left="9086" w:hanging="360"/>
      </w:pPr>
    </w:lvl>
    <w:lvl w:ilvl="8" w:tplc="080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17" w15:restartNumberingAfterBreak="0">
    <w:nsid w:val="46031D1D"/>
    <w:multiLevelType w:val="hybridMultilevel"/>
    <w:tmpl w:val="F1608FBE"/>
    <w:lvl w:ilvl="0" w:tplc="2EB684D8">
      <w:start w:val="1"/>
      <w:numFmt w:val="thaiLetters"/>
      <w:lvlText w:val="%1)"/>
      <w:lvlJc w:val="left"/>
      <w:pPr>
        <w:ind w:left="93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6" w:hanging="360"/>
      </w:pPr>
    </w:lvl>
    <w:lvl w:ilvl="2" w:tplc="0809001B" w:tentative="1">
      <w:start w:val="1"/>
      <w:numFmt w:val="lowerRoman"/>
      <w:lvlText w:val="%3."/>
      <w:lvlJc w:val="right"/>
      <w:pPr>
        <w:ind w:left="2376" w:hanging="180"/>
      </w:pPr>
    </w:lvl>
    <w:lvl w:ilvl="3" w:tplc="0809000F" w:tentative="1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8" w15:restartNumberingAfterBreak="0">
    <w:nsid w:val="481E60DA"/>
    <w:multiLevelType w:val="hybridMultilevel"/>
    <w:tmpl w:val="76D8C458"/>
    <w:lvl w:ilvl="0" w:tplc="DA1CFA8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0" w15:restartNumberingAfterBreak="0">
    <w:nsid w:val="562767F8"/>
    <w:multiLevelType w:val="hybridMultilevel"/>
    <w:tmpl w:val="6A06FE2C"/>
    <w:lvl w:ilvl="0" w:tplc="841EEA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BE0C4C"/>
    <w:multiLevelType w:val="hybridMultilevel"/>
    <w:tmpl w:val="6D7C9524"/>
    <w:lvl w:ilvl="0" w:tplc="E05E3206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2" w15:restartNumberingAfterBreak="0">
    <w:nsid w:val="5EB63F9C"/>
    <w:multiLevelType w:val="hybridMultilevel"/>
    <w:tmpl w:val="A8B00972"/>
    <w:lvl w:ilvl="0" w:tplc="8BF0F7CA">
      <w:start w:val="27"/>
      <w:numFmt w:val="bullet"/>
      <w:lvlText w:val="﷐"/>
      <w:lvlJc w:val="left"/>
      <w:pPr>
        <w:ind w:left="1320" w:hanging="960"/>
      </w:pPr>
      <w:rPr>
        <w:rFonts w:ascii="Times New Roman" w:eastAsia="Cordia New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1B68A0"/>
    <w:multiLevelType w:val="hybridMultilevel"/>
    <w:tmpl w:val="DEC26316"/>
    <w:lvl w:ilvl="0" w:tplc="BB6EE3F6">
      <w:start w:val="20"/>
      <w:numFmt w:val="bullet"/>
      <w:lvlText w:val="﷐"/>
      <w:lvlJc w:val="left"/>
      <w:pPr>
        <w:ind w:left="1320" w:hanging="9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CB4D38"/>
    <w:multiLevelType w:val="hybridMultilevel"/>
    <w:tmpl w:val="0DBE82F2"/>
    <w:lvl w:ilvl="0" w:tplc="4B30DB3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56A7243"/>
    <w:multiLevelType w:val="multilevel"/>
    <w:tmpl w:val="201AE3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751660A"/>
    <w:multiLevelType w:val="hybridMultilevel"/>
    <w:tmpl w:val="4348A01A"/>
    <w:lvl w:ilvl="0" w:tplc="71E4A7EA">
      <w:numFmt w:val="bullet"/>
      <w:lvlText w:val="•"/>
      <w:lvlJc w:val="left"/>
      <w:pPr>
        <w:ind w:left="1080" w:hanging="72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0E7A03"/>
    <w:multiLevelType w:val="hybridMultilevel"/>
    <w:tmpl w:val="139A6ED0"/>
    <w:lvl w:ilvl="0" w:tplc="E16EF2D2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8" w15:restartNumberingAfterBreak="0">
    <w:nsid w:val="6A476745"/>
    <w:multiLevelType w:val="hybridMultilevel"/>
    <w:tmpl w:val="44303DD0"/>
    <w:lvl w:ilvl="0" w:tplc="D6225726">
      <w:start w:val="1"/>
      <w:numFmt w:val="thaiLetters"/>
      <w:lvlText w:val="(%1)"/>
      <w:lvlJc w:val="left"/>
      <w:pPr>
        <w:ind w:left="1440" w:hanging="90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EEB0C86"/>
    <w:multiLevelType w:val="hybridMultilevel"/>
    <w:tmpl w:val="90F45CC2"/>
    <w:lvl w:ilvl="0" w:tplc="4F4451F4">
      <w:numFmt w:val="bullet"/>
      <w:lvlText w:val="•"/>
      <w:lvlJc w:val="left"/>
      <w:pPr>
        <w:ind w:left="1170" w:hanging="45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05D66FE"/>
    <w:multiLevelType w:val="hybridMultilevel"/>
    <w:tmpl w:val="52FAA2E2"/>
    <w:lvl w:ilvl="0" w:tplc="51C207DE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1" w15:restartNumberingAfterBreak="0">
    <w:nsid w:val="739D312D"/>
    <w:multiLevelType w:val="hybridMultilevel"/>
    <w:tmpl w:val="EDE627C2"/>
    <w:lvl w:ilvl="0" w:tplc="AC5230E4">
      <w:start w:val="1"/>
      <w:numFmt w:val="thaiLetters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0C4A50"/>
    <w:multiLevelType w:val="hybridMultilevel"/>
    <w:tmpl w:val="9DB6DE98"/>
    <w:lvl w:ilvl="0" w:tplc="BF22FA58">
      <w:start w:val="15"/>
      <w:numFmt w:val="bullet"/>
      <w:lvlText w:val="﷐"/>
      <w:lvlJc w:val="left"/>
      <w:pPr>
        <w:ind w:left="1447" w:hanging="1087"/>
      </w:pPr>
      <w:rPr>
        <w:rFonts w:ascii="Times New Roman" w:eastAsia="Cordia New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9"/>
  </w:num>
  <w:num w:numId="3">
    <w:abstractNumId w:val="24"/>
  </w:num>
  <w:num w:numId="4">
    <w:abstractNumId w:val="9"/>
  </w:num>
  <w:num w:numId="5">
    <w:abstractNumId w:val="21"/>
  </w:num>
  <w:num w:numId="6">
    <w:abstractNumId w:val="5"/>
  </w:num>
  <w:num w:numId="7">
    <w:abstractNumId w:val="18"/>
  </w:num>
  <w:num w:numId="8">
    <w:abstractNumId w:val="10"/>
  </w:num>
  <w:num w:numId="9">
    <w:abstractNumId w:val="27"/>
  </w:num>
  <w:num w:numId="10">
    <w:abstractNumId w:val="19"/>
  </w:num>
  <w:num w:numId="11">
    <w:abstractNumId w:val="3"/>
  </w:num>
  <w:num w:numId="12">
    <w:abstractNumId w:val="30"/>
  </w:num>
  <w:num w:numId="13">
    <w:abstractNumId w:val="8"/>
  </w:num>
  <w:num w:numId="14">
    <w:abstractNumId w:val="14"/>
  </w:num>
  <w:num w:numId="15">
    <w:abstractNumId w:val="1"/>
  </w:num>
  <w:num w:numId="16">
    <w:abstractNumId w:val="23"/>
  </w:num>
  <w:num w:numId="17">
    <w:abstractNumId w:val="31"/>
  </w:num>
  <w:num w:numId="18">
    <w:abstractNumId w:val="7"/>
  </w:num>
  <w:num w:numId="19">
    <w:abstractNumId w:val="17"/>
  </w:num>
  <w:num w:numId="20">
    <w:abstractNumId w:val="12"/>
  </w:num>
  <w:num w:numId="21">
    <w:abstractNumId w:val="6"/>
  </w:num>
  <w:num w:numId="22">
    <w:abstractNumId w:val="22"/>
  </w:num>
  <w:num w:numId="23">
    <w:abstractNumId w:val="16"/>
  </w:num>
  <w:num w:numId="24">
    <w:abstractNumId w:val="28"/>
  </w:num>
  <w:num w:numId="25">
    <w:abstractNumId w:val="32"/>
  </w:num>
  <w:num w:numId="26">
    <w:abstractNumId w:val="13"/>
  </w:num>
  <w:num w:numId="27">
    <w:abstractNumId w:val="4"/>
  </w:num>
  <w:num w:numId="28">
    <w:abstractNumId w:val="20"/>
  </w:num>
  <w:num w:numId="29">
    <w:abstractNumId w:val="0"/>
  </w:num>
  <w:num w:numId="30">
    <w:abstractNumId w:val="15"/>
  </w:num>
  <w:num w:numId="31">
    <w:abstractNumId w:val="26"/>
  </w:num>
  <w:num w:numId="32">
    <w:abstractNumId w:val="11"/>
  </w:num>
  <w:num w:numId="33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63D33"/>
    <w:rsid w:val="000006C3"/>
    <w:rsid w:val="000006C8"/>
    <w:rsid w:val="00000C6F"/>
    <w:rsid w:val="0000109F"/>
    <w:rsid w:val="000012F6"/>
    <w:rsid w:val="00001473"/>
    <w:rsid w:val="00001E20"/>
    <w:rsid w:val="00001EA9"/>
    <w:rsid w:val="00002054"/>
    <w:rsid w:val="000026B6"/>
    <w:rsid w:val="00002A55"/>
    <w:rsid w:val="00002E70"/>
    <w:rsid w:val="00003237"/>
    <w:rsid w:val="0000465C"/>
    <w:rsid w:val="00004B6A"/>
    <w:rsid w:val="00004CFB"/>
    <w:rsid w:val="00005314"/>
    <w:rsid w:val="0000690D"/>
    <w:rsid w:val="0000697D"/>
    <w:rsid w:val="00007017"/>
    <w:rsid w:val="00007206"/>
    <w:rsid w:val="00007C78"/>
    <w:rsid w:val="00007E6D"/>
    <w:rsid w:val="000100B0"/>
    <w:rsid w:val="00010564"/>
    <w:rsid w:val="00010895"/>
    <w:rsid w:val="00010BF7"/>
    <w:rsid w:val="00011027"/>
    <w:rsid w:val="00011287"/>
    <w:rsid w:val="00011298"/>
    <w:rsid w:val="0001199D"/>
    <w:rsid w:val="00011AE8"/>
    <w:rsid w:val="00011BF1"/>
    <w:rsid w:val="00011EFE"/>
    <w:rsid w:val="000122CE"/>
    <w:rsid w:val="0001252D"/>
    <w:rsid w:val="00012C7C"/>
    <w:rsid w:val="00013211"/>
    <w:rsid w:val="000135C2"/>
    <w:rsid w:val="00014201"/>
    <w:rsid w:val="000148CB"/>
    <w:rsid w:val="00014BB1"/>
    <w:rsid w:val="00014D9E"/>
    <w:rsid w:val="00014F06"/>
    <w:rsid w:val="00014F15"/>
    <w:rsid w:val="00014FA6"/>
    <w:rsid w:val="0001555D"/>
    <w:rsid w:val="00015870"/>
    <w:rsid w:val="00015AD6"/>
    <w:rsid w:val="00015C54"/>
    <w:rsid w:val="00015DEC"/>
    <w:rsid w:val="00016010"/>
    <w:rsid w:val="000163BA"/>
    <w:rsid w:val="000166DA"/>
    <w:rsid w:val="000168AA"/>
    <w:rsid w:val="00016A24"/>
    <w:rsid w:val="00016B52"/>
    <w:rsid w:val="00016B73"/>
    <w:rsid w:val="00016C5C"/>
    <w:rsid w:val="00016D3A"/>
    <w:rsid w:val="00016E61"/>
    <w:rsid w:val="000171E4"/>
    <w:rsid w:val="000172D2"/>
    <w:rsid w:val="00017633"/>
    <w:rsid w:val="00017654"/>
    <w:rsid w:val="000178B6"/>
    <w:rsid w:val="00017A43"/>
    <w:rsid w:val="0002071E"/>
    <w:rsid w:val="00020830"/>
    <w:rsid w:val="00020866"/>
    <w:rsid w:val="000208C4"/>
    <w:rsid w:val="000217EE"/>
    <w:rsid w:val="000219AD"/>
    <w:rsid w:val="00021D38"/>
    <w:rsid w:val="00023384"/>
    <w:rsid w:val="000234CD"/>
    <w:rsid w:val="0002353C"/>
    <w:rsid w:val="0002389C"/>
    <w:rsid w:val="00023A39"/>
    <w:rsid w:val="00024065"/>
    <w:rsid w:val="0002424B"/>
    <w:rsid w:val="0002454D"/>
    <w:rsid w:val="00024706"/>
    <w:rsid w:val="000249B6"/>
    <w:rsid w:val="00025386"/>
    <w:rsid w:val="000258D0"/>
    <w:rsid w:val="00025B7D"/>
    <w:rsid w:val="00026187"/>
    <w:rsid w:val="000264E9"/>
    <w:rsid w:val="00027242"/>
    <w:rsid w:val="00030D83"/>
    <w:rsid w:val="000311DC"/>
    <w:rsid w:val="000316EA"/>
    <w:rsid w:val="00031763"/>
    <w:rsid w:val="0003190E"/>
    <w:rsid w:val="00031957"/>
    <w:rsid w:val="00031A42"/>
    <w:rsid w:val="00031A7A"/>
    <w:rsid w:val="00031B8B"/>
    <w:rsid w:val="00032223"/>
    <w:rsid w:val="000324CD"/>
    <w:rsid w:val="0003274C"/>
    <w:rsid w:val="0003275F"/>
    <w:rsid w:val="000327E8"/>
    <w:rsid w:val="000328EA"/>
    <w:rsid w:val="000329C6"/>
    <w:rsid w:val="00032D17"/>
    <w:rsid w:val="00032E0E"/>
    <w:rsid w:val="000342A7"/>
    <w:rsid w:val="00034A3D"/>
    <w:rsid w:val="000350C7"/>
    <w:rsid w:val="00035245"/>
    <w:rsid w:val="0003528F"/>
    <w:rsid w:val="000356F2"/>
    <w:rsid w:val="000358E2"/>
    <w:rsid w:val="00035AC9"/>
    <w:rsid w:val="0003612D"/>
    <w:rsid w:val="0003622E"/>
    <w:rsid w:val="0003663A"/>
    <w:rsid w:val="00036B85"/>
    <w:rsid w:val="00036BBF"/>
    <w:rsid w:val="00036E27"/>
    <w:rsid w:val="00037092"/>
    <w:rsid w:val="0003714E"/>
    <w:rsid w:val="000372F0"/>
    <w:rsid w:val="00037319"/>
    <w:rsid w:val="00037502"/>
    <w:rsid w:val="00037C28"/>
    <w:rsid w:val="000402F3"/>
    <w:rsid w:val="00040316"/>
    <w:rsid w:val="00041308"/>
    <w:rsid w:val="000413A3"/>
    <w:rsid w:val="00041789"/>
    <w:rsid w:val="000417DE"/>
    <w:rsid w:val="000419C3"/>
    <w:rsid w:val="000426FE"/>
    <w:rsid w:val="00042794"/>
    <w:rsid w:val="00042926"/>
    <w:rsid w:val="00042D28"/>
    <w:rsid w:val="00043514"/>
    <w:rsid w:val="00043DFE"/>
    <w:rsid w:val="0004426C"/>
    <w:rsid w:val="000442D1"/>
    <w:rsid w:val="00044829"/>
    <w:rsid w:val="00044A5A"/>
    <w:rsid w:val="00044B09"/>
    <w:rsid w:val="00044BC0"/>
    <w:rsid w:val="00044D55"/>
    <w:rsid w:val="00044D9B"/>
    <w:rsid w:val="00044E6D"/>
    <w:rsid w:val="000456BE"/>
    <w:rsid w:val="000456F5"/>
    <w:rsid w:val="00045707"/>
    <w:rsid w:val="00045813"/>
    <w:rsid w:val="00045A18"/>
    <w:rsid w:val="00045D3B"/>
    <w:rsid w:val="00045E55"/>
    <w:rsid w:val="0004673B"/>
    <w:rsid w:val="00046A0B"/>
    <w:rsid w:val="00046B34"/>
    <w:rsid w:val="00046B81"/>
    <w:rsid w:val="00046E19"/>
    <w:rsid w:val="00047356"/>
    <w:rsid w:val="0004770D"/>
    <w:rsid w:val="00047720"/>
    <w:rsid w:val="00047D41"/>
    <w:rsid w:val="00047D9E"/>
    <w:rsid w:val="000501C3"/>
    <w:rsid w:val="00050530"/>
    <w:rsid w:val="000505E9"/>
    <w:rsid w:val="000513B2"/>
    <w:rsid w:val="000513C4"/>
    <w:rsid w:val="000514D2"/>
    <w:rsid w:val="000516D7"/>
    <w:rsid w:val="00051A1F"/>
    <w:rsid w:val="0005209B"/>
    <w:rsid w:val="00052673"/>
    <w:rsid w:val="000528A8"/>
    <w:rsid w:val="00052BB7"/>
    <w:rsid w:val="000533EF"/>
    <w:rsid w:val="0005361C"/>
    <w:rsid w:val="00053DF0"/>
    <w:rsid w:val="000540E3"/>
    <w:rsid w:val="00054672"/>
    <w:rsid w:val="000550E2"/>
    <w:rsid w:val="00055298"/>
    <w:rsid w:val="00055488"/>
    <w:rsid w:val="00055864"/>
    <w:rsid w:val="00055A6C"/>
    <w:rsid w:val="00055DB6"/>
    <w:rsid w:val="00055E70"/>
    <w:rsid w:val="00055F59"/>
    <w:rsid w:val="00055F5F"/>
    <w:rsid w:val="00056344"/>
    <w:rsid w:val="000569D4"/>
    <w:rsid w:val="0005705A"/>
    <w:rsid w:val="0005755A"/>
    <w:rsid w:val="000575AB"/>
    <w:rsid w:val="00057648"/>
    <w:rsid w:val="00057B79"/>
    <w:rsid w:val="00057EF6"/>
    <w:rsid w:val="000605A7"/>
    <w:rsid w:val="00060622"/>
    <w:rsid w:val="000608A5"/>
    <w:rsid w:val="00060962"/>
    <w:rsid w:val="00060996"/>
    <w:rsid w:val="00060CD2"/>
    <w:rsid w:val="00060E6A"/>
    <w:rsid w:val="00061151"/>
    <w:rsid w:val="000611D1"/>
    <w:rsid w:val="000616DB"/>
    <w:rsid w:val="00061808"/>
    <w:rsid w:val="00061C89"/>
    <w:rsid w:val="000621AA"/>
    <w:rsid w:val="00063466"/>
    <w:rsid w:val="00063931"/>
    <w:rsid w:val="0006430D"/>
    <w:rsid w:val="00064331"/>
    <w:rsid w:val="00064893"/>
    <w:rsid w:val="00064C6E"/>
    <w:rsid w:val="00064FDE"/>
    <w:rsid w:val="0006576B"/>
    <w:rsid w:val="0006609A"/>
    <w:rsid w:val="0006627D"/>
    <w:rsid w:val="000664D5"/>
    <w:rsid w:val="00066700"/>
    <w:rsid w:val="00066D76"/>
    <w:rsid w:val="000678D3"/>
    <w:rsid w:val="00070861"/>
    <w:rsid w:val="00070985"/>
    <w:rsid w:val="000709BB"/>
    <w:rsid w:val="00070C23"/>
    <w:rsid w:val="00070E51"/>
    <w:rsid w:val="00070E6B"/>
    <w:rsid w:val="00071136"/>
    <w:rsid w:val="00071696"/>
    <w:rsid w:val="00071B81"/>
    <w:rsid w:val="00071FA2"/>
    <w:rsid w:val="00071FEF"/>
    <w:rsid w:val="0007201C"/>
    <w:rsid w:val="0007214D"/>
    <w:rsid w:val="000724BA"/>
    <w:rsid w:val="00072B39"/>
    <w:rsid w:val="00072CEF"/>
    <w:rsid w:val="000730D5"/>
    <w:rsid w:val="000738D1"/>
    <w:rsid w:val="00073F28"/>
    <w:rsid w:val="000742B6"/>
    <w:rsid w:val="00074328"/>
    <w:rsid w:val="000744D4"/>
    <w:rsid w:val="00074B33"/>
    <w:rsid w:val="00074E12"/>
    <w:rsid w:val="00075258"/>
    <w:rsid w:val="00075B98"/>
    <w:rsid w:val="00075DDA"/>
    <w:rsid w:val="0007642F"/>
    <w:rsid w:val="0007656A"/>
    <w:rsid w:val="000765BF"/>
    <w:rsid w:val="00076A49"/>
    <w:rsid w:val="000770B3"/>
    <w:rsid w:val="000775E5"/>
    <w:rsid w:val="0007774B"/>
    <w:rsid w:val="00077E5D"/>
    <w:rsid w:val="0008003B"/>
    <w:rsid w:val="000800D5"/>
    <w:rsid w:val="000804F6"/>
    <w:rsid w:val="000808B9"/>
    <w:rsid w:val="00080B85"/>
    <w:rsid w:val="00080CF6"/>
    <w:rsid w:val="0008113F"/>
    <w:rsid w:val="000811CC"/>
    <w:rsid w:val="00081385"/>
    <w:rsid w:val="000818A4"/>
    <w:rsid w:val="00081A29"/>
    <w:rsid w:val="00081F03"/>
    <w:rsid w:val="00081FC7"/>
    <w:rsid w:val="000820C1"/>
    <w:rsid w:val="00082449"/>
    <w:rsid w:val="0008273A"/>
    <w:rsid w:val="00083EA3"/>
    <w:rsid w:val="00084718"/>
    <w:rsid w:val="000850C6"/>
    <w:rsid w:val="00085383"/>
    <w:rsid w:val="000856A7"/>
    <w:rsid w:val="000856EE"/>
    <w:rsid w:val="0008570E"/>
    <w:rsid w:val="00085F4E"/>
    <w:rsid w:val="00085F56"/>
    <w:rsid w:val="0008605F"/>
    <w:rsid w:val="00086591"/>
    <w:rsid w:val="000865D5"/>
    <w:rsid w:val="00086CBB"/>
    <w:rsid w:val="00086E1A"/>
    <w:rsid w:val="00086FDE"/>
    <w:rsid w:val="00087143"/>
    <w:rsid w:val="00087761"/>
    <w:rsid w:val="00087883"/>
    <w:rsid w:val="00087D0D"/>
    <w:rsid w:val="00087E56"/>
    <w:rsid w:val="00090168"/>
    <w:rsid w:val="0009065A"/>
    <w:rsid w:val="000909F8"/>
    <w:rsid w:val="00090FEF"/>
    <w:rsid w:val="00091007"/>
    <w:rsid w:val="000912A4"/>
    <w:rsid w:val="000913B8"/>
    <w:rsid w:val="0009196D"/>
    <w:rsid w:val="00091A6D"/>
    <w:rsid w:val="000921D8"/>
    <w:rsid w:val="00092393"/>
    <w:rsid w:val="00092A5C"/>
    <w:rsid w:val="00093224"/>
    <w:rsid w:val="0009374D"/>
    <w:rsid w:val="0009376B"/>
    <w:rsid w:val="000937FF"/>
    <w:rsid w:val="00093A02"/>
    <w:rsid w:val="00093E31"/>
    <w:rsid w:val="000947E4"/>
    <w:rsid w:val="000948D5"/>
    <w:rsid w:val="00094F37"/>
    <w:rsid w:val="000953E8"/>
    <w:rsid w:val="000956A2"/>
    <w:rsid w:val="00095701"/>
    <w:rsid w:val="0009574F"/>
    <w:rsid w:val="0009578F"/>
    <w:rsid w:val="00095ACE"/>
    <w:rsid w:val="00095DF6"/>
    <w:rsid w:val="00095E66"/>
    <w:rsid w:val="00095EBE"/>
    <w:rsid w:val="00096232"/>
    <w:rsid w:val="00096F72"/>
    <w:rsid w:val="00096FD4"/>
    <w:rsid w:val="000970C4"/>
    <w:rsid w:val="000971EB"/>
    <w:rsid w:val="000973EC"/>
    <w:rsid w:val="00097BBE"/>
    <w:rsid w:val="00097C05"/>
    <w:rsid w:val="00097DD0"/>
    <w:rsid w:val="000A000B"/>
    <w:rsid w:val="000A073D"/>
    <w:rsid w:val="000A0FCD"/>
    <w:rsid w:val="000A10A3"/>
    <w:rsid w:val="000A19A9"/>
    <w:rsid w:val="000A1CF0"/>
    <w:rsid w:val="000A1D83"/>
    <w:rsid w:val="000A1F43"/>
    <w:rsid w:val="000A1FC7"/>
    <w:rsid w:val="000A2710"/>
    <w:rsid w:val="000A2787"/>
    <w:rsid w:val="000A2C31"/>
    <w:rsid w:val="000A3077"/>
    <w:rsid w:val="000A34C0"/>
    <w:rsid w:val="000A366F"/>
    <w:rsid w:val="000A3717"/>
    <w:rsid w:val="000A3A56"/>
    <w:rsid w:val="000A3C49"/>
    <w:rsid w:val="000A3C8A"/>
    <w:rsid w:val="000A4431"/>
    <w:rsid w:val="000A4C23"/>
    <w:rsid w:val="000A4EC6"/>
    <w:rsid w:val="000A5C17"/>
    <w:rsid w:val="000A5E56"/>
    <w:rsid w:val="000A6355"/>
    <w:rsid w:val="000A65AC"/>
    <w:rsid w:val="000A6BB5"/>
    <w:rsid w:val="000A6FB5"/>
    <w:rsid w:val="000A7032"/>
    <w:rsid w:val="000A70B7"/>
    <w:rsid w:val="000A7483"/>
    <w:rsid w:val="000A75FA"/>
    <w:rsid w:val="000A78B4"/>
    <w:rsid w:val="000A7A29"/>
    <w:rsid w:val="000A7BDF"/>
    <w:rsid w:val="000B0351"/>
    <w:rsid w:val="000B0455"/>
    <w:rsid w:val="000B0538"/>
    <w:rsid w:val="000B0B47"/>
    <w:rsid w:val="000B0D74"/>
    <w:rsid w:val="000B0FFF"/>
    <w:rsid w:val="000B1398"/>
    <w:rsid w:val="000B150A"/>
    <w:rsid w:val="000B1633"/>
    <w:rsid w:val="000B18A8"/>
    <w:rsid w:val="000B1FD2"/>
    <w:rsid w:val="000B261D"/>
    <w:rsid w:val="000B2962"/>
    <w:rsid w:val="000B3523"/>
    <w:rsid w:val="000B3A4B"/>
    <w:rsid w:val="000B3B55"/>
    <w:rsid w:val="000B3E67"/>
    <w:rsid w:val="000B4509"/>
    <w:rsid w:val="000B4848"/>
    <w:rsid w:val="000B49CC"/>
    <w:rsid w:val="000B4C08"/>
    <w:rsid w:val="000B4D45"/>
    <w:rsid w:val="000B4D8C"/>
    <w:rsid w:val="000B50E7"/>
    <w:rsid w:val="000B512D"/>
    <w:rsid w:val="000B5EF6"/>
    <w:rsid w:val="000B6177"/>
    <w:rsid w:val="000B663D"/>
    <w:rsid w:val="000B66B8"/>
    <w:rsid w:val="000B67AD"/>
    <w:rsid w:val="000B6FBE"/>
    <w:rsid w:val="000B7394"/>
    <w:rsid w:val="000B7999"/>
    <w:rsid w:val="000B7A4C"/>
    <w:rsid w:val="000B7F8C"/>
    <w:rsid w:val="000C0079"/>
    <w:rsid w:val="000C019D"/>
    <w:rsid w:val="000C0615"/>
    <w:rsid w:val="000C0C2E"/>
    <w:rsid w:val="000C0D62"/>
    <w:rsid w:val="000C0F5C"/>
    <w:rsid w:val="000C121B"/>
    <w:rsid w:val="000C158E"/>
    <w:rsid w:val="000C16CA"/>
    <w:rsid w:val="000C1770"/>
    <w:rsid w:val="000C1AD8"/>
    <w:rsid w:val="000C22C8"/>
    <w:rsid w:val="000C252A"/>
    <w:rsid w:val="000C2622"/>
    <w:rsid w:val="000C2691"/>
    <w:rsid w:val="000C2C6C"/>
    <w:rsid w:val="000C2C82"/>
    <w:rsid w:val="000C3195"/>
    <w:rsid w:val="000C32A0"/>
    <w:rsid w:val="000C3450"/>
    <w:rsid w:val="000C34F0"/>
    <w:rsid w:val="000C36F0"/>
    <w:rsid w:val="000C3DE1"/>
    <w:rsid w:val="000C4029"/>
    <w:rsid w:val="000C47DA"/>
    <w:rsid w:val="000C486A"/>
    <w:rsid w:val="000C4D9E"/>
    <w:rsid w:val="000C4EA2"/>
    <w:rsid w:val="000C51F5"/>
    <w:rsid w:val="000C54A8"/>
    <w:rsid w:val="000C585E"/>
    <w:rsid w:val="000C5C1C"/>
    <w:rsid w:val="000C6A21"/>
    <w:rsid w:val="000C6C38"/>
    <w:rsid w:val="000C6D1E"/>
    <w:rsid w:val="000C6DD5"/>
    <w:rsid w:val="000C7232"/>
    <w:rsid w:val="000C783A"/>
    <w:rsid w:val="000C7C6D"/>
    <w:rsid w:val="000D02F6"/>
    <w:rsid w:val="000D04D8"/>
    <w:rsid w:val="000D05E1"/>
    <w:rsid w:val="000D0853"/>
    <w:rsid w:val="000D0A42"/>
    <w:rsid w:val="000D1039"/>
    <w:rsid w:val="000D1497"/>
    <w:rsid w:val="000D1762"/>
    <w:rsid w:val="000D1A27"/>
    <w:rsid w:val="000D1B21"/>
    <w:rsid w:val="000D1F79"/>
    <w:rsid w:val="000D3318"/>
    <w:rsid w:val="000D3578"/>
    <w:rsid w:val="000D3AD1"/>
    <w:rsid w:val="000D3B50"/>
    <w:rsid w:val="000D3FEB"/>
    <w:rsid w:val="000D4081"/>
    <w:rsid w:val="000D4316"/>
    <w:rsid w:val="000D4492"/>
    <w:rsid w:val="000D45A5"/>
    <w:rsid w:val="000D46CC"/>
    <w:rsid w:val="000D53D9"/>
    <w:rsid w:val="000D5663"/>
    <w:rsid w:val="000D56B9"/>
    <w:rsid w:val="000D56BC"/>
    <w:rsid w:val="000D59C6"/>
    <w:rsid w:val="000D5AD5"/>
    <w:rsid w:val="000D5B10"/>
    <w:rsid w:val="000D5D45"/>
    <w:rsid w:val="000D6355"/>
    <w:rsid w:val="000D6489"/>
    <w:rsid w:val="000D6C67"/>
    <w:rsid w:val="000D6E4B"/>
    <w:rsid w:val="000D7D03"/>
    <w:rsid w:val="000E07F9"/>
    <w:rsid w:val="000E0A15"/>
    <w:rsid w:val="000E0AAA"/>
    <w:rsid w:val="000E10FF"/>
    <w:rsid w:val="000E1242"/>
    <w:rsid w:val="000E1368"/>
    <w:rsid w:val="000E1798"/>
    <w:rsid w:val="000E28D6"/>
    <w:rsid w:val="000E2B31"/>
    <w:rsid w:val="000E2BBE"/>
    <w:rsid w:val="000E2C87"/>
    <w:rsid w:val="000E3AB9"/>
    <w:rsid w:val="000E3B73"/>
    <w:rsid w:val="000E3BB3"/>
    <w:rsid w:val="000E42AA"/>
    <w:rsid w:val="000E4A96"/>
    <w:rsid w:val="000E4DF9"/>
    <w:rsid w:val="000E4F05"/>
    <w:rsid w:val="000E517F"/>
    <w:rsid w:val="000E521D"/>
    <w:rsid w:val="000E52B3"/>
    <w:rsid w:val="000E54F4"/>
    <w:rsid w:val="000E5DF7"/>
    <w:rsid w:val="000E6081"/>
    <w:rsid w:val="000E6192"/>
    <w:rsid w:val="000E6193"/>
    <w:rsid w:val="000E6426"/>
    <w:rsid w:val="000E6C68"/>
    <w:rsid w:val="000E6E1A"/>
    <w:rsid w:val="000E6F44"/>
    <w:rsid w:val="000E7064"/>
    <w:rsid w:val="000E719E"/>
    <w:rsid w:val="000E76F5"/>
    <w:rsid w:val="000F00A0"/>
    <w:rsid w:val="000F06BD"/>
    <w:rsid w:val="000F107B"/>
    <w:rsid w:val="000F15F4"/>
    <w:rsid w:val="000F2183"/>
    <w:rsid w:val="000F2265"/>
    <w:rsid w:val="000F233B"/>
    <w:rsid w:val="000F265A"/>
    <w:rsid w:val="000F36F3"/>
    <w:rsid w:val="000F36F7"/>
    <w:rsid w:val="000F3A18"/>
    <w:rsid w:val="000F3BFB"/>
    <w:rsid w:val="000F3D22"/>
    <w:rsid w:val="000F4A33"/>
    <w:rsid w:val="000F52B6"/>
    <w:rsid w:val="000F573F"/>
    <w:rsid w:val="000F59CD"/>
    <w:rsid w:val="000F5A42"/>
    <w:rsid w:val="000F5E32"/>
    <w:rsid w:val="000F63AF"/>
    <w:rsid w:val="000F6495"/>
    <w:rsid w:val="000F673A"/>
    <w:rsid w:val="000F6A14"/>
    <w:rsid w:val="000F717F"/>
    <w:rsid w:val="000F71C9"/>
    <w:rsid w:val="000F73C6"/>
    <w:rsid w:val="000F7B7B"/>
    <w:rsid w:val="000F7C30"/>
    <w:rsid w:val="000F7E33"/>
    <w:rsid w:val="000F7FA8"/>
    <w:rsid w:val="0010035A"/>
    <w:rsid w:val="00100C54"/>
    <w:rsid w:val="00100D10"/>
    <w:rsid w:val="001010DE"/>
    <w:rsid w:val="0010183B"/>
    <w:rsid w:val="0010183C"/>
    <w:rsid w:val="00101C45"/>
    <w:rsid w:val="00101C79"/>
    <w:rsid w:val="00102223"/>
    <w:rsid w:val="001022AB"/>
    <w:rsid w:val="001024E1"/>
    <w:rsid w:val="001025A5"/>
    <w:rsid w:val="00102780"/>
    <w:rsid w:val="00102DC2"/>
    <w:rsid w:val="001032BA"/>
    <w:rsid w:val="001034F7"/>
    <w:rsid w:val="00103580"/>
    <w:rsid w:val="001036A7"/>
    <w:rsid w:val="00103D80"/>
    <w:rsid w:val="00103F98"/>
    <w:rsid w:val="001044E1"/>
    <w:rsid w:val="001050A1"/>
    <w:rsid w:val="001059EF"/>
    <w:rsid w:val="00106073"/>
    <w:rsid w:val="00106078"/>
    <w:rsid w:val="0010633D"/>
    <w:rsid w:val="001063A2"/>
    <w:rsid w:val="00106451"/>
    <w:rsid w:val="001065C5"/>
    <w:rsid w:val="00106603"/>
    <w:rsid w:val="00106682"/>
    <w:rsid w:val="00106957"/>
    <w:rsid w:val="00106EF7"/>
    <w:rsid w:val="00107D92"/>
    <w:rsid w:val="00107E5F"/>
    <w:rsid w:val="00107F95"/>
    <w:rsid w:val="00110019"/>
    <w:rsid w:val="0011072C"/>
    <w:rsid w:val="0011091D"/>
    <w:rsid w:val="00110B20"/>
    <w:rsid w:val="00110CCE"/>
    <w:rsid w:val="00110EFE"/>
    <w:rsid w:val="001112B4"/>
    <w:rsid w:val="001113D3"/>
    <w:rsid w:val="00111A06"/>
    <w:rsid w:val="00112002"/>
    <w:rsid w:val="00112053"/>
    <w:rsid w:val="0011235A"/>
    <w:rsid w:val="00112403"/>
    <w:rsid w:val="001126B8"/>
    <w:rsid w:val="00112765"/>
    <w:rsid w:val="0011277A"/>
    <w:rsid w:val="00112BD8"/>
    <w:rsid w:val="0011321F"/>
    <w:rsid w:val="001132F3"/>
    <w:rsid w:val="00113666"/>
    <w:rsid w:val="0011367C"/>
    <w:rsid w:val="00113CDB"/>
    <w:rsid w:val="00113D46"/>
    <w:rsid w:val="00113EB3"/>
    <w:rsid w:val="00114891"/>
    <w:rsid w:val="00114DD9"/>
    <w:rsid w:val="00115025"/>
    <w:rsid w:val="0011529F"/>
    <w:rsid w:val="001160AD"/>
    <w:rsid w:val="001161EB"/>
    <w:rsid w:val="00116480"/>
    <w:rsid w:val="001165CB"/>
    <w:rsid w:val="00116689"/>
    <w:rsid w:val="00117E36"/>
    <w:rsid w:val="0012059C"/>
    <w:rsid w:val="00120728"/>
    <w:rsid w:val="00120744"/>
    <w:rsid w:val="00120A62"/>
    <w:rsid w:val="00121086"/>
    <w:rsid w:val="00121185"/>
    <w:rsid w:val="00121188"/>
    <w:rsid w:val="001213F1"/>
    <w:rsid w:val="001216D3"/>
    <w:rsid w:val="00122377"/>
    <w:rsid w:val="0012250A"/>
    <w:rsid w:val="00122777"/>
    <w:rsid w:val="00122805"/>
    <w:rsid w:val="001229D7"/>
    <w:rsid w:val="001230ED"/>
    <w:rsid w:val="00123565"/>
    <w:rsid w:val="00123855"/>
    <w:rsid w:val="00123B4B"/>
    <w:rsid w:val="00123B9B"/>
    <w:rsid w:val="00124082"/>
    <w:rsid w:val="001242C7"/>
    <w:rsid w:val="00124339"/>
    <w:rsid w:val="00124559"/>
    <w:rsid w:val="001246F8"/>
    <w:rsid w:val="001249A7"/>
    <w:rsid w:val="00124C14"/>
    <w:rsid w:val="00124F9A"/>
    <w:rsid w:val="001250EE"/>
    <w:rsid w:val="00125265"/>
    <w:rsid w:val="001254D6"/>
    <w:rsid w:val="001259BE"/>
    <w:rsid w:val="00125C69"/>
    <w:rsid w:val="00125D6B"/>
    <w:rsid w:val="00125D71"/>
    <w:rsid w:val="001265ED"/>
    <w:rsid w:val="00126651"/>
    <w:rsid w:val="001267A6"/>
    <w:rsid w:val="001269FF"/>
    <w:rsid w:val="00126C53"/>
    <w:rsid w:val="00126FFA"/>
    <w:rsid w:val="00127620"/>
    <w:rsid w:val="00127712"/>
    <w:rsid w:val="0012776C"/>
    <w:rsid w:val="001303CC"/>
    <w:rsid w:val="0013048A"/>
    <w:rsid w:val="0013065A"/>
    <w:rsid w:val="00130B99"/>
    <w:rsid w:val="00130B9F"/>
    <w:rsid w:val="0013101E"/>
    <w:rsid w:val="00131414"/>
    <w:rsid w:val="00131451"/>
    <w:rsid w:val="001316C3"/>
    <w:rsid w:val="00132021"/>
    <w:rsid w:val="001326AA"/>
    <w:rsid w:val="00132BE6"/>
    <w:rsid w:val="0013305F"/>
    <w:rsid w:val="00133467"/>
    <w:rsid w:val="001335C2"/>
    <w:rsid w:val="001339C9"/>
    <w:rsid w:val="00133A99"/>
    <w:rsid w:val="00133BD0"/>
    <w:rsid w:val="001346AC"/>
    <w:rsid w:val="00134C50"/>
    <w:rsid w:val="00134CB9"/>
    <w:rsid w:val="00134CBD"/>
    <w:rsid w:val="0013548D"/>
    <w:rsid w:val="00135D6E"/>
    <w:rsid w:val="00135E40"/>
    <w:rsid w:val="001360B0"/>
    <w:rsid w:val="0013625C"/>
    <w:rsid w:val="001363BE"/>
    <w:rsid w:val="0013666A"/>
    <w:rsid w:val="0013672A"/>
    <w:rsid w:val="00136E29"/>
    <w:rsid w:val="001371F1"/>
    <w:rsid w:val="00140458"/>
    <w:rsid w:val="00140B5B"/>
    <w:rsid w:val="00141C1E"/>
    <w:rsid w:val="0014224A"/>
    <w:rsid w:val="00142303"/>
    <w:rsid w:val="001426C8"/>
    <w:rsid w:val="00142972"/>
    <w:rsid w:val="00142B2D"/>
    <w:rsid w:val="00142B9C"/>
    <w:rsid w:val="00142FB3"/>
    <w:rsid w:val="001434CA"/>
    <w:rsid w:val="0014360B"/>
    <w:rsid w:val="001437D8"/>
    <w:rsid w:val="00143B47"/>
    <w:rsid w:val="001446E7"/>
    <w:rsid w:val="00144B07"/>
    <w:rsid w:val="00144BD5"/>
    <w:rsid w:val="00145152"/>
    <w:rsid w:val="00145246"/>
    <w:rsid w:val="001453A5"/>
    <w:rsid w:val="00145799"/>
    <w:rsid w:val="001459E6"/>
    <w:rsid w:val="00145A5E"/>
    <w:rsid w:val="00145C8E"/>
    <w:rsid w:val="00146750"/>
    <w:rsid w:val="001467DB"/>
    <w:rsid w:val="0014686D"/>
    <w:rsid w:val="001469B0"/>
    <w:rsid w:val="00146EAA"/>
    <w:rsid w:val="00147102"/>
    <w:rsid w:val="001474E2"/>
    <w:rsid w:val="00147526"/>
    <w:rsid w:val="0014779D"/>
    <w:rsid w:val="00147A7C"/>
    <w:rsid w:val="001503E8"/>
    <w:rsid w:val="00150576"/>
    <w:rsid w:val="0015089B"/>
    <w:rsid w:val="00150A34"/>
    <w:rsid w:val="00150AED"/>
    <w:rsid w:val="0015108B"/>
    <w:rsid w:val="0015146F"/>
    <w:rsid w:val="00151ECD"/>
    <w:rsid w:val="0015233B"/>
    <w:rsid w:val="001524FF"/>
    <w:rsid w:val="001525D8"/>
    <w:rsid w:val="00153892"/>
    <w:rsid w:val="00153A6A"/>
    <w:rsid w:val="00153B65"/>
    <w:rsid w:val="001543EA"/>
    <w:rsid w:val="0015486F"/>
    <w:rsid w:val="00154B3E"/>
    <w:rsid w:val="00154B61"/>
    <w:rsid w:val="00154FC5"/>
    <w:rsid w:val="00155A19"/>
    <w:rsid w:val="001560C8"/>
    <w:rsid w:val="00156273"/>
    <w:rsid w:val="001564B1"/>
    <w:rsid w:val="00156B76"/>
    <w:rsid w:val="00157123"/>
    <w:rsid w:val="00157273"/>
    <w:rsid w:val="00157479"/>
    <w:rsid w:val="00157598"/>
    <w:rsid w:val="00157BAB"/>
    <w:rsid w:val="00160203"/>
    <w:rsid w:val="00160AB7"/>
    <w:rsid w:val="00160D35"/>
    <w:rsid w:val="00161ACC"/>
    <w:rsid w:val="00162128"/>
    <w:rsid w:val="001625E7"/>
    <w:rsid w:val="0016319E"/>
    <w:rsid w:val="00163764"/>
    <w:rsid w:val="0016381E"/>
    <w:rsid w:val="00163ABC"/>
    <w:rsid w:val="00164464"/>
    <w:rsid w:val="00164598"/>
    <w:rsid w:val="00164AF8"/>
    <w:rsid w:val="00165603"/>
    <w:rsid w:val="00165699"/>
    <w:rsid w:val="001656D0"/>
    <w:rsid w:val="00165750"/>
    <w:rsid w:val="001657F6"/>
    <w:rsid w:val="0016618D"/>
    <w:rsid w:val="001667AD"/>
    <w:rsid w:val="00166937"/>
    <w:rsid w:val="00166D3E"/>
    <w:rsid w:val="001677D4"/>
    <w:rsid w:val="001679B3"/>
    <w:rsid w:val="00167B31"/>
    <w:rsid w:val="0017006E"/>
    <w:rsid w:val="00170A12"/>
    <w:rsid w:val="00170CCC"/>
    <w:rsid w:val="00170FCC"/>
    <w:rsid w:val="00171166"/>
    <w:rsid w:val="001713AA"/>
    <w:rsid w:val="00171410"/>
    <w:rsid w:val="00171B44"/>
    <w:rsid w:val="00171CAC"/>
    <w:rsid w:val="0017278B"/>
    <w:rsid w:val="00172BA4"/>
    <w:rsid w:val="00172C97"/>
    <w:rsid w:val="00172DF1"/>
    <w:rsid w:val="00173253"/>
    <w:rsid w:val="0017356C"/>
    <w:rsid w:val="001736BF"/>
    <w:rsid w:val="0017396C"/>
    <w:rsid w:val="00173AB1"/>
    <w:rsid w:val="00173C27"/>
    <w:rsid w:val="00173DE6"/>
    <w:rsid w:val="00173E8D"/>
    <w:rsid w:val="00174016"/>
    <w:rsid w:val="001741FB"/>
    <w:rsid w:val="00174BB2"/>
    <w:rsid w:val="00174D5A"/>
    <w:rsid w:val="00174DE5"/>
    <w:rsid w:val="001750DE"/>
    <w:rsid w:val="00175267"/>
    <w:rsid w:val="0017527B"/>
    <w:rsid w:val="0017567F"/>
    <w:rsid w:val="0017593D"/>
    <w:rsid w:val="00175F54"/>
    <w:rsid w:val="00176103"/>
    <w:rsid w:val="00176375"/>
    <w:rsid w:val="0017653B"/>
    <w:rsid w:val="00176890"/>
    <w:rsid w:val="00176990"/>
    <w:rsid w:val="001769C5"/>
    <w:rsid w:val="00176CCE"/>
    <w:rsid w:val="00176DB4"/>
    <w:rsid w:val="00177463"/>
    <w:rsid w:val="00177DD9"/>
    <w:rsid w:val="00177F81"/>
    <w:rsid w:val="00180152"/>
    <w:rsid w:val="001804C4"/>
    <w:rsid w:val="00180CEF"/>
    <w:rsid w:val="00180D38"/>
    <w:rsid w:val="00180EC6"/>
    <w:rsid w:val="00181141"/>
    <w:rsid w:val="001814E7"/>
    <w:rsid w:val="00181E19"/>
    <w:rsid w:val="00181EEF"/>
    <w:rsid w:val="001821EA"/>
    <w:rsid w:val="00182571"/>
    <w:rsid w:val="001826E7"/>
    <w:rsid w:val="001827EC"/>
    <w:rsid w:val="00182C01"/>
    <w:rsid w:val="00182FD8"/>
    <w:rsid w:val="00183198"/>
    <w:rsid w:val="0018325C"/>
    <w:rsid w:val="00183315"/>
    <w:rsid w:val="0018333F"/>
    <w:rsid w:val="0018350A"/>
    <w:rsid w:val="001836B5"/>
    <w:rsid w:val="0018480C"/>
    <w:rsid w:val="0018481E"/>
    <w:rsid w:val="001848F2"/>
    <w:rsid w:val="00185448"/>
    <w:rsid w:val="00185620"/>
    <w:rsid w:val="001858A1"/>
    <w:rsid w:val="00185C25"/>
    <w:rsid w:val="00185C30"/>
    <w:rsid w:val="00186CBE"/>
    <w:rsid w:val="00187146"/>
    <w:rsid w:val="001872B9"/>
    <w:rsid w:val="001875DD"/>
    <w:rsid w:val="001875FD"/>
    <w:rsid w:val="001879E7"/>
    <w:rsid w:val="001879EC"/>
    <w:rsid w:val="00187F3B"/>
    <w:rsid w:val="0019000D"/>
    <w:rsid w:val="001900E2"/>
    <w:rsid w:val="001903E6"/>
    <w:rsid w:val="0019046D"/>
    <w:rsid w:val="001907ED"/>
    <w:rsid w:val="00190A34"/>
    <w:rsid w:val="00190FA3"/>
    <w:rsid w:val="0019101B"/>
    <w:rsid w:val="00191196"/>
    <w:rsid w:val="00191F66"/>
    <w:rsid w:val="0019234D"/>
    <w:rsid w:val="00192D10"/>
    <w:rsid w:val="00192EEC"/>
    <w:rsid w:val="0019305D"/>
    <w:rsid w:val="001930AD"/>
    <w:rsid w:val="001941B2"/>
    <w:rsid w:val="001947A2"/>
    <w:rsid w:val="00194909"/>
    <w:rsid w:val="001954F3"/>
    <w:rsid w:val="0019565A"/>
    <w:rsid w:val="001957E9"/>
    <w:rsid w:val="00195F25"/>
    <w:rsid w:val="0019671F"/>
    <w:rsid w:val="0019679D"/>
    <w:rsid w:val="001968D8"/>
    <w:rsid w:val="00196FB1"/>
    <w:rsid w:val="00197127"/>
    <w:rsid w:val="00197CCA"/>
    <w:rsid w:val="00197F6B"/>
    <w:rsid w:val="001A164E"/>
    <w:rsid w:val="001A1663"/>
    <w:rsid w:val="001A182D"/>
    <w:rsid w:val="001A1A10"/>
    <w:rsid w:val="001A1AE4"/>
    <w:rsid w:val="001A1B69"/>
    <w:rsid w:val="001A2196"/>
    <w:rsid w:val="001A2622"/>
    <w:rsid w:val="001A26D1"/>
    <w:rsid w:val="001A3727"/>
    <w:rsid w:val="001A3804"/>
    <w:rsid w:val="001A384E"/>
    <w:rsid w:val="001A3F92"/>
    <w:rsid w:val="001A43D8"/>
    <w:rsid w:val="001A47D6"/>
    <w:rsid w:val="001A48AB"/>
    <w:rsid w:val="001A48F7"/>
    <w:rsid w:val="001A4A63"/>
    <w:rsid w:val="001A4DEA"/>
    <w:rsid w:val="001A5406"/>
    <w:rsid w:val="001A5FE1"/>
    <w:rsid w:val="001A5FFA"/>
    <w:rsid w:val="001A6A46"/>
    <w:rsid w:val="001A6A7B"/>
    <w:rsid w:val="001A6BC3"/>
    <w:rsid w:val="001A6CBE"/>
    <w:rsid w:val="001A7113"/>
    <w:rsid w:val="001A7264"/>
    <w:rsid w:val="001A75DD"/>
    <w:rsid w:val="001A7B87"/>
    <w:rsid w:val="001B0541"/>
    <w:rsid w:val="001B0826"/>
    <w:rsid w:val="001B09BE"/>
    <w:rsid w:val="001B09CA"/>
    <w:rsid w:val="001B140E"/>
    <w:rsid w:val="001B15F6"/>
    <w:rsid w:val="001B195D"/>
    <w:rsid w:val="001B1999"/>
    <w:rsid w:val="001B20C3"/>
    <w:rsid w:val="001B20DF"/>
    <w:rsid w:val="001B24BC"/>
    <w:rsid w:val="001B2587"/>
    <w:rsid w:val="001B2D78"/>
    <w:rsid w:val="001B3339"/>
    <w:rsid w:val="001B35C6"/>
    <w:rsid w:val="001B36A2"/>
    <w:rsid w:val="001B3961"/>
    <w:rsid w:val="001B3BED"/>
    <w:rsid w:val="001B3CD5"/>
    <w:rsid w:val="001B40F1"/>
    <w:rsid w:val="001B4934"/>
    <w:rsid w:val="001B4DD8"/>
    <w:rsid w:val="001B5526"/>
    <w:rsid w:val="001B5698"/>
    <w:rsid w:val="001B5BE6"/>
    <w:rsid w:val="001B6182"/>
    <w:rsid w:val="001B62B0"/>
    <w:rsid w:val="001B6391"/>
    <w:rsid w:val="001B647E"/>
    <w:rsid w:val="001B6DC1"/>
    <w:rsid w:val="001B6F2B"/>
    <w:rsid w:val="001B7221"/>
    <w:rsid w:val="001B7708"/>
    <w:rsid w:val="001B7BA8"/>
    <w:rsid w:val="001B7D65"/>
    <w:rsid w:val="001C05E0"/>
    <w:rsid w:val="001C0B9D"/>
    <w:rsid w:val="001C0D43"/>
    <w:rsid w:val="001C0DE2"/>
    <w:rsid w:val="001C0E9C"/>
    <w:rsid w:val="001C0F32"/>
    <w:rsid w:val="001C1B79"/>
    <w:rsid w:val="001C1C62"/>
    <w:rsid w:val="001C1CD0"/>
    <w:rsid w:val="001C2A28"/>
    <w:rsid w:val="001C3141"/>
    <w:rsid w:val="001C341C"/>
    <w:rsid w:val="001C38C4"/>
    <w:rsid w:val="001C3B24"/>
    <w:rsid w:val="001C42A0"/>
    <w:rsid w:val="001C4391"/>
    <w:rsid w:val="001C45FA"/>
    <w:rsid w:val="001C4A2D"/>
    <w:rsid w:val="001C5A06"/>
    <w:rsid w:val="001C6529"/>
    <w:rsid w:val="001C6C9C"/>
    <w:rsid w:val="001C75BD"/>
    <w:rsid w:val="001C7AB4"/>
    <w:rsid w:val="001D035C"/>
    <w:rsid w:val="001D0B9A"/>
    <w:rsid w:val="001D0FE7"/>
    <w:rsid w:val="001D1DF2"/>
    <w:rsid w:val="001D2298"/>
    <w:rsid w:val="001D26D0"/>
    <w:rsid w:val="001D27A5"/>
    <w:rsid w:val="001D2E35"/>
    <w:rsid w:val="001D34D3"/>
    <w:rsid w:val="001D35B3"/>
    <w:rsid w:val="001D38AA"/>
    <w:rsid w:val="001D38DE"/>
    <w:rsid w:val="001D4A99"/>
    <w:rsid w:val="001D4EDA"/>
    <w:rsid w:val="001D51E8"/>
    <w:rsid w:val="001D6285"/>
    <w:rsid w:val="001D658C"/>
    <w:rsid w:val="001D66E5"/>
    <w:rsid w:val="001D6E52"/>
    <w:rsid w:val="001D7168"/>
    <w:rsid w:val="001D732E"/>
    <w:rsid w:val="001D778F"/>
    <w:rsid w:val="001D7DE9"/>
    <w:rsid w:val="001E045C"/>
    <w:rsid w:val="001E0901"/>
    <w:rsid w:val="001E0D93"/>
    <w:rsid w:val="001E10A1"/>
    <w:rsid w:val="001E110B"/>
    <w:rsid w:val="001E191F"/>
    <w:rsid w:val="001E1C61"/>
    <w:rsid w:val="001E2452"/>
    <w:rsid w:val="001E2485"/>
    <w:rsid w:val="001E27FD"/>
    <w:rsid w:val="001E2D4F"/>
    <w:rsid w:val="001E316B"/>
    <w:rsid w:val="001E35E7"/>
    <w:rsid w:val="001E3C91"/>
    <w:rsid w:val="001E3F2E"/>
    <w:rsid w:val="001E4081"/>
    <w:rsid w:val="001E580D"/>
    <w:rsid w:val="001E5B2C"/>
    <w:rsid w:val="001E5B58"/>
    <w:rsid w:val="001E5C02"/>
    <w:rsid w:val="001E5C94"/>
    <w:rsid w:val="001E616E"/>
    <w:rsid w:val="001E6B11"/>
    <w:rsid w:val="001E6C6B"/>
    <w:rsid w:val="001E7168"/>
    <w:rsid w:val="001E7253"/>
    <w:rsid w:val="001E72F0"/>
    <w:rsid w:val="001E7840"/>
    <w:rsid w:val="001E7852"/>
    <w:rsid w:val="001E7AAE"/>
    <w:rsid w:val="001F10F9"/>
    <w:rsid w:val="001F1115"/>
    <w:rsid w:val="001F137B"/>
    <w:rsid w:val="001F1389"/>
    <w:rsid w:val="001F17AA"/>
    <w:rsid w:val="001F19F6"/>
    <w:rsid w:val="001F1A68"/>
    <w:rsid w:val="001F2408"/>
    <w:rsid w:val="001F298F"/>
    <w:rsid w:val="001F2D7E"/>
    <w:rsid w:val="001F2F69"/>
    <w:rsid w:val="001F301C"/>
    <w:rsid w:val="001F333D"/>
    <w:rsid w:val="001F37EF"/>
    <w:rsid w:val="001F3CD4"/>
    <w:rsid w:val="001F3D1B"/>
    <w:rsid w:val="001F3D67"/>
    <w:rsid w:val="001F3DCB"/>
    <w:rsid w:val="001F42C3"/>
    <w:rsid w:val="001F4535"/>
    <w:rsid w:val="001F4805"/>
    <w:rsid w:val="001F4EF0"/>
    <w:rsid w:val="001F51E8"/>
    <w:rsid w:val="001F5329"/>
    <w:rsid w:val="001F540C"/>
    <w:rsid w:val="001F5592"/>
    <w:rsid w:val="001F55C9"/>
    <w:rsid w:val="001F57AD"/>
    <w:rsid w:val="001F5935"/>
    <w:rsid w:val="001F5A7E"/>
    <w:rsid w:val="001F5F11"/>
    <w:rsid w:val="001F67A7"/>
    <w:rsid w:val="001F72B0"/>
    <w:rsid w:val="001F779A"/>
    <w:rsid w:val="00200265"/>
    <w:rsid w:val="00200A00"/>
    <w:rsid w:val="00200D70"/>
    <w:rsid w:val="00200F19"/>
    <w:rsid w:val="00201EC1"/>
    <w:rsid w:val="00201F95"/>
    <w:rsid w:val="00201FB3"/>
    <w:rsid w:val="0020279C"/>
    <w:rsid w:val="00202924"/>
    <w:rsid w:val="0020335A"/>
    <w:rsid w:val="00203541"/>
    <w:rsid w:val="00203CD3"/>
    <w:rsid w:val="002040FE"/>
    <w:rsid w:val="00204404"/>
    <w:rsid w:val="00204413"/>
    <w:rsid w:val="0020450B"/>
    <w:rsid w:val="002048F4"/>
    <w:rsid w:val="00204B0D"/>
    <w:rsid w:val="00204B45"/>
    <w:rsid w:val="00204C2A"/>
    <w:rsid w:val="00205905"/>
    <w:rsid w:val="00205FA3"/>
    <w:rsid w:val="00206078"/>
    <w:rsid w:val="00206368"/>
    <w:rsid w:val="00206458"/>
    <w:rsid w:val="0020664F"/>
    <w:rsid w:val="00206B3E"/>
    <w:rsid w:val="00206BB6"/>
    <w:rsid w:val="00206FC1"/>
    <w:rsid w:val="00207009"/>
    <w:rsid w:val="0020771A"/>
    <w:rsid w:val="00207ADF"/>
    <w:rsid w:val="00207C1B"/>
    <w:rsid w:val="00207E3A"/>
    <w:rsid w:val="00207FF5"/>
    <w:rsid w:val="002102E9"/>
    <w:rsid w:val="00210AEE"/>
    <w:rsid w:val="0021106B"/>
    <w:rsid w:val="0021133E"/>
    <w:rsid w:val="00211970"/>
    <w:rsid w:val="00211A26"/>
    <w:rsid w:val="00211AC4"/>
    <w:rsid w:val="00212008"/>
    <w:rsid w:val="0021210B"/>
    <w:rsid w:val="0021226C"/>
    <w:rsid w:val="00212F35"/>
    <w:rsid w:val="002130BD"/>
    <w:rsid w:val="002130FE"/>
    <w:rsid w:val="002132DE"/>
    <w:rsid w:val="00213622"/>
    <w:rsid w:val="0021385B"/>
    <w:rsid w:val="00213A86"/>
    <w:rsid w:val="00213B3D"/>
    <w:rsid w:val="0021405F"/>
    <w:rsid w:val="002142B0"/>
    <w:rsid w:val="0021435B"/>
    <w:rsid w:val="002146DA"/>
    <w:rsid w:val="00215DD4"/>
    <w:rsid w:val="002164DC"/>
    <w:rsid w:val="002165A5"/>
    <w:rsid w:val="00216665"/>
    <w:rsid w:val="00216AF5"/>
    <w:rsid w:val="00216E61"/>
    <w:rsid w:val="0021725E"/>
    <w:rsid w:val="00217825"/>
    <w:rsid w:val="00217E7E"/>
    <w:rsid w:val="002204F2"/>
    <w:rsid w:val="0022075B"/>
    <w:rsid w:val="00220CA0"/>
    <w:rsid w:val="00221045"/>
    <w:rsid w:val="002215AF"/>
    <w:rsid w:val="00221CA4"/>
    <w:rsid w:val="00221DDA"/>
    <w:rsid w:val="00222280"/>
    <w:rsid w:val="002224C4"/>
    <w:rsid w:val="00222CCF"/>
    <w:rsid w:val="00223433"/>
    <w:rsid w:val="002238E1"/>
    <w:rsid w:val="00223DE1"/>
    <w:rsid w:val="00224322"/>
    <w:rsid w:val="00224783"/>
    <w:rsid w:val="00224914"/>
    <w:rsid w:val="00224B0D"/>
    <w:rsid w:val="00225A17"/>
    <w:rsid w:val="00225D83"/>
    <w:rsid w:val="00226611"/>
    <w:rsid w:val="00226612"/>
    <w:rsid w:val="00226675"/>
    <w:rsid w:val="002267D6"/>
    <w:rsid w:val="002269F2"/>
    <w:rsid w:val="00226CCF"/>
    <w:rsid w:val="00226D75"/>
    <w:rsid w:val="00227225"/>
    <w:rsid w:val="002275B5"/>
    <w:rsid w:val="00230253"/>
    <w:rsid w:val="0023069F"/>
    <w:rsid w:val="00230880"/>
    <w:rsid w:val="002321F2"/>
    <w:rsid w:val="00232475"/>
    <w:rsid w:val="00232A65"/>
    <w:rsid w:val="00232B5D"/>
    <w:rsid w:val="00232B60"/>
    <w:rsid w:val="0023381D"/>
    <w:rsid w:val="00233F73"/>
    <w:rsid w:val="00234413"/>
    <w:rsid w:val="002345D7"/>
    <w:rsid w:val="00234A9F"/>
    <w:rsid w:val="00234C94"/>
    <w:rsid w:val="00234DA2"/>
    <w:rsid w:val="00234FE1"/>
    <w:rsid w:val="0023583A"/>
    <w:rsid w:val="002358CA"/>
    <w:rsid w:val="00235C63"/>
    <w:rsid w:val="00235CAD"/>
    <w:rsid w:val="002360EF"/>
    <w:rsid w:val="0023648B"/>
    <w:rsid w:val="00236DEB"/>
    <w:rsid w:val="002370C5"/>
    <w:rsid w:val="00237291"/>
    <w:rsid w:val="0023764D"/>
    <w:rsid w:val="002377A0"/>
    <w:rsid w:val="002406A5"/>
    <w:rsid w:val="002406B6"/>
    <w:rsid w:val="002417B0"/>
    <w:rsid w:val="00242134"/>
    <w:rsid w:val="00242147"/>
    <w:rsid w:val="00242897"/>
    <w:rsid w:val="00242F81"/>
    <w:rsid w:val="00243302"/>
    <w:rsid w:val="00243976"/>
    <w:rsid w:val="00243A64"/>
    <w:rsid w:val="00243C91"/>
    <w:rsid w:val="0024403A"/>
    <w:rsid w:val="002440E8"/>
    <w:rsid w:val="00244817"/>
    <w:rsid w:val="00244A90"/>
    <w:rsid w:val="00245B82"/>
    <w:rsid w:val="002460A9"/>
    <w:rsid w:val="00246428"/>
    <w:rsid w:val="002464CE"/>
    <w:rsid w:val="00246609"/>
    <w:rsid w:val="00246645"/>
    <w:rsid w:val="00246765"/>
    <w:rsid w:val="00246ACD"/>
    <w:rsid w:val="00246C57"/>
    <w:rsid w:val="002474C5"/>
    <w:rsid w:val="00247633"/>
    <w:rsid w:val="00247636"/>
    <w:rsid w:val="00247882"/>
    <w:rsid w:val="002479A4"/>
    <w:rsid w:val="00247AFD"/>
    <w:rsid w:val="00247E9A"/>
    <w:rsid w:val="002504D8"/>
    <w:rsid w:val="002504F5"/>
    <w:rsid w:val="00250DCE"/>
    <w:rsid w:val="0025101B"/>
    <w:rsid w:val="00251076"/>
    <w:rsid w:val="00251ACF"/>
    <w:rsid w:val="00251AFD"/>
    <w:rsid w:val="00252246"/>
    <w:rsid w:val="002522A3"/>
    <w:rsid w:val="00252C07"/>
    <w:rsid w:val="00252CD2"/>
    <w:rsid w:val="0025322C"/>
    <w:rsid w:val="00253521"/>
    <w:rsid w:val="002535E5"/>
    <w:rsid w:val="0025367D"/>
    <w:rsid w:val="00253684"/>
    <w:rsid w:val="00253848"/>
    <w:rsid w:val="00253D01"/>
    <w:rsid w:val="00254078"/>
    <w:rsid w:val="0025453D"/>
    <w:rsid w:val="002546C4"/>
    <w:rsid w:val="00254CBF"/>
    <w:rsid w:val="00254CE1"/>
    <w:rsid w:val="00254F6C"/>
    <w:rsid w:val="00255343"/>
    <w:rsid w:val="002554CD"/>
    <w:rsid w:val="00255D35"/>
    <w:rsid w:val="00255FB2"/>
    <w:rsid w:val="00256165"/>
    <w:rsid w:val="00256551"/>
    <w:rsid w:val="00256583"/>
    <w:rsid w:val="002565B9"/>
    <w:rsid w:val="00256740"/>
    <w:rsid w:val="00256D52"/>
    <w:rsid w:val="00257D47"/>
    <w:rsid w:val="00260274"/>
    <w:rsid w:val="0026027D"/>
    <w:rsid w:val="00260BC1"/>
    <w:rsid w:val="00261600"/>
    <w:rsid w:val="00261783"/>
    <w:rsid w:val="00261A87"/>
    <w:rsid w:val="00261ED3"/>
    <w:rsid w:val="00261EEE"/>
    <w:rsid w:val="00262201"/>
    <w:rsid w:val="00262774"/>
    <w:rsid w:val="00262C82"/>
    <w:rsid w:val="0026305F"/>
    <w:rsid w:val="0026318E"/>
    <w:rsid w:val="00263265"/>
    <w:rsid w:val="0026327F"/>
    <w:rsid w:val="00263336"/>
    <w:rsid w:val="002638CA"/>
    <w:rsid w:val="002638D6"/>
    <w:rsid w:val="00263A81"/>
    <w:rsid w:val="00263CFA"/>
    <w:rsid w:val="00263EB1"/>
    <w:rsid w:val="002642D9"/>
    <w:rsid w:val="00264857"/>
    <w:rsid w:val="00264A95"/>
    <w:rsid w:val="002654C4"/>
    <w:rsid w:val="002658DB"/>
    <w:rsid w:val="00265942"/>
    <w:rsid w:val="00265C7A"/>
    <w:rsid w:val="00266A73"/>
    <w:rsid w:val="002670C6"/>
    <w:rsid w:val="002674D5"/>
    <w:rsid w:val="00267AA4"/>
    <w:rsid w:val="00267B7B"/>
    <w:rsid w:val="00267C35"/>
    <w:rsid w:val="00267EF9"/>
    <w:rsid w:val="00270432"/>
    <w:rsid w:val="0027043F"/>
    <w:rsid w:val="00270940"/>
    <w:rsid w:val="00270993"/>
    <w:rsid w:val="00270E0A"/>
    <w:rsid w:val="00271206"/>
    <w:rsid w:val="00271359"/>
    <w:rsid w:val="0027136E"/>
    <w:rsid w:val="00271A65"/>
    <w:rsid w:val="00271DAF"/>
    <w:rsid w:val="00272022"/>
    <w:rsid w:val="0027359B"/>
    <w:rsid w:val="0027369C"/>
    <w:rsid w:val="0027391D"/>
    <w:rsid w:val="00273C4C"/>
    <w:rsid w:val="002742A4"/>
    <w:rsid w:val="002743F5"/>
    <w:rsid w:val="002746CB"/>
    <w:rsid w:val="00274707"/>
    <w:rsid w:val="00274AB9"/>
    <w:rsid w:val="00274B12"/>
    <w:rsid w:val="00274BDC"/>
    <w:rsid w:val="00274BE8"/>
    <w:rsid w:val="00274C71"/>
    <w:rsid w:val="002753CC"/>
    <w:rsid w:val="002755E9"/>
    <w:rsid w:val="00275DCD"/>
    <w:rsid w:val="00276EB9"/>
    <w:rsid w:val="00277354"/>
    <w:rsid w:val="00277450"/>
    <w:rsid w:val="00277677"/>
    <w:rsid w:val="00277803"/>
    <w:rsid w:val="00277EF4"/>
    <w:rsid w:val="0028041E"/>
    <w:rsid w:val="002805BE"/>
    <w:rsid w:val="002805F7"/>
    <w:rsid w:val="002808B0"/>
    <w:rsid w:val="0028092C"/>
    <w:rsid w:val="00280C6A"/>
    <w:rsid w:val="00280C77"/>
    <w:rsid w:val="00280E6C"/>
    <w:rsid w:val="002810AA"/>
    <w:rsid w:val="00281182"/>
    <w:rsid w:val="002815C6"/>
    <w:rsid w:val="00281AF4"/>
    <w:rsid w:val="00281B6E"/>
    <w:rsid w:val="00282241"/>
    <w:rsid w:val="00282F9D"/>
    <w:rsid w:val="002835B7"/>
    <w:rsid w:val="00283AD2"/>
    <w:rsid w:val="00283BEF"/>
    <w:rsid w:val="00283F05"/>
    <w:rsid w:val="00283FA2"/>
    <w:rsid w:val="00284A77"/>
    <w:rsid w:val="00284C8B"/>
    <w:rsid w:val="00284E83"/>
    <w:rsid w:val="00285100"/>
    <w:rsid w:val="00286231"/>
    <w:rsid w:val="00286544"/>
    <w:rsid w:val="00286DB8"/>
    <w:rsid w:val="002873DE"/>
    <w:rsid w:val="00287BEF"/>
    <w:rsid w:val="00290006"/>
    <w:rsid w:val="00290625"/>
    <w:rsid w:val="0029092D"/>
    <w:rsid w:val="002914C5"/>
    <w:rsid w:val="00291A0F"/>
    <w:rsid w:val="00291D45"/>
    <w:rsid w:val="00291E15"/>
    <w:rsid w:val="00291FEF"/>
    <w:rsid w:val="0029220E"/>
    <w:rsid w:val="002925F9"/>
    <w:rsid w:val="00292657"/>
    <w:rsid w:val="00292B91"/>
    <w:rsid w:val="00292E80"/>
    <w:rsid w:val="00293DB9"/>
    <w:rsid w:val="002944A1"/>
    <w:rsid w:val="0029477F"/>
    <w:rsid w:val="00294C00"/>
    <w:rsid w:val="00294E94"/>
    <w:rsid w:val="00294ED0"/>
    <w:rsid w:val="002953E6"/>
    <w:rsid w:val="00295C3C"/>
    <w:rsid w:val="00295C51"/>
    <w:rsid w:val="00295F5D"/>
    <w:rsid w:val="00295F70"/>
    <w:rsid w:val="00296428"/>
    <w:rsid w:val="00296AC6"/>
    <w:rsid w:val="002970A7"/>
    <w:rsid w:val="002970F9"/>
    <w:rsid w:val="0029766B"/>
    <w:rsid w:val="002978AA"/>
    <w:rsid w:val="00297C51"/>
    <w:rsid w:val="00297C95"/>
    <w:rsid w:val="00297E46"/>
    <w:rsid w:val="00297FF4"/>
    <w:rsid w:val="002A0092"/>
    <w:rsid w:val="002A075A"/>
    <w:rsid w:val="002A0A36"/>
    <w:rsid w:val="002A0AD1"/>
    <w:rsid w:val="002A0D52"/>
    <w:rsid w:val="002A0F15"/>
    <w:rsid w:val="002A0F34"/>
    <w:rsid w:val="002A1212"/>
    <w:rsid w:val="002A1455"/>
    <w:rsid w:val="002A16BE"/>
    <w:rsid w:val="002A182E"/>
    <w:rsid w:val="002A1A7E"/>
    <w:rsid w:val="002A1FFE"/>
    <w:rsid w:val="002A2037"/>
    <w:rsid w:val="002A24FE"/>
    <w:rsid w:val="002A27CC"/>
    <w:rsid w:val="002A2C26"/>
    <w:rsid w:val="002A2CB9"/>
    <w:rsid w:val="002A336F"/>
    <w:rsid w:val="002A383D"/>
    <w:rsid w:val="002A38F0"/>
    <w:rsid w:val="002A3CC3"/>
    <w:rsid w:val="002A3E87"/>
    <w:rsid w:val="002A40BF"/>
    <w:rsid w:val="002A498B"/>
    <w:rsid w:val="002A4C3B"/>
    <w:rsid w:val="002A4CBE"/>
    <w:rsid w:val="002A501A"/>
    <w:rsid w:val="002A57BF"/>
    <w:rsid w:val="002A583A"/>
    <w:rsid w:val="002A5A93"/>
    <w:rsid w:val="002A5DD7"/>
    <w:rsid w:val="002A61C8"/>
    <w:rsid w:val="002A61CA"/>
    <w:rsid w:val="002A65FD"/>
    <w:rsid w:val="002A6EC7"/>
    <w:rsid w:val="002A717D"/>
    <w:rsid w:val="002A735D"/>
    <w:rsid w:val="002A75F9"/>
    <w:rsid w:val="002A7714"/>
    <w:rsid w:val="002A7B20"/>
    <w:rsid w:val="002A7BE7"/>
    <w:rsid w:val="002A7CBA"/>
    <w:rsid w:val="002A7F80"/>
    <w:rsid w:val="002B018D"/>
    <w:rsid w:val="002B08D8"/>
    <w:rsid w:val="002B093A"/>
    <w:rsid w:val="002B0B3D"/>
    <w:rsid w:val="002B1130"/>
    <w:rsid w:val="002B1280"/>
    <w:rsid w:val="002B138F"/>
    <w:rsid w:val="002B1796"/>
    <w:rsid w:val="002B2D3F"/>
    <w:rsid w:val="002B3C5D"/>
    <w:rsid w:val="002B3F75"/>
    <w:rsid w:val="002B4024"/>
    <w:rsid w:val="002B44DB"/>
    <w:rsid w:val="002B4725"/>
    <w:rsid w:val="002B478B"/>
    <w:rsid w:val="002B5CCC"/>
    <w:rsid w:val="002B5EF7"/>
    <w:rsid w:val="002B65E4"/>
    <w:rsid w:val="002B6DB7"/>
    <w:rsid w:val="002B7024"/>
    <w:rsid w:val="002B706E"/>
    <w:rsid w:val="002B71A2"/>
    <w:rsid w:val="002B71E1"/>
    <w:rsid w:val="002B7348"/>
    <w:rsid w:val="002B73D3"/>
    <w:rsid w:val="002B7419"/>
    <w:rsid w:val="002B7425"/>
    <w:rsid w:val="002B7D71"/>
    <w:rsid w:val="002C03D6"/>
    <w:rsid w:val="002C088A"/>
    <w:rsid w:val="002C0891"/>
    <w:rsid w:val="002C0E2E"/>
    <w:rsid w:val="002C1B5B"/>
    <w:rsid w:val="002C21BB"/>
    <w:rsid w:val="002C2649"/>
    <w:rsid w:val="002C26B3"/>
    <w:rsid w:val="002C2B5B"/>
    <w:rsid w:val="002C30D6"/>
    <w:rsid w:val="002C3294"/>
    <w:rsid w:val="002C358F"/>
    <w:rsid w:val="002C3CC9"/>
    <w:rsid w:val="002C423E"/>
    <w:rsid w:val="002C4419"/>
    <w:rsid w:val="002C449A"/>
    <w:rsid w:val="002C4C43"/>
    <w:rsid w:val="002C5317"/>
    <w:rsid w:val="002C5860"/>
    <w:rsid w:val="002C5D82"/>
    <w:rsid w:val="002C649E"/>
    <w:rsid w:val="002C64AB"/>
    <w:rsid w:val="002C6F59"/>
    <w:rsid w:val="002C6FEE"/>
    <w:rsid w:val="002C71EE"/>
    <w:rsid w:val="002C744B"/>
    <w:rsid w:val="002C76D9"/>
    <w:rsid w:val="002C7C44"/>
    <w:rsid w:val="002C7C50"/>
    <w:rsid w:val="002D05D1"/>
    <w:rsid w:val="002D111E"/>
    <w:rsid w:val="002D1C49"/>
    <w:rsid w:val="002D28C9"/>
    <w:rsid w:val="002D324E"/>
    <w:rsid w:val="002D3AAD"/>
    <w:rsid w:val="002D3EDE"/>
    <w:rsid w:val="002D4750"/>
    <w:rsid w:val="002D4768"/>
    <w:rsid w:val="002D4AB0"/>
    <w:rsid w:val="002D4B19"/>
    <w:rsid w:val="002D4BEE"/>
    <w:rsid w:val="002D4CE8"/>
    <w:rsid w:val="002D5009"/>
    <w:rsid w:val="002D5563"/>
    <w:rsid w:val="002D561D"/>
    <w:rsid w:val="002D5903"/>
    <w:rsid w:val="002D5C32"/>
    <w:rsid w:val="002D640A"/>
    <w:rsid w:val="002D69B2"/>
    <w:rsid w:val="002D6AED"/>
    <w:rsid w:val="002D6F1C"/>
    <w:rsid w:val="002D7495"/>
    <w:rsid w:val="002D7CB2"/>
    <w:rsid w:val="002D7DB5"/>
    <w:rsid w:val="002D7DD9"/>
    <w:rsid w:val="002D7F16"/>
    <w:rsid w:val="002D7F50"/>
    <w:rsid w:val="002E0251"/>
    <w:rsid w:val="002E0582"/>
    <w:rsid w:val="002E0BAE"/>
    <w:rsid w:val="002E0D56"/>
    <w:rsid w:val="002E173A"/>
    <w:rsid w:val="002E19BB"/>
    <w:rsid w:val="002E1A73"/>
    <w:rsid w:val="002E204F"/>
    <w:rsid w:val="002E207A"/>
    <w:rsid w:val="002E212D"/>
    <w:rsid w:val="002E2396"/>
    <w:rsid w:val="002E296B"/>
    <w:rsid w:val="002E32B6"/>
    <w:rsid w:val="002E33D3"/>
    <w:rsid w:val="002E35D0"/>
    <w:rsid w:val="002E3C07"/>
    <w:rsid w:val="002E417B"/>
    <w:rsid w:val="002E50D3"/>
    <w:rsid w:val="002E52FC"/>
    <w:rsid w:val="002E540E"/>
    <w:rsid w:val="002E5754"/>
    <w:rsid w:val="002E5831"/>
    <w:rsid w:val="002E5C38"/>
    <w:rsid w:val="002E5E54"/>
    <w:rsid w:val="002E629C"/>
    <w:rsid w:val="002E685F"/>
    <w:rsid w:val="002E69AE"/>
    <w:rsid w:val="002E69BD"/>
    <w:rsid w:val="002E6D94"/>
    <w:rsid w:val="002E777B"/>
    <w:rsid w:val="002E7C8B"/>
    <w:rsid w:val="002E7DF6"/>
    <w:rsid w:val="002F000A"/>
    <w:rsid w:val="002F0091"/>
    <w:rsid w:val="002F05C0"/>
    <w:rsid w:val="002F0685"/>
    <w:rsid w:val="002F071B"/>
    <w:rsid w:val="002F0DE0"/>
    <w:rsid w:val="002F1507"/>
    <w:rsid w:val="002F159D"/>
    <w:rsid w:val="002F19CD"/>
    <w:rsid w:val="002F1D11"/>
    <w:rsid w:val="002F1EB2"/>
    <w:rsid w:val="002F24A8"/>
    <w:rsid w:val="002F2BCE"/>
    <w:rsid w:val="002F2EB6"/>
    <w:rsid w:val="002F3669"/>
    <w:rsid w:val="002F3A70"/>
    <w:rsid w:val="002F3B21"/>
    <w:rsid w:val="002F43B6"/>
    <w:rsid w:val="002F45FA"/>
    <w:rsid w:val="002F467D"/>
    <w:rsid w:val="002F4876"/>
    <w:rsid w:val="002F4C0D"/>
    <w:rsid w:val="002F56C6"/>
    <w:rsid w:val="002F5845"/>
    <w:rsid w:val="002F5B44"/>
    <w:rsid w:val="002F5E77"/>
    <w:rsid w:val="002F6273"/>
    <w:rsid w:val="002F62CE"/>
    <w:rsid w:val="002F6449"/>
    <w:rsid w:val="002F68B9"/>
    <w:rsid w:val="002F695B"/>
    <w:rsid w:val="002F6E85"/>
    <w:rsid w:val="002F7012"/>
    <w:rsid w:val="002F7247"/>
    <w:rsid w:val="002F72F9"/>
    <w:rsid w:val="002F7597"/>
    <w:rsid w:val="002F780A"/>
    <w:rsid w:val="002F7AE6"/>
    <w:rsid w:val="002F7C60"/>
    <w:rsid w:val="0030029B"/>
    <w:rsid w:val="0030066A"/>
    <w:rsid w:val="00300D0E"/>
    <w:rsid w:val="00300DFD"/>
    <w:rsid w:val="00300E7A"/>
    <w:rsid w:val="00301825"/>
    <w:rsid w:val="003027D5"/>
    <w:rsid w:val="00302C1F"/>
    <w:rsid w:val="00302DC2"/>
    <w:rsid w:val="00302DC9"/>
    <w:rsid w:val="00302EEE"/>
    <w:rsid w:val="00302FAB"/>
    <w:rsid w:val="003030E2"/>
    <w:rsid w:val="0030388F"/>
    <w:rsid w:val="00303976"/>
    <w:rsid w:val="00303B86"/>
    <w:rsid w:val="00303FDB"/>
    <w:rsid w:val="00304204"/>
    <w:rsid w:val="00304C09"/>
    <w:rsid w:val="00304CEB"/>
    <w:rsid w:val="003053FA"/>
    <w:rsid w:val="003059AD"/>
    <w:rsid w:val="00306136"/>
    <w:rsid w:val="00306BC2"/>
    <w:rsid w:val="00307213"/>
    <w:rsid w:val="00310527"/>
    <w:rsid w:val="00310613"/>
    <w:rsid w:val="003108D3"/>
    <w:rsid w:val="00310946"/>
    <w:rsid w:val="00310C6E"/>
    <w:rsid w:val="003115B1"/>
    <w:rsid w:val="003115F6"/>
    <w:rsid w:val="00311E45"/>
    <w:rsid w:val="003122C9"/>
    <w:rsid w:val="003125FA"/>
    <w:rsid w:val="00312849"/>
    <w:rsid w:val="003129AC"/>
    <w:rsid w:val="00312BB2"/>
    <w:rsid w:val="0031390C"/>
    <w:rsid w:val="00313C92"/>
    <w:rsid w:val="00313D3D"/>
    <w:rsid w:val="00314655"/>
    <w:rsid w:val="003147A3"/>
    <w:rsid w:val="003147A7"/>
    <w:rsid w:val="003147CF"/>
    <w:rsid w:val="00314D02"/>
    <w:rsid w:val="0031575D"/>
    <w:rsid w:val="003158FE"/>
    <w:rsid w:val="00315A4B"/>
    <w:rsid w:val="00316247"/>
    <w:rsid w:val="00316477"/>
    <w:rsid w:val="003164C4"/>
    <w:rsid w:val="00316505"/>
    <w:rsid w:val="00316538"/>
    <w:rsid w:val="00316BE6"/>
    <w:rsid w:val="00317743"/>
    <w:rsid w:val="00317A64"/>
    <w:rsid w:val="00317E03"/>
    <w:rsid w:val="00317F55"/>
    <w:rsid w:val="003200C2"/>
    <w:rsid w:val="00320274"/>
    <w:rsid w:val="0032038D"/>
    <w:rsid w:val="00320592"/>
    <w:rsid w:val="00320904"/>
    <w:rsid w:val="00320958"/>
    <w:rsid w:val="00320A60"/>
    <w:rsid w:val="00320EC0"/>
    <w:rsid w:val="00320F96"/>
    <w:rsid w:val="00321417"/>
    <w:rsid w:val="00321C2A"/>
    <w:rsid w:val="00321D3A"/>
    <w:rsid w:val="00321E17"/>
    <w:rsid w:val="00321EE2"/>
    <w:rsid w:val="003225C6"/>
    <w:rsid w:val="0032272C"/>
    <w:rsid w:val="0032275D"/>
    <w:rsid w:val="00322AB9"/>
    <w:rsid w:val="00322C5E"/>
    <w:rsid w:val="00323112"/>
    <w:rsid w:val="003232B2"/>
    <w:rsid w:val="003232DD"/>
    <w:rsid w:val="00323399"/>
    <w:rsid w:val="00323555"/>
    <w:rsid w:val="00323B44"/>
    <w:rsid w:val="00323CD0"/>
    <w:rsid w:val="003241C5"/>
    <w:rsid w:val="0032470A"/>
    <w:rsid w:val="00324DE0"/>
    <w:rsid w:val="003258C6"/>
    <w:rsid w:val="00325D07"/>
    <w:rsid w:val="00325FC5"/>
    <w:rsid w:val="00326065"/>
    <w:rsid w:val="00326611"/>
    <w:rsid w:val="003266B0"/>
    <w:rsid w:val="00326AB9"/>
    <w:rsid w:val="00326B5A"/>
    <w:rsid w:val="00326C3B"/>
    <w:rsid w:val="00326E75"/>
    <w:rsid w:val="00326E80"/>
    <w:rsid w:val="00327742"/>
    <w:rsid w:val="00327BDE"/>
    <w:rsid w:val="00331AD9"/>
    <w:rsid w:val="00331EF6"/>
    <w:rsid w:val="00331FCE"/>
    <w:rsid w:val="0033207B"/>
    <w:rsid w:val="003323E4"/>
    <w:rsid w:val="0033274B"/>
    <w:rsid w:val="00332DF6"/>
    <w:rsid w:val="00333278"/>
    <w:rsid w:val="003336E9"/>
    <w:rsid w:val="00333AF0"/>
    <w:rsid w:val="00333C14"/>
    <w:rsid w:val="00333D1A"/>
    <w:rsid w:val="00333F80"/>
    <w:rsid w:val="003340F3"/>
    <w:rsid w:val="00334AE0"/>
    <w:rsid w:val="00334F8C"/>
    <w:rsid w:val="003350CE"/>
    <w:rsid w:val="003353E9"/>
    <w:rsid w:val="00335577"/>
    <w:rsid w:val="00335E0D"/>
    <w:rsid w:val="0033603B"/>
    <w:rsid w:val="003368FB"/>
    <w:rsid w:val="00336A4B"/>
    <w:rsid w:val="00336EB9"/>
    <w:rsid w:val="00336F08"/>
    <w:rsid w:val="00337344"/>
    <w:rsid w:val="00337506"/>
    <w:rsid w:val="003376F3"/>
    <w:rsid w:val="00337C12"/>
    <w:rsid w:val="00337EBF"/>
    <w:rsid w:val="00337F12"/>
    <w:rsid w:val="00340354"/>
    <w:rsid w:val="00340383"/>
    <w:rsid w:val="003412AC"/>
    <w:rsid w:val="003415E7"/>
    <w:rsid w:val="0034183B"/>
    <w:rsid w:val="003418BB"/>
    <w:rsid w:val="0034239F"/>
    <w:rsid w:val="00342F6A"/>
    <w:rsid w:val="00343629"/>
    <w:rsid w:val="00343F3C"/>
    <w:rsid w:val="00344743"/>
    <w:rsid w:val="00344749"/>
    <w:rsid w:val="00344BFF"/>
    <w:rsid w:val="0034505D"/>
    <w:rsid w:val="003452AC"/>
    <w:rsid w:val="003454C4"/>
    <w:rsid w:val="00345964"/>
    <w:rsid w:val="00345F36"/>
    <w:rsid w:val="00346486"/>
    <w:rsid w:val="00346BEE"/>
    <w:rsid w:val="00347107"/>
    <w:rsid w:val="00350342"/>
    <w:rsid w:val="003505C3"/>
    <w:rsid w:val="00350A63"/>
    <w:rsid w:val="00350C76"/>
    <w:rsid w:val="00350CDE"/>
    <w:rsid w:val="00350D81"/>
    <w:rsid w:val="00350F7A"/>
    <w:rsid w:val="003510E1"/>
    <w:rsid w:val="00351760"/>
    <w:rsid w:val="00351B0B"/>
    <w:rsid w:val="00351BD0"/>
    <w:rsid w:val="00351C23"/>
    <w:rsid w:val="00351C56"/>
    <w:rsid w:val="0035240D"/>
    <w:rsid w:val="00353577"/>
    <w:rsid w:val="003535A3"/>
    <w:rsid w:val="00353869"/>
    <w:rsid w:val="0035398E"/>
    <w:rsid w:val="00353A4C"/>
    <w:rsid w:val="0035441D"/>
    <w:rsid w:val="00354D05"/>
    <w:rsid w:val="00354F7B"/>
    <w:rsid w:val="00354FD4"/>
    <w:rsid w:val="00355239"/>
    <w:rsid w:val="00355557"/>
    <w:rsid w:val="003557EE"/>
    <w:rsid w:val="0035641F"/>
    <w:rsid w:val="003564D0"/>
    <w:rsid w:val="00356542"/>
    <w:rsid w:val="00356C8B"/>
    <w:rsid w:val="00356EB4"/>
    <w:rsid w:val="0035705D"/>
    <w:rsid w:val="00357642"/>
    <w:rsid w:val="00357741"/>
    <w:rsid w:val="00357C2B"/>
    <w:rsid w:val="00357D72"/>
    <w:rsid w:val="003600CD"/>
    <w:rsid w:val="00361760"/>
    <w:rsid w:val="003630EF"/>
    <w:rsid w:val="003633E6"/>
    <w:rsid w:val="00363414"/>
    <w:rsid w:val="0036355A"/>
    <w:rsid w:val="00363ACC"/>
    <w:rsid w:val="003644EE"/>
    <w:rsid w:val="003647FF"/>
    <w:rsid w:val="00364B42"/>
    <w:rsid w:val="00364E41"/>
    <w:rsid w:val="00364EA6"/>
    <w:rsid w:val="003656D3"/>
    <w:rsid w:val="00365D27"/>
    <w:rsid w:val="00365D34"/>
    <w:rsid w:val="003672DF"/>
    <w:rsid w:val="003676E4"/>
    <w:rsid w:val="00367A9B"/>
    <w:rsid w:val="00367D6B"/>
    <w:rsid w:val="00367DD5"/>
    <w:rsid w:val="00370630"/>
    <w:rsid w:val="00371638"/>
    <w:rsid w:val="00371852"/>
    <w:rsid w:val="0037293A"/>
    <w:rsid w:val="00372957"/>
    <w:rsid w:val="00372AB0"/>
    <w:rsid w:val="00372D38"/>
    <w:rsid w:val="00372E43"/>
    <w:rsid w:val="00372FF6"/>
    <w:rsid w:val="00373288"/>
    <w:rsid w:val="00373296"/>
    <w:rsid w:val="0037331A"/>
    <w:rsid w:val="003733A1"/>
    <w:rsid w:val="00373481"/>
    <w:rsid w:val="003738B6"/>
    <w:rsid w:val="003739BE"/>
    <w:rsid w:val="00373C20"/>
    <w:rsid w:val="00373F25"/>
    <w:rsid w:val="003749F1"/>
    <w:rsid w:val="00374B34"/>
    <w:rsid w:val="003750F2"/>
    <w:rsid w:val="00375306"/>
    <w:rsid w:val="00375348"/>
    <w:rsid w:val="00375814"/>
    <w:rsid w:val="00375BEE"/>
    <w:rsid w:val="00376E3B"/>
    <w:rsid w:val="00377019"/>
    <w:rsid w:val="00377251"/>
    <w:rsid w:val="00377644"/>
    <w:rsid w:val="00377F08"/>
    <w:rsid w:val="00377FFC"/>
    <w:rsid w:val="00380798"/>
    <w:rsid w:val="003810EC"/>
    <w:rsid w:val="003812B5"/>
    <w:rsid w:val="00381835"/>
    <w:rsid w:val="003818F7"/>
    <w:rsid w:val="0038220E"/>
    <w:rsid w:val="00382492"/>
    <w:rsid w:val="00382C6A"/>
    <w:rsid w:val="00383795"/>
    <w:rsid w:val="00383BDA"/>
    <w:rsid w:val="00383CB7"/>
    <w:rsid w:val="00383D25"/>
    <w:rsid w:val="003843E1"/>
    <w:rsid w:val="00384415"/>
    <w:rsid w:val="0038482F"/>
    <w:rsid w:val="003848C4"/>
    <w:rsid w:val="003849F2"/>
    <w:rsid w:val="003858EA"/>
    <w:rsid w:val="0038590D"/>
    <w:rsid w:val="00385AE7"/>
    <w:rsid w:val="0038627B"/>
    <w:rsid w:val="0038649B"/>
    <w:rsid w:val="003866FD"/>
    <w:rsid w:val="00386981"/>
    <w:rsid w:val="00386EB5"/>
    <w:rsid w:val="00387211"/>
    <w:rsid w:val="00387869"/>
    <w:rsid w:val="0038792D"/>
    <w:rsid w:val="00387B20"/>
    <w:rsid w:val="00387F58"/>
    <w:rsid w:val="0039129F"/>
    <w:rsid w:val="00391E3C"/>
    <w:rsid w:val="003920C3"/>
    <w:rsid w:val="00392110"/>
    <w:rsid w:val="003923C4"/>
    <w:rsid w:val="003924FC"/>
    <w:rsid w:val="00392570"/>
    <w:rsid w:val="003925FF"/>
    <w:rsid w:val="00392736"/>
    <w:rsid w:val="00392CB4"/>
    <w:rsid w:val="00392FBC"/>
    <w:rsid w:val="00393274"/>
    <w:rsid w:val="00393382"/>
    <w:rsid w:val="00393696"/>
    <w:rsid w:val="00393E24"/>
    <w:rsid w:val="00394561"/>
    <w:rsid w:val="00394851"/>
    <w:rsid w:val="0039494E"/>
    <w:rsid w:val="00394BF9"/>
    <w:rsid w:val="003950CD"/>
    <w:rsid w:val="00395236"/>
    <w:rsid w:val="00395644"/>
    <w:rsid w:val="0039582C"/>
    <w:rsid w:val="003960BD"/>
    <w:rsid w:val="00396ACA"/>
    <w:rsid w:val="00397326"/>
    <w:rsid w:val="00397700"/>
    <w:rsid w:val="003979C8"/>
    <w:rsid w:val="00397B4F"/>
    <w:rsid w:val="003A0376"/>
    <w:rsid w:val="003A0434"/>
    <w:rsid w:val="003A073A"/>
    <w:rsid w:val="003A1106"/>
    <w:rsid w:val="003A11E7"/>
    <w:rsid w:val="003A205C"/>
    <w:rsid w:val="003A2130"/>
    <w:rsid w:val="003A2480"/>
    <w:rsid w:val="003A252B"/>
    <w:rsid w:val="003A2667"/>
    <w:rsid w:val="003A2B70"/>
    <w:rsid w:val="003A2EBD"/>
    <w:rsid w:val="003A2FBA"/>
    <w:rsid w:val="003A30F9"/>
    <w:rsid w:val="003A31A3"/>
    <w:rsid w:val="003A31F8"/>
    <w:rsid w:val="003A3216"/>
    <w:rsid w:val="003A3547"/>
    <w:rsid w:val="003A3748"/>
    <w:rsid w:val="003A396B"/>
    <w:rsid w:val="003A3B08"/>
    <w:rsid w:val="003A3D32"/>
    <w:rsid w:val="003A3D35"/>
    <w:rsid w:val="003A418C"/>
    <w:rsid w:val="003A420C"/>
    <w:rsid w:val="003A454A"/>
    <w:rsid w:val="003A47E3"/>
    <w:rsid w:val="003A4A85"/>
    <w:rsid w:val="003A4BAD"/>
    <w:rsid w:val="003A4F36"/>
    <w:rsid w:val="003A5455"/>
    <w:rsid w:val="003A5DEF"/>
    <w:rsid w:val="003A6358"/>
    <w:rsid w:val="003A6608"/>
    <w:rsid w:val="003A67C7"/>
    <w:rsid w:val="003A6C39"/>
    <w:rsid w:val="003A6C9B"/>
    <w:rsid w:val="003A7144"/>
    <w:rsid w:val="003A71C9"/>
    <w:rsid w:val="003B0061"/>
    <w:rsid w:val="003B0271"/>
    <w:rsid w:val="003B06FD"/>
    <w:rsid w:val="003B084C"/>
    <w:rsid w:val="003B08C6"/>
    <w:rsid w:val="003B0C4D"/>
    <w:rsid w:val="003B11A0"/>
    <w:rsid w:val="003B23D6"/>
    <w:rsid w:val="003B26CD"/>
    <w:rsid w:val="003B2EEE"/>
    <w:rsid w:val="003B4221"/>
    <w:rsid w:val="003B4D20"/>
    <w:rsid w:val="003B4D56"/>
    <w:rsid w:val="003B501F"/>
    <w:rsid w:val="003B52A2"/>
    <w:rsid w:val="003B532C"/>
    <w:rsid w:val="003B5432"/>
    <w:rsid w:val="003B5753"/>
    <w:rsid w:val="003B58C0"/>
    <w:rsid w:val="003B62F3"/>
    <w:rsid w:val="003B63B0"/>
    <w:rsid w:val="003B73BF"/>
    <w:rsid w:val="003B75BF"/>
    <w:rsid w:val="003B7B6D"/>
    <w:rsid w:val="003C0682"/>
    <w:rsid w:val="003C0FD6"/>
    <w:rsid w:val="003C1092"/>
    <w:rsid w:val="003C12A7"/>
    <w:rsid w:val="003C12E6"/>
    <w:rsid w:val="003C1457"/>
    <w:rsid w:val="003C1597"/>
    <w:rsid w:val="003C1A47"/>
    <w:rsid w:val="003C1DC9"/>
    <w:rsid w:val="003C21D7"/>
    <w:rsid w:val="003C2ED7"/>
    <w:rsid w:val="003C3E99"/>
    <w:rsid w:val="003C473A"/>
    <w:rsid w:val="003C4A96"/>
    <w:rsid w:val="003C56B5"/>
    <w:rsid w:val="003C5CEE"/>
    <w:rsid w:val="003C61CD"/>
    <w:rsid w:val="003C62B9"/>
    <w:rsid w:val="003C641E"/>
    <w:rsid w:val="003C6A4D"/>
    <w:rsid w:val="003C6EC3"/>
    <w:rsid w:val="003C761E"/>
    <w:rsid w:val="003D0F48"/>
    <w:rsid w:val="003D14A8"/>
    <w:rsid w:val="003D1882"/>
    <w:rsid w:val="003D1AAE"/>
    <w:rsid w:val="003D1CE6"/>
    <w:rsid w:val="003D21F4"/>
    <w:rsid w:val="003D2347"/>
    <w:rsid w:val="003D242A"/>
    <w:rsid w:val="003D24B0"/>
    <w:rsid w:val="003D254C"/>
    <w:rsid w:val="003D2568"/>
    <w:rsid w:val="003D2622"/>
    <w:rsid w:val="003D2CAC"/>
    <w:rsid w:val="003D2EF3"/>
    <w:rsid w:val="003D306B"/>
    <w:rsid w:val="003D386F"/>
    <w:rsid w:val="003D4839"/>
    <w:rsid w:val="003D4EE6"/>
    <w:rsid w:val="003D4FBE"/>
    <w:rsid w:val="003D5026"/>
    <w:rsid w:val="003D51E5"/>
    <w:rsid w:val="003D5312"/>
    <w:rsid w:val="003D53BE"/>
    <w:rsid w:val="003D5ACA"/>
    <w:rsid w:val="003D5D86"/>
    <w:rsid w:val="003D6997"/>
    <w:rsid w:val="003D6D25"/>
    <w:rsid w:val="003D6D39"/>
    <w:rsid w:val="003D70E5"/>
    <w:rsid w:val="003D7500"/>
    <w:rsid w:val="003D77A6"/>
    <w:rsid w:val="003D7A91"/>
    <w:rsid w:val="003D7BC3"/>
    <w:rsid w:val="003E00AD"/>
    <w:rsid w:val="003E0175"/>
    <w:rsid w:val="003E021A"/>
    <w:rsid w:val="003E04B7"/>
    <w:rsid w:val="003E078D"/>
    <w:rsid w:val="003E0BEA"/>
    <w:rsid w:val="003E0EA2"/>
    <w:rsid w:val="003E1990"/>
    <w:rsid w:val="003E1C86"/>
    <w:rsid w:val="003E1D11"/>
    <w:rsid w:val="003E20B7"/>
    <w:rsid w:val="003E22DE"/>
    <w:rsid w:val="003E3076"/>
    <w:rsid w:val="003E315D"/>
    <w:rsid w:val="003E3699"/>
    <w:rsid w:val="003E3E02"/>
    <w:rsid w:val="003E40D4"/>
    <w:rsid w:val="003E41FB"/>
    <w:rsid w:val="003E42E3"/>
    <w:rsid w:val="003E4478"/>
    <w:rsid w:val="003E4A8A"/>
    <w:rsid w:val="003E4C69"/>
    <w:rsid w:val="003E51B6"/>
    <w:rsid w:val="003E5541"/>
    <w:rsid w:val="003E5690"/>
    <w:rsid w:val="003E5819"/>
    <w:rsid w:val="003E5C0A"/>
    <w:rsid w:val="003E5C4F"/>
    <w:rsid w:val="003E5FAC"/>
    <w:rsid w:val="003E6D45"/>
    <w:rsid w:val="003E70C8"/>
    <w:rsid w:val="003E76BA"/>
    <w:rsid w:val="003E7705"/>
    <w:rsid w:val="003E7950"/>
    <w:rsid w:val="003F06A8"/>
    <w:rsid w:val="003F070B"/>
    <w:rsid w:val="003F0A07"/>
    <w:rsid w:val="003F0A22"/>
    <w:rsid w:val="003F0B3B"/>
    <w:rsid w:val="003F1B9B"/>
    <w:rsid w:val="003F1EA5"/>
    <w:rsid w:val="003F2039"/>
    <w:rsid w:val="003F29C6"/>
    <w:rsid w:val="003F2C4E"/>
    <w:rsid w:val="003F2C9F"/>
    <w:rsid w:val="003F2FFF"/>
    <w:rsid w:val="003F3022"/>
    <w:rsid w:val="003F34CB"/>
    <w:rsid w:val="003F3F49"/>
    <w:rsid w:val="003F4023"/>
    <w:rsid w:val="003F49B2"/>
    <w:rsid w:val="003F4CAF"/>
    <w:rsid w:val="003F4F3C"/>
    <w:rsid w:val="003F5162"/>
    <w:rsid w:val="003F5302"/>
    <w:rsid w:val="003F5B79"/>
    <w:rsid w:val="003F5C13"/>
    <w:rsid w:val="003F5DE4"/>
    <w:rsid w:val="003F6041"/>
    <w:rsid w:val="003F62C0"/>
    <w:rsid w:val="003F6452"/>
    <w:rsid w:val="003F6506"/>
    <w:rsid w:val="003F6CFB"/>
    <w:rsid w:val="003F7BBC"/>
    <w:rsid w:val="00400029"/>
    <w:rsid w:val="00400111"/>
    <w:rsid w:val="004006CF"/>
    <w:rsid w:val="0040072A"/>
    <w:rsid w:val="00400924"/>
    <w:rsid w:val="00400A84"/>
    <w:rsid w:val="00400DA7"/>
    <w:rsid w:val="004011CD"/>
    <w:rsid w:val="004012C1"/>
    <w:rsid w:val="004014A1"/>
    <w:rsid w:val="004014B8"/>
    <w:rsid w:val="0040155F"/>
    <w:rsid w:val="004025D8"/>
    <w:rsid w:val="0040293D"/>
    <w:rsid w:val="00402AE7"/>
    <w:rsid w:val="00402D45"/>
    <w:rsid w:val="00402E0A"/>
    <w:rsid w:val="00402E2E"/>
    <w:rsid w:val="0040300C"/>
    <w:rsid w:val="00403098"/>
    <w:rsid w:val="00403277"/>
    <w:rsid w:val="004034F1"/>
    <w:rsid w:val="0040377E"/>
    <w:rsid w:val="00403B01"/>
    <w:rsid w:val="00403B08"/>
    <w:rsid w:val="00403ED7"/>
    <w:rsid w:val="00404351"/>
    <w:rsid w:val="00404560"/>
    <w:rsid w:val="00404A72"/>
    <w:rsid w:val="00404DF9"/>
    <w:rsid w:val="00405195"/>
    <w:rsid w:val="004051B2"/>
    <w:rsid w:val="00405401"/>
    <w:rsid w:val="0040558C"/>
    <w:rsid w:val="00405904"/>
    <w:rsid w:val="004063E0"/>
    <w:rsid w:val="00406A4C"/>
    <w:rsid w:val="00406CE1"/>
    <w:rsid w:val="00406EDC"/>
    <w:rsid w:val="00406FBC"/>
    <w:rsid w:val="00407A63"/>
    <w:rsid w:val="0041036D"/>
    <w:rsid w:val="0041049C"/>
    <w:rsid w:val="00410559"/>
    <w:rsid w:val="0041083C"/>
    <w:rsid w:val="00410EB5"/>
    <w:rsid w:val="0041142A"/>
    <w:rsid w:val="00411914"/>
    <w:rsid w:val="00411AB4"/>
    <w:rsid w:val="00411DCE"/>
    <w:rsid w:val="00412915"/>
    <w:rsid w:val="00412A42"/>
    <w:rsid w:val="00412D31"/>
    <w:rsid w:val="00412E4F"/>
    <w:rsid w:val="00413142"/>
    <w:rsid w:val="00413177"/>
    <w:rsid w:val="004134DA"/>
    <w:rsid w:val="004136A3"/>
    <w:rsid w:val="00413856"/>
    <w:rsid w:val="00413DF8"/>
    <w:rsid w:val="0041420E"/>
    <w:rsid w:val="00414E54"/>
    <w:rsid w:val="0041537B"/>
    <w:rsid w:val="004158AC"/>
    <w:rsid w:val="004158DA"/>
    <w:rsid w:val="00415B58"/>
    <w:rsid w:val="00415EA6"/>
    <w:rsid w:val="00415EB2"/>
    <w:rsid w:val="00415F62"/>
    <w:rsid w:val="004160B8"/>
    <w:rsid w:val="00416812"/>
    <w:rsid w:val="00416872"/>
    <w:rsid w:val="00416A66"/>
    <w:rsid w:val="00416FFA"/>
    <w:rsid w:val="004174CF"/>
    <w:rsid w:val="00417B88"/>
    <w:rsid w:val="00420229"/>
    <w:rsid w:val="00420B0E"/>
    <w:rsid w:val="00420C96"/>
    <w:rsid w:val="00420E60"/>
    <w:rsid w:val="004216C6"/>
    <w:rsid w:val="00421B2F"/>
    <w:rsid w:val="00421FEE"/>
    <w:rsid w:val="0042256F"/>
    <w:rsid w:val="0042267D"/>
    <w:rsid w:val="00422727"/>
    <w:rsid w:val="00422A44"/>
    <w:rsid w:val="00422CB6"/>
    <w:rsid w:val="00422E8C"/>
    <w:rsid w:val="004245F4"/>
    <w:rsid w:val="00424DE2"/>
    <w:rsid w:val="00424E92"/>
    <w:rsid w:val="00425134"/>
    <w:rsid w:val="0042527E"/>
    <w:rsid w:val="004253E0"/>
    <w:rsid w:val="00425635"/>
    <w:rsid w:val="004257B7"/>
    <w:rsid w:val="00425946"/>
    <w:rsid w:val="00425978"/>
    <w:rsid w:val="00425B3F"/>
    <w:rsid w:val="00425E96"/>
    <w:rsid w:val="0042623C"/>
    <w:rsid w:val="00426393"/>
    <w:rsid w:val="0042664E"/>
    <w:rsid w:val="00426D25"/>
    <w:rsid w:val="00427026"/>
    <w:rsid w:val="00427161"/>
    <w:rsid w:val="004279E9"/>
    <w:rsid w:val="00427BDC"/>
    <w:rsid w:val="00427CD0"/>
    <w:rsid w:val="00427D32"/>
    <w:rsid w:val="00427F07"/>
    <w:rsid w:val="0043040F"/>
    <w:rsid w:val="00430522"/>
    <w:rsid w:val="00430632"/>
    <w:rsid w:val="00430C60"/>
    <w:rsid w:val="0043105F"/>
    <w:rsid w:val="00431455"/>
    <w:rsid w:val="004315B2"/>
    <w:rsid w:val="00431FB3"/>
    <w:rsid w:val="00432091"/>
    <w:rsid w:val="00432136"/>
    <w:rsid w:val="00432695"/>
    <w:rsid w:val="004329D4"/>
    <w:rsid w:val="00432FBB"/>
    <w:rsid w:val="004337C1"/>
    <w:rsid w:val="0043387A"/>
    <w:rsid w:val="0043390F"/>
    <w:rsid w:val="004339DC"/>
    <w:rsid w:val="00433A33"/>
    <w:rsid w:val="00433F78"/>
    <w:rsid w:val="0043417D"/>
    <w:rsid w:val="004341CE"/>
    <w:rsid w:val="004346B7"/>
    <w:rsid w:val="0043490A"/>
    <w:rsid w:val="00434C18"/>
    <w:rsid w:val="00434F53"/>
    <w:rsid w:val="004350AF"/>
    <w:rsid w:val="00435661"/>
    <w:rsid w:val="0043598D"/>
    <w:rsid w:val="00436A5C"/>
    <w:rsid w:val="00436AFF"/>
    <w:rsid w:val="00436E85"/>
    <w:rsid w:val="00436F2C"/>
    <w:rsid w:val="0043706D"/>
    <w:rsid w:val="0043757E"/>
    <w:rsid w:val="00437AFB"/>
    <w:rsid w:val="004400C7"/>
    <w:rsid w:val="00440194"/>
    <w:rsid w:val="004404E7"/>
    <w:rsid w:val="004407C0"/>
    <w:rsid w:val="00440ACA"/>
    <w:rsid w:val="00440F20"/>
    <w:rsid w:val="00441365"/>
    <w:rsid w:val="00441CD1"/>
    <w:rsid w:val="00441D8D"/>
    <w:rsid w:val="0044273D"/>
    <w:rsid w:val="0044281C"/>
    <w:rsid w:val="00442B8F"/>
    <w:rsid w:val="00442EC9"/>
    <w:rsid w:val="0044350C"/>
    <w:rsid w:val="00443849"/>
    <w:rsid w:val="00443A16"/>
    <w:rsid w:val="00443C28"/>
    <w:rsid w:val="00443D79"/>
    <w:rsid w:val="00444496"/>
    <w:rsid w:val="00444B68"/>
    <w:rsid w:val="00444D8A"/>
    <w:rsid w:val="004455B0"/>
    <w:rsid w:val="004458B3"/>
    <w:rsid w:val="00445A33"/>
    <w:rsid w:val="00445D70"/>
    <w:rsid w:val="00445DAB"/>
    <w:rsid w:val="00445ECB"/>
    <w:rsid w:val="004462A0"/>
    <w:rsid w:val="0044635E"/>
    <w:rsid w:val="004465C3"/>
    <w:rsid w:val="00446D5D"/>
    <w:rsid w:val="0044723E"/>
    <w:rsid w:val="00447FA2"/>
    <w:rsid w:val="00447FBF"/>
    <w:rsid w:val="00450102"/>
    <w:rsid w:val="004502FD"/>
    <w:rsid w:val="00450645"/>
    <w:rsid w:val="0045073E"/>
    <w:rsid w:val="00450AD9"/>
    <w:rsid w:val="00450C39"/>
    <w:rsid w:val="00450DA1"/>
    <w:rsid w:val="00451399"/>
    <w:rsid w:val="0045158C"/>
    <w:rsid w:val="004518AE"/>
    <w:rsid w:val="00451FBE"/>
    <w:rsid w:val="0045225B"/>
    <w:rsid w:val="00452685"/>
    <w:rsid w:val="00452882"/>
    <w:rsid w:val="00452C08"/>
    <w:rsid w:val="0045314F"/>
    <w:rsid w:val="00453784"/>
    <w:rsid w:val="00453CF8"/>
    <w:rsid w:val="004541A2"/>
    <w:rsid w:val="00454808"/>
    <w:rsid w:val="00454903"/>
    <w:rsid w:val="00454CA2"/>
    <w:rsid w:val="004550E6"/>
    <w:rsid w:val="004552FD"/>
    <w:rsid w:val="0045539D"/>
    <w:rsid w:val="004556A5"/>
    <w:rsid w:val="0045584D"/>
    <w:rsid w:val="0045669F"/>
    <w:rsid w:val="00456DCF"/>
    <w:rsid w:val="0045758E"/>
    <w:rsid w:val="0045786D"/>
    <w:rsid w:val="00457E09"/>
    <w:rsid w:val="00460054"/>
    <w:rsid w:val="004602C3"/>
    <w:rsid w:val="004610F5"/>
    <w:rsid w:val="004611FF"/>
    <w:rsid w:val="0046129E"/>
    <w:rsid w:val="00462147"/>
    <w:rsid w:val="00462267"/>
    <w:rsid w:val="0046236F"/>
    <w:rsid w:val="00462542"/>
    <w:rsid w:val="00462D1C"/>
    <w:rsid w:val="00462F2E"/>
    <w:rsid w:val="00463227"/>
    <w:rsid w:val="00463384"/>
    <w:rsid w:val="004636EF"/>
    <w:rsid w:val="00463BEF"/>
    <w:rsid w:val="00463D2D"/>
    <w:rsid w:val="00463DCE"/>
    <w:rsid w:val="004645D3"/>
    <w:rsid w:val="00464BFD"/>
    <w:rsid w:val="00464E9A"/>
    <w:rsid w:val="00465014"/>
    <w:rsid w:val="0046544B"/>
    <w:rsid w:val="0046550B"/>
    <w:rsid w:val="004657E2"/>
    <w:rsid w:val="00465E02"/>
    <w:rsid w:val="00465F45"/>
    <w:rsid w:val="0046612C"/>
    <w:rsid w:val="0046637A"/>
    <w:rsid w:val="00466437"/>
    <w:rsid w:val="004669CB"/>
    <w:rsid w:val="00467A01"/>
    <w:rsid w:val="00467C85"/>
    <w:rsid w:val="00467EE4"/>
    <w:rsid w:val="00467F22"/>
    <w:rsid w:val="00470375"/>
    <w:rsid w:val="00470B23"/>
    <w:rsid w:val="00470E72"/>
    <w:rsid w:val="0047118D"/>
    <w:rsid w:val="004714CE"/>
    <w:rsid w:val="004716E3"/>
    <w:rsid w:val="004718D8"/>
    <w:rsid w:val="004719EA"/>
    <w:rsid w:val="00471BB6"/>
    <w:rsid w:val="004720EA"/>
    <w:rsid w:val="00472237"/>
    <w:rsid w:val="004726C1"/>
    <w:rsid w:val="004730AD"/>
    <w:rsid w:val="00473136"/>
    <w:rsid w:val="004735E5"/>
    <w:rsid w:val="004737AA"/>
    <w:rsid w:val="00473A83"/>
    <w:rsid w:val="00473CD5"/>
    <w:rsid w:val="00474154"/>
    <w:rsid w:val="004746E9"/>
    <w:rsid w:val="00474A96"/>
    <w:rsid w:val="004752EF"/>
    <w:rsid w:val="0047568B"/>
    <w:rsid w:val="0047579C"/>
    <w:rsid w:val="00475828"/>
    <w:rsid w:val="004759B1"/>
    <w:rsid w:val="00475AF6"/>
    <w:rsid w:val="00475AFA"/>
    <w:rsid w:val="004761F5"/>
    <w:rsid w:val="004763E9"/>
    <w:rsid w:val="00476501"/>
    <w:rsid w:val="00476510"/>
    <w:rsid w:val="00476542"/>
    <w:rsid w:val="004769B4"/>
    <w:rsid w:val="00476BCC"/>
    <w:rsid w:val="004770CE"/>
    <w:rsid w:val="00477ADB"/>
    <w:rsid w:val="00477B38"/>
    <w:rsid w:val="00477B7D"/>
    <w:rsid w:val="00480032"/>
    <w:rsid w:val="0048019B"/>
    <w:rsid w:val="004801AC"/>
    <w:rsid w:val="004801E1"/>
    <w:rsid w:val="0048029E"/>
    <w:rsid w:val="0048071D"/>
    <w:rsid w:val="00480AC1"/>
    <w:rsid w:val="0048114B"/>
    <w:rsid w:val="004816CF"/>
    <w:rsid w:val="00481A66"/>
    <w:rsid w:val="00481A9F"/>
    <w:rsid w:val="00481B57"/>
    <w:rsid w:val="00481C6E"/>
    <w:rsid w:val="0048218F"/>
    <w:rsid w:val="00482D5D"/>
    <w:rsid w:val="00482D67"/>
    <w:rsid w:val="0048341F"/>
    <w:rsid w:val="00483CA7"/>
    <w:rsid w:val="00483E49"/>
    <w:rsid w:val="004843C2"/>
    <w:rsid w:val="0048456E"/>
    <w:rsid w:val="00484A68"/>
    <w:rsid w:val="00484CC7"/>
    <w:rsid w:val="00485444"/>
    <w:rsid w:val="00485919"/>
    <w:rsid w:val="00485C72"/>
    <w:rsid w:val="00486045"/>
    <w:rsid w:val="00486173"/>
    <w:rsid w:val="00486C2E"/>
    <w:rsid w:val="00486CCB"/>
    <w:rsid w:val="00486ED8"/>
    <w:rsid w:val="004871E5"/>
    <w:rsid w:val="00487735"/>
    <w:rsid w:val="00487902"/>
    <w:rsid w:val="00487AE0"/>
    <w:rsid w:val="00487ED1"/>
    <w:rsid w:val="0049026E"/>
    <w:rsid w:val="00490442"/>
    <w:rsid w:val="00490503"/>
    <w:rsid w:val="004908A7"/>
    <w:rsid w:val="004915BF"/>
    <w:rsid w:val="004919EB"/>
    <w:rsid w:val="00491BF8"/>
    <w:rsid w:val="00491F1B"/>
    <w:rsid w:val="00493C1C"/>
    <w:rsid w:val="00493C9F"/>
    <w:rsid w:val="004947BF"/>
    <w:rsid w:val="00494BAE"/>
    <w:rsid w:val="00494D66"/>
    <w:rsid w:val="00494FE8"/>
    <w:rsid w:val="004957B2"/>
    <w:rsid w:val="00495CC8"/>
    <w:rsid w:val="00496145"/>
    <w:rsid w:val="00496225"/>
    <w:rsid w:val="0049664D"/>
    <w:rsid w:val="00496673"/>
    <w:rsid w:val="00496718"/>
    <w:rsid w:val="00496AC8"/>
    <w:rsid w:val="0049701D"/>
    <w:rsid w:val="00497430"/>
    <w:rsid w:val="00497474"/>
    <w:rsid w:val="0049796D"/>
    <w:rsid w:val="00497FA7"/>
    <w:rsid w:val="004A0027"/>
    <w:rsid w:val="004A012D"/>
    <w:rsid w:val="004A0281"/>
    <w:rsid w:val="004A0953"/>
    <w:rsid w:val="004A0C2D"/>
    <w:rsid w:val="004A1240"/>
    <w:rsid w:val="004A1816"/>
    <w:rsid w:val="004A2361"/>
    <w:rsid w:val="004A2E7C"/>
    <w:rsid w:val="004A2E97"/>
    <w:rsid w:val="004A3123"/>
    <w:rsid w:val="004A38CA"/>
    <w:rsid w:val="004A39B9"/>
    <w:rsid w:val="004A3B3E"/>
    <w:rsid w:val="004A3D5A"/>
    <w:rsid w:val="004A3E7A"/>
    <w:rsid w:val="004A46B0"/>
    <w:rsid w:val="004A4707"/>
    <w:rsid w:val="004A47F0"/>
    <w:rsid w:val="004A4967"/>
    <w:rsid w:val="004A581F"/>
    <w:rsid w:val="004A59BE"/>
    <w:rsid w:val="004A62D5"/>
    <w:rsid w:val="004A6583"/>
    <w:rsid w:val="004A6761"/>
    <w:rsid w:val="004A6839"/>
    <w:rsid w:val="004A6976"/>
    <w:rsid w:val="004A6A17"/>
    <w:rsid w:val="004A6AEA"/>
    <w:rsid w:val="004A6CAF"/>
    <w:rsid w:val="004A71F7"/>
    <w:rsid w:val="004A7314"/>
    <w:rsid w:val="004A7ECF"/>
    <w:rsid w:val="004B0644"/>
    <w:rsid w:val="004B0951"/>
    <w:rsid w:val="004B0A02"/>
    <w:rsid w:val="004B0B07"/>
    <w:rsid w:val="004B0CA6"/>
    <w:rsid w:val="004B0F62"/>
    <w:rsid w:val="004B0FA5"/>
    <w:rsid w:val="004B14C0"/>
    <w:rsid w:val="004B1577"/>
    <w:rsid w:val="004B15E9"/>
    <w:rsid w:val="004B18C2"/>
    <w:rsid w:val="004B1B0D"/>
    <w:rsid w:val="004B1B9C"/>
    <w:rsid w:val="004B1D08"/>
    <w:rsid w:val="004B2185"/>
    <w:rsid w:val="004B24CD"/>
    <w:rsid w:val="004B2668"/>
    <w:rsid w:val="004B3011"/>
    <w:rsid w:val="004B30A7"/>
    <w:rsid w:val="004B3244"/>
    <w:rsid w:val="004B364C"/>
    <w:rsid w:val="004B4261"/>
    <w:rsid w:val="004B4344"/>
    <w:rsid w:val="004B471B"/>
    <w:rsid w:val="004B4AB8"/>
    <w:rsid w:val="004B514E"/>
    <w:rsid w:val="004B5411"/>
    <w:rsid w:val="004B5457"/>
    <w:rsid w:val="004B6041"/>
    <w:rsid w:val="004B6058"/>
    <w:rsid w:val="004B62EE"/>
    <w:rsid w:val="004B67D9"/>
    <w:rsid w:val="004B68E5"/>
    <w:rsid w:val="004B6A0B"/>
    <w:rsid w:val="004B6B78"/>
    <w:rsid w:val="004B72C2"/>
    <w:rsid w:val="004B773E"/>
    <w:rsid w:val="004B7B9B"/>
    <w:rsid w:val="004C049D"/>
    <w:rsid w:val="004C07FC"/>
    <w:rsid w:val="004C080E"/>
    <w:rsid w:val="004C0EEC"/>
    <w:rsid w:val="004C0F7E"/>
    <w:rsid w:val="004C142D"/>
    <w:rsid w:val="004C1787"/>
    <w:rsid w:val="004C183C"/>
    <w:rsid w:val="004C1F7F"/>
    <w:rsid w:val="004C1F88"/>
    <w:rsid w:val="004C2471"/>
    <w:rsid w:val="004C303C"/>
    <w:rsid w:val="004C36D0"/>
    <w:rsid w:val="004C3AFA"/>
    <w:rsid w:val="004C4159"/>
    <w:rsid w:val="004C5084"/>
    <w:rsid w:val="004C5110"/>
    <w:rsid w:val="004C521E"/>
    <w:rsid w:val="004C5607"/>
    <w:rsid w:val="004C56FF"/>
    <w:rsid w:val="004C5E29"/>
    <w:rsid w:val="004C5EF1"/>
    <w:rsid w:val="004C5F57"/>
    <w:rsid w:val="004C63C6"/>
    <w:rsid w:val="004C68AD"/>
    <w:rsid w:val="004C6B23"/>
    <w:rsid w:val="004C6C09"/>
    <w:rsid w:val="004C6EFD"/>
    <w:rsid w:val="004C701F"/>
    <w:rsid w:val="004C74A0"/>
    <w:rsid w:val="004D0B20"/>
    <w:rsid w:val="004D0B2C"/>
    <w:rsid w:val="004D1250"/>
    <w:rsid w:val="004D1539"/>
    <w:rsid w:val="004D15A7"/>
    <w:rsid w:val="004D1A8C"/>
    <w:rsid w:val="004D1AF5"/>
    <w:rsid w:val="004D1B3A"/>
    <w:rsid w:val="004D1F31"/>
    <w:rsid w:val="004D1FCA"/>
    <w:rsid w:val="004D2021"/>
    <w:rsid w:val="004D21E3"/>
    <w:rsid w:val="004D2711"/>
    <w:rsid w:val="004D2C51"/>
    <w:rsid w:val="004D34B8"/>
    <w:rsid w:val="004D3761"/>
    <w:rsid w:val="004D3D7E"/>
    <w:rsid w:val="004D43A7"/>
    <w:rsid w:val="004D490A"/>
    <w:rsid w:val="004D49DA"/>
    <w:rsid w:val="004D4CE8"/>
    <w:rsid w:val="004D569E"/>
    <w:rsid w:val="004D57C0"/>
    <w:rsid w:val="004D65C3"/>
    <w:rsid w:val="004D6D43"/>
    <w:rsid w:val="004D7156"/>
    <w:rsid w:val="004D7231"/>
    <w:rsid w:val="004D7336"/>
    <w:rsid w:val="004D74B9"/>
    <w:rsid w:val="004D79EA"/>
    <w:rsid w:val="004D7D7C"/>
    <w:rsid w:val="004D7F5C"/>
    <w:rsid w:val="004D7FA1"/>
    <w:rsid w:val="004E07C4"/>
    <w:rsid w:val="004E1180"/>
    <w:rsid w:val="004E1405"/>
    <w:rsid w:val="004E141E"/>
    <w:rsid w:val="004E1497"/>
    <w:rsid w:val="004E16B6"/>
    <w:rsid w:val="004E1FC1"/>
    <w:rsid w:val="004E2BC2"/>
    <w:rsid w:val="004E2E8E"/>
    <w:rsid w:val="004E3286"/>
    <w:rsid w:val="004E3571"/>
    <w:rsid w:val="004E3687"/>
    <w:rsid w:val="004E36A2"/>
    <w:rsid w:val="004E36D3"/>
    <w:rsid w:val="004E3CAE"/>
    <w:rsid w:val="004E4066"/>
    <w:rsid w:val="004E4A37"/>
    <w:rsid w:val="004E4A86"/>
    <w:rsid w:val="004E4E32"/>
    <w:rsid w:val="004E5315"/>
    <w:rsid w:val="004E5582"/>
    <w:rsid w:val="004E5873"/>
    <w:rsid w:val="004E593B"/>
    <w:rsid w:val="004E59B2"/>
    <w:rsid w:val="004E60E3"/>
    <w:rsid w:val="004E6144"/>
    <w:rsid w:val="004E64C1"/>
    <w:rsid w:val="004E6722"/>
    <w:rsid w:val="004E6832"/>
    <w:rsid w:val="004E6961"/>
    <w:rsid w:val="004E6A14"/>
    <w:rsid w:val="004E6CC9"/>
    <w:rsid w:val="004E6F5C"/>
    <w:rsid w:val="004E77AB"/>
    <w:rsid w:val="004F0252"/>
    <w:rsid w:val="004F09F0"/>
    <w:rsid w:val="004F0CB1"/>
    <w:rsid w:val="004F1592"/>
    <w:rsid w:val="004F2798"/>
    <w:rsid w:val="004F286F"/>
    <w:rsid w:val="004F32A4"/>
    <w:rsid w:val="004F3452"/>
    <w:rsid w:val="004F3478"/>
    <w:rsid w:val="004F3634"/>
    <w:rsid w:val="004F38F7"/>
    <w:rsid w:val="004F3B32"/>
    <w:rsid w:val="004F3D94"/>
    <w:rsid w:val="004F3F07"/>
    <w:rsid w:val="004F44C2"/>
    <w:rsid w:val="004F44D4"/>
    <w:rsid w:val="004F4535"/>
    <w:rsid w:val="004F46AD"/>
    <w:rsid w:val="004F4AFD"/>
    <w:rsid w:val="004F4E72"/>
    <w:rsid w:val="004F4F61"/>
    <w:rsid w:val="004F523A"/>
    <w:rsid w:val="004F54DF"/>
    <w:rsid w:val="004F57C3"/>
    <w:rsid w:val="004F5B9B"/>
    <w:rsid w:val="004F5F9A"/>
    <w:rsid w:val="004F635F"/>
    <w:rsid w:val="004F6364"/>
    <w:rsid w:val="004F64D2"/>
    <w:rsid w:val="004F696B"/>
    <w:rsid w:val="004F6F11"/>
    <w:rsid w:val="004F6F4D"/>
    <w:rsid w:val="004F6F57"/>
    <w:rsid w:val="004F7534"/>
    <w:rsid w:val="004F76FC"/>
    <w:rsid w:val="004F785B"/>
    <w:rsid w:val="004F79DB"/>
    <w:rsid w:val="004F7AE3"/>
    <w:rsid w:val="004F7B3D"/>
    <w:rsid w:val="004F7C24"/>
    <w:rsid w:val="005007C3"/>
    <w:rsid w:val="00500845"/>
    <w:rsid w:val="00500854"/>
    <w:rsid w:val="00500951"/>
    <w:rsid w:val="00500A0E"/>
    <w:rsid w:val="00500A55"/>
    <w:rsid w:val="00500B60"/>
    <w:rsid w:val="00500DB1"/>
    <w:rsid w:val="00500EF5"/>
    <w:rsid w:val="005012EB"/>
    <w:rsid w:val="005015F3"/>
    <w:rsid w:val="00501871"/>
    <w:rsid w:val="00501D87"/>
    <w:rsid w:val="0050241B"/>
    <w:rsid w:val="005026B3"/>
    <w:rsid w:val="00502C0B"/>
    <w:rsid w:val="00502D13"/>
    <w:rsid w:val="005030A2"/>
    <w:rsid w:val="00503751"/>
    <w:rsid w:val="0050393B"/>
    <w:rsid w:val="00503A18"/>
    <w:rsid w:val="00504033"/>
    <w:rsid w:val="005040B7"/>
    <w:rsid w:val="00504617"/>
    <w:rsid w:val="00504BA5"/>
    <w:rsid w:val="0050505D"/>
    <w:rsid w:val="0050514B"/>
    <w:rsid w:val="005057E4"/>
    <w:rsid w:val="005058C6"/>
    <w:rsid w:val="00505E82"/>
    <w:rsid w:val="005061EA"/>
    <w:rsid w:val="005065D1"/>
    <w:rsid w:val="00506678"/>
    <w:rsid w:val="005068AA"/>
    <w:rsid w:val="005068AC"/>
    <w:rsid w:val="00506CAD"/>
    <w:rsid w:val="0050708B"/>
    <w:rsid w:val="0050765A"/>
    <w:rsid w:val="00507CE5"/>
    <w:rsid w:val="005100E8"/>
    <w:rsid w:val="00510265"/>
    <w:rsid w:val="00510626"/>
    <w:rsid w:val="00510D21"/>
    <w:rsid w:val="00510D7A"/>
    <w:rsid w:val="00511279"/>
    <w:rsid w:val="00512396"/>
    <w:rsid w:val="005125F4"/>
    <w:rsid w:val="0051277F"/>
    <w:rsid w:val="00512906"/>
    <w:rsid w:val="005129F6"/>
    <w:rsid w:val="00512FBB"/>
    <w:rsid w:val="00513387"/>
    <w:rsid w:val="00513FE9"/>
    <w:rsid w:val="0051464C"/>
    <w:rsid w:val="005149F7"/>
    <w:rsid w:val="005152D6"/>
    <w:rsid w:val="00515985"/>
    <w:rsid w:val="00515BDA"/>
    <w:rsid w:val="00516190"/>
    <w:rsid w:val="005166A0"/>
    <w:rsid w:val="00516B05"/>
    <w:rsid w:val="00516F13"/>
    <w:rsid w:val="00516F43"/>
    <w:rsid w:val="00517CAF"/>
    <w:rsid w:val="005203BE"/>
    <w:rsid w:val="005209B2"/>
    <w:rsid w:val="005211C1"/>
    <w:rsid w:val="0052190C"/>
    <w:rsid w:val="00521960"/>
    <w:rsid w:val="005219BE"/>
    <w:rsid w:val="00521A20"/>
    <w:rsid w:val="00521F49"/>
    <w:rsid w:val="0052232A"/>
    <w:rsid w:val="0052265E"/>
    <w:rsid w:val="00522E3F"/>
    <w:rsid w:val="00523310"/>
    <w:rsid w:val="0052370B"/>
    <w:rsid w:val="00523951"/>
    <w:rsid w:val="00523EBB"/>
    <w:rsid w:val="00524821"/>
    <w:rsid w:val="00524A27"/>
    <w:rsid w:val="00524B37"/>
    <w:rsid w:val="005253ED"/>
    <w:rsid w:val="0052552B"/>
    <w:rsid w:val="005259D7"/>
    <w:rsid w:val="00525C58"/>
    <w:rsid w:val="005261E8"/>
    <w:rsid w:val="00526A43"/>
    <w:rsid w:val="00526D80"/>
    <w:rsid w:val="00526EB5"/>
    <w:rsid w:val="00527459"/>
    <w:rsid w:val="00527760"/>
    <w:rsid w:val="005277CC"/>
    <w:rsid w:val="005277DD"/>
    <w:rsid w:val="00527FCF"/>
    <w:rsid w:val="00530DF4"/>
    <w:rsid w:val="005310D2"/>
    <w:rsid w:val="00531540"/>
    <w:rsid w:val="005317D2"/>
    <w:rsid w:val="00531C53"/>
    <w:rsid w:val="00531DDE"/>
    <w:rsid w:val="00531F33"/>
    <w:rsid w:val="00531FC6"/>
    <w:rsid w:val="0053236F"/>
    <w:rsid w:val="00532969"/>
    <w:rsid w:val="00532D24"/>
    <w:rsid w:val="00533326"/>
    <w:rsid w:val="005336A1"/>
    <w:rsid w:val="0053380E"/>
    <w:rsid w:val="005338FA"/>
    <w:rsid w:val="00533D6A"/>
    <w:rsid w:val="00534A76"/>
    <w:rsid w:val="00534E21"/>
    <w:rsid w:val="005351CD"/>
    <w:rsid w:val="00535274"/>
    <w:rsid w:val="0053558E"/>
    <w:rsid w:val="0053575F"/>
    <w:rsid w:val="00535A04"/>
    <w:rsid w:val="00535A55"/>
    <w:rsid w:val="00536144"/>
    <w:rsid w:val="005361A7"/>
    <w:rsid w:val="005365FB"/>
    <w:rsid w:val="00536731"/>
    <w:rsid w:val="0053704C"/>
    <w:rsid w:val="005377AB"/>
    <w:rsid w:val="00537C3C"/>
    <w:rsid w:val="0054042E"/>
    <w:rsid w:val="00540689"/>
    <w:rsid w:val="00540893"/>
    <w:rsid w:val="00540D48"/>
    <w:rsid w:val="0054124F"/>
    <w:rsid w:val="005413BD"/>
    <w:rsid w:val="00542153"/>
    <w:rsid w:val="005425BF"/>
    <w:rsid w:val="00542756"/>
    <w:rsid w:val="00542B62"/>
    <w:rsid w:val="005430C2"/>
    <w:rsid w:val="00543465"/>
    <w:rsid w:val="005435A9"/>
    <w:rsid w:val="005437ED"/>
    <w:rsid w:val="00543A77"/>
    <w:rsid w:val="005445B9"/>
    <w:rsid w:val="0054496D"/>
    <w:rsid w:val="00544A37"/>
    <w:rsid w:val="00544B96"/>
    <w:rsid w:val="00544F55"/>
    <w:rsid w:val="0054524A"/>
    <w:rsid w:val="00545469"/>
    <w:rsid w:val="005458B3"/>
    <w:rsid w:val="00545ABD"/>
    <w:rsid w:val="00545C98"/>
    <w:rsid w:val="00545D68"/>
    <w:rsid w:val="00545DD6"/>
    <w:rsid w:val="00545F6A"/>
    <w:rsid w:val="005461CC"/>
    <w:rsid w:val="00546884"/>
    <w:rsid w:val="005469EA"/>
    <w:rsid w:val="0055043B"/>
    <w:rsid w:val="00550576"/>
    <w:rsid w:val="00550AEC"/>
    <w:rsid w:val="00550EC1"/>
    <w:rsid w:val="00550F5B"/>
    <w:rsid w:val="005512F5"/>
    <w:rsid w:val="0055143A"/>
    <w:rsid w:val="005514C8"/>
    <w:rsid w:val="00552359"/>
    <w:rsid w:val="005523B7"/>
    <w:rsid w:val="005523FD"/>
    <w:rsid w:val="00552A20"/>
    <w:rsid w:val="005531A9"/>
    <w:rsid w:val="00553517"/>
    <w:rsid w:val="00553A49"/>
    <w:rsid w:val="00553DBF"/>
    <w:rsid w:val="00554265"/>
    <w:rsid w:val="00554C1A"/>
    <w:rsid w:val="0055506E"/>
    <w:rsid w:val="005553A8"/>
    <w:rsid w:val="00555580"/>
    <w:rsid w:val="005555B6"/>
    <w:rsid w:val="00555962"/>
    <w:rsid w:val="00555E63"/>
    <w:rsid w:val="00555F9C"/>
    <w:rsid w:val="00556490"/>
    <w:rsid w:val="00556FD6"/>
    <w:rsid w:val="00557348"/>
    <w:rsid w:val="005573D6"/>
    <w:rsid w:val="005578FD"/>
    <w:rsid w:val="0055792F"/>
    <w:rsid w:val="0055796A"/>
    <w:rsid w:val="00557DC1"/>
    <w:rsid w:val="0056078C"/>
    <w:rsid w:val="0056083C"/>
    <w:rsid w:val="00560E4B"/>
    <w:rsid w:val="005612B5"/>
    <w:rsid w:val="0056150A"/>
    <w:rsid w:val="00561A7A"/>
    <w:rsid w:val="00561C10"/>
    <w:rsid w:val="00561C62"/>
    <w:rsid w:val="00561D1A"/>
    <w:rsid w:val="00562035"/>
    <w:rsid w:val="00562561"/>
    <w:rsid w:val="00562671"/>
    <w:rsid w:val="00562976"/>
    <w:rsid w:val="005629A5"/>
    <w:rsid w:val="005629CF"/>
    <w:rsid w:val="00562A65"/>
    <w:rsid w:val="00563CCB"/>
    <w:rsid w:val="00564781"/>
    <w:rsid w:val="00564C03"/>
    <w:rsid w:val="00564F86"/>
    <w:rsid w:val="005651BD"/>
    <w:rsid w:val="005653FF"/>
    <w:rsid w:val="005654E4"/>
    <w:rsid w:val="005656A1"/>
    <w:rsid w:val="00565830"/>
    <w:rsid w:val="00565AC9"/>
    <w:rsid w:val="00565B38"/>
    <w:rsid w:val="00565CC6"/>
    <w:rsid w:val="005662D0"/>
    <w:rsid w:val="005666CB"/>
    <w:rsid w:val="005669FC"/>
    <w:rsid w:val="00566E08"/>
    <w:rsid w:val="00566EBC"/>
    <w:rsid w:val="005676AC"/>
    <w:rsid w:val="00567B78"/>
    <w:rsid w:val="005703AE"/>
    <w:rsid w:val="00570711"/>
    <w:rsid w:val="005707A0"/>
    <w:rsid w:val="00571123"/>
    <w:rsid w:val="0057116B"/>
    <w:rsid w:val="00571AE0"/>
    <w:rsid w:val="00571CB7"/>
    <w:rsid w:val="00572432"/>
    <w:rsid w:val="00572555"/>
    <w:rsid w:val="00572B62"/>
    <w:rsid w:val="00572F1C"/>
    <w:rsid w:val="005732EF"/>
    <w:rsid w:val="00573843"/>
    <w:rsid w:val="005739D7"/>
    <w:rsid w:val="00573B72"/>
    <w:rsid w:val="00573C49"/>
    <w:rsid w:val="00573ED5"/>
    <w:rsid w:val="00574253"/>
    <w:rsid w:val="00574708"/>
    <w:rsid w:val="00574BA5"/>
    <w:rsid w:val="005754B0"/>
    <w:rsid w:val="005759BA"/>
    <w:rsid w:val="005759EE"/>
    <w:rsid w:val="005761E2"/>
    <w:rsid w:val="005768EA"/>
    <w:rsid w:val="00576CD9"/>
    <w:rsid w:val="00576F99"/>
    <w:rsid w:val="0057704A"/>
    <w:rsid w:val="00577500"/>
    <w:rsid w:val="005775F1"/>
    <w:rsid w:val="005777BA"/>
    <w:rsid w:val="00577860"/>
    <w:rsid w:val="005779C1"/>
    <w:rsid w:val="00577F13"/>
    <w:rsid w:val="00580432"/>
    <w:rsid w:val="005807A2"/>
    <w:rsid w:val="0058085E"/>
    <w:rsid w:val="0058133F"/>
    <w:rsid w:val="0058157E"/>
    <w:rsid w:val="00581937"/>
    <w:rsid w:val="00581C20"/>
    <w:rsid w:val="00581D66"/>
    <w:rsid w:val="00581F45"/>
    <w:rsid w:val="005820F9"/>
    <w:rsid w:val="005821DE"/>
    <w:rsid w:val="00582234"/>
    <w:rsid w:val="005825E7"/>
    <w:rsid w:val="005829B3"/>
    <w:rsid w:val="005833AD"/>
    <w:rsid w:val="00583798"/>
    <w:rsid w:val="005837B7"/>
    <w:rsid w:val="005837F1"/>
    <w:rsid w:val="00583F8A"/>
    <w:rsid w:val="00583FA9"/>
    <w:rsid w:val="005840EC"/>
    <w:rsid w:val="005846BB"/>
    <w:rsid w:val="00584899"/>
    <w:rsid w:val="00584D7F"/>
    <w:rsid w:val="00584DB5"/>
    <w:rsid w:val="0058541A"/>
    <w:rsid w:val="00585508"/>
    <w:rsid w:val="00586207"/>
    <w:rsid w:val="0058683E"/>
    <w:rsid w:val="005868FF"/>
    <w:rsid w:val="005869E5"/>
    <w:rsid w:val="00586FE7"/>
    <w:rsid w:val="00587564"/>
    <w:rsid w:val="005877F7"/>
    <w:rsid w:val="005879C9"/>
    <w:rsid w:val="00587C80"/>
    <w:rsid w:val="00587E07"/>
    <w:rsid w:val="00587EEB"/>
    <w:rsid w:val="00587F6B"/>
    <w:rsid w:val="0059002B"/>
    <w:rsid w:val="00590257"/>
    <w:rsid w:val="0059026E"/>
    <w:rsid w:val="0059083D"/>
    <w:rsid w:val="00590A30"/>
    <w:rsid w:val="005912DA"/>
    <w:rsid w:val="00591535"/>
    <w:rsid w:val="00591571"/>
    <w:rsid w:val="00591BE7"/>
    <w:rsid w:val="00592493"/>
    <w:rsid w:val="005925CA"/>
    <w:rsid w:val="005926FA"/>
    <w:rsid w:val="005931FE"/>
    <w:rsid w:val="00593421"/>
    <w:rsid w:val="00593D51"/>
    <w:rsid w:val="00593F3D"/>
    <w:rsid w:val="00594601"/>
    <w:rsid w:val="00594ADC"/>
    <w:rsid w:val="00594BF8"/>
    <w:rsid w:val="00594DD7"/>
    <w:rsid w:val="00594E1A"/>
    <w:rsid w:val="005952F1"/>
    <w:rsid w:val="00595864"/>
    <w:rsid w:val="00595AA0"/>
    <w:rsid w:val="00595BF9"/>
    <w:rsid w:val="00595CF0"/>
    <w:rsid w:val="005964FF"/>
    <w:rsid w:val="005970F5"/>
    <w:rsid w:val="0059727D"/>
    <w:rsid w:val="00597663"/>
    <w:rsid w:val="00597C55"/>
    <w:rsid w:val="00597CC8"/>
    <w:rsid w:val="005A0216"/>
    <w:rsid w:val="005A0B38"/>
    <w:rsid w:val="005A1321"/>
    <w:rsid w:val="005A194A"/>
    <w:rsid w:val="005A1A43"/>
    <w:rsid w:val="005A212B"/>
    <w:rsid w:val="005A26B3"/>
    <w:rsid w:val="005A2E83"/>
    <w:rsid w:val="005A3330"/>
    <w:rsid w:val="005A3687"/>
    <w:rsid w:val="005A370B"/>
    <w:rsid w:val="005A3AF3"/>
    <w:rsid w:val="005A3E5B"/>
    <w:rsid w:val="005A4380"/>
    <w:rsid w:val="005A4A86"/>
    <w:rsid w:val="005A5806"/>
    <w:rsid w:val="005A5919"/>
    <w:rsid w:val="005A5F08"/>
    <w:rsid w:val="005A60D2"/>
    <w:rsid w:val="005A62F3"/>
    <w:rsid w:val="005A72CE"/>
    <w:rsid w:val="005A7698"/>
    <w:rsid w:val="005A7E9E"/>
    <w:rsid w:val="005B06AA"/>
    <w:rsid w:val="005B0A1A"/>
    <w:rsid w:val="005B0A81"/>
    <w:rsid w:val="005B0F08"/>
    <w:rsid w:val="005B10AE"/>
    <w:rsid w:val="005B13AF"/>
    <w:rsid w:val="005B19D2"/>
    <w:rsid w:val="005B1B37"/>
    <w:rsid w:val="005B1EAF"/>
    <w:rsid w:val="005B1F98"/>
    <w:rsid w:val="005B2276"/>
    <w:rsid w:val="005B22A0"/>
    <w:rsid w:val="005B28EC"/>
    <w:rsid w:val="005B29E7"/>
    <w:rsid w:val="005B30A8"/>
    <w:rsid w:val="005B31E5"/>
    <w:rsid w:val="005B3A34"/>
    <w:rsid w:val="005B3AC7"/>
    <w:rsid w:val="005B3CA4"/>
    <w:rsid w:val="005B3FA5"/>
    <w:rsid w:val="005B4097"/>
    <w:rsid w:val="005B44EA"/>
    <w:rsid w:val="005B4A14"/>
    <w:rsid w:val="005B514F"/>
    <w:rsid w:val="005B580D"/>
    <w:rsid w:val="005B68E1"/>
    <w:rsid w:val="005B6D0F"/>
    <w:rsid w:val="005B6D28"/>
    <w:rsid w:val="005B6F6B"/>
    <w:rsid w:val="005C019D"/>
    <w:rsid w:val="005C0C20"/>
    <w:rsid w:val="005C18E2"/>
    <w:rsid w:val="005C19AA"/>
    <w:rsid w:val="005C208E"/>
    <w:rsid w:val="005C210D"/>
    <w:rsid w:val="005C21D8"/>
    <w:rsid w:val="005C229B"/>
    <w:rsid w:val="005C2325"/>
    <w:rsid w:val="005C2BF2"/>
    <w:rsid w:val="005C3244"/>
    <w:rsid w:val="005C32B0"/>
    <w:rsid w:val="005C366C"/>
    <w:rsid w:val="005C3973"/>
    <w:rsid w:val="005C3B88"/>
    <w:rsid w:val="005C52CA"/>
    <w:rsid w:val="005C53CE"/>
    <w:rsid w:val="005C575B"/>
    <w:rsid w:val="005C59D2"/>
    <w:rsid w:val="005C5A35"/>
    <w:rsid w:val="005C6063"/>
    <w:rsid w:val="005C64B4"/>
    <w:rsid w:val="005C686F"/>
    <w:rsid w:val="005C73A0"/>
    <w:rsid w:val="005C756D"/>
    <w:rsid w:val="005C7D2C"/>
    <w:rsid w:val="005C7ED2"/>
    <w:rsid w:val="005D031F"/>
    <w:rsid w:val="005D04D8"/>
    <w:rsid w:val="005D0E66"/>
    <w:rsid w:val="005D1E46"/>
    <w:rsid w:val="005D2255"/>
    <w:rsid w:val="005D271F"/>
    <w:rsid w:val="005D2802"/>
    <w:rsid w:val="005D2B1A"/>
    <w:rsid w:val="005D2CCE"/>
    <w:rsid w:val="005D3495"/>
    <w:rsid w:val="005D35E1"/>
    <w:rsid w:val="005D35F3"/>
    <w:rsid w:val="005D3A69"/>
    <w:rsid w:val="005D3BE0"/>
    <w:rsid w:val="005D3C7E"/>
    <w:rsid w:val="005D458A"/>
    <w:rsid w:val="005D517D"/>
    <w:rsid w:val="005D5395"/>
    <w:rsid w:val="005D564E"/>
    <w:rsid w:val="005D598C"/>
    <w:rsid w:val="005D5A81"/>
    <w:rsid w:val="005D5B9E"/>
    <w:rsid w:val="005D65AD"/>
    <w:rsid w:val="005D6D39"/>
    <w:rsid w:val="005D7240"/>
    <w:rsid w:val="005D7928"/>
    <w:rsid w:val="005D7C0E"/>
    <w:rsid w:val="005D7DB8"/>
    <w:rsid w:val="005E02C3"/>
    <w:rsid w:val="005E044F"/>
    <w:rsid w:val="005E1AB0"/>
    <w:rsid w:val="005E1E9E"/>
    <w:rsid w:val="005E2400"/>
    <w:rsid w:val="005E2C99"/>
    <w:rsid w:val="005E2E3D"/>
    <w:rsid w:val="005E31C1"/>
    <w:rsid w:val="005E3795"/>
    <w:rsid w:val="005E3988"/>
    <w:rsid w:val="005E3A75"/>
    <w:rsid w:val="005E3BDA"/>
    <w:rsid w:val="005E4185"/>
    <w:rsid w:val="005E42C4"/>
    <w:rsid w:val="005E43B1"/>
    <w:rsid w:val="005E4BB9"/>
    <w:rsid w:val="005E4C71"/>
    <w:rsid w:val="005E4F5A"/>
    <w:rsid w:val="005E5669"/>
    <w:rsid w:val="005E568C"/>
    <w:rsid w:val="005E6CBB"/>
    <w:rsid w:val="005E7E2D"/>
    <w:rsid w:val="005F0513"/>
    <w:rsid w:val="005F0A38"/>
    <w:rsid w:val="005F12F6"/>
    <w:rsid w:val="005F15A8"/>
    <w:rsid w:val="005F16E1"/>
    <w:rsid w:val="005F1A90"/>
    <w:rsid w:val="005F213A"/>
    <w:rsid w:val="005F25D9"/>
    <w:rsid w:val="005F2624"/>
    <w:rsid w:val="005F2A6A"/>
    <w:rsid w:val="005F333C"/>
    <w:rsid w:val="005F35E8"/>
    <w:rsid w:val="005F38EA"/>
    <w:rsid w:val="005F4A1B"/>
    <w:rsid w:val="005F52D1"/>
    <w:rsid w:val="005F5531"/>
    <w:rsid w:val="005F553E"/>
    <w:rsid w:val="005F5E70"/>
    <w:rsid w:val="005F60B3"/>
    <w:rsid w:val="005F6776"/>
    <w:rsid w:val="005F67C9"/>
    <w:rsid w:val="005F6B74"/>
    <w:rsid w:val="005F6D7F"/>
    <w:rsid w:val="005F6E53"/>
    <w:rsid w:val="005F7129"/>
    <w:rsid w:val="005F716E"/>
    <w:rsid w:val="005F733A"/>
    <w:rsid w:val="005F74B5"/>
    <w:rsid w:val="005F78D2"/>
    <w:rsid w:val="005F7A80"/>
    <w:rsid w:val="006003A3"/>
    <w:rsid w:val="00600752"/>
    <w:rsid w:val="006007D9"/>
    <w:rsid w:val="00600A40"/>
    <w:rsid w:val="00600B58"/>
    <w:rsid w:val="00601E6F"/>
    <w:rsid w:val="00601F93"/>
    <w:rsid w:val="006027DE"/>
    <w:rsid w:val="0060280E"/>
    <w:rsid w:val="00602E72"/>
    <w:rsid w:val="00602FC2"/>
    <w:rsid w:val="0060337B"/>
    <w:rsid w:val="00603BBB"/>
    <w:rsid w:val="00603BC4"/>
    <w:rsid w:val="00603FDC"/>
    <w:rsid w:val="0060460B"/>
    <w:rsid w:val="00604667"/>
    <w:rsid w:val="00605689"/>
    <w:rsid w:val="00605BD1"/>
    <w:rsid w:val="00605C98"/>
    <w:rsid w:val="00606344"/>
    <w:rsid w:val="00606504"/>
    <w:rsid w:val="006069DD"/>
    <w:rsid w:val="00606BDA"/>
    <w:rsid w:val="006071D7"/>
    <w:rsid w:val="0060740B"/>
    <w:rsid w:val="00607734"/>
    <w:rsid w:val="00607897"/>
    <w:rsid w:val="00607B6C"/>
    <w:rsid w:val="00607FA2"/>
    <w:rsid w:val="0061005A"/>
    <w:rsid w:val="006102EB"/>
    <w:rsid w:val="00610372"/>
    <w:rsid w:val="006107B0"/>
    <w:rsid w:val="006107D6"/>
    <w:rsid w:val="006108BC"/>
    <w:rsid w:val="00610AA3"/>
    <w:rsid w:val="00610BAD"/>
    <w:rsid w:val="006114AF"/>
    <w:rsid w:val="0061152B"/>
    <w:rsid w:val="0061180B"/>
    <w:rsid w:val="00612033"/>
    <w:rsid w:val="006123A0"/>
    <w:rsid w:val="006123F7"/>
    <w:rsid w:val="00612C38"/>
    <w:rsid w:val="0061376D"/>
    <w:rsid w:val="00613EFF"/>
    <w:rsid w:val="006142CB"/>
    <w:rsid w:val="00614350"/>
    <w:rsid w:val="006143C1"/>
    <w:rsid w:val="006148FF"/>
    <w:rsid w:val="00614F9E"/>
    <w:rsid w:val="00614FA4"/>
    <w:rsid w:val="00615155"/>
    <w:rsid w:val="00615183"/>
    <w:rsid w:val="00615646"/>
    <w:rsid w:val="006156D6"/>
    <w:rsid w:val="0061584E"/>
    <w:rsid w:val="0061620E"/>
    <w:rsid w:val="00616975"/>
    <w:rsid w:val="00616DA8"/>
    <w:rsid w:val="00617354"/>
    <w:rsid w:val="0061792D"/>
    <w:rsid w:val="00617976"/>
    <w:rsid w:val="00617BDF"/>
    <w:rsid w:val="00617EC4"/>
    <w:rsid w:val="00620491"/>
    <w:rsid w:val="00620888"/>
    <w:rsid w:val="00620FE1"/>
    <w:rsid w:val="00621445"/>
    <w:rsid w:val="00621DE6"/>
    <w:rsid w:val="00622167"/>
    <w:rsid w:val="006224DB"/>
    <w:rsid w:val="006238C8"/>
    <w:rsid w:val="006241AC"/>
    <w:rsid w:val="00624371"/>
    <w:rsid w:val="006246AE"/>
    <w:rsid w:val="00624DAB"/>
    <w:rsid w:val="00625558"/>
    <w:rsid w:val="00625B85"/>
    <w:rsid w:val="006266F3"/>
    <w:rsid w:val="00626CD7"/>
    <w:rsid w:val="006270DE"/>
    <w:rsid w:val="0062783F"/>
    <w:rsid w:val="0063023C"/>
    <w:rsid w:val="006306C2"/>
    <w:rsid w:val="00630C75"/>
    <w:rsid w:val="00630D2D"/>
    <w:rsid w:val="00631419"/>
    <w:rsid w:val="00631497"/>
    <w:rsid w:val="006317BB"/>
    <w:rsid w:val="00631B9C"/>
    <w:rsid w:val="00632164"/>
    <w:rsid w:val="0063231C"/>
    <w:rsid w:val="006327CA"/>
    <w:rsid w:val="006328CE"/>
    <w:rsid w:val="0063296D"/>
    <w:rsid w:val="00632A6B"/>
    <w:rsid w:val="00632C06"/>
    <w:rsid w:val="00632E25"/>
    <w:rsid w:val="00632EB0"/>
    <w:rsid w:val="006337FB"/>
    <w:rsid w:val="00633E1F"/>
    <w:rsid w:val="006340ED"/>
    <w:rsid w:val="0063422E"/>
    <w:rsid w:val="006346F7"/>
    <w:rsid w:val="00634947"/>
    <w:rsid w:val="00634CB1"/>
    <w:rsid w:val="00634E41"/>
    <w:rsid w:val="006353D2"/>
    <w:rsid w:val="00635684"/>
    <w:rsid w:val="00636563"/>
    <w:rsid w:val="00637808"/>
    <w:rsid w:val="006400A7"/>
    <w:rsid w:val="00640F31"/>
    <w:rsid w:val="00641028"/>
    <w:rsid w:val="006413E3"/>
    <w:rsid w:val="0064167D"/>
    <w:rsid w:val="0064181F"/>
    <w:rsid w:val="00641844"/>
    <w:rsid w:val="00641851"/>
    <w:rsid w:val="00641C91"/>
    <w:rsid w:val="00641E31"/>
    <w:rsid w:val="00641EC2"/>
    <w:rsid w:val="006420B1"/>
    <w:rsid w:val="006424C7"/>
    <w:rsid w:val="0064299F"/>
    <w:rsid w:val="00642CB7"/>
    <w:rsid w:val="00642E1B"/>
    <w:rsid w:val="006431D2"/>
    <w:rsid w:val="006436E9"/>
    <w:rsid w:val="00643740"/>
    <w:rsid w:val="00643F6B"/>
    <w:rsid w:val="00643F8F"/>
    <w:rsid w:val="00643FEE"/>
    <w:rsid w:val="006441B2"/>
    <w:rsid w:val="00644374"/>
    <w:rsid w:val="0064444B"/>
    <w:rsid w:val="006445EA"/>
    <w:rsid w:val="006447F4"/>
    <w:rsid w:val="00644C9D"/>
    <w:rsid w:val="00645174"/>
    <w:rsid w:val="00645274"/>
    <w:rsid w:val="0064529C"/>
    <w:rsid w:val="006456D3"/>
    <w:rsid w:val="00645D39"/>
    <w:rsid w:val="00645D52"/>
    <w:rsid w:val="00645D96"/>
    <w:rsid w:val="00645DB5"/>
    <w:rsid w:val="0064658F"/>
    <w:rsid w:val="00646631"/>
    <w:rsid w:val="006469B8"/>
    <w:rsid w:val="00647188"/>
    <w:rsid w:val="006472D6"/>
    <w:rsid w:val="00647639"/>
    <w:rsid w:val="00647BC6"/>
    <w:rsid w:val="00650077"/>
    <w:rsid w:val="006503D3"/>
    <w:rsid w:val="0065059E"/>
    <w:rsid w:val="0065133B"/>
    <w:rsid w:val="00651E87"/>
    <w:rsid w:val="00651EF2"/>
    <w:rsid w:val="00652B53"/>
    <w:rsid w:val="006530A0"/>
    <w:rsid w:val="0065356C"/>
    <w:rsid w:val="00653577"/>
    <w:rsid w:val="00653AD3"/>
    <w:rsid w:val="00654205"/>
    <w:rsid w:val="00655F8D"/>
    <w:rsid w:val="00655FC6"/>
    <w:rsid w:val="006560DC"/>
    <w:rsid w:val="00656F8D"/>
    <w:rsid w:val="0065769A"/>
    <w:rsid w:val="006577C7"/>
    <w:rsid w:val="006578BD"/>
    <w:rsid w:val="006579F0"/>
    <w:rsid w:val="00657A24"/>
    <w:rsid w:val="00657C95"/>
    <w:rsid w:val="006602F6"/>
    <w:rsid w:val="00660538"/>
    <w:rsid w:val="00660CEC"/>
    <w:rsid w:val="00660D4F"/>
    <w:rsid w:val="00660F51"/>
    <w:rsid w:val="00661246"/>
    <w:rsid w:val="0066173A"/>
    <w:rsid w:val="0066173D"/>
    <w:rsid w:val="006618D5"/>
    <w:rsid w:val="00662369"/>
    <w:rsid w:val="006623C8"/>
    <w:rsid w:val="00662984"/>
    <w:rsid w:val="00662B19"/>
    <w:rsid w:val="006635F3"/>
    <w:rsid w:val="0066374F"/>
    <w:rsid w:val="00664872"/>
    <w:rsid w:val="006649F1"/>
    <w:rsid w:val="00664FC2"/>
    <w:rsid w:val="006656F5"/>
    <w:rsid w:val="00665741"/>
    <w:rsid w:val="00665916"/>
    <w:rsid w:val="00665A8F"/>
    <w:rsid w:val="00665A98"/>
    <w:rsid w:val="00665B88"/>
    <w:rsid w:val="00665C23"/>
    <w:rsid w:val="006661F2"/>
    <w:rsid w:val="006673AF"/>
    <w:rsid w:val="00667FE8"/>
    <w:rsid w:val="00670027"/>
    <w:rsid w:val="0067025C"/>
    <w:rsid w:val="00670578"/>
    <w:rsid w:val="0067085B"/>
    <w:rsid w:val="00670A49"/>
    <w:rsid w:val="00670B17"/>
    <w:rsid w:val="00670C95"/>
    <w:rsid w:val="006711A5"/>
    <w:rsid w:val="006716BA"/>
    <w:rsid w:val="00671788"/>
    <w:rsid w:val="00671D1B"/>
    <w:rsid w:val="00671DCB"/>
    <w:rsid w:val="00672136"/>
    <w:rsid w:val="00672350"/>
    <w:rsid w:val="00672651"/>
    <w:rsid w:val="00672A4F"/>
    <w:rsid w:val="006734A5"/>
    <w:rsid w:val="00673561"/>
    <w:rsid w:val="006738EE"/>
    <w:rsid w:val="00674509"/>
    <w:rsid w:val="00674D3E"/>
    <w:rsid w:val="00675402"/>
    <w:rsid w:val="00675456"/>
    <w:rsid w:val="00675523"/>
    <w:rsid w:val="00675A8C"/>
    <w:rsid w:val="00675AEB"/>
    <w:rsid w:val="00675D2D"/>
    <w:rsid w:val="00675E5C"/>
    <w:rsid w:val="006767C0"/>
    <w:rsid w:val="006769AF"/>
    <w:rsid w:val="00676B0C"/>
    <w:rsid w:val="00676C79"/>
    <w:rsid w:val="006770BF"/>
    <w:rsid w:val="006776E2"/>
    <w:rsid w:val="00677821"/>
    <w:rsid w:val="0067792F"/>
    <w:rsid w:val="00680221"/>
    <w:rsid w:val="00680C27"/>
    <w:rsid w:val="00680D04"/>
    <w:rsid w:val="00681020"/>
    <w:rsid w:val="00681096"/>
    <w:rsid w:val="0068167B"/>
    <w:rsid w:val="006817E8"/>
    <w:rsid w:val="00681BDE"/>
    <w:rsid w:val="00682092"/>
    <w:rsid w:val="00682347"/>
    <w:rsid w:val="0068253E"/>
    <w:rsid w:val="00683705"/>
    <w:rsid w:val="00683888"/>
    <w:rsid w:val="00683A1E"/>
    <w:rsid w:val="00683BCF"/>
    <w:rsid w:val="00683CC1"/>
    <w:rsid w:val="0068431F"/>
    <w:rsid w:val="00684563"/>
    <w:rsid w:val="006845E8"/>
    <w:rsid w:val="00684C34"/>
    <w:rsid w:val="00684D1B"/>
    <w:rsid w:val="006861D1"/>
    <w:rsid w:val="0068620E"/>
    <w:rsid w:val="0068649E"/>
    <w:rsid w:val="006864AB"/>
    <w:rsid w:val="00686715"/>
    <w:rsid w:val="00686B09"/>
    <w:rsid w:val="00686B4C"/>
    <w:rsid w:val="00686CE9"/>
    <w:rsid w:val="00686D6B"/>
    <w:rsid w:val="00687147"/>
    <w:rsid w:val="00687414"/>
    <w:rsid w:val="00687AFC"/>
    <w:rsid w:val="00687CDC"/>
    <w:rsid w:val="00690388"/>
    <w:rsid w:val="006904EA"/>
    <w:rsid w:val="006905DC"/>
    <w:rsid w:val="0069068D"/>
    <w:rsid w:val="00691830"/>
    <w:rsid w:val="00691E86"/>
    <w:rsid w:val="00692200"/>
    <w:rsid w:val="0069238F"/>
    <w:rsid w:val="006926F8"/>
    <w:rsid w:val="006928DF"/>
    <w:rsid w:val="00692C49"/>
    <w:rsid w:val="00692CA5"/>
    <w:rsid w:val="0069310F"/>
    <w:rsid w:val="00693287"/>
    <w:rsid w:val="006932DD"/>
    <w:rsid w:val="00693308"/>
    <w:rsid w:val="00693725"/>
    <w:rsid w:val="006938EF"/>
    <w:rsid w:val="00693A9B"/>
    <w:rsid w:val="00693E7D"/>
    <w:rsid w:val="006941C4"/>
    <w:rsid w:val="00694275"/>
    <w:rsid w:val="00694CF3"/>
    <w:rsid w:val="0069517E"/>
    <w:rsid w:val="00695362"/>
    <w:rsid w:val="00695AEF"/>
    <w:rsid w:val="00695CEB"/>
    <w:rsid w:val="00695EE3"/>
    <w:rsid w:val="00696295"/>
    <w:rsid w:val="00696364"/>
    <w:rsid w:val="0069638D"/>
    <w:rsid w:val="006963A0"/>
    <w:rsid w:val="006967ED"/>
    <w:rsid w:val="00696D98"/>
    <w:rsid w:val="0069786B"/>
    <w:rsid w:val="0069797E"/>
    <w:rsid w:val="00697A97"/>
    <w:rsid w:val="006A0302"/>
    <w:rsid w:val="006A056C"/>
    <w:rsid w:val="006A0749"/>
    <w:rsid w:val="006A0AAD"/>
    <w:rsid w:val="006A0ACF"/>
    <w:rsid w:val="006A13AB"/>
    <w:rsid w:val="006A14C5"/>
    <w:rsid w:val="006A220C"/>
    <w:rsid w:val="006A22F9"/>
    <w:rsid w:val="006A23D9"/>
    <w:rsid w:val="006A25AC"/>
    <w:rsid w:val="006A3687"/>
    <w:rsid w:val="006A401C"/>
    <w:rsid w:val="006A43A3"/>
    <w:rsid w:val="006A43DF"/>
    <w:rsid w:val="006A48D3"/>
    <w:rsid w:val="006A4C47"/>
    <w:rsid w:val="006A539D"/>
    <w:rsid w:val="006A54F7"/>
    <w:rsid w:val="006A6059"/>
    <w:rsid w:val="006A608D"/>
    <w:rsid w:val="006A616A"/>
    <w:rsid w:val="006A657E"/>
    <w:rsid w:val="006A6848"/>
    <w:rsid w:val="006A6D95"/>
    <w:rsid w:val="006A6DDC"/>
    <w:rsid w:val="006A7415"/>
    <w:rsid w:val="006A7637"/>
    <w:rsid w:val="006A7785"/>
    <w:rsid w:val="006A7A7E"/>
    <w:rsid w:val="006A7FDD"/>
    <w:rsid w:val="006B056F"/>
    <w:rsid w:val="006B08D2"/>
    <w:rsid w:val="006B0DBE"/>
    <w:rsid w:val="006B144B"/>
    <w:rsid w:val="006B165C"/>
    <w:rsid w:val="006B176B"/>
    <w:rsid w:val="006B2761"/>
    <w:rsid w:val="006B2C69"/>
    <w:rsid w:val="006B2DD6"/>
    <w:rsid w:val="006B2DF0"/>
    <w:rsid w:val="006B31CB"/>
    <w:rsid w:val="006B344F"/>
    <w:rsid w:val="006B3611"/>
    <w:rsid w:val="006B3EF6"/>
    <w:rsid w:val="006B4313"/>
    <w:rsid w:val="006B519D"/>
    <w:rsid w:val="006B5230"/>
    <w:rsid w:val="006B6F1A"/>
    <w:rsid w:val="006B76B6"/>
    <w:rsid w:val="006B76DC"/>
    <w:rsid w:val="006B7937"/>
    <w:rsid w:val="006B7C95"/>
    <w:rsid w:val="006B7F84"/>
    <w:rsid w:val="006C0641"/>
    <w:rsid w:val="006C06B4"/>
    <w:rsid w:val="006C06BD"/>
    <w:rsid w:val="006C07A2"/>
    <w:rsid w:val="006C0FD1"/>
    <w:rsid w:val="006C13F3"/>
    <w:rsid w:val="006C1A3B"/>
    <w:rsid w:val="006C2447"/>
    <w:rsid w:val="006C27A1"/>
    <w:rsid w:val="006C300A"/>
    <w:rsid w:val="006C326B"/>
    <w:rsid w:val="006C3296"/>
    <w:rsid w:val="006C347C"/>
    <w:rsid w:val="006C34B4"/>
    <w:rsid w:val="006C3789"/>
    <w:rsid w:val="006C3947"/>
    <w:rsid w:val="006C3A93"/>
    <w:rsid w:val="006C3D88"/>
    <w:rsid w:val="006C3DC2"/>
    <w:rsid w:val="006C3DFE"/>
    <w:rsid w:val="006C4221"/>
    <w:rsid w:val="006C44D0"/>
    <w:rsid w:val="006C47DD"/>
    <w:rsid w:val="006C496A"/>
    <w:rsid w:val="006C4CE3"/>
    <w:rsid w:val="006C4E2D"/>
    <w:rsid w:val="006C5227"/>
    <w:rsid w:val="006C532E"/>
    <w:rsid w:val="006C561F"/>
    <w:rsid w:val="006C57A9"/>
    <w:rsid w:val="006C5D61"/>
    <w:rsid w:val="006C5F25"/>
    <w:rsid w:val="006C666C"/>
    <w:rsid w:val="006C6898"/>
    <w:rsid w:val="006C7B1D"/>
    <w:rsid w:val="006C7BB5"/>
    <w:rsid w:val="006C7C77"/>
    <w:rsid w:val="006C7D37"/>
    <w:rsid w:val="006D0052"/>
    <w:rsid w:val="006D0096"/>
    <w:rsid w:val="006D01AA"/>
    <w:rsid w:val="006D0AA3"/>
    <w:rsid w:val="006D0E66"/>
    <w:rsid w:val="006D0EEA"/>
    <w:rsid w:val="006D0F59"/>
    <w:rsid w:val="006D1412"/>
    <w:rsid w:val="006D1F07"/>
    <w:rsid w:val="006D2339"/>
    <w:rsid w:val="006D2560"/>
    <w:rsid w:val="006D25D7"/>
    <w:rsid w:val="006D27D3"/>
    <w:rsid w:val="006D2951"/>
    <w:rsid w:val="006D29AA"/>
    <w:rsid w:val="006D2ECE"/>
    <w:rsid w:val="006D3487"/>
    <w:rsid w:val="006D35FD"/>
    <w:rsid w:val="006D3F6F"/>
    <w:rsid w:val="006D4430"/>
    <w:rsid w:val="006D4482"/>
    <w:rsid w:val="006D4A5E"/>
    <w:rsid w:val="006D4E19"/>
    <w:rsid w:val="006D4E76"/>
    <w:rsid w:val="006D6369"/>
    <w:rsid w:val="006D65FD"/>
    <w:rsid w:val="006D7BA7"/>
    <w:rsid w:val="006D7BB9"/>
    <w:rsid w:val="006D7F72"/>
    <w:rsid w:val="006D7FCA"/>
    <w:rsid w:val="006E0094"/>
    <w:rsid w:val="006E0919"/>
    <w:rsid w:val="006E09F2"/>
    <w:rsid w:val="006E0DEE"/>
    <w:rsid w:val="006E110F"/>
    <w:rsid w:val="006E17D5"/>
    <w:rsid w:val="006E1BA8"/>
    <w:rsid w:val="006E1E3B"/>
    <w:rsid w:val="006E2C31"/>
    <w:rsid w:val="006E2D36"/>
    <w:rsid w:val="006E3094"/>
    <w:rsid w:val="006E33D7"/>
    <w:rsid w:val="006E3467"/>
    <w:rsid w:val="006E3C21"/>
    <w:rsid w:val="006E4939"/>
    <w:rsid w:val="006E4A5F"/>
    <w:rsid w:val="006E4B5D"/>
    <w:rsid w:val="006E4EBE"/>
    <w:rsid w:val="006E564E"/>
    <w:rsid w:val="006E57A2"/>
    <w:rsid w:val="006E5959"/>
    <w:rsid w:val="006E5F78"/>
    <w:rsid w:val="006E6333"/>
    <w:rsid w:val="006E63A9"/>
    <w:rsid w:val="006E6437"/>
    <w:rsid w:val="006E66F5"/>
    <w:rsid w:val="006E678C"/>
    <w:rsid w:val="006E69E5"/>
    <w:rsid w:val="006E72D2"/>
    <w:rsid w:val="006E78AE"/>
    <w:rsid w:val="006F0123"/>
    <w:rsid w:val="006F0192"/>
    <w:rsid w:val="006F0302"/>
    <w:rsid w:val="006F0F54"/>
    <w:rsid w:val="006F102A"/>
    <w:rsid w:val="006F165A"/>
    <w:rsid w:val="006F1916"/>
    <w:rsid w:val="006F1C5E"/>
    <w:rsid w:val="006F1F26"/>
    <w:rsid w:val="006F1F6B"/>
    <w:rsid w:val="006F235C"/>
    <w:rsid w:val="006F33D0"/>
    <w:rsid w:val="006F3B20"/>
    <w:rsid w:val="006F447F"/>
    <w:rsid w:val="006F465E"/>
    <w:rsid w:val="006F55F2"/>
    <w:rsid w:val="006F5AF2"/>
    <w:rsid w:val="006F5D49"/>
    <w:rsid w:val="006F744F"/>
    <w:rsid w:val="006F77AE"/>
    <w:rsid w:val="006F7A36"/>
    <w:rsid w:val="006F7B83"/>
    <w:rsid w:val="006F7D5F"/>
    <w:rsid w:val="006F7E12"/>
    <w:rsid w:val="007003C8"/>
    <w:rsid w:val="007006BB"/>
    <w:rsid w:val="007006E1"/>
    <w:rsid w:val="00700C04"/>
    <w:rsid w:val="007012BD"/>
    <w:rsid w:val="007013E0"/>
    <w:rsid w:val="00701429"/>
    <w:rsid w:val="00701728"/>
    <w:rsid w:val="00701BB8"/>
    <w:rsid w:val="00701BC6"/>
    <w:rsid w:val="00701BF0"/>
    <w:rsid w:val="0070207D"/>
    <w:rsid w:val="00702F19"/>
    <w:rsid w:val="00702F4A"/>
    <w:rsid w:val="0070330F"/>
    <w:rsid w:val="00703549"/>
    <w:rsid w:val="007036AE"/>
    <w:rsid w:val="00703995"/>
    <w:rsid w:val="00703CF2"/>
    <w:rsid w:val="00703E58"/>
    <w:rsid w:val="00703E94"/>
    <w:rsid w:val="00704059"/>
    <w:rsid w:val="007044DD"/>
    <w:rsid w:val="007048E0"/>
    <w:rsid w:val="00704C8B"/>
    <w:rsid w:val="00704F85"/>
    <w:rsid w:val="007052B8"/>
    <w:rsid w:val="00705BAD"/>
    <w:rsid w:val="00705FCD"/>
    <w:rsid w:val="007064E4"/>
    <w:rsid w:val="0070680C"/>
    <w:rsid w:val="00706D24"/>
    <w:rsid w:val="00706DA9"/>
    <w:rsid w:val="00706FA6"/>
    <w:rsid w:val="00707003"/>
    <w:rsid w:val="00707067"/>
    <w:rsid w:val="00707324"/>
    <w:rsid w:val="0070749D"/>
    <w:rsid w:val="0070764A"/>
    <w:rsid w:val="0070787D"/>
    <w:rsid w:val="00707D6B"/>
    <w:rsid w:val="007115EC"/>
    <w:rsid w:val="007118EB"/>
    <w:rsid w:val="00711A3B"/>
    <w:rsid w:val="00711AF4"/>
    <w:rsid w:val="00711B9B"/>
    <w:rsid w:val="00712258"/>
    <w:rsid w:val="007127D4"/>
    <w:rsid w:val="00712C2E"/>
    <w:rsid w:val="0071378D"/>
    <w:rsid w:val="007140A5"/>
    <w:rsid w:val="007146D0"/>
    <w:rsid w:val="0071482F"/>
    <w:rsid w:val="00714EC5"/>
    <w:rsid w:val="00714F0D"/>
    <w:rsid w:val="007153AA"/>
    <w:rsid w:val="007153C9"/>
    <w:rsid w:val="007156D9"/>
    <w:rsid w:val="007158C8"/>
    <w:rsid w:val="00715C05"/>
    <w:rsid w:val="00715F4D"/>
    <w:rsid w:val="00716716"/>
    <w:rsid w:val="00716DEC"/>
    <w:rsid w:val="00716EB0"/>
    <w:rsid w:val="00716FF2"/>
    <w:rsid w:val="0071749D"/>
    <w:rsid w:val="0071766E"/>
    <w:rsid w:val="007201B0"/>
    <w:rsid w:val="00720216"/>
    <w:rsid w:val="007202DF"/>
    <w:rsid w:val="007203F1"/>
    <w:rsid w:val="00720658"/>
    <w:rsid w:val="00720896"/>
    <w:rsid w:val="00720D1B"/>
    <w:rsid w:val="00721796"/>
    <w:rsid w:val="00721914"/>
    <w:rsid w:val="00722717"/>
    <w:rsid w:val="007227ED"/>
    <w:rsid w:val="00722B43"/>
    <w:rsid w:val="00722C65"/>
    <w:rsid w:val="00722DBB"/>
    <w:rsid w:val="00722DF2"/>
    <w:rsid w:val="0072312D"/>
    <w:rsid w:val="00723D55"/>
    <w:rsid w:val="00723DC8"/>
    <w:rsid w:val="00724713"/>
    <w:rsid w:val="00724838"/>
    <w:rsid w:val="00724840"/>
    <w:rsid w:val="00724B79"/>
    <w:rsid w:val="0072523D"/>
    <w:rsid w:val="00726208"/>
    <w:rsid w:val="00726243"/>
    <w:rsid w:val="0072677B"/>
    <w:rsid w:val="00726B86"/>
    <w:rsid w:val="00726DA9"/>
    <w:rsid w:val="00727227"/>
    <w:rsid w:val="00727912"/>
    <w:rsid w:val="00727B48"/>
    <w:rsid w:val="00727BAF"/>
    <w:rsid w:val="00730175"/>
    <w:rsid w:val="007303DF"/>
    <w:rsid w:val="00730992"/>
    <w:rsid w:val="00730B71"/>
    <w:rsid w:val="00730CBE"/>
    <w:rsid w:val="007310CE"/>
    <w:rsid w:val="0073132F"/>
    <w:rsid w:val="00731399"/>
    <w:rsid w:val="00731B4C"/>
    <w:rsid w:val="00731CF3"/>
    <w:rsid w:val="007322B6"/>
    <w:rsid w:val="00732706"/>
    <w:rsid w:val="00732A21"/>
    <w:rsid w:val="00732F81"/>
    <w:rsid w:val="0073347C"/>
    <w:rsid w:val="0073393A"/>
    <w:rsid w:val="00734365"/>
    <w:rsid w:val="007344BE"/>
    <w:rsid w:val="0073478C"/>
    <w:rsid w:val="00734BBE"/>
    <w:rsid w:val="00734DD2"/>
    <w:rsid w:val="00735602"/>
    <w:rsid w:val="0073571B"/>
    <w:rsid w:val="0073586B"/>
    <w:rsid w:val="0073587C"/>
    <w:rsid w:val="007360CD"/>
    <w:rsid w:val="00736132"/>
    <w:rsid w:val="00736908"/>
    <w:rsid w:val="007369BD"/>
    <w:rsid w:val="00736B03"/>
    <w:rsid w:val="00736B6B"/>
    <w:rsid w:val="0073727A"/>
    <w:rsid w:val="00737D0C"/>
    <w:rsid w:val="00737D12"/>
    <w:rsid w:val="0074034A"/>
    <w:rsid w:val="00740529"/>
    <w:rsid w:val="00740576"/>
    <w:rsid w:val="00740D3C"/>
    <w:rsid w:val="00740EB4"/>
    <w:rsid w:val="007419FA"/>
    <w:rsid w:val="00741B23"/>
    <w:rsid w:val="00741F7F"/>
    <w:rsid w:val="0074275C"/>
    <w:rsid w:val="0074334B"/>
    <w:rsid w:val="0074343E"/>
    <w:rsid w:val="007434F0"/>
    <w:rsid w:val="00743618"/>
    <w:rsid w:val="00743874"/>
    <w:rsid w:val="00743C44"/>
    <w:rsid w:val="00744004"/>
    <w:rsid w:val="0074456F"/>
    <w:rsid w:val="00744740"/>
    <w:rsid w:val="00744A66"/>
    <w:rsid w:val="00744DCC"/>
    <w:rsid w:val="00744DF1"/>
    <w:rsid w:val="00744EAC"/>
    <w:rsid w:val="00744EB3"/>
    <w:rsid w:val="007451E7"/>
    <w:rsid w:val="007453DE"/>
    <w:rsid w:val="00745457"/>
    <w:rsid w:val="0074552B"/>
    <w:rsid w:val="0074560F"/>
    <w:rsid w:val="007456DB"/>
    <w:rsid w:val="00745A6D"/>
    <w:rsid w:val="00745E91"/>
    <w:rsid w:val="00745F4E"/>
    <w:rsid w:val="007463FF"/>
    <w:rsid w:val="00746BE0"/>
    <w:rsid w:val="0074747E"/>
    <w:rsid w:val="00747C9F"/>
    <w:rsid w:val="007501ED"/>
    <w:rsid w:val="007502E4"/>
    <w:rsid w:val="007508D4"/>
    <w:rsid w:val="00750BF2"/>
    <w:rsid w:val="00750EF1"/>
    <w:rsid w:val="007512FC"/>
    <w:rsid w:val="007520B8"/>
    <w:rsid w:val="0075221F"/>
    <w:rsid w:val="007522CF"/>
    <w:rsid w:val="007522D4"/>
    <w:rsid w:val="007523CA"/>
    <w:rsid w:val="0075263E"/>
    <w:rsid w:val="00752668"/>
    <w:rsid w:val="00752FC8"/>
    <w:rsid w:val="00753C9C"/>
    <w:rsid w:val="007545F2"/>
    <w:rsid w:val="00755D68"/>
    <w:rsid w:val="00755D6D"/>
    <w:rsid w:val="007560FC"/>
    <w:rsid w:val="0075615A"/>
    <w:rsid w:val="00756468"/>
    <w:rsid w:val="0075648E"/>
    <w:rsid w:val="007564BB"/>
    <w:rsid w:val="007566B0"/>
    <w:rsid w:val="007566BD"/>
    <w:rsid w:val="00756EC2"/>
    <w:rsid w:val="00756F4C"/>
    <w:rsid w:val="0075715D"/>
    <w:rsid w:val="00757597"/>
    <w:rsid w:val="0075765C"/>
    <w:rsid w:val="0075793E"/>
    <w:rsid w:val="00757DDD"/>
    <w:rsid w:val="00757E23"/>
    <w:rsid w:val="00760E68"/>
    <w:rsid w:val="007610C6"/>
    <w:rsid w:val="00761339"/>
    <w:rsid w:val="00761A6C"/>
    <w:rsid w:val="00761F31"/>
    <w:rsid w:val="00761F3A"/>
    <w:rsid w:val="00762100"/>
    <w:rsid w:val="00763789"/>
    <w:rsid w:val="00763A48"/>
    <w:rsid w:val="00763BE2"/>
    <w:rsid w:val="00763CD1"/>
    <w:rsid w:val="00763DF8"/>
    <w:rsid w:val="00763EA8"/>
    <w:rsid w:val="00763EAE"/>
    <w:rsid w:val="0076411C"/>
    <w:rsid w:val="007647C0"/>
    <w:rsid w:val="007647C1"/>
    <w:rsid w:val="007647C6"/>
    <w:rsid w:val="00764BC9"/>
    <w:rsid w:val="00764F11"/>
    <w:rsid w:val="007654AD"/>
    <w:rsid w:val="00765690"/>
    <w:rsid w:val="00765C73"/>
    <w:rsid w:val="00765D25"/>
    <w:rsid w:val="00765F33"/>
    <w:rsid w:val="00765F87"/>
    <w:rsid w:val="007664A5"/>
    <w:rsid w:val="00766AF9"/>
    <w:rsid w:val="00766EF3"/>
    <w:rsid w:val="007672D5"/>
    <w:rsid w:val="00767B29"/>
    <w:rsid w:val="00767CF3"/>
    <w:rsid w:val="00770300"/>
    <w:rsid w:val="00770876"/>
    <w:rsid w:val="00770CC0"/>
    <w:rsid w:val="00771404"/>
    <w:rsid w:val="0077180F"/>
    <w:rsid w:val="00771D87"/>
    <w:rsid w:val="007732DE"/>
    <w:rsid w:val="007737FF"/>
    <w:rsid w:val="007739F8"/>
    <w:rsid w:val="00773D07"/>
    <w:rsid w:val="00774484"/>
    <w:rsid w:val="007745CB"/>
    <w:rsid w:val="0077472F"/>
    <w:rsid w:val="00774B09"/>
    <w:rsid w:val="00774B74"/>
    <w:rsid w:val="00774C1B"/>
    <w:rsid w:val="00774CBE"/>
    <w:rsid w:val="00774D71"/>
    <w:rsid w:val="007754D6"/>
    <w:rsid w:val="0077571D"/>
    <w:rsid w:val="0077592E"/>
    <w:rsid w:val="00775D90"/>
    <w:rsid w:val="00775DBF"/>
    <w:rsid w:val="007761C0"/>
    <w:rsid w:val="00776882"/>
    <w:rsid w:val="00776923"/>
    <w:rsid w:val="00776BDB"/>
    <w:rsid w:val="007770F0"/>
    <w:rsid w:val="0077715C"/>
    <w:rsid w:val="00777462"/>
    <w:rsid w:val="007779AB"/>
    <w:rsid w:val="00777E70"/>
    <w:rsid w:val="00777EF8"/>
    <w:rsid w:val="00780055"/>
    <w:rsid w:val="00780160"/>
    <w:rsid w:val="00780235"/>
    <w:rsid w:val="0078025B"/>
    <w:rsid w:val="007809AF"/>
    <w:rsid w:val="00780C37"/>
    <w:rsid w:val="00780FF3"/>
    <w:rsid w:val="00781C11"/>
    <w:rsid w:val="00782431"/>
    <w:rsid w:val="007829C7"/>
    <w:rsid w:val="00782D87"/>
    <w:rsid w:val="00782EF5"/>
    <w:rsid w:val="00782F67"/>
    <w:rsid w:val="007837DD"/>
    <w:rsid w:val="00783947"/>
    <w:rsid w:val="007839AA"/>
    <w:rsid w:val="00784097"/>
    <w:rsid w:val="00784172"/>
    <w:rsid w:val="007842EE"/>
    <w:rsid w:val="0078440E"/>
    <w:rsid w:val="007844C5"/>
    <w:rsid w:val="007844D4"/>
    <w:rsid w:val="00784782"/>
    <w:rsid w:val="00784B56"/>
    <w:rsid w:val="00784BD7"/>
    <w:rsid w:val="00785017"/>
    <w:rsid w:val="007869AC"/>
    <w:rsid w:val="00786CE2"/>
    <w:rsid w:val="00786CEC"/>
    <w:rsid w:val="00786DB1"/>
    <w:rsid w:val="0078714F"/>
    <w:rsid w:val="007879BD"/>
    <w:rsid w:val="00787DFD"/>
    <w:rsid w:val="0079066B"/>
    <w:rsid w:val="00790D57"/>
    <w:rsid w:val="00791306"/>
    <w:rsid w:val="00791606"/>
    <w:rsid w:val="00791785"/>
    <w:rsid w:val="007918B7"/>
    <w:rsid w:val="00791F1D"/>
    <w:rsid w:val="007920FD"/>
    <w:rsid w:val="0079272E"/>
    <w:rsid w:val="00792C4C"/>
    <w:rsid w:val="00792FCC"/>
    <w:rsid w:val="007930FC"/>
    <w:rsid w:val="0079327C"/>
    <w:rsid w:val="00793C41"/>
    <w:rsid w:val="007940C0"/>
    <w:rsid w:val="007944D7"/>
    <w:rsid w:val="007946B0"/>
    <w:rsid w:val="00794727"/>
    <w:rsid w:val="00794B59"/>
    <w:rsid w:val="00794EBA"/>
    <w:rsid w:val="007952AA"/>
    <w:rsid w:val="00795AEA"/>
    <w:rsid w:val="00795DD0"/>
    <w:rsid w:val="00795EEA"/>
    <w:rsid w:val="007972A3"/>
    <w:rsid w:val="00797B56"/>
    <w:rsid w:val="00797ED4"/>
    <w:rsid w:val="007A001B"/>
    <w:rsid w:val="007A05D4"/>
    <w:rsid w:val="007A0DE4"/>
    <w:rsid w:val="007A12EA"/>
    <w:rsid w:val="007A1709"/>
    <w:rsid w:val="007A21EE"/>
    <w:rsid w:val="007A27EE"/>
    <w:rsid w:val="007A2839"/>
    <w:rsid w:val="007A324B"/>
    <w:rsid w:val="007A35F7"/>
    <w:rsid w:val="007A36C1"/>
    <w:rsid w:val="007A3E83"/>
    <w:rsid w:val="007A3EB8"/>
    <w:rsid w:val="007A42E3"/>
    <w:rsid w:val="007A4596"/>
    <w:rsid w:val="007A4E8F"/>
    <w:rsid w:val="007A5BB4"/>
    <w:rsid w:val="007A693F"/>
    <w:rsid w:val="007A6A9D"/>
    <w:rsid w:val="007A6D36"/>
    <w:rsid w:val="007A6FEC"/>
    <w:rsid w:val="007B03AF"/>
    <w:rsid w:val="007B06A1"/>
    <w:rsid w:val="007B0944"/>
    <w:rsid w:val="007B0B45"/>
    <w:rsid w:val="007B0D43"/>
    <w:rsid w:val="007B0DB2"/>
    <w:rsid w:val="007B1005"/>
    <w:rsid w:val="007B1221"/>
    <w:rsid w:val="007B1561"/>
    <w:rsid w:val="007B158B"/>
    <w:rsid w:val="007B16E0"/>
    <w:rsid w:val="007B19F2"/>
    <w:rsid w:val="007B1DF8"/>
    <w:rsid w:val="007B229A"/>
    <w:rsid w:val="007B2860"/>
    <w:rsid w:val="007B28BD"/>
    <w:rsid w:val="007B2B8D"/>
    <w:rsid w:val="007B2F4D"/>
    <w:rsid w:val="007B3173"/>
    <w:rsid w:val="007B317B"/>
    <w:rsid w:val="007B3667"/>
    <w:rsid w:val="007B3A93"/>
    <w:rsid w:val="007B3CDD"/>
    <w:rsid w:val="007B3CE3"/>
    <w:rsid w:val="007B42A1"/>
    <w:rsid w:val="007B4401"/>
    <w:rsid w:val="007B44D0"/>
    <w:rsid w:val="007B499E"/>
    <w:rsid w:val="007B4A08"/>
    <w:rsid w:val="007B4C5D"/>
    <w:rsid w:val="007B4CBE"/>
    <w:rsid w:val="007B4D3D"/>
    <w:rsid w:val="007B4FB1"/>
    <w:rsid w:val="007B5A21"/>
    <w:rsid w:val="007B5FE9"/>
    <w:rsid w:val="007B6249"/>
    <w:rsid w:val="007B62B1"/>
    <w:rsid w:val="007B6514"/>
    <w:rsid w:val="007B6A9D"/>
    <w:rsid w:val="007B6B8F"/>
    <w:rsid w:val="007B6E36"/>
    <w:rsid w:val="007B7123"/>
    <w:rsid w:val="007B78A3"/>
    <w:rsid w:val="007B78FA"/>
    <w:rsid w:val="007B7BC3"/>
    <w:rsid w:val="007C0077"/>
    <w:rsid w:val="007C024B"/>
    <w:rsid w:val="007C0C5A"/>
    <w:rsid w:val="007C16EA"/>
    <w:rsid w:val="007C1901"/>
    <w:rsid w:val="007C19DE"/>
    <w:rsid w:val="007C1ABA"/>
    <w:rsid w:val="007C1EA2"/>
    <w:rsid w:val="007C20B1"/>
    <w:rsid w:val="007C211B"/>
    <w:rsid w:val="007C24BD"/>
    <w:rsid w:val="007C2D29"/>
    <w:rsid w:val="007C345E"/>
    <w:rsid w:val="007C3829"/>
    <w:rsid w:val="007C4087"/>
    <w:rsid w:val="007C4A77"/>
    <w:rsid w:val="007C5738"/>
    <w:rsid w:val="007C5780"/>
    <w:rsid w:val="007C5AA6"/>
    <w:rsid w:val="007C5BEA"/>
    <w:rsid w:val="007C62CF"/>
    <w:rsid w:val="007C667F"/>
    <w:rsid w:val="007C75F5"/>
    <w:rsid w:val="007C76E7"/>
    <w:rsid w:val="007C790F"/>
    <w:rsid w:val="007C7EDD"/>
    <w:rsid w:val="007D0160"/>
    <w:rsid w:val="007D01C6"/>
    <w:rsid w:val="007D021E"/>
    <w:rsid w:val="007D0230"/>
    <w:rsid w:val="007D0E23"/>
    <w:rsid w:val="007D1CED"/>
    <w:rsid w:val="007D242A"/>
    <w:rsid w:val="007D24C6"/>
    <w:rsid w:val="007D2712"/>
    <w:rsid w:val="007D2764"/>
    <w:rsid w:val="007D2B8C"/>
    <w:rsid w:val="007D2DBE"/>
    <w:rsid w:val="007D32F6"/>
    <w:rsid w:val="007D335D"/>
    <w:rsid w:val="007D34D1"/>
    <w:rsid w:val="007D4344"/>
    <w:rsid w:val="007D4E20"/>
    <w:rsid w:val="007D5010"/>
    <w:rsid w:val="007D5294"/>
    <w:rsid w:val="007D547C"/>
    <w:rsid w:val="007D5698"/>
    <w:rsid w:val="007D588A"/>
    <w:rsid w:val="007D6133"/>
    <w:rsid w:val="007D706C"/>
    <w:rsid w:val="007D72EA"/>
    <w:rsid w:val="007D731F"/>
    <w:rsid w:val="007D7880"/>
    <w:rsid w:val="007D7A77"/>
    <w:rsid w:val="007E0356"/>
    <w:rsid w:val="007E0906"/>
    <w:rsid w:val="007E0B77"/>
    <w:rsid w:val="007E0F06"/>
    <w:rsid w:val="007E11D4"/>
    <w:rsid w:val="007E14D7"/>
    <w:rsid w:val="007E16C5"/>
    <w:rsid w:val="007E175B"/>
    <w:rsid w:val="007E18C1"/>
    <w:rsid w:val="007E1989"/>
    <w:rsid w:val="007E1AD9"/>
    <w:rsid w:val="007E1DB1"/>
    <w:rsid w:val="007E2A86"/>
    <w:rsid w:val="007E2B81"/>
    <w:rsid w:val="007E3632"/>
    <w:rsid w:val="007E3727"/>
    <w:rsid w:val="007E4E80"/>
    <w:rsid w:val="007E677A"/>
    <w:rsid w:val="007E6C61"/>
    <w:rsid w:val="007E6C6A"/>
    <w:rsid w:val="007E6CC5"/>
    <w:rsid w:val="007E7FF8"/>
    <w:rsid w:val="007F0121"/>
    <w:rsid w:val="007F0E78"/>
    <w:rsid w:val="007F0FF1"/>
    <w:rsid w:val="007F163D"/>
    <w:rsid w:val="007F1827"/>
    <w:rsid w:val="007F18D8"/>
    <w:rsid w:val="007F1980"/>
    <w:rsid w:val="007F1DDA"/>
    <w:rsid w:val="007F24D0"/>
    <w:rsid w:val="007F25DB"/>
    <w:rsid w:val="007F2731"/>
    <w:rsid w:val="007F27FB"/>
    <w:rsid w:val="007F2EA7"/>
    <w:rsid w:val="007F4657"/>
    <w:rsid w:val="007F4800"/>
    <w:rsid w:val="007F49B8"/>
    <w:rsid w:val="007F4BAB"/>
    <w:rsid w:val="007F50B0"/>
    <w:rsid w:val="007F5146"/>
    <w:rsid w:val="007F5455"/>
    <w:rsid w:val="007F5616"/>
    <w:rsid w:val="007F5714"/>
    <w:rsid w:val="007F5E8B"/>
    <w:rsid w:val="007F5E9C"/>
    <w:rsid w:val="007F5F2F"/>
    <w:rsid w:val="007F687E"/>
    <w:rsid w:val="007F6BFF"/>
    <w:rsid w:val="007F6D86"/>
    <w:rsid w:val="007F6E4F"/>
    <w:rsid w:val="007F6F68"/>
    <w:rsid w:val="007F727E"/>
    <w:rsid w:val="007F74D2"/>
    <w:rsid w:val="007F75BF"/>
    <w:rsid w:val="007F7AC4"/>
    <w:rsid w:val="008000BE"/>
    <w:rsid w:val="00800F9D"/>
    <w:rsid w:val="00801330"/>
    <w:rsid w:val="008014AD"/>
    <w:rsid w:val="00801654"/>
    <w:rsid w:val="008022F5"/>
    <w:rsid w:val="008024D3"/>
    <w:rsid w:val="00802BC2"/>
    <w:rsid w:val="00802BC8"/>
    <w:rsid w:val="00802F18"/>
    <w:rsid w:val="008033E1"/>
    <w:rsid w:val="00803787"/>
    <w:rsid w:val="008038BE"/>
    <w:rsid w:val="00803C97"/>
    <w:rsid w:val="00803EFF"/>
    <w:rsid w:val="008040A5"/>
    <w:rsid w:val="008047EA"/>
    <w:rsid w:val="0080485E"/>
    <w:rsid w:val="00804942"/>
    <w:rsid w:val="00804BC8"/>
    <w:rsid w:val="00804C60"/>
    <w:rsid w:val="00804F1F"/>
    <w:rsid w:val="00804FCF"/>
    <w:rsid w:val="008057DA"/>
    <w:rsid w:val="00805810"/>
    <w:rsid w:val="0080673B"/>
    <w:rsid w:val="0080755F"/>
    <w:rsid w:val="0080759A"/>
    <w:rsid w:val="0080765A"/>
    <w:rsid w:val="0080769F"/>
    <w:rsid w:val="00810A37"/>
    <w:rsid w:val="00811396"/>
    <w:rsid w:val="0081176B"/>
    <w:rsid w:val="00811B13"/>
    <w:rsid w:val="00811E64"/>
    <w:rsid w:val="0081221B"/>
    <w:rsid w:val="008123C0"/>
    <w:rsid w:val="008125F8"/>
    <w:rsid w:val="00812B10"/>
    <w:rsid w:val="00813060"/>
    <w:rsid w:val="008139E2"/>
    <w:rsid w:val="00813CF5"/>
    <w:rsid w:val="00813E54"/>
    <w:rsid w:val="00813FC9"/>
    <w:rsid w:val="00814101"/>
    <w:rsid w:val="00814829"/>
    <w:rsid w:val="00815011"/>
    <w:rsid w:val="008152E8"/>
    <w:rsid w:val="008157AE"/>
    <w:rsid w:val="0081604D"/>
    <w:rsid w:val="00816247"/>
    <w:rsid w:val="0081631B"/>
    <w:rsid w:val="008163EE"/>
    <w:rsid w:val="0081651B"/>
    <w:rsid w:val="008169D7"/>
    <w:rsid w:val="008170D2"/>
    <w:rsid w:val="008171C9"/>
    <w:rsid w:val="00817383"/>
    <w:rsid w:val="00817782"/>
    <w:rsid w:val="00820610"/>
    <w:rsid w:val="00820FD0"/>
    <w:rsid w:val="008213A6"/>
    <w:rsid w:val="0082186D"/>
    <w:rsid w:val="0082226C"/>
    <w:rsid w:val="008223C1"/>
    <w:rsid w:val="008229E9"/>
    <w:rsid w:val="0082313E"/>
    <w:rsid w:val="00824F7A"/>
    <w:rsid w:val="00825031"/>
    <w:rsid w:val="008257AE"/>
    <w:rsid w:val="0082605F"/>
    <w:rsid w:val="008260A2"/>
    <w:rsid w:val="00826180"/>
    <w:rsid w:val="008264F7"/>
    <w:rsid w:val="008271BC"/>
    <w:rsid w:val="00830232"/>
    <w:rsid w:val="0083030B"/>
    <w:rsid w:val="008304DE"/>
    <w:rsid w:val="008308D8"/>
    <w:rsid w:val="00830FEC"/>
    <w:rsid w:val="008315BD"/>
    <w:rsid w:val="0083166B"/>
    <w:rsid w:val="008318C7"/>
    <w:rsid w:val="00831A80"/>
    <w:rsid w:val="00831C7F"/>
    <w:rsid w:val="008325DE"/>
    <w:rsid w:val="00832753"/>
    <w:rsid w:val="008327E7"/>
    <w:rsid w:val="00832A92"/>
    <w:rsid w:val="00832A99"/>
    <w:rsid w:val="00833120"/>
    <w:rsid w:val="0083368D"/>
    <w:rsid w:val="0083376B"/>
    <w:rsid w:val="0083411C"/>
    <w:rsid w:val="008342D8"/>
    <w:rsid w:val="0083432A"/>
    <w:rsid w:val="0083439A"/>
    <w:rsid w:val="008344AD"/>
    <w:rsid w:val="00835249"/>
    <w:rsid w:val="00835922"/>
    <w:rsid w:val="008359DA"/>
    <w:rsid w:val="00835B7E"/>
    <w:rsid w:val="0083611C"/>
    <w:rsid w:val="008363E7"/>
    <w:rsid w:val="0083644F"/>
    <w:rsid w:val="008364C0"/>
    <w:rsid w:val="0083733B"/>
    <w:rsid w:val="008375F9"/>
    <w:rsid w:val="0083791C"/>
    <w:rsid w:val="00837999"/>
    <w:rsid w:val="008379B1"/>
    <w:rsid w:val="00837D30"/>
    <w:rsid w:val="00837F34"/>
    <w:rsid w:val="0084023D"/>
    <w:rsid w:val="00840B0D"/>
    <w:rsid w:val="00840D8C"/>
    <w:rsid w:val="00840DE1"/>
    <w:rsid w:val="0084104B"/>
    <w:rsid w:val="008418C6"/>
    <w:rsid w:val="00841984"/>
    <w:rsid w:val="00841D98"/>
    <w:rsid w:val="00841FE2"/>
    <w:rsid w:val="00842467"/>
    <w:rsid w:val="0084293E"/>
    <w:rsid w:val="00842DB3"/>
    <w:rsid w:val="00842E24"/>
    <w:rsid w:val="00842F07"/>
    <w:rsid w:val="0084349F"/>
    <w:rsid w:val="0084354E"/>
    <w:rsid w:val="00843808"/>
    <w:rsid w:val="008438E9"/>
    <w:rsid w:val="00843A61"/>
    <w:rsid w:val="00843AD3"/>
    <w:rsid w:val="00843CFE"/>
    <w:rsid w:val="00843FCA"/>
    <w:rsid w:val="00844019"/>
    <w:rsid w:val="008444A9"/>
    <w:rsid w:val="00844693"/>
    <w:rsid w:val="0084477E"/>
    <w:rsid w:val="00844B09"/>
    <w:rsid w:val="00844DC3"/>
    <w:rsid w:val="00844DDC"/>
    <w:rsid w:val="00844E45"/>
    <w:rsid w:val="008463D5"/>
    <w:rsid w:val="008467E9"/>
    <w:rsid w:val="008469C9"/>
    <w:rsid w:val="00846B4C"/>
    <w:rsid w:val="00846DAB"/>
    <w:rsid w:val="00846F49"/>
    <w:rsid w:val="008470FA"/>
    <w:rsid w:val="00847444"/>
    <w:rsid w:val="00847845"/>
    <w:rsid w:val="00847DE9"/>
    <w:rsid w:val="008500A3"/>
    <w:rsid w:val="00850591"/>
    <w:rsid w:val="00850639"/>
    <w:rsid w:val="00850B74"/>
    <w:rsid w:val="00850C07"/>
    <w:rsid w:val="00850FE2"/>
    <w:rsid w:val="0085181B"/>
    <w:rsid w:val="008519D2"/>
    <w:rsid w:val="008523EB"/>
    <w:rsid w:val="008525AE"/>
    <w:rsid w:val="00852BBD"/>
    <w:rsid w:val="00853169"/>
    <w:rsid w:val="008531C5"/>
    <w:rsid w:val="0085334C"/>
    <w:rsid w:val="008535B9"/>
    <w:rsid w:val="00853705"/>
    <w:rsid w:val="00853746"/>
    <w:rsid w:val="008543CE"/>
    <w:rsid w:val="00854601"/>
    <w:rsid w:val="0085476A"/>
    <w:rsid w:val="00854E14"/>
    <w:rsid w:val="0085533A"/>
    <w:rsid w:val="00855DA5"/>
    <w:rsid w:val="008565EB"/>
    <w:rsid w:val="00856640"/>
    <w:rsid w:val="00857322"/>
    <w:rsid w:val="00857950"/>
    <w:rsid w:val="00857A31"/>
    <w:rsid w:val="00857C02"/>
    <w:rsid w:val="00857C8E"/>
    <w:rsid w:val="0086057E"/>
    <w:rsid w:val="0086059B"/>
    <w:rsid w:val="008605BA"/>
    <w:rsid w:val="008605D8"/>
    <w:rsid w:val="008608A1"/>
    <w:rsid w:val="00861870"/>
    <w:rsid w:val="00862006"/>
    <w:rsid w:val="0086200A"/>
    <w:rsid w:val="008625FD"/>
    <w:rsid w:val="00862864"/>
    <w:rsid w:val="00862AE9"/>
    <w:rsid w:val="0086353A"/>
    <w:rsid w:val="0086355E"/>
    <w:rsid w:val="00863F66"/>
    <w:rsid w:val="008647A9"/>
    <w:rsid w:val="00864A69"/>
    <w:rsid w:val="00864A82"/>
    <w:rsid w:val="00865757"/>
    <w:rsid w:val="00865880"/>
    <w:rsid w:val="00865E1D"/>
    <w:rsid w:val="00865F66"/>
    <w:rsid w:val="008660EC"/>
    <w:rsid w:val="008661B1"/>
    <w:rsid w:val="008661EF"/>
    <w:rsid w:val="00866A48"/>
    <w:rsid w:val="00866CE9"/>
    <w:rsid w:val="00867282"/>
    <w:rsid w:val="008675C5"/>
    <w:rsid w:val="008677EA"/>
    <w:rsid w:val="00867927"/>
    <w:rsid w:val="0086796E"/>
    <w:rsid w:val="00867FB1"/>
    <w:rsid w:val="00870126"/>
    <w:rsid w:val="008703BA"/>
    <w:rsid w:val="00870781"/>
    <w:rsid w:val="00870975"/>
    <w:rsid w:val="00870FED"/>
    <w:rsid w:val="0087168C"/>
    <w:rsid w:val="00871B0A"/>
    <w:rsid w:val="00871D9F"/>
    <w:rsid w:val="00872195"/>
    <w:rsid w:val="00872BAA"/>
    <w:rsid w:val="00872C25"/>
    <w:rsid w:val="00872F3D"/>
    <w:rsid w:val="00873B47"/>
    <w:rsid w:val="0087463A"/>
    <w:rsid w:val="00874850"/>
    <w:rsid w:val="00874BCD"/>
    <w:rsid w:val="00874BEC"/>
    <w:rsid w:val="00874E51"/>
    <w:rsid w:val="00875420"/>
    <w:rsid w:val="00875600"/>
    <w:rsid w:val="008760F2"/>
    <w:rsid w:val="0087674C"/>
    <w:rsid w:val="008773EA"/>
    <w:rsid w:val="0087789A"/>
    <w:rsid w:val="00877AD3"/>
    <w:rsid w:val="00877FAD"/>
    <w:rsid w:val="008800AF"/>
    <w:rsid w:val="0088035F"/>
    <w:rsid w:val="00880664"/>
    <w:rsid w:val="0088086C"/>
    <w:rsid w:val="00880B63"/>
    <w:rsid w:val="0088101D"/>
    <w:rsid w:val="00881527"/>
    <w:rsid w:val="008815C3"/>
    <w:rsid w:val="00881B02"/>
    <w:rsid w:val="00881E74"/>
    <w:rsid w:val="00882242"/>
    <w:rsid w:val="00882443"/>
    <w:rsid w:val="008824BA"/>
    <w:rsid w:val="008828AB"/>
    <w:rsid w:val="00882CAB"/>
    <w:rsid w:val="00882EB7"/>
    <w:rsid w:val="008833D9"/>
    <w:rsid w:val="00883CEF"/>
    <w:rsid w:val="008840AD"/>
    <w:rsid w:val="008842A3"/>
    <w:rsid w:val="008842F1"/>
    <w:rsid w:val="0088470E"/>
    <w:rsid w:val="00884F09"/>
    <w:rsid w:val="00884F21"/>
    <w:rsid w:val="00886131"/>
    <w:rsid w:val="008869A3"/>
    <w:rsid w:val="00886A8A"/>
    <w:rsid w:val="00886B7B"/>
    <w:rsid w:val="008870FD"/>
    <w:rsid w:val="008872CD"/>
    <w:rsid w:val="008878E1"/>
    <w:rsid w:val="0088798C"/>
    <w:rsid w:val="008879E5"/>
    <w:rsid w:val="00887A32"/>
    <w:rsid w:val="00887DA1"/>
    <w:rsid w:val="00887F71"/>
    <w:rsid w:val="008902B5"/>
    <w:rsid w:val="008903E3"/>
    <w:rsid w:val="00890798"/>
    <w:rsid w:val="00890987"/>
    <w:rsid w:val="008909D2"/>
    <w:rsid w:val="00890A57"/>
    <w:rsid w:val="00890D77"/>
    <w:rsid w:val="0089130C"/>
    <w:rsid w:val="0089189E"/>
    <w:rsid w:val="00891A22"/>
    <w:rsid w:val="00891DEB"/>
    <w:rsid w:val="00892356"/>
    <w:rsid w:val="00892576"/>
    <w:rsid w:val="00892CB0"/>
    <w:rsid w:val="00892D8A"/>
    <w:rsid w:val="00892F79"/>
    <w:rsid w:val="008932C2"/>
    <w:rsid w:val="00893448"/>
    <w:rsid w:val="0089418A"/>
    <w:rsid w:val="00894225"/>
    <w:rsid w:val="00894231"/>
    <w:rsid w:val="008942F6"/>
    <w:rsid w:val="00894B70"/>
    <w:rsid w:val="00894CC0"/>
    <w:rsid w:val="00895469"/>
    <w:rsid w:val="008955CD"/>
    <w:rsid w:val="008957CA"/>
    <w:rsid w:val="00895E2B"/>
    <w:rsid w:val="008967CE"/>
    <w:rsid w:val="00896973"/>
    <w:rsid w:val="0089724D"/>
    <w:rsid w:val="008973DB"/>
    <w:rsid w:val="00897502"/>
    <w:rsid w:val="008975F7"/>
    <w:rsid w:val="0089768B"/>
    <w:rsid w:val="008A0612"/>
    <w:rsid w:val="008A0660"/>
    <w:rsid w:val="008A107C"/>
    <w:rsid w:val="008A1558"/>
    <w:rsid w:val="008A16BB"/>
    <w:rsid w:val="008A1B32"/>
    <w:rsid w:val="008A1C91"/>
    <w:rsid w:val="008A214B"/>
    <w:rsid w:val="008A27C8"/>
    <w:rsid w:val="008A2960"/>
    <w:rsid w:val="008A2F02"/>
    <w:rsid w:val="008A3335"/>
    <w:rsid w:val="008A3FD3"/>
    <w:rsid w:val="008A3FF8"/>
    <w:rsid w:val="008A422B"/>
    <w:rsid w:val="008A424C"/>
    <w:rsid w:val="008A4447"/>
    <w:rsid w:val="008A4813"/>
    <w:rsid w:val="008A4986"/>
    <w:rsid w:val="008A4C99"/>
    <w:rsid w:val="008A4DA3"/>
    <w:rsid w:val="008A5291"/>
    <w:rsid w:val="008A5994"/>
    <w:rsid w:val="008A6037"/>
    <w:rsid w:val="008A648E"/>
    <w:rsid w:val="008A6B2D"/>
    <w:rsid w:val="008A7235"/>
    <w:rsid w:val="008A76D3"/>
    <w:rsid w:val="008A7943"/>
    <w:rsid w:val="008A7F19"/>
    <w:rsid w:val="008A7F71"/>
    <w:rsid w:val="008B035B"/>
    <w:rsid w:val="008B0519"/>
    <w:rsid w:val="008B0628"/>
    <w:rsid w:val="008B0906"/>
    <w:rsid w:val="008B0F26"/>
    <w:rsid w:val="008B1383"/>
    <w:rsid w:val="008B1544"/>
    <w:rsid w:val="008B1743"/>
    <w:rsid w:val="008B1B5A"/>
    <w:rsid w:val="008B1E2F"/>
    <w:rsid w:val="008B1ECF"/>
    <w:rsid w:val="008B2257"/>
    <w:rsid w:val="008B23D3"/>
    <w:rsid w:val="008B24F6"/>
    <w:rsid w:val="008B24F8"/>
    <w:rsid w:val="008B2D7D"/>
    <w:rsid w:val="008B2DD8"/>
    <w:rsid w:val="008B2E9F"/>
    <w:rsid w:val="008B31C1"/>
    <w:rsid w:val="008B34B8"/>
    <w:rsid w:val="008B392F"/>
    <w:rsid w:val="008B3A41"/>
    <w:rsid w:val="008B3D15"/>
    <w:rsid w:val="008B4062"/>
    <w:rsid w:val="008B45BF"/>
    <w:rsid w:val="008B4670"/>
    <w:rsid w:val="008B489C"/>
    <w:rsid w:val="008B53F7"/>
    <w:rsid w:val="008B5816"/>
    <w:rsid w:val="008B5BA6"/>
    <w:rsid w:val="008B6680"/>
    <w:rsid w:val="008B69EA"/>
    <w:rsid w:val="008B6BA4"/>
    <w:rsid w:val="008B6FE9"/>
    <w:rsid w:val="008B73E1"/>
    <w:rsid w:val="008C061B"/>
    <w:rsid w:val="008C08EE"/>
    <w:rsid w:val="008C0907"/>
    <w:rsid w:val="008C0933"/>
    <w:rsid w:val="008C0C74"/>
    <w:rsid w:val="008C0E9C"/>
    <w:rsid w:val="008C14E3"/>
    <w:rsid w:val="008C1980"/>
    <w:rsid w:val="008C211D"/>
    <w:rsid w:val="008C2DE4"/>
    <w:rsid w:val="008C2FA5"/>
    <w:rsid w:val="008C31F8"/>
    <w:rsid w:val="008C339D"/>
    <w:rsid w:val="008C3909"/>
    <w:rsid w:val="008C3A3C"/>
    <w:rsid w:val="008C3F16"/>
    <w:rsid w:val="008C483E"/>
    <w:rsid w:val="008C4AA0"/>
    <w:rsid w:val="008C4D66"/>
    <w:rsid w:val="008C5099"/>
    <w:rsid w:val="008C56F6"/>
    <w:rsid w:val="008C5BFC"/>
    <w:rsid w:val="008C6171"/>
    <w:rsid w:val="008C6343"/>
    <w:rsid w:val="008C643F"/>
    <w:rsid w:val="008C6734"/>
    <w:rsid w:val="008C761C"/>
    <w:rsid w:val="008C7817"/>
    <w:rsid w:val="008C7A8B"/>
    <w:rsid w:val="008D02EB"/>
    <w:rsid w:val="008D04C9"/>
    <w:rsid w:val="008D053A"/>
    <w:rsid w:val="008D06C5"/>
    <w:rsid w:val="008D071A"/>
    <w:rsid w:val="008D0757"/>
    <w:rsid w:val="008D0D47"/>
    <w:rsid w:val="008D0F42"/>
    <w:rsid w:val="008D139C"/>
    <w:rsid w:val="008D1959"/>
    <w:rsid w:val="008D245E"/>
    <w:rsid w:val="008D278B"/>
    <w:rsid w:val="008D27A9"/>
    <w:rsid w:val="008D2B71"/>
    <w:rsid w:val="008D2CD8"/>
    <w:rsid w:val="008D33D6"/>
    <w:rsid w:val="008D36BF"/>
    <w:rsid w:val="008D38AE"/>
    <w:rsid w:val="008D394F"/>
    <w:rsid w:val="008D3E98"/>
    <w:rsid w:val="008D496E"/>
    <w:rsid w:val="008D4A9D"/>
    <w:rsid w:val="008D51EB"/>
    <w:rsid w:val="008D5E2C"/>
    <w:rsid w:val="008D64EA"/>
    <w:rsid w:val="008D65F9"/>
    <w:rsid w:val="008D66A7"/>
    <w:rsid w:val="008D6867"/>
    <w:rsid w:val="008D698C"/>
    <w:rsid w:val="008D6A1A"/>
    <w:rsid w:val="008D6A96"/>
    <w:rsid w:val="008D6AA6"/>
    <w:rsid w:val="008D6FE1"/>
    <w:rsid w:val="008D73B7"/>
    <w:rsid w:val="008D75FD"/>
    <w:rsid w:val="008D7CED"/>
    <w:rsid w:val="008D7E75"/>
    <w:rsid w:val="008E05A1"/>
    <w:rsid w:val="008E069A"/>
    <w:rsid w:val="008E1942"/>
    <w:rsid w:val="008E1CCD"/>
    <w:rsid w:val="008E1D6F"/>
    <w:rsid w:val="008E1D8A"/>
    <w:rsid w:val="008E2097"/>
    <w:rsid w:val="008E2126"/>
    <w:rsid w:val="008E2505"/>
    <w:rsid w:val="008E2955"/>
    <w:rsid w:val="008E32BD"/>
    <w:rsid w:val="008E38DB"/>
    <w:rsid w:val="008E3BA4"/>
    <w:rsid w:val="008E3C8B"/>
    <w:rsid w:val="008E3D06"/>
    <w:rsid w:val="008E3F13"/>
    <w:rsid w:val="008E42D1"/>
    <w:rsid w:val="008E4E7C"/>
    <w:rsid w:val="008E52D9"/>
    <w:rsid w:val="008E52DB"/>
    <w:rsid w:val="008E5DEE"/>
    <w:rsid w:val="008E5E7E"/>
    <w:rsid w:val="008E6013"/>
    <w:rsid w:val="008E60B6"/>
    <w:rsid w:val="008E62B6"/>
    <w:rsid w:val="008E62E0"/>
    <w:rsid w:val="008E74F5"/>
    <w:rsid w:val="008E7CA1"/>
    <w:rsid w:val="008E7D3C"/>
    <w:rsid w:val="008F0318"/>
    <w:rsid w:val="008F052F"/>
    <w:rsid w:val="008F0810"/>
    <w:rsid w:val="008F0840"/>
    <w:rsid w:val="008F0CE4"/>
    <w:rsid w:val="008F0F76"/>
    <w:rsid w:val="008F104F"/>
    <w:rsid w:val="008F110A"/>
    <w:rsid w:val="008F1799"/>
    <w:rsid w:val="008F1C98"/>
    <w:rsid w:val="008F22FC"/>
    <w:rsid w:val="008F2371"/>
    <w:rsid w:val="008F2C29"/>
    <w:rsid w:val="008F2C7A"/>
    <w:rsid w:val="008F2D46"/>
    <w:rsid w:val="008F2E75"/>
    <w:rsid w:val="008F3202"/>
    <w:rsid w:val="008F3579"/>
    <w:rsid w:val="008F35F6"/>
    <w:rsid w:val="008F3684"/>
    <w:rsid w:val="008F3893"/>
    <w:rsid w:val="008F405E"/>
    <w:rsid w:val="008F415C"/>
    <w:rsid w:val="008F43D8"/>
    <w:rsid w:val="008F44C1"/>
    <w:rsid w:val="008F4972"/>
    <w:rsid w:val="008F4A06"/>
    <w:rsid w:val="008F4D16"/>
    <w:rsid w:val="008F4EEA"/>
    <w:rsid w:val="008F547C"/>
    <w:rsid w:val="008F58DE"/>
    <w:rsid w:val="008F5A85"/>
    <w:rsid w:val="008F626A"/>
    <w:rsid w:val="008F655D"/>
    <w:rsid w:val="008F6841"/>
    <w:rsid w:val="008F6C8E"/>
    <w:rsid w:val="008F79B1"/>
    <w:rsid w:val="008F79EB"/>
    <w:rsid w:val="008F7CE0"/>
    <w:rsid w:val="00900335"/>
    <w:rsid w:val="009004A5"/>
    <w:rsid w:val="009006D4"/>
    <w:rsid w:val="00900A90"/>
    <w:rsid w:val="0090103A"/>
    <w:rsid w:val="00901196"/>
    <w:rsid w:val="009011FF"/>
    <w:rsid w:val="00901665"/>
    <w:rsid w:val="009016D2"/>
    <w:rsid w:val="00901C27"/>
    <w:rsid w:val="00903043"/>
    <w:rsid w:val="00903C27"/>
    <w:rsid w:val="0090475B"/>
    <w:rsid w:val="00904A49"/>
    <w:rsid w:val="00904A85"/>
    <w:rsid w:val="00904D2A"/>
    <w:rsid w:val="00904DDE"/>
    <w:rsid w:val="00904F34"/>
    <w:rsid w:val="00904F86"/>
    <w:rsid w:val="00905029"/>
    <w:rsid w:val="00905AAC"/>
    <w:rsid w:val="00906425"/>
    <w:rsid w:val="00906928"/>
    <w:rsid w:val="009069E8"/>
    <w:rsid w:val="00906BF7"/>
    <w:rsid w:val="00906C67"/>
    <w:rsid w:val="00907AA3"/>
    <w:rsid w:val="00907D8A"/>
    <w:rsid w:val="0091041A"/>
    <w:rsid w:val="00910655"/>
    <w:rsid w:val="009107FF"/>
    <w:rsid w:val="009116ED"/>
    <w:rsid w:val="009118DB"/>
    <w:rsid w:val="00911AD9"/>
    <w:rsid w:val="00911ED4"/>
    <w:rsid w:val="00912101"/>
    <w:rsid w:val="00913657"/>
    <w:rsid w:val="00913667"/>
    <w:rsid w:val="00913FBB"/>
    <w:rsid w:val="009140BA"/>
    <w:rsid w:val="009141A7"/>
    <w:rsid w:val="009142A3"/>
    <w:rsid w:val="009143B1"/>
    <w:rsid w:val="00914795"/>
    <w:rsid w:val="00914F8F"/>
    <w:rsid w:val="009151C1"/>
    <w:rsid w:val="00915DCC"/>
    <w:rsid w:val="0091607B"/>
    <w:rsid w:val="0091613E"/>
    <w:rsid w:val="0091699B"/>
    <w:rsid w:val="00916A77"/>
    <w:rsid w:val="00916C5C"/>
    <w:rsid w:val="00916D82"/>
    <w:rsid w:val="00916DF7"/>
    <w:rsid w:val="00917FCA"/>
    <w:rsid w:val="00917FD8"/>
    <w:rsid w:val="009201BC"/>
    <w:rsid w:val="00920306"/>
    <w:rsid w:val="00920376"/>
    <w:rsid w:val="009211FC"/>
    <w:rsid w:val="009213A0"/>
    <w:rsid w:val="009215E6"/>
    <w:rsid w:val="00921B00"/>
    <w:rsid w:val="00921FD7"/>
    <w:rsid w:val="00922528"/>
    <w:rsid w:val="00922670"/>
    <w:rsid w:val="00923028"/>
    <w:rsid w:val="00923039"/>
    <w:rsid w:val="00923D9F"/>
    <w:rsid w:val="00923E28"/>
    <w:rsid w:val="0092434A"/>
    <w:rsid w:val="009248DD"/>
    <w:rsid w:val="009249D0"/>
    <w:rsid w:val="00924B85"/>
    <w:rsid w:val="00924BFB"/>
    <w:rsid w:val="00924C0D"/>
    <w:rsid w:val="00924D77"/>
    <w:rsid w:val="00924EDB"/>
    <w:rsid w:val="00925137"/>
    <w:rsid w:val="00925BBC"/>
    <w:rsid w:val="0092677E"/>
    <w:rsid w:val="0092687A"/>
    <w:rsid w:val="009268D0"/>
    <w:rsid w:val="00926AC0"/>
    <w:rsid w:val="00926C92"/>
    <w:rsid w:val="00926CD0"/>
    <w:rsid w:val="00926D0B"/>
    <w:rsid w:val="00927719"/>
    <w:rsid w:val="00927A88"/>
    <w:rsid w:val="00927A97"/>
    <w:rsid w:val="00927DFF"/>
    <w:rsid w:val="009300ED"/>
    <w:rsid w:val="00930312"/>
    <w:rsid w:val="0093037D"/>
    <w:rsid w:val="0093071B"/>
    <w:rsid w:val="00930CAF"/>
    <w:rsid w:val="009314A9"/>
    <w:rsid w:val="009319D3"/>
    <w:rsid w:val="00932298"/>
    <w:rsid w:val="00932555"/>
    <w:rsid w:val="00932AC9"/>
    <w:rsid w:val="00932B17"/>
    <w:rsid w:val="00932B24"/>
    <w:rsid w:val="00932E27"/>
    <w:rsid w:val="009340C8"/>
    <w:rsid w:val="009340F4"/>
    <w:rsid w:val="0093480A"/>
    <w:rsid w:val="00934B85"/>
    <w:rsid w:val="00934CEF"/>
    <w:rsid w:val="00935C59"/>
    <w:rsid w:val="00935F78"/>
    <w:rsid w:val="0093611E"/>
    <w:rsid w:val="009366DE"/>
    <w:rsid w:val="0093699D"/>
    <w:rsid w:val="00936D8B"/>
    <w:rsid w:val="00936DEF"/>
    <w:rsid w:val="00936E56"/>
    <w:rsid w:val="009370A9"/>
    <w:rsid w:val="00937228"/>
    <w:rsid w:val="00937B8B"/>
    <w:rsid w:val="00937D76"/>
    <w:rsid w:val="00937DF5"/>
    <w:rsid w:val="00937F24"/>
    <w:rsid w:val="00940229"/>
    <w:rsid w:val="009402E3"/>
    <w:rsid w:val="00940666"/>
    <w:rsid w:val="00940C5A"/>
    <w:rsid w:val="00940DAE"/>
    <w:rsid w:val="00941469"/>
    <w:rsid w:val="00941FC9"/>
    <w:rsid w:val="00942358"/>
    <w:rsid w:val="00942468"/>
    <w:rsid w:val="00942704"/>
    <w:rsid w:val="00942C27"/>
    <w:rsid w:val="009433FE"/>
    <w:rsid w:val="00943827"/>
    <w:rsid w:val="00943D8E"/>
    <w:rsid w:val="00943E15"/>
    <w:rsid w:val="00944156"/>
    <w:rsid w:val="00944157"/>
    <w:rsid w:val="009441EB"/>
    <w:rsid w:val="00944263"/>
    <w:rsid w:val="00944B87"/>
    <w:rsid w:val="00944F11"/>
    <w:rsid w:val="009453A9"/>
    <w:rsid w:val="00945673"/>
    <w:rsid w:val="0094584A"/>
    <w:rsid w:val="00945863"/>
    <w:rsid w:val="00945876"/>
    <w:rsid w:val="00945C3A"/>
    <w:rsid w:val="00945E35"/>
    <w:rsid w:val="0094706F"/>
    <w:rsid w:val="00947327"/>
    <w:rsid w:val="00947380"/>
    <w:rsid w:val="0094758D"/>
    <w:rsid w:val="00947B6D"/>
    <w:rsid w:val="00947C5E"/>
    <w:rsid w:val="00947E30"/>
    <w:rsid w:val="00950285"/>
    <w:rsid w:val="009504EE"/>
    <w:rsid w:val="00950598"/>
    <w:rsid w:val="00950E9B"/>
    <w:rsid w:val="00951473"/>
    <w:rsid w:val="0095167A"/>
    <w:rsid w:val="009518C0"/>
    <w:rsid w:val="009519F9"/>
    <w:rsid w:val="00951F22"/>
    <w:rsid w:val="00952352"/>
    <w:rsid w:val="009523A3"/>
    <w:rsid w:val="009525AE"/>
    <w:rsid w:val="00952934"/>
    <w:rsid w:val="00952F74"/>
    <w:rsid w:val="009538C3"/>
    <w:rsid w:val="00953D4A"/>
    <w:rsid w:val="00953E77"/>
    <w:rsid w:val="00953FEC"/>
    <w:rsid w:val="00954183"/>
    <w:rsid w:val="00954384"/>
    <w:rsid w:val="0095442C"/>
    <w:rsid w:val="00954819"/>
    <w:rsid w:val="00954923"/>
    <w:rsid w:val="00954FAB"/>
    <w:rsid w:val="00955DDB"/>
    <w:rsid w:val="00955EF0"/>
    <w:rsid w:val="009560E8"/>
    <w:rsid w:val="009566FD"/>
    <w:rsid w:val="0095717A"/>
    <w:rsid w:val="00957182"/>
    <w:rsid w:val="009573D0"/>
    <w:rsid w:val="009573E0"/>
    <w:rsid w:val="00957498"/>
    <w:rsid w:val="0095774B"/>
    <w:rsid w:val="009577A3"/>
    <w:rsid w:val="009577E2"/>
    <w:rsid w:val="00957BAB"/>
    <w:rsid w:val="00957C26"/>
    <w:rsid w:val="009602F6"/>
    <w:rsid w:val="00960694"/>
    <w:rsid w:val="00960B4A"/>
    <w:rsid w:val="00961A7D"/>
    <w:rsid w:val="00961AB6"/>
    <w:rsid w:val="009620B0"/>
    <w:rsid w:val="00962367"/>
    <w:rsid w:val="00962371"/>
    <w:rsid w:val="009626B5"/>
    <w:rsid w:val="009628EE"/>
    <w:rsid w:val="00962E33"/>
    <w:rsid w:val="00963824"/>
    <w:rsid w:val="00964092"/>
    <w:rsid w:val="0096423C"/>
    <w:rsid w:val="00964322"/>
    <w:rsid w:val="00965078"/>
    <w:rsid w:val="00965AE8"/>
    <w:rsid w:val="00965DC5"/>
    <w:rsid w:val="00965E45"/>
    <w:rsid w:val="00966582"/>
    <w:rsid w:val="009667B5"/>
    <w:rsid w:val="00966824"/>
    <w:rsid w:val="00966989"/>
    <w:rsid w:val="00966B0B"/>
    <w:rsid w:val="00966E76"/>
    <w:rsid w:val="00966F18"/>
    <w:rsid w:val="00967174"/>
    <w:rsid w:val="00967284"/>
    <w:rsid w:val="009675C5"/>
    <w:rsid w:val="009677AB"/>
    <w:rsid w:val="009702C5"/>
    <w:rsid w:val="00970412"/>
    <w:rsid w:val="00970BF6"/>
    <w:rsid w:val="00971125"/>
    <w:rsid w:val="009711CF"/>
    <w:rsid w:val="00971525"/>
    <w:rsid w:val="00971AE5"/>
    <w:rsid w:val="00971F67"/>
    <w:rsid w:val="009724E3"/>
    <w:rsid w:val="009725C3"/>
    <w:rsid w:val="00972B53"/>
    <w:rsid w:val="009731C7"/>
    <w:rsid w:val="00973A65"/>
    <w:rsid w:val="00973F21"/>
    <w:rsid w:val="00974185"/>
    <w:rsid w:val="009749EA"/>
    <w:rsid w:val="00975461"/>
    <w:rsid w:val="00975FA1"/>
    <w:rsid w:val="0097645D"/>
    <w:rsid w:val="00976533"/>
    <w:rsid w:val="00976A82"/>
    <w:rsid w:val="00976CB2"/>
    <w:rsid w:val="00976EF7"/>
    <w:rsid w:val="0097703F"/>
    <w:rsid w:val="009771F3"/>
    <w:rsid w:val="00977DA8"/>
    <w:rsid w:val="00977EF7"/>
    <w:rsid w:val="009803AA"/>
    <w:rsid w:val="009803D6"/>
    <w:rsid w:val="009809E1"/>
    <w:rsid w:val="00980A2B"/>
    <w:rsid w:val="00980AC0"/>
    <w:rsid w:val="00980B45"/>
    <w:rsid w:val="009818F1"/>
    <w:rsid w:val="0098270B"/>
    <w:rsid w:val="00982948"/>
    <w:rsid w:val="0098307F"/>
    <w:rsid w:val="00983899"/>
    <w:rsid w:val="00983B04"/>
    <w:rsid w:val="00983B15"/>
    <w:rsid w:val="00983E2D"/>
    <w:rsid w:val="00983E40"/>
    <w:rsid w:val="00983ECD"/>
    <w:rsid w:val="00985287"/>
    <w:rsid w:val="00985A2D"/>
    <w:rsid w:val="00985DE0"/>
    <w:rsid w:val="0098640B"/>
    <w:rsid w:val="009866BE"/>
    <w:rsid w:val="009868C6"/>
    <w:rsid w:val="009871A5"/>
    <w:rsid w:val="009874CD"/>
    <w:rsid w:val="00987A50"/>
    <w:rsid w:val="00990D62"/>
    <w:rsid w:val="00990F1B"/>
    <w:rsid w:val="00991732"/>
    <w:rsid w:val="009919C2"/>
    <w:rsid w:val="00991BCD"/>
    <w:rsid w:val="00991D07"/>
    <w:rsid w:val="00991FD0"/>
    <w:rsid w:val="0099218B"/>
    <w:rsid w:val="0099222F"/>
    <w:rsid w:val="009923D6"/>
    <w:rsid w:val="00992F54"/>
    <w:rsid w:val="00993372"/>
    <w:rsid w:val="0099360F"/>
    <w:rsid w:val="00993EE4"/>
    <w:rsid w:val="0099428D"/>
    <w:rsid w:val="00994D95"/>
    <w:rsid w:val="00995080"/>
    <w:rsid w:val="00995778"/>
    <w:rsid w:val="00995824"/>
    <w:rsid w:val="00995AF5"/>
    <w:rsid w:val="00996215"/>
    <w:rsid w:val="00996237"/>
    <w:rsid w:val="00996521"/>
    <w:rsid w:val="009965F9"/>
    <w:rsid w:val="00996684"/>
    <w:rsid w:val="00996948"/>
    <w:rsid w:val="00996B47"/>
    <w:rsid w:val="00996CAC"/>
    <w:rsid w:val="00996F35"/>
    <w:rsid w:val="0099722C"/>
    <w:rsid w:val="00997649"/>
    <w:rsid w:val="00997B3F"/>
    <w:rsid w:val="009A0014"/>
    <w:rsid w:val="009A0523"/>
    <w:rsid w:val="009A09DD"/>
    <w:rsid w:val="009A13B5"/>
    <w:rsid w:val="009A14F3"/>
    <w:rsid w:val="009A1542"/>
    <w:rsid w:val="009A16B0"/>
    <w:rsid w:val="009A16BA"/>
    <w:rsid w:val="009A1B6D"/>
    <w:rsid w:val="009A21E5"/>
    <w:rsid w:val="009A24D0"/>
    <w:rsid w:val="009A2B35"/>
    <w:rsid w:val="009A32D9"/>
    <w:rsid w:val="009A3AD1"/>
    <w:rsid w:val="009A3F18"/>
    <w:rsid w:val="009A42AF"/>
    <w:rsid w:val="009A4DB4"/>
    <w:rsid w:val="009A4F8A"/>
    <w:rsid w:val="009A5348"/>
    <w:rsid w:val="009A58A7"/>
    <w:rsid w:val="009A607A"/>
    <w:rsid w:val="009A63C2"/>
    <w:rsid w:val="009A64A5"/>
    <w:rsid w:val="009A6842"/>
    <w:rsid w:val="009A74A4"/>
    <w:rsid w:val="009A776A"/>
    <w:rsid w:val="009A7A10"/>
    <w:rsid w:val="009A7A54"/>
    <w:rsid w:val="009A7B6E"/>
    <w:rsid w:val="009A7B90"/>
    <w:rsid w:val="009B00C8"/>
    <w:rsid w:val="009B06CD"/>
    <w:rsid w:val="009B079E"/>
    <w:rsid w:val="009B0A79"/>
    <w:rsid w:val="009B0BE4"/>
    <w:rsid w:val="009B0E30"/>
    <w:rsid w:val="009B1471"/>
    <w:rsid w:val="009B15C5"/>
    <w:rsid w:val="009B1C2C"/>
    <w:rsid w:val="009B2126"/>
    <w:rsid w:val="009B2335"/>
    <w:rsid w:val="009B2688"/>
    <w:rsid w:val="009B281C"/>
    <w:rsid w:val="009B2850"/>
    <w:rsid w:val="009B29E6"/>
    <w:rsid w:val="009B2BC0"/>
    <w:rsid w:val="009B2C2B"/>
    <w:rsid w:val="009B2D6A"/>
    <w:rsid w:val="009B349B"/>
    <w:rsid w:val="009B383F"/>
    <w:rsid w:val="009B42BF"/>
    <w:rsid w:val="009B48D9"/>
    <w:rsid w:val="009B4B2F"/>
    <w:rsid w:val="009B4DD4"/>
    <w:rsid w:val="009B4EBD"/>
    <w:rsid w:val="009B52AD"/>
    <w:rsid w:val="009B5C5C"/>
    <w:rsid w:val="009B5EF7"/>
    <w:rsid w:val="009B6259"/>
    <w:rsid w:val="009B6407"/>
    <w:rsid w:val="009B6EF0"/>
    <w:rsid w:val="009B732D"/>
    <w:rsid w:val="009B73D8"/>
    <w:rsid w:val="009B73D9"/>
    <w:rsid w:val="009B74AE"/>
    <w:rsid w:val="009B770D"/>
    <w:rsid w:val="009B79CF"/>
    <w:rsid w:val="009B7D14"/>
    <w:rsid w:val="009C0BB4"/>
    <w:rsid w:val="009C0CC6"/>
    <w:rsid w:val="009C11E5"/>
    <w:rsid w:val="009C12C5"/>
    <w:rsid w:val="009C1857"/>
    <w:rsid w:val="009C1A1D"/>
    <w:rsid w:val="009C1C5D"/>
    <w:rsid w:val="009C23F0"/>
    <w:rsid w:val="009C2602"/>
    <w:rsid w:val="009C26A4"/>
    <w:rsid w:val="009C299C"/>
    <w:rsid w:val="009C2A1B"/>
    <w:rsid w:val="009C2E74"/>
    <w:rsid w:val="009C3525"/>
    <w:rsid w:val="009C3766"/>
    <w:rsid w:val="009C3E7C"/>
    <w:rsid w:val="009C448A"/>
    <w:rsid w:val="009C4CF4"/>
    <w:rsid w:val="009C4DA8"/>
    <w:rsid w:val="009C5A29"/>
    <w:rsid w:val="009C5D26"/>
    <w:rsid w:val="009C5E96"/>
    <w:rsid w:val="009C608D"/>
    <w:rsid w:val="009C6539"/>
    <w:rsid w:val="009C6BF6"/>
    <w:rsid w:val="009C7506"/>
    <w:rsid w:val="009C7C6A"/>
    <w:rsid w:val="009C7EC0"/>
    <w:rsid w:val="009D030F"/>
    <w:rsid w:val="009D03DA"/>
    <w:rsid w:val="009D0FE5"/>
    <w:rsid w:val="009D106E"/>
    <w:rsid w:val="009D1244"/>
    <w:rsid w:val="009D199A"/>
    <w:rsid w:val="009D1B5F"/>
    <w:rsid w:val="009D1FE2"/>
    <w:rsid w:val="009D21AE"/>
    <w:rsid w:val="009D2310"/>
    <w:rsid w:val="009D2851"/>
    <w:rsid w:val="009D2A3E"/>
    <w:rsid w:val="009D2B6C"/>
    <w:rsid w:val="009D2E5C"/>
    <w:rsid w:val="009D38F9"/>
    <w:rsid w:val="009D3C64"/>
    <w:rsid w:val="009D421A"/>
    <w:rsid w:val="009D45B1"/>
    <w:rsid w:val="009D500C"/>
    <w:rsid w:val="009D5530"/>
    <w:rsid w:val="009D56C9"/>
    <w:rsid w:val="009D58DB"/>
    <w:rsid w:val="009D668E"/>
    <w:rsid w:val="009D66D5"/>
    <w:rsid w:val="009D6782"/>
    <w:rsid w:val="009D6C06"/>
    <w:rsid w:val="009D6EDA"/>
    <w:rsid w:val="009D7304"/>
    <w:rsid w:val="009D736E"/>
    <w:rsid w:val="009D74F9"/>
    <w:rsid w:val="009D754D"/>
    <w:rsid w:val="009D785B"/>
    <w:rsid w:val="009D7C5F"/>
    <w:rsid w:val="009E0265"/>
    <w:rsid w:val="009E075D"/>
    <w:rsid w:val="009E0AE0"/>
    <w:rsid w:val="009E0EC6"/>
    <w:rsid w:val="009E1325"/>
    <w:rsid w:val="009E1AC0"/>
    <w:rsid w:val="009E1E30"/>
    <w:rsid w:val="009E1F30"/>
    <w:rsid w:val="009E2354"/>
    <w:rsid w:val="009E25BF"/>
    <w:rsid w:val="009E2940"/>
    <w:rsid w:val="009E2A1E"/>
    <w:rsid w:val="009E2AF9"/>
    <w:rsid w:val="009E2CB3"/>
    <w:rsid w:val="009E3A9F"/>
    <w:rsid w:val="009E3AE1"/>
    <w:rsid w:val="009E3EAC"/>
    <w:rsid w:val="009E4042"/>
    <w:rsid w:val="009E41E0"/>
    <w:rsid w:val="009E497D"/>
    <w:rsid w:val="009E4C00"/>
    <w:rsid w:val="009E4C40"/>
    <w:rsid w:val="009E5086"/>
    <w:rsid w:val="009E50EA"/>
    <w:rsid w:val="009E55D5"/>
    <w:rsid w:val="009E5D2B"/>
    <w:rsid w:val="009E5F23"/>
    <w:rsid w:val="009E638F"/>
    <w:rsid w:val="009E656C"/>
    <w:rsid w:val="009E68D3"/>
    <w:rsid w:val="009E70C4"/>
    <w:rsid w:val="009E7206"/>
    <w:rsid w:val="009E7428"/>
    <w:rsid w:val="009E75ED"/>
    <w:rsid w:val="009E7B15"/>
    <w:rsid w:val="009F06C9"/>
    <w:rsid w:val="009F145D"/>
    <w:rsid w:val="009F14F7"/>
    <w:rsid w:val="009F1C14"/>
    <w:rsid w:val="009F1FB9"/>
    <w:rsid w:val="009F202A"/>
    <w:rsid w:val="009F28F4"/>
    <w:rsid w:val="009F2DFD"/>
    <w:rsid w:val="009F33B4"/>
    <w:rsid w:val="009F3C5E"/>
    <w:rsid w:val="009F3FF1"/>
    <w:rsid w:val="009F41EC"/>
    <w:rsid w:val="009F43E3"/>
    <w:rsid w:val="009F48B5"/>
    <w:rsid w:val="009F4BAF"/>
    <w:rsid w:val="009F4C9D"/>
    <w:rsid w:val="009F5001"/>
    <w:rsid w:val="009F5128"/>
    <w:rsid w:val="009F5CDC"/>
    <w:rsid w:val="009F602B"/>
    <w:rsid w:val="009F6070"/>
    <w:rsid w:val="009F68F3"/>
    <w:rsid w:val="009F690C"/>
    <w:rsid w:val="009F6BCE"/>
    <w:rsid w:val="009F6FCB"/>
    <w:rsid w:val="009F7542"/>
    <w:rsid w:val="009F7770"/>
    <w:rsid w:val="009F7BFB"/>
    <w:rsid w:val="009F7F30"/>
    <w:rsid w:val="00A002AD"/>
    <w:rsid w:val="00A00312"/>
    <w:rsid w:val="00A003EF"/>
    <w:rsid w:val="00A00585"/>
    <w:rsid w:val="00A007DA"/>
    <w:rsid w:val="00A00A59"/>
    <w:rsid w:val="00A00B9A"/>
    <w:rsid w:val="00A00C6D"/>
    <w:rsid w:val="00A014A0"/>
    <w:rsid w:val="00A01C0A"/>
    <w:rsid w:val="00A01D5E"/>
    <w:rsid w:val="00A01F03"/>
    <w:rsid w:val="00A02376"/>
    <w:rsid w:val="00A023A2"/>
    <w:rsid w:val="00A025D5"/>
    <w:rsid w:val="00A029CB"/>
    <w:rsid w:val="00A02E69"/>
    <w:rsid w:val="00A02F0A"/>
    <w:rsid w:val="00A03122"/>
    <w:rsid w:val="00A03827"/>
    <w:rsid w:val="00A039CE"/>
    <w:rsid w:val="00A03DD8"/>
    <w:rsid w:val="00A0442B"/>
    <w:rsid w:val="00A0476F"/>
    <w:rsid w:val="00A059E1"/>
    <w:rsid w:val="00A05E23"/>
    <w:rsid w:val="00A05F62"/>
    <w:rsid w:val="00A0630E"/>
    <w:rsid w:val="00A06A58"/>
    <w:rsid w:val="00A06B0C"/>
    <w:rsid w:val="00A06C62"/>
    <w:rsid w:val="00A06D82"/>
    <w:rsid w:val="00A06E78"/>
    <w:rsid w:val="00A07440"/>
    <w:rsid w:val="00A07CC4"/>
    <w:rsid w:val="00A07D15"/>
    <w:rsid w:val="00A104C6"/>
    <w:rsid w:val="00A105A7"/>
    <w:rsid w:val="00A10771"/>
    <w:rsid w:val="00A109FD"/>
    <w:rsid w:val="00A10A91"/>
    <w:rsid w:val="00A10CEA"/>
    <w:rsid w:val="00A11261"/>
    <w:rsid w:val="00A11625"/>
    <w:rsid w:val="00A11B30"/>
    <w:rsid w:val="00A126E7"/>
    <w:rsid w:val="00A12902"/>
    <w:rsid w:val="00A12C7E"/>
    <w:rsid w:val="00A13403"/>
    <w:rsid w:val="00A138DA"/>
    <w:rsid w:val="00A13CE0"/>
    <w:rsid w:val="00A140DB"/>
    <w:rsid w:val="00A142D7"/>
    <w:rsid w:val="00A14565"/>
    <w:rsid w:val="00A1457E"/>
    <w:rsid w:val="00A14BAC"/>
    <w:rsid w:val="00A14F2E"/>
    <w:rsid w:val="00A14FAC"/>
    <w:rsid w:val="00A15323"/>
    <w:rsid w:val="00A15528"/>
    <w:rsid w:val="00A15787"/>
    <w:rsid w:val="00A158A6"/>
    <w:rsid w:val="00A15918"/>
    <w:rsid w:val="00A16069"/>
    <w:rsid w:val="00A16248"/>
    <w:rsid w:val="00A16A80"/>
    <w:rsid w:val="00A16C7C"/>
    <w:rsid w:val="00A16CF1"/>
    <w:rsid w:val="00A16DBB"/>
    <w:rsid w:val="00A17B95"/>
    <w:rsid w:val="00A17C64"/>
    <w:rsid w:val="00A20C42"/>
    <w:rsid w:val="00A20C87"/>
    <w:rsid w:val="00A20FCF"/>
    <w:rsid w:val="00A213CC"/>
    <w:rsid w:val="00A2170F"/>
    <w:rsid w:val="00A21A0B"/>
    <w:rsid w:val="00A22039"/>
    <w:rsid w:val="00A221C0"/>
    <w:rsid w:val="00A22CA1"/>
    <w:rsid w:val="00A22DFD"/>
    <w:rsid w:val="00A230CC"/>
    <w:rsid w:val="00A23302"/>
    <w:rsid w:val="00A23895"/>
    <w:rsid w:val="00A23B0E"/>
    <w:rsid w:val="00A23EDD"/>
    <w:rsid w:val="00A23F22"/>
    <w:rsid w:val="00A2407D"/>
    <w:rsid w:val="00A2443B"/>
    <w:rsid w:val="00A24BF0"/>
    <w:rsid w:val="00A24D03"/>
    <w:rsid w:val="00A2510F"/>
    <w:rsid w:val="00A25145"/>
    <w:rsid w:val="00A251C7"/>
    <w:rsid w:val="00A25C91"/>
    <w:rsid w:val="00A25D19"/>
    <w:rsid w:val="00A25E35"/>
    <w:rsid w:val="00A25F17"/>
    <w:rsid w:val="00A25F2C"/>
    <w:rsid w:val="00A261A3"/>
    <w:rsid w:val="00A261C1"/>
    <w:rsid w:val="00A266A2"/>
    <w:rsid w:val="00A2678A"/>
    <w:rsid w:val="00A268A8"/>
    <w:rsid w:val="00A26A84"/>
    <w:rsid w:val="00A26C3E"/>
    <w:rsid w:val="00A26D33"/>
    <w:rsid w:val="00A272A5"/>
    <w:rsid w:val="00A272E2"/>
    <w:rsid w:val="00A274DA"/>
    <w:rsid w:val="00A303D3"/>
    <w:rsid w:val="00A305A1"/>
    <w:rsid w:val="00A30605"/>
    <w:rsid w:val="00A30627"/>
    <w:rsid w:val="00A31549"/>
    <w:rsid w:val="00A3171B"/>
    <w:rsid w:val="00A319F3"/>
    <w:rsid w:val="00A31AEF"/>
    <w:rsid w:val="00A31CE5"/>
    <w:rsid w:val="00A31DC9"/>
    <w:rsid w:val="00A323A8"/>
    <w:rsid w:val="00A3285B"/>
    <w:rsid w:val="00A328CC"/>
    <w:rsid w:val="00A32ABC"/>
    <w:rsid w:val="00A32DDF"/>
    <w:rsid w:val="00A333C5"/>
    <w:rsid w:val="00A33A11"/>
    <w:rsid w:val="00A33CA0"/>
    <w:rsid w:val="00A3427D"/>
    <w:rsid w:val="00A3472E"/>
    <w:rsid w:val="00A34C81"/>
    <w:rsid w:val="00A34CA8"/>
    <w:rsid w:val="00A34F22"/>
    <w:rsid w:val="00A354E5"/>
    <w:rsid w:val="00A35B46"/>
    <w:rsid w:val="00A35C1C"/>
    <w:rsid w:val="00A35CF3"/>
    <w:rsid w:val="00A3647C"/>
    <w:rsid w:val="00A3671E"/>
    <w:rsid w:val="00A36A34"/>
    <w:rsid w:val="00A36A76"/>
    <w:rsid w:val="00A36AE5"/>
    <w:rsid w:val="00A36BD4"/>
    <w:rsid w:val="00A36D7C"/>
    <w:rsid w:val="00A3782B"/>
    <w:rsid w:val="00A37963"/>
    <w:rsid w:val="00A37A10"/>
    <w:rsid w:val="00A37AA3"/>
    <w:rsid w:val="00A37F32"/>
    <w:rsid w:val="00A40B3A"/>
    <w:rsid w:val="00A40C1B"/>
    <w:rsid w:val="00A40C77"/>
    <w:rsid w:val="00A40D12"/>
    <w:rsid w:val="00A4147C"/>
    <w:rsid w:val="00A41657"/>
    <w:rsid w:val="00A41B76"/>
    <w:rsid w:val="00A4271D"/>
    <w:rsid w:val="00A427DD"/>
    <w:rsid w:val="00A428C5"/>
    <w:rsid w:val="00A42C44"/>
    <w:rsid w:val="00A42EAF"/>
    <w:rsid w:val="00A4384C"/>
    <w:rsid w:val="00A441D1"/>
    <w:rsid w:val="00A44657"/>
    <w:rsid w:val="00A446A3"/>
    <w:rsid w:val="00A449A7"/>
    <w:rsid w:val="00A44E15"/>
    <w:rsid w:val="00A4528C"/>
    <w:rsid w:val="00A45632"/>
    <w:rsid w:val="00A45745"/>
    <w:rsid w:val="00A458C5"/>
    <w:rsid w:val="00A458DC"/>
    <w:rsid w:val="00A45D5E"/>
    <w:rsid w:val="00A45F4D"/>
    <w:rsid w:val="00A461E7"/>
    <w:rsid w:val="00A46A9F"/>
    <w:rsid w:val="00A47665"/>
    <w:rsid w:val="00A47B73"/>
    <w:rsid w:val="00A50328"/>
    <w:rsid w:val="00A5040D"/>
    <w:rsid w:val="00A51049"/>
    <w:rsid w:val="00A5104D"/>
    <w:rsid w:val="00A512B0"/>
    <w:rsid w:val="00A519BB"/>
    <w:rsid w:val="00A51B64"/>
    <w:rsid w:val="00A521A4"/>
    <w:rsid w:val="00A5224D"/>
    <w:rsid w:val="00A52885"/>
    <w:rsid w:val="00A53642"/>
    <w:rsid w:val="00A53F22"/>
    <w:rsid w:val="00A5407A"/>
    <w:rsid w:val="00A54327"/>
    <w:rsid w:val="00A5432B"/>
    <w:rsid w:val="00A5432D"/>
    <w:rsid w:val="00A54AA1"/>
    <w:rsid w:val="00A54B43"/>
    <w:rsid w:val="00A54E4A"/>
    <w:rsid w:val="00A54F19"/>
    <w:rsid w:val="00A55060"/>
    <w:rsid w:val="00A55BBE"/>
    <w:rsid w:val="00A56093"/>
    <w:rsid w:val="00A560E3"/>
    <w:rsid w:val="00A563BB"/>
    <w:rsid w:val="00A568AD"/>
    <w:rsid w:val="00A5752A"/>
    <w:rsid w:val="00A57A2A"/>
    <w:rsid w:val="00A606C8"/>
    <w:rsid w:val="00A60AF5"/>
    <w:rsid w:val="00A61211"/>
    <w:rsid w:val="00A6139D"/>
    <w:rsid w:val="00A619D4"/>
    <w:rsid w:val="00A61B73"/>
    <w:rsid w:val="00A61C91"/>
    <w:rsid w:val="00A61D84"/>
    <w:rsid w:val="00A61FAF"/>
    <w:rsid w:val="00A623CC"/>
    <w:rsid w:val="00A62768"/>
    <w:rsid w:val="00A62B13"/>
    <w:rsid w:val="00A62BA7"/>
    <w:rsid w:val="00A62F49"/>
    <w:rsid w:val="00A630C1"/>
    <w:rsid w:val="00A631C5"/>
    <w:rsid w:val="00A63898"/>
    <w:rsid w:val="00A638F3"/>
    <w:rsid w:val="00A64066"/>
    <w:rsid w:val="00A64C09"/>
    <w:rsid w:val="00A64C11"/>
    <w:rsid w:val="00A64DD6"/>
    <w:rsid w:val="00A64E5D"/>
    <w:rsid w:val="00A65449"/>
    <w:rsid w:val="00A65529"/>
    <w:rsid w:val="00A655C9"/>
    <w:rsid w:val="00A65996"/>
    <w:rsid w:val="00A660E5"/>
    <w:rsid w:val="00A662B3"/>
    <w:rsid w:val="00A66F84"/>
    <w:rsid w:val="00A67299"/>
    <w:rsid w:val="00A6746A"/>
    <w:rsid w:val="00A677C2"/>
    <w:rsid w:val="00A67BCB"/>
    <w:rsid w:val="00A70560"/>
    <w:rsid w:val="00A70873"/>
    <w:rsid w:val="00A70886"/>
    <w:rsid w:val="00A70CAD"/>
    <w:rsid w:val="00A70F2F"/>
    <w:rsid w:val="00A71BB0"/>
    <w:rsid w:val="00A71D0E"/>
    <w:rsid w:val="00A71D77"/>
    <w:rsid w:val="00A721B9"/>
    <w:rsid w:val="00A72382"/>
    <w:rsid w:val="00A7238B"/>
    <w:rsid w:val="00A729E4"/>
    <w:rsid w:val="00A72D4F"/>
    <w:rsid w:val="00A72DE1"/>
    <w:rsid w:val="00A72FA8"/>
    <w:rsid w:val="00A73006"/>
    <w:rsid w:val="00A73479"/>
    <w:rsid w:val="00A73494"/>
    <w:rsid w:val="00A74208"/>
    <w:rsid w:val="00A746C9"/>
    <w:rsid w:val="00A754CE"/>
    <w:rsid w:val="00A7589B"/>
    <w:rsid w:val="00A75FFE"/>
    <w:rsid w:val="00A76349"/>
    <w:rsid w:val="00A76B4C"/>
    <w:rsid w:val="00A7762F"/>
    <w:rsid w:val="00A77874"/>
    <w:rsid w:val="00A77EBC"/>
    <w:rsid w:val="00A8015E"/>
    <w:rsid w:val="00A80A68"/>
    <w:rsid w:val="00A80F53"/>
    <w:rsid w:val="00A8157D"/>
    <w:rsid w:val="00A81978"/>
    <w:rsid w:val="00A81C30"/>
    <w:rsid w:val="00A82031"/>
    <w:rsid w:val="00A8211F"/>
    <w:rsid w:val="00A822D9"/>
    <w:rsid w:val="00A82803"/>
    <w:rsid w:val="00A8286F"/>
    <w:rsid w:val="00A82DAF"/>
    <w:rsid w:val="00A82E79"/>
    <w:rsid w:val="00A82F1D"/>
    <w:rsid w:val="00A83333"/>
    <w:rsid w:val="00A833CB"/>
    <w:rsid w:val="00A83695"/>
    <w:rsid w:val="00A83A28"/>
    <w:rsid w:val="00A84198"/>
    <w:rsid w:val="00A84237"/>
    <w:rsid w:val="00A84581"/>
    <w:rsid w:val="00A845C2"/>
    <w:rsid w:val="00A8476D"/>
    <w:rsid w:val="00A858D7"/>
    <w:rsid w:val="00A85ACF"/>
    <w:rsid w:val="00A8610D"/>
    <w:rsid w:val="00A86114"/>
    <w:rsid w:val="00A86325"/>
    <w:rsid w:val="00A86966"/>
    <w:rsid w:val="00A86ACE"/>
    <w:rsid w:val="00A86E34"/>
    <w:rsid w:val="00A87283"/>
    <w:rsid w:val="00A87584"/>
    <w:rsid w:val="00A8761F"/>
    <w:rsid w:val="00A8766D"/>
    <w:rsid w:val="00A87AAF"/>
    <w:rsid w:val="00A90240"/>
    <w:rsid w:val="00A906F2"/>
    <w:rsid w:val="00A90782"/>
    <w:rsid w:val="00A909E5"/>
    <w:rsid w:val="00A90D65"/>
    <w:rsid w:val="00A90F8F"/>
    <w:rsid w:val="00A916E9"/>
    <w:rsid w:val="00A91A9F"/>
    <w:rsid w:val="00A91C16"/>
    <w:rsid w:val="00A9220D"/>
    <w:rsid w:val="00A9277B"/>
    <w:rsid w:val="00A927B1"/>
    <w:rsid w:val="00A92B13"/>
    <w:rsid w:val="00A92C11"/>
    <w:rsid w:val="00A93035"/>
    <w:rsid w:val="00A932A9"/>
    <w:rsid w:val="00A9330C"/>
    <w:rsid w:val="00A93330"/>
    <w:rsid w:val="00A934E8"/>
    <w:rsid w:val="00A9359A"/>
    <w:rsid w:val="00A9367A"/>
    <w:rsid w:val="00A9378C"/>
    <w:rsid w:val="00A93A5F"/>
    <w:rsid w:val="00A940E8"/>
    <w:rsid w:val="00A94132"/>
    <w:rsid w:val="00A94259"/>
    <w:rsid w:val="00A94A96"/>
    <w:rsid w:val="00A94E4C"/>
    <w:rsid w:val="00A94EE8"/>
    <w:rsid w:val="00A9523B"/>
    <w:rsid w:val="00A95633"/>
    <w:rsid w:val="00A95B87"/>
    <w:rsid w:val="00A9600F"/>
    <w:rsid w:val="00A960DD"/>
    <w:rsid w:val="00A961B6"/>
    <w:rsid w:val="00A966EC"/>
    <w:rsid w:val="00A97272"/>
    <w:rsid w:val="00A97303"/>
    <w:rsid w:val="00A97AC4"/>
    <w:rsid w:val="00A97B07"/>
    <w:rsid w:val="00AA0414"/>
    <w:rsid w:val="00AA0572"/>
    <w:rsid w:val="00AA0DB8"/>
    <w:rsid w:val="00AA116F"/>
    <w:rsid w:val="00AA1709"/>
    <w:rsid w:val="00AA1A1C"/>
    <w:rsid w:val="00AA1DCC"/>
    <w:rsid w:val="00AA1FB8"/>
    <w:rsid w:val="00AA229B"/>
    <w:rsid w:val="00AA23F0"/>
    <w:rsid w:val="00AA28EC"/>
    <w:rsid w:val="00AA297E"/>
    <w:rsid w:val="00AA2FD8"/>
    <w:rsid w:val="00AA3374"/>
    <w:rsid w:val="00AA39D4"/>
    <w:rsid w:val="00AA3BD0"/>
    <w:rsid w:val="00AA3D0F"/>
    <w:rsid w:val="00AA3D6E"/>
    <w:rsid w:val="00AA4207"/>
    <w:rsid w:val="00AA489C"/>
    <w:rsid w:val="00AA4D6A"/>
    <w:rsid w:val="00AA4DE8"/>
    <w:rsid w:val="00AA59AB"/>
    <w:rsid w:val="00AA5A25"/>
    <w:rsid w:val="00AA5BDE"/>
    <w:rsid w:val="00AA5E93"/>
    <w:rsid w:val="00AA643A"/>
    <w:rsid w:val="00AA6FFA"/>
    <w:rsid w:val="00AA71CC"/>
    <w:rsid w:val="00AA73C9"/>
    <w:rsid w:val="00AA77B6"/>
    <w:rsid w:val="00AA7D2B"/>
    <w:rsid w:val="00AB03B9"/>
    <w:rsid w:val="00AB0586"/>
    <w:rsid w:val="00AB063E"/>
    <w:rsid w:val="00AB070B"/>
    <w:rsid w:val="00AB083D"/>
    <w:rsid w:val="00AB0AB6"/>
    <w:rsid w:val="00AB1106"/>
    <w:rsid w:val="00AB1123"/>
    <w:rsid w:val="00AB123B"/>
    <w:rsid w:val="00AB17E2"/>
    <w:rsid w:val="00AB1956"/>
    <w:rsid w:val="00AB1B02"/>
    <w:rsid w:val="00AB1C14"/>
    <w:rsid w:val="00AB2096"/>
    <w:rsid w:val="00AB24C5"/>
    <w:rsid w:val="00AB28A9"/>
    <w:rsid w:val="00AB2A28"/>
    <w:rsid w:val="00AB2C01"/>
    <w:rsid w:val="00AB2E2E"/>
    <w:rsid w:val="00AB30E1"/>
    <w:rsid w:val="00AB3165"/>
    <w:rsid w:val="00AB3924"/>
    <w:rsid w:val="00AB3C3E"/>
    <w:rsid w:val="00AB3E0F"/>
    <w:rsid w:val="00AB44D1"/>
    <w:rsid w:val="00AB45DB"/>
    <w:rsid w:val="00AB48FF"/>
    <w:rsid w:val="00AB4A9F"/>
    <w:rsid w:val="00AB4CC8"/>
    <w:rsid w:val="00AB5044"/>
    <w:rsid w:val="00AB50C9"/>
    <w:rsid w:val="00AB53D2"/>
    <w:rsid w:val="00AB55F8"/>
    <w:rsid w:val="00AB6050"/>
    <w:rsid w:val="00AB63DC"/>
    <w:rsid w:val="00AB654B"/>
    <w:rsid w:val="00AB65FD"/>
    <w:rsid w:val="00AB6EA9"/>
    <w:rsid w:val="00AB6FF1"/>
    <w:rsid w:val="00AB72D8"/>
    <w:rsid w:val="00AB74E7"/>
    <w:rsid w:val="00AB76CC"/>
    <w:rsid w:val="00AB7E66"/>
    <w:rsid w:val="00AB7FE6"/>
    <w:rsid w:val="00AC0932"/>
    <w:rsid w:val="00AC0E1D"/>
    <w:rsid w:val="00AC0E4F"/>
    <w:rsid w:val="00AC17C2"/>
    <w:rsid w:val="00AC1F62"/>
    <w:rsid w:val="00AC1FC8"/>
    <w:rsid w:val="00AC246F"/>
    <w:rsid w:val="00AC24C8"/>
    <w:rsid w:val="00AC296F"/>
    <w:rsid w:val="00AC2A01"/>
    <w:rsid w:val="00AC2ACB"/>
    <w:rsid w:val="00AC3109"/>
    <w:rsid w:val="00AC322E"/>
    <w:rsid w:val="00AC3865"/>
    <w:rsid w:val="00AC3A2C"/>
    <w:rsid w:val="00AC421F"/>
    <w:rsid w:val="00AC4262"/>
    <w:rsid w:val="00AC42AF"/>
    <w:rsid w:val="00AC432A"/>
    <w:rsid w:val="00AC450D"/>
    <w:rsid w:val="00AC4BCD"/>
    <w:rsid w:val="00AC4DFC"/>
    <w:rsid w:val="00AC5088"/>
    <w:rsid w:val="00AC52C1"/>
    <w:rsid w:val="00AC535C"/>
    <w:rsid w:val="00AC53C7"/>
    <w:rsid w:val="00AC58AB"/>
    <w:rsid w:val="00AC5A48"/>
    <w:rsid w:val="00AC5AE3"/>
    <w:rsid w:val="00AC5C4C"/>
    <w:rsid w:val="00AC5F0F"/>
    <w:rsid w:val="00AC6796"/>
    <w:rsid w:val="00AC67A1"/>
    <w:rsid w:val="00AC6BDA"/>
    <w:rsid w:val="00AC75E0"/>
    <w:rsid w:val="00AC7965"/>
    <w:rsid w:val="00AD0400"/>
    <w:rsid w:val="00AD07EF"/>
    <w:rsid w:val="00AD09CA"/>
    <w:rsid w:val="00AD09D5"/>
    <w:rsid w:val="00AD0BFA"/>
    <w:rsid w:val="00AD1AB8"/>
    <w:rsid w:val="00AD2082"/>
    <w:rsid w:val="00AD2AD3"/>
    <w:rsid w:val="00AD2C59"/>
    <w:rsid w:val="00AD335C"/>
    <w:rsid w:val="00AD3DCB"/>
    <w:rsid w:val="00AD3E6C"/>
    <w:rsid w:val="00AD43E8"/>
    <w:rsid w:val="00AD58B9"/>
    <w:rsid w:val="00AD58F5"/>
    <w:rsid w:val="00AD5973"/>
    <w:rsid w:val="00AD5B98"/>
    <w:rsid w:val="00AD5D96"/>
    <w:rsid w:val="00AD614F"/>
    <w:rsid w:val="00AD6B30"/>
    <w:rsid w:val="00AD6E5D"/>
    <w:rsid w:val="00AD6F23"/>
    <w:rsid w:val="00AD6FC5"/>
    <w:rsid w:val="00AD71DD"/>
    <w:rsid w:val="00AD71FC"/>
    <w:rsid w:val="00AD73E2"/>
    <w:rsid w:val="00AD7649"/>
    <w:rsid w:val="00AE0A16"/>
    <w:rsid w:val="00AE0A41"/>
    <w:rsid w:val="00AE0C87"/>
    <w:rsid w:val="00AE14BE"/>
    <w:rsid w:val="00AE14F6"/>
    <w:rsid w:val="00AE191B"/>
    <w:rsid w:val="00AE1D2E"/>
    <w:rsid w:val="00AE2269"/>
    <w:rsid w:val="00AE230C"/>
    <w:rsid w:val="00AE3BCC"/>
    <w:rsid w:val="00AE3C2E"/>
    <w:rsid w:val="00AE40BE"/>
    <w:rsid w:val="00AE4125"/>
    <w:rsid w:val="00AE4816"/>
    <w:rsid w:val="00AE4993"/>
    <w:rsid w:val="00AE49B8"/>
    <w:rsid w:val="00AE4EDF"/>
    <w:rsid w:val="00AE5869"/>
    <w:rsid w:val="00AE5AED"/>
    <w:rsid w:val="00AE5D79"/>
    <w:rsid w:val="00AE6715"/>
    <w:rsid w:val="00AE6D72"/>
    <w:rsid w:val="00AE756B"/>
    <w:rsid w:val="00AE7D23"/>
    <w:rsid w:val="00AF0B84"/>
    <w:rsid w:val="00AF0E02"/>
    <w:rsid w:val="00AF15D0"/>
    <w:rsid w:val="00AF171F"/>
    <w:rsid w:val="00AF193F"/>
    <w:rsid w:val="00AF1A00"/>
    <w:rsid w:val="00AF249D"/>
    <w:rsid w:val="00AF28C8"/>
    <w:rsid w:val="00AF2EC2"/>
    <w:rsid w:val="00AF30B6"/>
    <w:rsid w:val="00AF37FD"/>
    <w:rsid w:val="00AF3840"/>
    <w:rsid w:val="00AF3CA1"/>
    <w:rsid w:val="00AF4104"/>
    <w:rsid w:val="00AF4249"/>
    <w:rsid w:val="00AF42C8"/>
    <w:rsid w:val="00AF442E"/>
    <w:rsid w:val="00AF453B"/>
    <w:rsid w:val="00AF4717"/>
    <w:rsid w:val="00AF48F8"/>
    <w:rsid w:val="00AF49CD"/>
    <w:rsid w:val="00AF4BC8"/>
    <w:rsid w:val="00AF56CD"/>
    <w:rsid w:val="00AF5B74"/>
    <w:rsid w:val="00AF5F00"/>
    <w:rsid w:val="00AF6122"/>
    <w:rsid w:val="00AF63C7"/>
    <w:rsid w:val="00AF66BA"/>
    <w:rsid w:val="00AF6D32"/>
    <w:rsid w:val="00AF6DF8"/>
    <w:rsid w:val="00AF72CE"/>
    <w:rsid w:val="00AF748C"/>
    <w:rsid w:val="00AF7A80"/>
    <w:rsid w:val="00AF7D4D"/>
    <w:rsid w:val="00B00250"/>
    <w:rsid w:val="00B00475"/>
    <w:rsid w:val="00B00782"/>
    <w:rsid w:val="00B00AFC"/>
    <w:rsid w:val="00B00FEC"/>
    <w:rsid w:val="00B01560"/>
    <w:rsid w:val="00B0185B"/>
    <w:rsid w:val="00B01A56"/>
    <w:rsid w:val="00B01B8E"/>
    <w:rsid w:val="00B01D00"/>
    <w:rsid w:val="00B020E3"/>
    <w:rsid w:val="00B02BBE"/>
    <w:rsid w:val="00B02BD6"/>
    <w:rsid w:val="00B02E8D"/>
    <w:rsid w:val="00B03438"/>
    <w:rsid w:val="00B037D4"/>
    <w:rsid w:val="00B038BD"/>
    <w:rsid w:val="00B03BFF"/>
    <w:rsid w:val="00B03C93"/>
    <w:rsid w:val="00B03DF9"/>
    <w:rsid w:val="00B03F47"/>
    <w:rsid w:val="00B04027"/>
    <w:rsid w:val="00B04185"/>
    <w:rsid w:val="00B04593"/>
    <w:rsid w:val="00B04814"/>
    <w:rsid w:val="00B04CC3"/>
    <w:rsid w:val="00B0502D"/>
    <w:rsid w:val="00B052C5"/>
    <w:rsid w:val="00B056ED"/>
    <w:rsid w:val="00B05D05"/>
    <w:rsid w:val="00B06015"/>
    <w:rsid w:val="00B067F8"/>
    <w:rsid w:val="00B06856"/>
    <w:rsid w:val="00B06E67"/>
    <w:rsid w:val="00B07136"/>
    <w:rsid w:val="00B07477"/>
    <w:rsid w:val="00B07480"/>
    <w:rsid w:val="00B07781"/>
    <w:rsid w:val="00B07936"/>
    <w:rsid w:val="00B07D37"/>
    <w:rsid w:val="00B07EE2"/>
    <w:rsid w:val="00B106F5"/>
    <w:rsid w:val="00B10CFE"/>
    <w:rsid w:val="00B112FA"/>
    <w:rsid w:val="00B11410"/>
    <w:rsid w:val="00B115FE"/>
    <w:rsid w:val="00B11A26"/>
    <w:rsid w:val="00B11B04"/>
    <w:rsid w:val="00B123AF"/>
    <w:rsid w:val="00B12533"/>
    <w:rsid w:val="00B12D49"/>
    <w:rsid w:val="00B13103"/>
    <w:rsid w:val="00B13323"/>
    <w:rsid w:val="00B138C2"/>
    <w:rsid w:val="00B14D25"/>
    <w:rsid w:val="00B1500C"/>
    <w:rsid w:val="00B1504A"/>
    <w:rsid w:val="00B1533C"/>
    <w:rsid w:val="00B15B0A"/>
    <w:rsid w:val="00B15E2E"/>
    <w:rsid w:val="00B15EED"/>
    <w:rsid w:val="00B15F11"/>
    <w:rsid w:val="00B15FCC"/>
    <w:rsid w:val="00B16052"/>
    <w:rsid w:val="00B160F5"/>
    <w:rsid w:val="00B16818"/>
    <w:rsid w:val="00B1695F"/>
    <w:rsid w:val="00B16FBB"/>
    <w:rsid w:val="00B1730A"/>
    <w:rsid w:val="00B17401"/>
    <w:rsid w:val="00B176D1"/>
    <w:rsid w:val="00B17705"/>
    <w:rsid w:val="00B17D5A"/>
    <w:rsid w:val="00B17D63"/>
    <w:rsid w:val="00B17D94"/>
    <w:rsid w:val="00B17E1A"/>
    <w:rsid w:val="00B203CA"/>
    <w:rsid w:val="00B203D2"/>
    <w:rsid w:val="00B20A88"/>
    <w:rsid w:val="00B20FC7"/>
    <w:rsid w:val="00B2157A"/>
    <w:rsid w:val="00B21817"/>
    <w:rsid w:val="00B21AFA"/>
    <w:rsid w:val="00B21DC3"/>
    <w:rsid w:val="00B220F4"/>
    <w:rsid w:val="00B2249C"/>
    <w:rsid w:val="00B228A0"/>
    <w:rsid w:val="00B22E49"/>
    <w:rsid w:val="00B2330F"/>
    <w:rsid w:val="00B23321"/>
    <w:rsid w:val="00B2348E"/>
    <w:rsid w:val="00B23594"/>
    <w:rsid w:val="00B236FD"/>
    <w:rsid w:val="00B23997"/>
    <w:rsid w:val="00B23D76"/>
    <w:rsid w:val="00B24B5B"/>
    <w:rsid w:val="00B254FE"/>
    <w:rsid w:val="00B25CD7"/>
    <w:rsid w:val="00B25D89"/>
    <w:rsid w:val="00B261D1"/>
    <w:rsid w:val="00B267EB"/>
    <w:rsid w:val="00B2698D"/>
    <w:rsid w:val="00B26FDF"/>
    <w:rsid w:val="00B27460"/>
    <w:rsid w:val="00B278E0"/>
    <w:rsid w:val="00B27A97"/>
    <w:rsid w:val="00B30442"/>
    <w:rsid w:val="00B30A70"/>
    <w:rsid w:val="00B30E5F"/>
    <w:rsid w:val="00B31127"/>
    <w:rsid w:val="00B31DD7"/>
    <w:rsid w:val="00B32114"/>
    <w:rsid w:val="00B326AD"/>
    <w:rsid w:val="00B32E71"/>
    <w:rsid w:val="00B33D7F"/>
    <w:rsid w:val="00B34192"/>
    <w:rsid w:val="00B34370"/>
    <w:rsid w:val="00B34D83"/>
    <w:rsid w:val="00B34FBF"/>
    <w:rsid w:val="00B351A9"/>
    <w:rsid w:val="00B35483"/>
    <w:rsid w:val="00B35FA5"/>
    <w:rsid w:val="00B36574"/>
    <w:rsid w:val="00B36B05"/>
    <w:rsid w:val="00B373B6"/>
    <w:rsid w:val="00B37E28"/>
    <w:rsid w:val="00B37F85"/>
    <w:rsid w:val="00B37F9D"/>
    <w:rsid w:val="00B37FB9"/>
    <w:rsid w:val="00B40BCA"/>
    <w:rsid w:val="00B40EC6"/>
    <w:rsid w:val="00B41058"/>
    <w:rsid w:val="00B419B1"/>
    <w:rsid w:val="00B419E6"/>
    <w:rsid w:val="00B41FAF"/>
    <w:rsid w:val="00B42148"/>
    <w:rsid w:val="00B4218E"/>
    <w:rsid w:val="00B421F1"/>
    <w:rsid w:val="00B42243"/>
    <w:rsid w:val="00B4292E"/>
    <w:rsid w:val="00B4323F"/>
    <w:rsid w:val="00B43417"/>
    <w:rsid w:val="00B43725"/>
    <w:rsid w:val="00B4374E"/>
    <w:rsid w:val="00B43C23"/>
    <w:rsid w:val="00B44036"/>
    <w:rsid w:val="00B441D2"/>
    <w:rsid w:val="00B44799"/>
    <w:rsid w:val="00B449FF"/>
    <w:rsid w:val="00B4526F"/>
    <w:rsid w:val="00B45536"/>
    <w:rsid w:val="00B456F3"/>
    <w:rsid w:val="00B45A82"/>
    <w:rsid w:val="00B45DB9"/>
    <w:rsid w:val="00B45E11"/>
    <w:rsid w:val="00B46048"/>
    <w:rsid w:val="00B46402"/>
    <w:rsid w:val="00B469E3"/>
    <w:rsid w:val="00B46BD5"/>
    <w:rsid w:val="00B46F13"/>
    <w:rsid w:val="00B4743A"/>
    <w:rsid w:val="00B475A1"/>
    <w:rsid w:val="00B47846"/>
    <w:rsid w:val="00B4793B"/>
    <w:rsid w:val="00B503C9"/>
    <w:rsid w:val="00B50CD2"/>
    <w:rsid w:val="00B50D41"/>
    <w:rsid w:val="00B511F9"/>
    <w:rsid w:val="00B516E7"/>
    <w:rsid w:val="00B518EB"/>
    <w:rsid w:val="00B5199B"/>
    <w:rsid w:val="00B51B09"/>
    <w:rsid w:val="00B521AC"/>
    <w:rsid w:val="00B524DF"/>
    <w:rsid w:val="00B52C1A"/>
    <w:rsid w:val="00B52CA5"/>
    <w:rsid w:val="00B52CDB"/>
    <w:rsid w:val="00B53435"/>
    <w:rsid w:val="00B5351B"/>
    <w:rsid w:val="00B53DB3"/>
    <w:rsid w:val="00B53E11"/>
    <w:rsid w:val="00B54472"/>
    <w:rsid w:val="00B54605"/>
    <w:rsid w:val="00B54990"/>
    <w:rsid w:val="00B551A3"/>
    <w:rsid w:val="00B55671"/>
    <w:rsid w:val="00B55B24"/>
    <w:rsid w:val="00B560E5"/>
    <w:rsid w:val="00B56477"/>
    <w:rsid w:val="00B5662D"/>
    <w:rsid w:val="00B56815"/>
    <w:rsid w:val="00B56980"/>
    <w:rsid w:val="00B56D0B"/>
    <w:rsid w:val="00B56D0D"/>
    <w:rsid w:val="00B571B3"/>
    <w:rsid w:val="00B57226"/>
    <w:rsid w:val="00B57325"/>
    <w:rsid w:val="00B5794E"/>
    <w:rsid w:val="00B579A5"/>
    <w:rsid w:val="00B57D6D"/>
    <w:rsid w:val="00B57D77"/>
    <w:rsid w:val="00B60DAF"/>
    <w:rsid w:val="00B60EC5"/>
    <w:rsid w:val="00B61366"/>
    <w:rsid w:val="00B61476"/>
    <w:rsid w:val="00B6165C"/>
    <w:rsid w:val="00B61873"/>
    <w:rsid w:val="00B618E7"/>
    <w:rsid w:val="00B61B47"/>
    <w:rsid w:val="00B61FD3"/>
    <w:rsid w:val="00B628B1"/>
    <w:rsid w:val="00B62F08"/>
    <w:rsid w:val="00B630E7"/>
    <w:rsid w:val="00B6388B"/>
    <w:rsid w:val="00B63B99"/>
    <w:rsid w:val="00B63C9B"/>
    <w:rsid w:val="00B646A5"/>
    <w:rsid w:val="00B64A81"/>
    <w:rsid w:val="00B64BFD"/>
    <w:rsid w:val="00B653DA"/>
    <w:rsid w:val="00B655C8"/>
    <w:rsid w:val="00B65922"/>
    <w:rsid w:val="00B659BD"/>
    <w:rsid w:val="00B65AC5"/>
    <w:rsid w:val="00B65EAE"/>
    <w:rsid w:val="00B660CE"/>
    <w:rsid w:val="00B6616D"/>
    <w:rsid w:val="00B66327"/>
    <w:rsid w:val="00B6657A"/>
    <w:rsid w:val="00B6695E"/>
    <w:rsid w:val="00B6777D"/>
    <w:rsid w:val="00B67B3A"/>
    <w:rsid w:val="00B70999"/>
    <w:rsid w:val="00B70B15"/>
    <w:rsid w:val="00B70F22"/>
    <w:rsid w:val="00B710B6"/>
    <w:rsid w:val="00B71575"/>
    <w:rsid w:val="00B71762"/>
    <w:rsid w:val="00B718C6"/>
    <w:rsid w:val="00B71C1B"/>
    <w:rsid w:val="00B71D55"/>
    <w:rsid w:val="00B7328E"/>
    <w:rsid w:val="00B7337F"/>
    <w:rsid w:val="00B736CA"/>
    <w:rsid w:val="00B73893"/>
    <w:rsid w:val="00B7389D"/>
    <w:rsid w:val="00B73F95"/>
    <w:rsid w:val="00B75B37"/>
    <w:rsid w:val="00B761CD"/>
    <w:rsid w:val="00B76D75"/>
    <w:rsid w:val="00B770CA"/>
    <w:rsid w:val="00B77256"/>
    <w:rsid w:val="00B775CB"/>
    <w:rsid w:val="00B777A1"/>
    <w:rsid w:val="00B8021C"/>
    <w:rsid w:val="00B803AB"/>
    <w:rsid w:val="00B80C04"/>
    <w:rsid w:val="00B80F84"/>
    <w:rsid w:val="00B81642"/>
    <w:rsid w:val="00B8182E"/>
    <w:rsid w:val="00B818A5"/>
    <w:rsid w:val="00B81914"/>
    <w:rsid w:val="00B828FD"/>
    <w:rsid w:val="00B82D0C"/>
    <w:rsid w:val="00B82D93"/>
    <w:rsid w:val="00B82E17"/>
    <w:rsid w:val="00B8332D"/>
    <w:rsid w:val="00B83594"/>
    <w:rsid w:val="00B8396F"/>
    <w:rsid w:val="00B83AAA"/>
    <w:rsid w:val="00B83AFE"/>
    <w:rsid w:val="00B83B19"/>
    <w:rsid w:val="00B83B9E"/>
    <w:rsid w:val="00B83E3C"/>
    <w:rsid w:val="00B842F3"/>
    <w:rsid w:val="00B84639"/>
    <w:rsid w:val="00B846BE"/>
    <w:rsid w:val="00B84A57"/>
    <w:rsid w:val="00B84B31"/>
    <w:rsid w:val="00B84B48"/>
    <w:rsid w:val="00B85081"/>
    <w:rsid w:val="00B856D8"/>
    <w:rsid w:val="00B85E45"/>
    <w:rsid w:val="00B86079"/>
    <w:rsid w:val="00B8632E"/>
    <w:rsid w:val="00B86612"/>
    <w:rsid w:val="00B8716E"/>
    <w:rsid w:val="00B874A4"/>
    <w:rsid w:val="00B8755A"/>
    <w:rsid w:val="00B8758F"/>
    <w:rsid w:val="00B876CA"/>
    <w:rsid w:val="00B877D8"/>
    <w:rsid w:val="00B8791D"/>
    <w:rsid w:val="00B87CE0"/>
    <w:rsid w:val="00B90021"/>
    <w:rsid w:val="00B90112"/>
    <w:rsid w:val="00B9027F"/>
    <w:rsid w:val="00B905E0"/>
    <w:rsid w:val="00B907B7"/>
    <w:rsid w:val="00B908D1"/>
    <w:rsid w:val="00B90B38"/>
    <w:rsid w:val="00B90C34"/>
    <w:rsid w:val="00B90D52"/>
    <w:rsid w:val="00B91378"/>
    <w:rsid w:val="00B91929"/>
    <w:rsid w:val="00B91AE0"/>
    <w:rsid w:val="00B91B66"/>
    <w:rsid w:val="00B91EDE"/>
    <w:rsid w:val="00B93023"/>
    <w:rsid w:val="00B93291"/>
    <w:rsid w:val="00B93399"/>
    <w:rsid w:val="00B933C9"/>
    <w:rsid w:val="00B93968"/>
    <w:rsid w:val="00B93D8D"/>
    <w:rsid w:val="00B9400F"/>
    <w:rsid w:val="00B94B95"/>
    <w:rsid w:val="00B957F4"/>
    <w:rsid w:val="00B95D19"/>
    <w:rsid w:val="00B95E37"/>
    <w:rsid w:val="00B96606"/>
    <w:rsid w:val="00B9689D"/>
    <w:rsid w:val="00B97560"/>
    <w:rsid w:val="00B97980"/>
    <w:rsid w:val="00B97C93"/>
    <w:rsid w:val="00B97E5D"/>
    <w:rsid w:val="00BA035E"/>
    <w:rsid w:val="00BA0555"/>
    <w:rsid w:val="00BA081A"/>
    <w:rsid w:val="00BA095E"/>
    <w:rsid w:val="00BA0FC9"/>
    <w:rsid w:val="00BA1909"/>
    <w:rsid w:val="00BA19D6"/>
    <w:rsid w:val="00BA1AFC"/>
    <w:rsid w:val="00BA208D"/>
    <w:rsid w:val="00BA20DA"/>
    <w:rsid w:val="00BA2643"/>
    <w:rsid w:val="00BA2871"/>
    <w:rsid w:val="00BA29A4"/>
    <w:rsid w:val="00BA2CE3"/>
    <w:rsid w:val="00BA3212"/>
    <w:rsid w:val="00BA3518"/>
    <w:rsid w:val="00BA5215"/>
    <w:rsid w:val="00BA596A"/>
    <w:rsid w:val="00BA59F4"/>
    <w:rsid w:val="00BA5B87"/>
    <w:rsid w:val="00BA61B0"/>
    <w:rsid w:val="00BA63AF"/>
    <w:rsid w:val="00BA69D0"/>
    <w:rsid w:val="00BA6D40"/>
    <w:rsid w:val="00BA7122"/>
    <w:rsid w:val="00BA71F4"/>
    <w:rsid w:val="00BA78A5"/>
    <w:rsid w:val="00BB038D"/>
    <w:rsid w:val="00BB085D"/>
    <w:rsid w:val="00BB0E9E"/>
    <w:rsid w:val="00BB15CE"/>
    <w:rsid w:val="00BB19FC"/>
    <w:rsid w:val="00BB1E3F"/>
    <w:rsid w:val="00BB206E"/>
    <w:rsid w:val="00BB2829"/>
    <w:rsid w:val="00BB2833"/>
    <w:rsid w:val="00BB28C8"/>
    <w:rsid w:val="00BB2A15"/>
    <w:rsid w:val="00BB2B06"/>
    <w:rsid w:val="00BB2D30"/>
    <w:rsid w:val="00BB2E5F"/>
    <w:rsid w:val="00BB347D"/>
    <w:rsid w:val="00BB3EE9"/>
    <w:rsid w:val="00BB3F7A"/>
    <w:rsid w:val="00BB4A5C"/>
    <w:rsid w:val="00BB4F8E"/>
    <w:rsid w:val="00BB51AB"/>
    <w:rsid w:val="00BB6ADB"/>
    <w:rsid w:val="00BB6CF2"/>
    <w:rsid w:val="00BB6EB6"/>
    <w:rsid w:val="00BB713D"/>
    <w:rsid w:val="00BB77B5"/>
    <w:rsid w:val="00BB7A68"/>
    <w:rsid w:val="00BB7FE2"/>
    <w:rsid w:val="00BC0B70"/>
    <w:rsid w:val="00BC1007"/>
    <w:rsid w:val="00BC131A"/>
    <w:rsid w:val="00BC14E7"/>
    <w:rsid w:val="00BC158E"/>
    <w:rsid w:val="00BC196C"/>
    <w:rsid w:val="00BC267F"/>
    <w:rsid w:val="00BC26A3"/>
    <w:rsid w:val="00BC2814"/>
    <w:rsid w:val="00BC2BFA"/>
    <w:rsid w:val="00BC30CE"/>
    <w:rsid w:val="00BC31FE"/>
    <w:rsid w:val="00BC3257"/>
    <w:rsid w:val="00BC3479"/>
    <w:rsid w:val="00BC39D0"/>
    <w:rsid w:val="00BC3E6C"/>
    <w:rsid w:val="00BC449D"/>
    <w:rsid w:val="00BC47B7"/>
    <w:rsid w:val="00BC5014"/>
    <w:rsid w:val="00BC532A"/>
    <w:rsid w:val="00BC545E"/>
    <w:rsid w:val="00BC582D"/>
    <w:rsid w:val="00BC596D"/>
    <w:rsid w:val="00BC598F"/>
    <w:rsid w:val="00BC5C5C"/>
    <w:rsid w:val="00BC5F88"/>
    <w:rsid w:val="00BC623F"/>
    <w:rsid w:val="00BC6665"/>
    <w:rsid w:val="00BC67A9"/>
    <w:rsid w:val="00BC7054"/>
    <w:rsid w:val="00BC7365"/>
    <w:rsid w:val="00BC73BA"/>
    <w:rsid w:val="00BC7C3F"/>
    <w:rsid w:val="00BD03B1"/>
    <w:rsid w:val="00BD07FA"/>
    <w:rsid w:val="00BD09C5"/>
    <w:rsid w:val="00BD0AEC"/>
    <w:rsid w:val="00BD0F8D"/>
    <w:rsid w:val="00BD1239"/>
    <w:rsid w:val="00BD1313"/>
    <w:rsid w:val="00BD1888"/>
    <w:rsid w:val="00BD19E2"/>
    <w:rsid w:val="00BD2022"/>
    <w:rsid w:val="00BD2223"/>
    <w:rsid w:val="00BD2247"/>
    <w:rsid w:val="00BD26C7"/>
    <w:rsid w:val="00BD2A36"/>
    <w:rsid w:val="00BD2B6A"/>
    <w:rsid w:val="00BD33CC"/>
    <w:rsid w:val="00BD3864"/>
    <w:rsid w:val="00BD3E1A"/>
    <w:rsid w:val="00BD416A"/>
    <w:rsid w:val="00BD45E0"/>
    <w:rsid w:val="00BD46AD"/>
    <w:rsid w:val="00BD4751"/>
    <w:rsid w:val="00BD4E4B"/>
    <w:rsid w:val="00BD5298"/>
    <w:rsid w:val="00BD56B5"/>
    <w:rsid w:val="00BD5D9F"/>
    <w:rsid w:val="00BD607A"/>
    <w:rsid w:val="00BD66A5"/>
    <w:rsid w:val="00BD676D"/>
    <w:rsid w:val="00BD690B"/>
    <w:rsid w:val="00BD6EF6"/>
    <w:rsid w:val="00BD6EF9"/>
    <w:rsid w:val="00BD6F09"/>
    <w:rsid w:val="00BD7292"/>
    <w:rsid w:val="00BE0C10"/>
    <w:rsid w:val="00BE0EC9"/>
    <w:rsid w:val="00BE1427"/>
    <w:rsid w:val="00BE19ED"/>
    <w:rsid w:val="00BE2341"/>
    <w:rsid w:val="00BE29E1"/>
    <w:rsid w:val="00BE2BF2"/>
    <w:rsid w:val="00BE2D62"/>
    <w:rsid w:val="00BE31B9"/>
    <w:rsid w:val="00BE3C7E"/>
    <w:rsid w:val="00BE3E11"/>
    <w:rsid w:val="00BE3F4D"/>
    <w:rsid w:val="00BE42AC"/>
    <w:rsid w:val="00BE4D2D"/>
    <w:rsid w:val="00BE4E7E"/>
    <w:rsid w:val="00BE502B"/>
    <w:rsid w:val="00BE5423"/>
    <w:rsid w:val="00BE5770"/>
    <w:rsid w:val="00BE5B2A"/>
    <w:rsid w:val="00BE6758"/>
    <w:rsid w:val="00BE6A0B"/>
    <w:rsid w:val="00BE6A93"/>
    <w:rsid w:val="00BE6F9B"/>
    <w:rsid w:val="00BE78BD"/>
    <w:rsid w:val="00BE79BE"/>
    <w:rsid w:val="00BE7C02"/>
    <w:rsid w:val="00BE7CB3"/>
    <w:rsid w:val="00BE7EA9"/>
    <w:rsid w:val="00BF0040"/>
    <w:rsid w:val="00BF0227"/>
    <w:rsid w:val="00BF041C"/>
    <w:rsid w:val="00BF044D"/>
    <w:rsid w:val="00BF053C"/>
    <w:rsid w:val="00BF0613"/>
    <w:rsid w:val="00BF0F8B"/>
    <w:rsid w:val="00BF15FD"/>
    <w:rsid w:val="00BF1636"/>
    <w:rsid w:val="00BF246D"/>
    <w:rsid w:val="00BF2606"/>
    <w:rsid w:val="00BF2A74"/>
    <w:rsid w:val="00BF2AB0"/>
    <w:rsid w:val="00BF2C0E"/>
    <w:rsid w:val="00BF329B"/>
    <w:rsid w:val="00BF3300"/>
    <w:rsid w:val="00BF3901"/>
    <w:rsid w:val="00BF3AA5"/>
    <w:rsid w:val="00BF42CA"/>
    <w:rsid w:val="00BF43E8"/>
    <w:rsid w:val="00BF5529"/>
    <w:rsid w:val="00BF570E"/>
    <w:rsid w:val="00BF5D76"/>
    <w:rsid w:val="00BF5D89"/>
    <w:rsid w:val="00BF6116"/>
    <w:rsid w:val="00BF6653"/>
    <w:rsid w:val="00BF6C9B"/>
    <w:rsid w:val="00BF6C9D"/>
    <w:rsid w:val="00BF6E62"/>
    <w:rsid w:val="00BF6FA1"/>
    <w:rsid w:val="00BF716C"/>
    <w:rsid w:val="00BF7582"/>
    <w:rsid w:val="00BF7A3C"/>
    <w:rsid w:val="00C006A4"/>
    <w:rsid w:val="00C00B69"/>
    <w:rsid w:val="00C00CD9"/>
    <w:rsid w:val="00C00D25"/>
    <w:rsid w:val="00C01188"/>
    <w:rsid w:val="00C018E2"/>
    <w:rsid w:val="00C01C16"/>
    <w:rsid w:val="00C020C3"/>
    <w:rsid w:val="00C021A2"/>
    <w:rsid w:val="00C0224A"/>
    <w:rsid w:val="00C022C7"/>
    <w:rsid w:val="00C022F5"/>
    <w:rsid w:val="00C0279F"/>
    <w:rsid w:val="00C032A6"/>
    <w:rsid w:val="00C033EB"/>
    <w:rsid w:val="00C037E5"/>
    <w:rsid w:val="00C039E8"/>
    <w:rsid w:val="00C03CD2"/>
    <w:rsid w:val="00C0405D"/>
    <w:rsid w:val="00C04FC1"/>
    <w:rsid w:val="00C051AF"/>
    <w:rsid w:val="00C053FE"/>
    <w:rsid w:val="00C05510"/>
    <w:rsid w:val="00C05D52"/>
    <w:rsid w:val="00C05F7A"/>
    <w:rsid w:val="00C062A3"/>
    <w:rsid w:val="00C0647B"/>
    <w:rsid w:val="00C065E5"/>
    <w:rsid w:val="00C066EE"/>
    <w:rsid w:val="00C072B6"/>
    <w:rsid w:val="00C078DC"/>
    <w:rsid w:val="00C07CE8"/>
    <w:rsid w:val="00C07E73"/>
    <w:rsid w:val="00C10193"/>
    <w:rsid w:val="00C1056B"/>
    <w:rsid w:val="00C115FC"/>
    <w:rsid w:val="00C11A8F"/>
    <w:rsid w:val="00C11B55"/>
    <w:rsid w:val="00C11E13"/>
    <w:rsid w:val="00C12403"/>
    <w:rsid w:val="00C124E5"/>
    <w:rsid w:val="00C126C8"/>
    <w:rsid w:val="00C12A0B"/>
    <w:rsid w:val="00C12D00"/>
    <w:rsid w:val="00C12F35"/>
    <w:rsid w:val="00C134E9"/>
    <w:rsid w:val="00C13A44"/>
    <w:rsid w:val="00C13C4F"/>
    <w:rsid w:val="00C14797"/>
    <w:rsid w:val="00C147D0"/>
    <w:rsid w:val="00C14A8C"/>
    <w:rsid w:val="00C14B9D"/>
    <w:rsid w:val="00C14FCA"/>
    <w:rsid w:val="00C14FD0"/>
    <w:rsid w:val="00C152DE"/>
    <w:rsid w:val="00C156D7"/>
    <w:rsid w:val="00C15E81"/>
    <w:rsid w:val="00C15EF8"/>
    <w:rsid w:val="00C16165"/>
    <w:rsid w:val="00C16488"/>
    <w:rsid w:val="00C164B7"/>
    <w:rsid w:val="00C16B00"/>
    <w:rsid w:val="00C17B25"/>
    <w:rsid w:val="00C17BC2"/>
    <w:rsid w:val="00C17D92"/>
    <w:rsid w:val="00C17DAE"/>
    <w:rsid w:val="00C202C2"/>
    <w:rsid w:val="00C20A86"/>
    <w:rsid w:val="00C20B3C"/>
    <w:rsid w:val="00C216E2"/>
    <w:rsid w:val="00C220AE"/>
    <w:rsid w:val="00C227DD"/>
    <w:rsid w:val="00C22853"/>
    <w:rsid w:val="00C231F1"/>
    <w:rsid w:val="00C238C0"/>
    <w:rsid w:val="00C238EE"/>
    <w:rsid w:val="00C24561"/>
    <w:rsid w:val="00C249C8"/>
    <w:rsid w:val="00C24D69"/>
    <w:rsid w:val="00C25101"/>
    <w:rsid w:val="00C25B74"/>
    <w:rsid w:val="00C26082"/>
    <w:rsid w:val="00C26920"/>
    <w:rsid w:val="00C26D52"/>
    <w:rsid w:val="00C27396"/>
    <w:rsid w:val="00C275B2"/>
    <w:rsid w:val="00C279A3"/>
    <w:rsid w:val="00C27B0D"/>
    <w:rsid w:val="00C27EB4"/>
    <w:rsid w:val="00C30BAB"/>
    <w:rsid w:val="00C30CEB"/>
    <w:rsid w:val="00C313FB"/>
    <w:rsid w:val="00C32864"/>
    <w:rsid w:val="00C33568"/>
    <w:rsid w:val="00C33648"/>
    <w:rsid w:val="00C3376C"/>
    <w:rsid w:val="00C340B1"/>
    <w:rsid w:val="00C342A6"/>
    <w:rsid w:val="00C34432"/>
    <w:rsid w:val="00C34468"/>
    <w:rsid w:val="00C34942"/>
    <w:rsid w:val="00C34E43"/>
    <w:rsid w:val="00C35782"/>
    <w:rsid w:val="00C36572"/>
    <w:rsid w:val="00C36742"/>
    <w:rsid w:val="00C36D35"/>
    <w:rsid w:val="00C36E17"/>
    <w:rsid w:val="00C3742C"/>
    <w:rsid w:val="00C37A3B"/>
    <w:rsid w:val="00C37B17"/>
    <w:rsid w:val="00C37B33"/>
    <w:rsid w:val="00C401F6"/>
    <w:rsid w:val="00C4042C"/>
    <w:rsid w:val="00C4080D"/>
    <w:rsid w:val="00C40C3C"/>
    <w:rsid w:val="00C40DEB"/>
    <w:rsid w:val="00C4116C"/>
    <w:rsid w:val="00C413B7"/>
    <w:rsid w:val="00C41606"/>
    <w:rsid w:val="00C41E3A"/>
    <w:rsid w:val="00C420D0"/>
    <w:rsid w:val="00C4233F"/>
    <w:rsid w:val="00C4298F"/>
    <w:rsid w:val="00C42F3C"/>
    <w:rsid w:val="00C4313F"/>
    <w:rsid w:val="00C4381B"/>
    <w:rsid w:val="00C43914"/>
    <w:rsid w:val="00C43C24"/>
    <w:rsid w:val="00C43CB6"/>
    <w:rsid w:val="00C43D73"/>
    <w:rsid w:val="00C4540C"/>
    <w:rsid w:val="00C4571B"/>
    <w:rsid w:val="00C45792"/>
    <w:rsid w:val="00C4579F"/>
    <w:rsid w:val="00C45FDA"/>
    <w:rsid w:val="00C460C0"/>
    <w:rsid w:val="00C46D07"/>
    <w:rsid w:val="00C473F7"/>
    <w:rsid w:val="00C476E7"/>
    <w:rsid w:val="00C47B22"/>
    <w:rsid w:val="00C47EC4"/>
    <w:rsid w:val="00C47F1F"/>
    <w:rsid w:val="00C500D8"/>
    <w:rsid w:val="00C505D7"/>
    <w:rsid w:val="00C50833"/>
    <w:rsid w:val="00C50BB3"/>
    <w:rsid w:val="00C50F9A"/>
    <w:rsid w:val="00C51604"/>
    <w:rsid w:val="00C51C8B"/>
    <w:rsid w:val="00C5297E"/>
    <w:rsid w:val="00C52B76"/>
    <w:rsid w:val="00C52BF8"/>
    <w:rsid w:val="00C53166"/>
    <w:rsid w:val="00C5344E"/>
    <w:rsid w:val="00C5348F"/>
    <w:rsid w:val="00C53A86"/>
    <w:rsid w:val="00C543D0"/>
    <w:rsid w:val="00C544F4"/>
    <w:rsid w:val="00C545F3"/>
    <w:rsid w:val="00C5480B"/>
    <w:rsid w:val="00C5492A"/>
    <w:rsid w:val="00C552A7"/>
    <w:rsid w:val="00C556DE"/>
    <w:rsid w:val="00C557FD"/>
    <w:rsid w:val="00C55A97"/>
    <w:rsid w:val="00C55E63"/>
    <w:rsid w:val="00C56676"/>
    <w:rsid w:val="00C56A4B"/>
    <w:rsid w:val="00C56D6B"/>
    <w:rsid w:val="00C56DC9"/>
    <w:rsid w:val="00C57068"/>
    <w:rsid w:val="00C57361"/>
    <w:rsid w:val="00C57B3E"/>
    <w:rsid w:val="00C604C7"/>
    <w:rsid w:val="00C6054A"/>
    <w:rsid w:val="00C60576"/>
    <w:rsid w:val="00C60C39"/>
    <w:rsid w:val="00C60D34"/>
    <w:rsid w:val="00C61B27"/>
    <w:rsid w:val="00C61B37"/>
    <w:rsid w:val="00C62151"/>
    <w:rsid w:val="00C62274"/>
    <w:rsid w:val="00C62375"/>
    <w:rsid w:val="00C62544"/>
    <w:rsid w:val="00C625F8"/>
    <w:rsid w:val="00C6285C"/>
    <w:rsid w:val="00C62958"/>
    <w:rsid w:val="00C629F6"/>
    <w:rsid w:val="00C62BA1"/>
    <w:rsid w:val="00C62DDF"/>
    <w:rsid w:val="00C6318A"/>
    <w:rsid w:val="00C63460"/>
    <w:rsid w:val="00C63D33"/>
    <w:rsid w:val="00C63F3C"/>
    <w:rsid w:val="00C64225"/>
    <w:rsid w:val="00C646A4"/>
    <w:rsid w:val="00C651CB"/>
    <w:rsid w:val="00C659A0"/>
    <w:rsid w:val="00C65F65"/>
    <w:rsid w:val="00C667EC"/>
    <w:rsid w:val="00C66864"/>
    <w:rsid w:val="00C66924"/>
    <w:rsid w:val="00C66CA9"/>
    <w:rsid w:val="00C672BC"/>
    <w:rsid w:val="00C672D4"/>
    <w:rsid w:val="00C70236"/>
    <w:rsid w:val="00C7036C"/>
    <w:rsid w:val="00C7097F"/>
    <w:rsid w:val="00C70BC3"/>
    <w:rsid w:val="00C70EB1"/>
    <w:rsid w:val="00C70FB7"/>
    <w:rsid w:val="00C711C5"/>
    <w:rsid w:val="00C71545"/>
    <w:rsid w:val="00C723D0"/>
    <w:rsid w:val="00C7242C"/>
    <w:rsid w:val="00C72649"/>
    <w:rsid w:val="00C72843"/>
    <w:rsid w:val="00C72977"/>
    <w:rsid w:val="00C730AA"/>
    <w:rsid w:val="00C73223"/>
    <w:rsid w:val="00C73A9D"/>
    <w:rsid w:val="00C73E52"/>
    <w:rsid w:val="00C73F0F"/>
    <w:rsid w:val="00C744F5"/>
    <w:rsid w:val="00C74593"/>
    <w:rsid w:val="00C74768"/>
    <w:rsid w:val="00C74BAE"/>
    <w:rsid w:val="00C755D5"/>
    <w:rsid w:val="00C75A7F"/>
    <w:rsid w:val="00C75CD5"/>
    <w:rsid w:val="00C75DA1"/>
    <w:rsid w:val="00C75F39"/>
    <w:rsid w:val="00C76536"/>
    <w:rsid w:val="00C7662F"/>
    <w:rsid w:val="00C766E6"/>
    <w:rsid w:val="00C76CA7"/>
    <w:rsid w:val="00C77A50"/>
    <w:rsid w:val="00C77B5A"/>
    <w:rsid w:val="00C77E1C"/>
    <w:rsid w:val="00C80026"/>
    <w:rsid w:val="00C80C91"/>
    <w:rsid w:val="00C80EB4"/>
    <w:rsid w:val="00C811B7"/>
    <w:rsid w:val="00C81CA7"/>
    <w:rsid w:val="00C822EC"/>
    <w:rsid w:val="00C82330"/>
    <w:rsid w:val="00C82667"/>
    <w:rsid w:val="00C82D98"/>
    <w:rsid w:val="00C82F39"/>
    <w:rsid w:val="00C839D8"/>
    <w:rsid w:val="00C84039"/>
    <w:rsid w:val="00C84650"/>
    <w:rsid w:val="00C84875"/>
    <w:rsid w:val="00C84A1D"/>
    <w:rsid w:val="00C84C58"/>
    <w:rsid w:val="00C8525F"/>
    <w:rsid w:val="00C85923"/>
    <w:rsid w:val="00C85A17"/>
    <w:rsid w:val="00C85AD8"/>
    <w:rsid w:val="00C86069"/>
    <w:rsid w:val="00C86377"/>
    <w:rsid w:val="00C86D94"/>
    <w:rsid w:val="00C87282"/>
    <w:rsid w:val="00C90114"/>
    <w:rsid w:val="00C903C1"/>
    <w:rsid w:val="00C90582"/>
    <w:rsid w:val="00C9082A"/>
    <w:rsid w:val="00C90852"/>
    <w:rsid w:val="00C90B6B"/>
    <w:rsid w:val="00C90EE0"/>
    <w:rsid w:val="00C91355"/>
    <w:rsid w:val="00C91A0F"/>
    <w:rsid w:val="00C921F0"/>
    <w:rsid w:val="00C92290"/>
    <w:rsid w:val="00C924D3"/>
    <w:rsid w:val="00C92CB4"/>
    <w:rsid w:val="00C92D97"/>
    <w:rsid w:val="00C92DE9"/>
    <w:rsid w:val="00C92E56"/>
    <w:rsid w:val="00C93420"/>
    <w:rsid w:val="00C948A6"/>
    <w:rsid w:val="00C95114"/>
    <w:rsid w:val="00C951EA"/>
    <w:rsid w:val="00C9546A"/>
    <w:rsid w:val="00C955E9"/>
    <w:rsid w:val="00C96072"/>
    <w:rsid w:val="00C96231"/>
    <w:rsid w:val="00C9632D"/>
    <w:rsid w:val="00C9636B"/>
    <w:rsid w:val="00C9697C"/>
    <w:rsid w:val="00C972D5"/>
    <w:rsid w:val="00C9747E"/>
    <w:rsid w:val="00C97482"/>
    <w:rsid w:val="00C97BB3"/>
    <w:rsid w:val="00C97D26"/>
    <w:rsid w:val="00CA056F"/>
    <w:rsid w:val="00CA08AC"/>
    <w:rsid w:val="00CA0944"/>
    <w:rsid w:val="00CA0A95"/>
    <w:rsid w:val="00CA0B9D"/>
    <w:rsid w:val="00CA1312"/>
    <w:rsid w:val="00CA1603"/>
    <w:rsid w:val="00CA1EBE"/>
    <w:rsid w:val="00CA1EC5"/>
    <w:rsid w:val="00CA2595"/>
    <w:rsid w:val="00CA25D1"/>
    <w:rsid w:val="00CA2F21"/>
    <w:rsid w:val="00CA334E"/>
    <w:rsid w:val="00CA35C5"/>
    <w:rsid w:val="00CA365B"/>
    <w:rsid w:val="00CA369C"/>
    <w:rsid w:val="00CA4166"/>
    <w:rsid w:val="00CA4210"/>
    <w:rsid w:val="00CA4822"/>
    <w:rsid w:val="00CA5153"/>
    <w:rsid w:val="00CA520B"/>
    <w:rsid w:val="00CA5399"/>
    <w:rsid w:val="00CA557C"/>
    <w:rsid w:val="00CA5831"/>
    <w:rsid w:val="00CA586B"/>
    <w:rsid w:val="00CA59C9"/>
    <w:rsid w:val="00CA69F6"/>
    <w:rsid w:val="00CA6F01"/>
    <w:rsid w:val="00CA6FF7"/>
    <w:rsid w:val="00CA72C4"/>
    <w:rsid w:val="00CA7669"/>
    <w:rsid w:val="00CB011C"/>
    <w:rsid w:val="00CB0496"/>
    <w:rsid w:val="00CB10A0"/>
    <w:rsid w:val="00CB19B5"/>
    <w:rsid w:val="00CB1B50"/>
    <w:rsid w:val="00CB1C73"/>
    <w:rsid w:val="00CB1CEF"/>
    <w:rsid w:val="00CB1F93"/>
    <w:rsid w:val="00CB210C"/>
    <w:rsid w:val="00CB26FF"/>
    <w:rsid w:val="00CB2CD7"/>
    <w:rsid w:val="00CB31A4"/>
    <w:rsid w:val="00CB35DD"/>
    <w:rsid w:val="00CB3670"/>
    <w:rsid w:val="00CB3DE8"/>
    <w:rsid w:val="00CB4323"/>
    <w:rsid w:val="00CB462C"/>
    <w:rsid w:val="00CB4CDE"/>
    <w:rsid w:val="00CB4E2E"/>
    <w:rsid w:val="00CB502F"/>
    <w:rsid w:val="00CB50E3"/>
    <w:rsid w:val="00CB552F"/>
    <w:rsid w:val="00CB5B88"/>
    <w:rsid w:val="00CB5E05"/>
    <w:rsid w:val="00CB6509"/>
    <w:rsid w:val="00CB68C5"/>
    <w:rsid w:val="00CB76BF"/>
    <w:rsid w:val="00CB7729"/>
    <w:rsid w:val="00CB7740"/>
    <w:rsid w:val="00CB7873"/>
    <w:rsid w:val="00CC00CB"/>
    <w:rsid w:val="00CC06D1"/>
    <w:rsid w:val="00CC0752"/>
    <w:rsid w:val="00CC07E0"/>
    <w:rsid w:val="00CC0BF7"/>
    <w:rsid w:val="00CC0C1F"/>
    <w:rsid w:val="00CC0E3A"/>
    <w:rsid w:val="00CC169F"/>
    <w:rsid w:val="00CC175F"/>
    <w:rsid w:val="00CC1892"/>
    <w:rsid w:val="00CC1971"/>
    <w:rsid w:val="00CC1BEA"/>
    <w:rsid w:val="00CC1F13"/>
    <w:rsid w:val="00CC259E"/>
    <w:rsid w:val="00CC2A28"/>
    <w:rsid w:val="00CC2B3C"/>
    <w:rsid w:val="00CC2B5B"/>
    <w:rsid w:val="00CC2D5F"/>
    <w:rsid w:val="00CC2FD6"/>
    <w:rsid w:val="00CC3455"/>
    <w:rsid w:val="00CC348D"/>
    <w:rsid w:val="00CC3F7E"/>
    <w:rsid w:val="00CC422F"/>
    <w:rsid w:val="00CC45F3"/>
    <w:rsid w:val="00CC4B67"/>
    <w:rsid w:val="00CC4D39"/>
    <w:rsid w:val="00CC51C3"/>
    <w:rsid w:val="00CC5979"/>
    <w:rsid w:val="00CC60A4"/>
    <w:rsid w:val="00CC6144"/>
    <w:rsid w:val="00CC6656"/>
    <w:rsid w:val="00CC69B7"/>
    <w:rsid w:val="00CC6B4A"/>
    <w:rsid w:val="00CC6D08"/>
    <w:rsid w:val="00CC6DCE"/>
    <w:rsid w:val="00CC6FC3"/>
    <w:rsid w:val="00CC797B"/>
    <w:rsid w:val="00CC7C9F"/>
    <w:rsid w:val="00CD091A"/>
    <w:rsid w:val="00CD0B9E"/>
    <w:rsid w:val="00CD1530"/>
    <w:rsid w:val="00CD1C93"/>
    <w:rsid w:val="00CD21B3"/>
    <w:rsid w:val="00CD21C1"/>
    <w:rsid w:val="00CD28FF"/>
    <w:rsid w:val="00CD34D3"/>
    <w:rsid w:val="00CD3AFD"/>
    <w:rsid w:val="00CD3FED"/>
    <w:rsid w:val="00CD4507"/>
    <w:rsid w:val="00CD46B2"/>
    <w:rsid w:val="00CD48F7"/>
    <w:rsid w:val="00CD4E2F"/>
    <w:rsid w:val="00CD4E4C"/>
    <w:rsid w:val="00CD51CA"/>
    <w:rsid w:val="00CD589D"/>
    <w:rsid w:val="00CD5921"/>
    <w:rsid w:val="00CD5987"/>
    <w:rsid w:val="00CD5A34"/>
    <w:rsid w:val="00CD5F1F"/>
    <w:rsid w:val="00CD5FC8"/>
    <w:rsid w:val="00CD60AF"/>
    <w:rsid w:val="00CD626A"/>
    <w:rsid w:val="00CD6F58"/>
    <w:rsid w:val="00CD74C2"/>
    <w:rsid w:val="00CD7657"/>
    <w:rsid w:val="00CE0305"/>
    <w:rsid w:val="00CE041C"/>
    <w:rsid w:val="00CE0806"/>
    <w:rsid w:val="00CE08D0"/>
    <w:rsid w:val="00CE0ADF"/>
    <w:rsid w:val="00CE0AF9"/>
    <w:rsid w:val="00CE1539"/>
    <w:rsid w:val="00CE1737"/>
    <w:rsid w:val="00CE1873"/>
    <w:rsid w:val="00CE20B8"/>
    <w:rsid w:val="00CE223E"/>
    <w:rsid w:val="00CE2308"/>
    <w:rsid w:val="00CE2398"/>
    <w:rsid w:val="00CE2828"/>
    <w:rsid w:val="00CE2915"/>
    <w:rsid w:val="00CE316A"/>
    <w:rsid w:val="00CE342D"/>
    <w:rsid w:val="00CE36C4"/>
    <w:rsid w:val="00CE3E16"/>
    <w:rsid w:val="00CE3F04"/>
    <w:rsid w:val="00CE3F06"/>
    <w:rsid w:val="00CE41D2"/>
    <w:rsid w:val="00CE4383"/>
    <w:rsid w:val="00CE441F"/>
    <w:rsid w:val="00CE4B25"/>
    <w:rsid w:val="00CE611C"/>
    <w:rsid w:val="00CE6AC8"/>
    <w:rsid w:val="00CE6DC8"/>
    <w:rsid w:val="00CE6E6B"/>
    <w:rsid w:val="00CE7590"/>
    <w:rsid w:val="00CE7879"/>
    <w:rsid w:val="00CE79BA"/>
    <w:rsid w:val="00CE7A77"/>
    <w:rsid w:val="00CF064B"/>
    <w:rsid w:val="00CF0D90"/>
    <w:rsid w:val="00CF0E90"/>
    <w:rsid w:val="00CF1108"/>
    <w:rsid w:val="00CF1AD6"/>
    <w:rsid w:val="00CF1C7F"/>
    <w:rsid w:val="00CF1F76"/>
    <w:rsid w:val="00CF2191"/>
    <w:rsid w:val="00CF24CC"/>
    <w:rsid w:val="00CF2631"/>
    <w:rsid w:val="00CF29B8"/>
    <w:rsid w:val="00CF2A52"/>
    <w:rsid w:val="00CF30F3"/>
    <w:rsid w:val="00CF3345"/>
    <w:rsid w:val="00CF35A5"/>
    <w:rsid w:val="00CF3BF4"/>
    <w:rsid w:val="00CF4070"/>
    <w:rsid w:val="00CF4355"/>
    <w:rsid w:val="00CF437C"/>
    <w:rsid w:val="00CF44EF"/>
    <w:rsid w:val="00CF4B58"/>
    <w:rsid w:val="00CF4F4B"/>
    <w:rsid w:val="00CF5A1A"/>
    <w:rsid w:val="00CF5A2B"/>
    <w:rsid w:val="00CF5BCF"/>
    <w:rsid w:val="00CF6010"/>
    <w:rsid w:val="00CF60DB"/>
    <w:rsid w:val="00CF65B7"/>
    <w:rsid w:val="00CF6F9E"/>
    <w:rsid w:val="00CF7383"/>
    <w:rsid w:val="00CF73E6"/>
    <w:rsid w:val="00CF7708"/>
    <w:rsid w:val="00CF7A79"/>
    <w:rsid w:val="00D00414"/>
    <w:rsid w:val="00D0041E"/>
    <w:rsid w:val="00D00470"/>
    <w:rsid w:val="00D01FC1"/>
    <w:rsid w:val="00D02183"/>
    <w:rsid w:val="00D02436"/>
    <w:rsid w:val="00D0248B"/>
    <w:rsid w:val="00D02498"/>
    <w:rsid w:val="00D02D1F"/>
    <w:rsid w:val="00D02E04"/>
    <w:rsid w:val="00D03069"/>
    <w:rsid w:val="00D0309E"/>
    <w:rsid w:val="00D033DD"/>
    <w:rsid w:val="00D034F0"/>
    <w:rsid w:val="00D047AD"/>
    <w:rsid w:val="00D05701"/>
    <w:rsid w:val="00D0575F"/>
    <w:rsid w:val="00D05AB0"/>
    <w:rsid w:val="00D064B2"/>
    <w:rsid w:val="00D06C1C"/>
    <w:rsid w:val="00D06EF9"/>
    <w:rsid w:val="00D07033"/>
    <w:rsid w:val="00D0766A"/>
    <w:rsid w:val="00D07735"/>
    <w:rsid w:val="00D07986"/>
    <w:rsid w:val="00D07F4B"/>
    <w:rsid w:val="00D07FD5"/>
    <w:rsid w:val="00D100AD"/>
    <w:rsid w:val="00D102C4"/>
    <w:rsid w:val="00D105D3"/>
    <w:rsid w:val="00D10727"/>
    <w:rsid w:val="00D107DA"/>
    <w:rsid w:val="00D10B73"/>
    <w:rsid w:val="00D10C0D"/>
    <w:rsid w:val="00D1103F"/>
    <w:rsid w:val="00D11044"/>
    <w:rsid w:val="00D112AB"/>
    <w:rsid w:val="00D1175F"/>
    <w:rsid w:val="00D11D3E"/>
    <w:rsid w:val="00D11F58"/>
    <w:rsid w:val="00D11F96"/>
    <w:rsid w:val="00D121AE"/>
    <w:rsid w:val="00D12226"/>
    <w:rsid w:val="00D12801"/>
    <w:rsid w:val="00D13397"/>
    <w:rsid w:val="00D137AF"/>
    <w:rsid w:val="00D13D24"/>
    <w:rsid w:val="00D142E8"/>
    <w:rsid w:val="00D143C3"/>
    <w:rsid w:val="00D144B0"/>
    <w:rsid w:val="00D14718"/>
    <w:rsid w:val="00D14759"/>
    <w:rsid w:val="00D14CD9"/>
    <w:rsid w:val="00D14E15"/>
    <w:rsid w:val="00D14ED1"/>
    <w:rsid w:val="00D1599A"/>
    <w:rsid w:val="00D15C41"/>
    <w:rsid w:val="00D15DFB"/>
    <w:rsid w:val="00D17914"/>
    <w:rsid w:val="00D20000"/>
    <w:rsid w:val="00D203E3"/>
    <w:rsid w:val="00D2055F"/>
    <w:rsid w:val="00D2090A"/>
    <w:rsid w:val="00D20EF6"/>
    <w:rsid w:val="00D2112C"/>
    <w:rsid w:val="00D21284"/>
    <w:rsid w:val="00D2144B"/>
    <w:rsid w:val="00D214B5"/>
    <w:rsid w:val="00D216ED"/>
    <w:rsid w:val="00D2198F"/>
    <w:rsid w:val="00D22022"/>
    <w:rsid w:val="00D22609"/>
    <w:rsid w:val="00D2267B"/>
    <w:rsid w:val="00D22E74"/>
    <w:rsid w:val="00D23853"/>
    <w:rsid w:val="00D23FAE"/>
    <w:rsid w:val="00D240B7"/>
    <w:rsid w:val="00D24218"/>
    <w:rsid w:val="00D24502"/>
    <w:rsid w:val="00D24763"/>
    <w:rsid w:val="00D24C39"/>
    <w:rsid w:val="00D251D8"/>
    <w:rsid w:val="00D254A7"/>
    <w:rsid w:val="00D25C16"/>
    <w:rsid w:val="00D25D17"/>
    <w:rsid w:val="00D26021"/>
    <w:rsid w:val="00D26517"/>
    <w:rsid w:val="00D26931"/>
    <w:rsid w:val="00D273F1"/>
    <w:rsid w:val="00D2744B"/>
    <w:rsid w:val="00D276E0"/>
    <w:rsid w:val="00D27A86"/>
    <w:rsid w:val="00D3007F"/>
    <w:rsid w:val="00D30125"/>
    <w:rsid w:val="00D30839"/>
    <w:rsid w:val="00D30A2E"/>
    <w:rsid w:val="00D30DD8"/>
    <w:rsid w:val="00D30E76"/>
    <w:rsid w:val="00D31261"/>
    <w:rsid w:val="00D315A7"/>
    <w:rsid w:val="00D3171A"/>
    <w:rsid w:val="00D32035"/>
    <w:rsid w:val="00D32068"/>
    <w:rsid w:val="00D32128"/>
    <w:rsid w:val="00D3258C"/>
    <w:rsid w:val="00D32B45"/>
    <w:rsid w:val="00D32E8D"/>
    <w:rsid w:val="00D33136"/>
    <w:rsid w:val="00D335C3"/>
    <w:rsid w:val="00D337BC"/>
    <w:rsid w:val="00D33C4B"/>
    <w:rsid w:val="00D33C5E"/>
    <w:rsid w:val="00D3412A"/>
    <w:rsid w:val="00D34969"/>
    <w:rsid w:val="00D34CF5"/>
    <w:rsid w:val="00D34EFF"/>
    <w:rsid w:val="00D350D5"/>
    <w:rsid w:val="00D352AA"/>
    <w:rsid w:val="00D35669"/>
    <w:rsid w:val="00D36C0C"/>
    <w:rsid w:val="00D370DF"/>
    <w:rsid w:val="00D37510"/>
    <w:rsid w:val="00D37862"/>
    <w:rsid w:val="00D37CD4"/>
    <w:rsid w:val="00D409C6"/>
    <w:rsid w:val="00D40AC4"/>
    <w:rsid w:val="00D40D3A"/>
    <w:rsid w:val="00D40E89"/>
    <w:rsid w:val="00D4100D"/>
    <w:rsid w:val="00D41440"/>
    <w:rsid w:val="00D41F3A"/>
    <w:rsid w:val="00D42901"/>
    <w:rsid w:val="00D435BC"/>
    <w:rsid w:val="00D435C7"/>
    <w:rsid w:val="00D435E0"/>
    <w:rsid w:val="00D4373A"/>
    <w:rsid w:val="00D43DB7"/>
    <w:rsid w:val="00D43EBC"/>
    <w:rsid w:val="00D4465D"/>
    <w:rsid w:val="00D44B1C"/>
    <w:rsid w:val="00D44C41"/>
    <w:rsid w:val="00D44C60"/>
    <w:rsid w:val="00D44C6C"/>
    <w:rsid w:val="00D44DE7"/>
    <w:rsid w:val="00D458EA"/>
    <w:rsid w:val="00D45A51"/>
    <w:rsid w:val="00D45A63"/>
    <w:rsid w:val="00D46297"/>
    <w:rsid w:val="00D466B8"/>
    <w:rsid w:val="00D46C83"/>
    <w:rsid w:val="00D46CB1"/>
    <w:rsid w:val="00D46CE3"/>
    <w:rsid w:val="00D46F31"/>
    <w:rsid w:val="00D47566"/>
    <w:rsid w:val="00D4760E"/>
    <w:rsid w:val="00D47C21"/>
    <w:rsid w:val="00D47FBA"/>
    <w:rsid w:val="00D501EB"/>
    <w:rsid w:val="00D50600"/>
    <w:rsid w:val="00D50712"/>
    <w:rsid w:val="00D508CF"/>
    <w:rsid w:val="00D5098B"/>
    <w:rsid w:val="00D50A70"/>
    <w:rsid w:val="00D50CB3"/>
    <w:rsid w:val="00D51C96"/>
    <w:rsid w:val="00D522F5"/>
    <w:rsid w:val="00D5298E"/>
    <w:rsid w:val="00D529C8"/>
    <w:rsid w:val="00D534FB"/>
    <w:rsid w:val="00D535D2"/>
    <w:rsid w:val="00D53D17"/>
    <w:rsid w:val="00D54302"/>
    <w:rsid w:val="00D54533"/>
    <w:rsid w:val="00D54631"/>
    <w:rsid w:val="00D54B2C"/>
    <w:rsid w:val="00D54B33"/>
    <w:rsid w:val="00D55369"/>
    <w:rsid w:val="00D55636"/>
    <w:rsid w:val="00D556CD"/>
    <w:rsid w:val="00D55B1D"/>
    <w:rsid w:val="00D55C58"/>
    <w:rsid w:val="00D56100"/>
    <w:rsid w:val="00D5623A"/>
    <w:rsid w:val="00D562EC"/>
    <w:rsid w:val="00D5675F"/>
    <w:rsid w:val="00D569DE"/>
    <w:rsid w:val="00D5740F"/>
    <w:rsid w:val="00D574F9"/>
    <w:rsid w:val="00D57870"/>
    <w:rsid w:val="00D57DF2"/>
    <w:rsid w:val="00D6020F"/>
    <w:rsid w:val="00D60283"/>
    <w:rsid w:val="00D60660"/>
    <w:rsid w:val="00D60747"/>
    <w:rsid w:val="00D60818"/>
    <w:rsid w:val="00D61213"/>
    <w:rsid w:val="00D61298"/>
    <w:rsid w:val="00D613CD"/>
    <w:rsid w:val="00D61F73"/>
    <w:rsid w:val="00D6285C"/>
    <w:rsid w:val="00D62E93"/>
    <w:rsid w:val="00D6349C"/>
    <w:rsid w:val="00D63638"/>
    <w:rsid w:val="00D64682"/>
    <w:rsid w:val="00D6551D"/>
    <w:rsid w:val="00D65766"/>
    <w:rsid w:val="00D658EA"/>
    <w:rsid w:val="00D65935"/>
    <w:rsid w:val="00D659F6"/>
    <w:rsid w:val="00D65A02"/>
    <w:rsid w:val="00D6601B"/>
    <w:rsid w:val="00D661E6"/>
    <w:rsid w:val="00D6649B"/>
    <w:rsid w:val="00D66AC9"/>
    <w:rsid w:val="00D66BF4"/>
    <w:rsid w:val="00D672BE"/>
    <w:rsid w:val="00D673E0"/>
    <w:rsid w:val="00D67C67"/>
    <w:rsid w:val="00D67F03"/>
    <w:rsid w:val="00D704EB"/>
    <w:rsid w:val="00D71592"/>
    <w:rsid w:val="00D71933"/>
    <w:rsid w:val="00D71DD2"/>
    <w:rsid w:val="00D71EAA"/>
    <w:rsid w:val="00D72081"/>
    <w:rsid w:val="00D72501"/>
    <w:rsid w:val="00D72A18"/>
    <w:rsid w:val="00D7355E"/>
    <w:rsid w:val="00D73716"/>
    <w:rsid w:val="00D73729"/>
    <w:rsid w:val="00D7384B"/>
    <w:rsid w:val="00D749C2"/>
    <w:rsid w:val="00D749DE"/>
    <w:rsid w:val="00D74B05"/>
    <w:rsid w:val="00D75203"/>
    <w:rsid w:val="00D75236"/>
    <w:rsid w:val="00D75245"/>
    <w:rsid w:val="00D75305"/>
    <w:rsid w:val="00D754C5"/>
    <w:rsid w:val="00D75A91"/>
    <w:rsid w:val="00D75F8C"/>
    <w:rsid w:val="00D760C1"/>
    <w:rsid w:val="00D76787"/>
    <w:rsid w:val="00D76BAD"/>
    <w:rsid w:val="00D76DF1"/>
    <w:rsid w:val="00D76E52"/>
    <w:rsid w:val="00D77262"/>
    <w:rsid w:val="00D77A9A"/>
    <w:rsid w:val="00D77D69"/>
    <w:rsid w:val="00D8086A"/>
    <w:rsid w:val="00D80D2C"/>
    <w:rsid w:val="00D80F7F"/>
    <w:rsid w:val="00D81039"/>
    <w:rsid w:val="00D81048"/>
    <w:rsid w:val="00D81163"/>
    <w:rsid w:val="00D8120E"/>
    <w:rsid w:val="00D81790"/>
    <w:rsid w:val="00D81C1C"/>
    <w:rsid w:val="00D82112"/>
    <w:rsid w:val="00D823B7"/>
    <w:rsid w:val="00D82447"/>
    <w:rsid w:val="00D824FE"/>
    <w:rsid w:val="00D826AC"/>
    <w:rsid w:val="00D82828"/>
    <w:rsid w:val="00D82A99"/>
    <w:rsid w:val="00D83D83"/>
    <w:rsid w:val="00D8424B"/>
    <w:rsid w:val="00D8429B"/>
    <w:rsid w:val="00D843C1"/>
    <w:rsid w:val="00D845AB"/>
    <w:rsid w:val="00D84C3B"/>
    <w:rsid w:val="00D84F81"/>
    <w:rsid w:val="00D8533F"/>
    <w:rsid w:val="00D85B61"/>
    <w:rsid w:val="00D86049"/>
    <w:rsid w:val="00D868B0"/>
    <w:rsid w:val="00D873A6"/>
    <w:rsid w:val="00D87742"/>
    <w:rsid w:val="00D8779B"/>
    <w:rsid w:val="00D90211"/>
    <w:rsid w:val="00D906CC"/>
    <w:rsid w:val="00D90822"/>
    <w:rsid w:val="00D90917"/>
    <w:rsid w:val="00D911C1"/>
    <w:rsid w:val="00D913EC"/>
    <w:rsid w:val="00D91695"/>
    <w:rsid w:val="00D91A33"/>
    <w:rsid w:val="00D91E76"/>
    <w:rsid w:val="00D91FFB"/>
    <w:rsid w:val="00D920B9"/>
    <w:rsid w:val="00D9246C"/>
    <w:rsid w:val="00D924D5"/>
    <w:rsid w:val="00D92796"/>
    <w:rsid w:val="00D92A6C"/>
    <w:rsid w:val="00D92AC7"/>
    <w:rsid w:val="00D92C1A"/>
    <w:rsid w:val="00D92D76"/>
    <w:rsid w:val="00D9331A"/>
    <w:rsid w:val="00D94192"/>
    <w:rsid w:val="00D944B8"/>
    <w:rsid w:val="00D94763"/>
    <w:rsid w:val="00D94924"/>
    <w:rsid w:val="00D94CA3"/>
    <w:rsid w:val="00D950EA"/>
    <w:rsid w:val="00D95247"/>
    <w:rsid w:val="00D9554C"/>
    <w:rsid w:val="00D957B6"/>
    <w:rsid w:val="00D9590A"/>
    <w:rsid w:val="00D964F9"/>
    <w:rsid w:val="00D9657A"/>
    <w:rsid w:val="00D96A32"/>
    <w:rsid w:val="00D979A4"/>
    <w:rsid w:val="00D97B68"/>
    <w:rsid w:val="00D97E68"/>
    <w:rsid w:val="00D97EEF"/>
    <w:rsid w:val="00D97F2A"/>
    <w:rsid w:val="00DA0ADD"/>
    <w:rsid w:val="00DA0B06"/>
    <w:rsid w:val="00DA160A"/>
    <w:rsid w:val="00DA1AB2"/>
    <w:rsid w:val="00DA1F75"/>
    <w:rsid w:val="00DA221E"/>
    <w:rsid w:val="00DA2352"/>
    <w:rsid w:val="00DA252A"/>
    <w:rsid w:val="00DA2658"/>
    <w:rsid w:val="00DA27B6"/>
    <w:rsid w:val="00DA2C97"/>
    <w:rsid w:val="00DA2EDC"/>
    <w:rsid w:val="00DA316D"/>
    <w:rsid w:val="00DA34B7"/>
    <w:rsid w:val="00DA3B33"/>
    <w:rsid w:val="00DA4F44"/>
    <w:rsid w:val="00DA4F9B"/>
    <w:rsid w:val="00DA530D"/>
    <w:rsid w:val="00DA5803"/>
    <w:rsid w:val="00DA5E46"/>
    <w:rsid w:val="00DA6871"/>
    <w:rsid w:val="00DA7229"/>
    <w:rsid w:val="00DA75BE"/>
    <w:rsid w:val="00DB025D"/>
    <w:rsid w:val="00DB0494"/>
    <w:rsid w:val="00DB058E"/>
    <w:rsid w:val="00DB0622"/>
    <w:rsid w:val="00DB062B"/>
    <w:rsid w:val="00DB0746"/>
    <w:rsid w:val="00DB0944"/>
    <w:rsid w:val="00DB0A7C"/>
    <w:rsid w:val="00DB0FFB"/>
    <w:rsid w:val="00DB1101"/>
    <w:rsid w:val="00DB120B"/>
    <w:rsid w:val="00DB1796"/>
    <w:rsid w:val="00DB1A4A"/>
    <w:rsid w:val="00DB1E66"/>
    <w:rsid w:val="00DB1FDE"/>
    <w:rsid w:val="00DB26C1"/>
    <w:rsid w:val="00DB2A88"/>
    <w:rsid w:val="00DB2FBF"/>
    <w:rsid w:val="00DB3309"/>
    <w:rsid w:val="00DB37B6"/>
    <w:rsid w:val="00DB3A09"/>
    <w:rsid w:val="00DB4055"/>
    <w:rsid w:val="00DB5A89"/>
    <w:rsid w:val="00DB60F8"/>
    <w:rsid w:val="00DB64E7"/>
    <w:rsid w:val="00DB719A"/>
    <w:rsid w:val="00DB73F6"/>
    <w:rsid w:val="00DB7D5F"/>
    <w:rsid w:val="00DB7E78"/>
    <w:rsid w:val="00DC007F"/>
    <w:rsid w:val="00DC0110"/>
    <w:rsid w:val="00DC0483"/>
    <w:rsid w:val="00DC0545"/>
    <w:rsid w:val="00DC05FF"/>
    <w:rsid w:val="00DC0A8C"/>
    <w:rsid w:val="00DC0B12"/>
    <w:rsid w:val="00DC0B9D"/>
    <w:rsid w:val="00DC1A9A"/>
    <w:rsid w:val="00DC1C96"/>
    <w:rsid w:val="00DC1E92"/>
    <w:rsid w:val="00DC1F27"/>
    <w:rsid w:val="00DC1F8D"/>
    <w:rsid w:val="00DC2477"/>
    <w:rsid w:val="00DC2B7C"/>
    <w:rsid w:val="00DC31F1"/>
    <w:rsid w:val="00DC32ED"/>
    <w:rsid w:val="00DC3CD8"/>
    <w:rsid w:val="00DC3FD4"/>
    <w:rsid w:val="00DC417A"/>
    <w:rsid w:val="00DC42DC"/>
    <w:rsid w:val="00DC4751"/>
    <w:rsid w:val="00DC4BDA"/>
    <w:rsid w:val="00DC4ECB"/>
    <w:rsid w:val="00DC4F82"/>
    <w:rsid w:val="00DC5555"/>
    <w:rsid w:val="00DC55E0"/>
    <w:rsid w:val="00DC5AF5"/>
    <w:rsid w:val="00DC6ED7"/>
    <w:rsid w:val="00DC769C"/>
    <w:rsid w:val="00DC771F"/>
    <w:rsid w:val="00DC7C86"/>
    <w:rsid w:val="00DC7DA9"/>
    <w:rsid w:val="00DC7EBA"/>
    <w:rsid w:val="00DD0591"/>
    <w:rsid w:val="00DD0778"/>
    <w:rsid w:val="00DD1787"/>
    <w:rsid w:val="00DD1919"/>
    <w:rsid w:val="00DD21C1"/>
    <w:rsid w:val="00DD2383"/>
    <w:rsid w:val="00DD2E56"/>
    <w:rsid w:val="00DD30D0"/>
    <w:rsid w:val="00DD34EC"/>
    <w:rsid w:val="00DD394D"/>
    <w:rsid w:val="00DD3EC1"/>
    <w:rsid w:val="00DD41FE"/>
    <w:rsid w:val="00DD4271"/>
    <w:rsid w:val="00DD53FE"/>
    <w:rsid w:val="00DD54E6"/>
    <w:rsid w:val="00DD5501"/>
    <w:rsid w:val="00DD556A"/>
    <w:rsid w:val="00DD5790"/>
    <w:rsid w:val="00DD57CB"/>
    <w:rsid w:val="00DD5E6D"/>
    <w:rsid w:val="00DD6757"/>
    <w:rsid w:val="00DD6933"/>
    <w:rsid w:val="00DD6DEA"/>
    <w:rsid w:val="00DD6E3B"/>
    <w:rsid w:val="00DD6E3D"/>
    <w:rsid w:val="00DD6F8E"/>
    <w:rsid w:val="00DD6FCE"/>
    <w:rsid w:val="00DD73A4"/>
    <w:rsid w:val="00DD7B0A"/>
    <w:rsid w:val="00DE09F6"/>
    <w:rsid w:val="00DE14E8"/>
    <w:rsid w:val="00DE1B89"/>
    <w:rsid w:val="00DE1D0C"/>
    <w:rsid w:val="00DE1D9E"/>
    <w:rsid w:val="00DE23C9"/>
    <w:rsid w:val="00DE26CE"/>
    <w:rsid w:val="00DE2960"/>
    <w:rsid w:val="00DE29F6"/>
    <w:rsid w:val="00DE2FD3"/>
    <w:rsid w:val="00DE3095"/>
    <w:rsid w:val="00DE3150"/>
    <w:rsid w:val="00DE31CF"/>
    <w:rsid w:val="00DE3296"/>
    <w:rsid w:val="00DE3C6A"/>
    <w:rsid w:val="00DE3FE1"/>
    <w:rsid w:val="00DE469D"/>
    <w:rsid w:val="00DE4AF0"/>
    <w:rsid w:val="00DE4BDB"/>
    <w:rsid w:val="00DE4F05"/>
    <w:rsid w:val="00DE5140"/>
    <w:rsid w:val="00DE529B"/>
    <w:rsid w:val="00DE5602"/>
    <w:rsid w:val="00DE5DFB"/>
    <w:rsid w:val="00DE5EB2"/>
    <w:rsid w:val="00DE60E1"/>
    <w:rsid w:val="00DE6144"/>
    <w:rsid w:val="00DE6275"/>
    <w:rsid w:val="00DE6F6A"/>
    <w:rsid w:val="00DE7149"/>
    <w:rsid w:val="00DE7B58"/>
    <w:rsid w:val="00DF023B"/>
    <w:rsid w:val="00DF05B6"/>
    <w:rsid w:val="00DF0667"/>
    <w:rsid w:val="00DF0AE3"/>
    <w:rsid w:val="00DF129C"/>
    <w:rsid w:val="00DF185E"/>
    <w:rsid w:val="00DF1948"/>
    <w:rsid w:val="00DF1954"/>
    <w:rsid w:val="00DF1B57"/>
    <w:rsid w:val="00DF1DB5"/>
    <w:rsid w:val="00DF2293"/>
    <w:rsid w:val="00DF25E4"/>
    <w:rsid w:val="00DF297D"/>
    <w:rsid w:val="00DF2BF6"/>
    <w:rsid w:val="00DF2FCB"/>
    <w:rsid w:val="00DF32B6"/>
    <w:rsid w:val="00DF33C5"/>
    <w:rsid w:val="00DF348D"/>
    <w:rsid w:val="00DF393F"/>
    <w:rsid w:val="00DF3998"/>
    <w:rsid w:val="00DF3F9F"/>
    <w:rsid w:val="00DF4433"/>
    <w:rsid w:val="00DF4B28"/>
    <w:rsid w:val="00DF57B2"/>
    <w:rsid w:val="00DF57ED"/>
    <w:rsid w:val="00DF6772"/>
    <w:rsid w:val="00DF6F67"/>
    <w:rsid w:val="00DF77BE"/>
    <w:rsid w:val="00DF7BA6"/>
    <w:rsid w:val="00DF7CC7"/>
    <w:rsid w:val="00E00257"/>
    <w:rsid w:val="00E00863"/>
    <w:rsid w:val="00E00DB4"/>
    <w:rsid w:val="00E00F68"/>
    <w:rsid w:val="00E0107C"/>
    <w:rsid w:val="00E01402"/>
    <w:rsid w:val="00E01769"/>
    <w:rsid w:val="00E01812"/>
    <w:rsid w:val="00E01ABD"/>
    <w:rsid w:val="00E01D55"/>
    <w:rsid w:val="00E01D9E"/>
    <w:rsid w:val="00E02280"/>
    <w:rsid w:val="00E0283B"/>
    <w:rsid w:val="00E0288E"/>
    <w:rsid w:val="00E0298B"/>
    <w:rsid w:val="00E02C4C"/>
    <w:rsid w:val="00E02CBE"/>
    <w:rsid w:val="00E02CDA"/>
    <w:rsid w:val="00E0309F"/>
    <w:rsid w:val="00E031DD"/>
    <w:rsid w:val="00E0390C"/>
    <w:rsid w:val="00E03B88"/>
    <w:rsid w:val="00E03F19"/>
    <w:rsid w:val="00E0404D"/>
    <w:rsid w:val="00E044E2"/>
    <w:rsid w:val="00E04FC5"/>
    <w:rsid w:val="00E05200"/>
    <w:rsid w:val="00E058F6"/>
    <w:rsid w:val="00E05B30"/>
    <w:rsid w:val="00E05B41"/>
    <w:rsid w:val="00E05C88"/>
    <w:rsid w:val="00E05EAF"/>
    <w:rsid w:val="00E06B18"/>
    <w:rsid w:val="00E07091"/>
    <w:rsid w:val="00E07DD1"/>
    <w:rsid w:val="00E104EC"/>
    <w:rsid w:val="00E106ED"/>
    <w:rsid w:val="00E10AEC"/>
    <w:rsid w:val="00E10B0C"/>
    <w:rsid w:val="00E10D6B"/>
    <w:rsid w:val="00E1104C"/>
    <w:rsid w:val="00E12009"/>
    <w:rsid w:val="00E122AC"/>
    <w:rsid w:val="00E1262C"/>
    <w:rsid w:val="00E12925"/>
    <w:rsid w:val="00E13024"/>
    <w:rsid w:val="00E1352A"/>
    <w:rsid w:val="00E135C1"/>
    <w:rsid w:val="00E13E92"/>
    <w:rsid w:val="00E141B6"/>
    <w:rsid w:val="00E1432C"/>
    <w:rsid w:val="00E1558B"/>
    <w:rsid w:val="00E15866"/>
    <w:rsid w:val="00E16195"/>
    <w:rsid w:val="00E163AF"/>
    <w:rsid w:val="00E16675"/>
    <w:rsid w:val="00E166CC"/>
    <w:rsid w:val="00E167F7"/>
    <w:rsid w:val="00E16B8B"/>
    <w:rsid w:val="00E173C9"/>
    <w:rsid w:val="00E17EDB"/>
    <w:rsid w:val="00E200F4"/>
    <w:rsid w:val="00E2020B"/>
    <w:rsid w:val="00E2043C"/>
    <w:rsid w:val="00E20DF3"/>
    <w:rsid w:val="00E21119"/>
    <w:rsid w:val="00E21672"/>
    <w:rsid w:val="00E218B5"/>
    <w:rsid w:val="00E21AC5"/>
    <w:rsid w:val="00E21C56"/>
    <w:rsid w:val="00E21D91"/>
    <w:rsid w:val="00E21F40"/>
    <w:rsid w:val="00E224A6"/>
    <w:rsid w:val="00E224CE"/>
    <w:rsid w:val="00E22576"/>
    <w:rsid w:val="00E22898"/>
    <w:rsid w:val="00E22973"/>
    <w:rsid w:val="00E22AFE"/>
    <w:rsid w:val="00E2350E"/>
    <w:rsid w:val="00E23B7D"/>
    <w:rsid w:val="00E23C7B"/>
    <w:rsid w:val="00E240D7"/>
    <w:rsid w:val="00E241A8"/>
    <w:rsid w:val="00E244F9"/>
    <w:rsid w:val="00E2450D"/>
    <w:rsid w:val="00E247D7"/>
    <w:rsid w:val="00E24F17"/>
    <w:rsid w:val="00E250ED"/>
    <w:rsid w:val="00E2519A"/>
    <w:rsid w:val="00E2533D"/>
    <w:rsid w:val="00E2567E"/>
    <w:rsid w:val="00E25C0A"/>
    <w:rsid w:val="00E25D5F"/>
    <w:rsid w:val="00E27335"/>
    <w:rsid w:val="00E27422"/>
    <w:rsid w:val="00E276EA"/>
    <w:rsid w:val="00E27713"/>
    <w:rsid w:val="00E27C57"/>
    <w:rsid w:val="00E27CC6"/>
    <w:rsid w:val="00E27D38"/>
    <w:rsid w:val="00E30747"/>
    <w:rsid w:val="00E309B1"/>
    <w:rsid w:val="00E30EA3"/>
    <w:rsid w:val="00E30ED5"/>
    <w:rsid w:val="00E31225"/>
    <w:rsid w:val="00E31250"/>
    <w:rsid w:val="00E31270"/>
    <w:rsid w:val="00E31974"/>
    <w:rsid w:val="00E31C40"/>
    <w:rsid w:val="00E31EB0"/>
    <w:rsid w:val="00E3250D"/>
    <w:rsid w:val="00E32607"/>
    <w:rsid w:val="00E330C3"/>
    <w:rsid w:val="00E3329D"/>
    <w:rsid w:val="00E3353B"/>
    <w:rsid w:val="00E3361B"/>
    <w:rsid w:val="00E33AEC"/>
    <w:rsid w:val="00E33D48"/>
    <w:rsid w:val="00E34246"/>
    <w:rsid w:val="00E344D9"/>
    <w:rsid w:val="00E34DAE"/>
    <w:rsid w:val="00E35247"/>
    <w:rsid w:val="00E3526D"/>
    <w:rsid w:val="00E35FFA"/>
    <w:rsid w:val="00E36605"/>
    <w:rsid w:val="00E36938"/>
    <w:rsid w:val="00E36978"/>
    <w:rsid w:val="00E36A5C"/>
    <w:rsid w:val="00E3732E"/>
    <w:rsid w:val="00E37525"/>
    <w:rsid w:val="00E37A05"/>
    <w:rsid w:val="00E37DEC"/>
    <w:rsid w:val="00E37F78"/>
    <w:rsid w:val="00E37F9B"/>
    <w:rsid w:val="00E4004A"/>
    <w:rsid w:val="00E4013F"/>
    <w:rsid w:val="00E407CC"/>
    <w:rsid w:val="00E407FD"/>
    <w:rsid w:val="00E413FA"/>
    <w:rsid w:val="00E41B8E"/>
    <w:rsid w:val="00E4255C"/>
    <w:rsid w:val="00E42B06"/>
    <w:rsid w:val="00E42C03"/>
    <w:rsid w:val="00E434C3"/>
    <w:rsid w:val="00E435BD"/>
    <w:rsid w:val="00E4386D"/>
    <w:rsid w:val="00E43E15"/>
    <w:rsid w:val="00E444AE"/>
    <w:rsid w:val="00E44506"/>
    <w:rsid w:val="00E446D2"/>
    <w:rsid w:val="00E4472B"/>
    <w:rsid w:val="00E44FA8"/>
    <w:rsid w:val="00E45007"/>
    <w:rsid w:val="00E456CB"/>
    <w:rsid w:val="00E4571C"/>
    <w:rsid w:val="00E45C72"/>
    <w:rsid w:val="00E4625D"/>
    <w:rsid w:val="00E46984"/>
    <w:rsid w:val="00E46A62"/>
    <w:rsid w:val="00E46BD0"/>
    <w:rsid w:val="00E46CD4"/>
    <w:rsid w:val="00E4730D"/>
    <w:rsid w:val="00E473A1"/>
    <w:rsid w:val="00E475F5"/>
    <w:rsid w:val="00E4795F"/>
    <w:rsid w:val="00E511C1"/>
    <w:rsid w:val="00E51B8C"/>
    <w:rsid w:val="00E51C78"/>
    <w:rsid w:val="00E5284B"/>
    <w:rsid w:val="00E52CEC"/>
    <w:rsid w:val="00E53812"/>
    <w:rsid w:val="00E53B33"/>
    <w:rsid w:val="00E54160"/>
    <w:rsid w:val="00E54278"/>
    <w:rsid w:val="00E54C24"/>
    <w:rsid w:val="00E54DE2"/>
    <w:rsid w:val="00E54F4C"/>
    <w:rsid w:val="00E5505C"/>
    <w:rsid w:val="00E5517F"/>
    <w:rsid w:val="00E5542B"/>
    <w:rsid w:val="00E55C3A"/>
    <w:rsid w:val="00E56181"/>
    <w:rsid w:val="00E56557"/>
    <w:rsid w:val="00E56AE4"/>
    <w:rsid w:val="00E56BC9"/>
    <w:rsid w:val="00E57C27"/>
    <w:rsid w:val="00E6038E"/>
    <w:rsid w:val="00E604FB"/>
    <w:rsid w:val="00E60672"/>
    <w:rsid w:val="00E6087A"/>
    <w:rsid w:val="00E609BA"/>
    <w:rsid w:val="00E60FAA"/>
    <w:rsid w:val="00E61A81"/>
    <w:rsid w:val="00E61C9C"/>
    <w:rsid w:val="00E61DF5"/>
    <w:rsid w:val="00E61E95"/>
    <w:rsid w:val="00E628A6"/>
    <w:rsid w:val="00E62994"/>
    <w:rsid w:val="00E63124"/>
    <w:rsid w:val="00E63139"/>
    <w:rsid w:val="00E631C0"/>
    <w:rsid w:val="00E631F0"/>
    <w:rsid w:val="00E634F9"/>
    <w:rsid w:val="00E63702"/>
    <w:rsid w:val="00E63B5C"/>
    <w:rsid w:val="00E64BCB"/>
    <w:rsid w:val="00E64BDC"/>
    <w:rsid w:val="00E65578"/>
    <w:rsid w:val="00E656D9"/>
    <w:rsid w:val="00E65CC6"/>
    <w:rsid w:val="00E66316"/>
    <w:rsid w:val="00E6685E"/>
    <w:rsid w:val="00E66EA4"/>
    <w:rsid w:val="00E6713E"/>
    <w:rsid w:val="00E6764A"/>
    <w:rsid w:val="00E67B3D"/>
    <w:rsid w:val="00E701CA"/>
    <w:rsid w:val="00E70397"/>
    <w:rsid w:val="00E704CC"/>
    <w:rsid w:val="00E705BC"/>
    <w:rsid w:val="00E707CC"/>
    <w:rsid w:val="00E70E80"/>
    <w:rsid w:val="00E710D1"/>
    <w:rsid w:val="00E7184E"/>
    <w:rsid w:val="00E71A3D"/>
    <w:rsid w:val="00E71A58"/>
    <w:rsid w:val="00E71AC8"/>
    <w:rsid w:val="00E7386C"/>
    <w:rsid w:val="00E73997"/>
    <w:rsid w:val="00E73B9D"/>
    <w:rsid w:val="00E74D42"/>
    <w:rsid w:val="00E750B8"/>
    <w:rsid w:val="00E752BE"/>
    <w:rsid w:val="00E761C6"/>
    <w:rsid w:val="00E763D2"/>
    <w:rsid w:val="00E7646C"/>
    <w:rsid w:val="00E7700D"/>
    <w:rsid w:val="00E7716A"/>
    <w:rsid w:val="00E776B0"/>
    <w:rsid w:val="00E77744"/>
    <w:rsid w:val="00E778E5"/>
    <w:rsid w:val="00E77C45"/>
    <w:rsid w:val="00E803F9"/>
    <w:rsid w:val="00E80884"/>
    <w:rsid w:val="00E808A6"/>
    <w:rsid w:val="00E808C5"/>
    <w:rsid w:val="00E80EC0"/>
    <w:rsid w:val="00E80F5B"/>
    <w:rsid w:val="00E8116E"/>
    <w:rsid w:val="00E811BC"/>
    <w:rsid w:val="00E81B63"/>
    <w:rsid w:val="00E81DDA"/>
    <w:rsid w:val="00E82268"/>
    <w:rsid w:val="00E831F8"/>
    <w:rsid w:val="00E83609"/>
    <w:rsid w:val="00E83AC6"/>
    <w:rsid w:val="00E841F5"/>
    <w:rsid w:val="00E84376"/>
    <w:rsid w:val="00E84423"/>
    <w:rsid w:val="00E847D1"/>
    <w:rsid w:val="00E8487F"/>
    <w:rsid w:val="00E84C29"/>
    <w:rsid w:val="00E84FB9"/>
    <w:rsid w:val="00E851A8"/>
    <w:rsid w:val="00E8531F"/>
    <w:rsid w:val="00E85B61"/>
    <w:rsid w:val="00E86031"/>
    <w:rsid w:val="00E86868"/>
    <w:rsid w:val="00E86EB7"/>
    <w:rsid w:val="00E86F58"/>
    <w:rsid w:val="00E871E0"/>
    <w:rsid w:val="00E87228"/>
    <w:rsid w:val="00E872CD"/>
    <w:rsid w:val="00E873F8"/>
    <w:rsid w:val="00E87638"/>
    <w:rsid w:val="00E87827"/>
    <w:rsid w:val="00E87BE8"/>
    <w:rsid w:val="00E87BF2"/>
    <w:rsid w:val="00E87C1C"/>
    <w:rsid w:val="00E9058E"/>
    <w:rsid w:val="00E906DD"/>
    <w:rsid w:val="00E90EB8"/>
    <w:rsid w:val="00E913C9"/>
    <w:rsid w:val="00E9168C"/>
    <w:rsid w:val="00E91833"/>
    <w:rsid w:val="00E91948"/>
    <w:rsid w:val="00E91BE6"/>
    <w:rsid w:val="00E92103"/>
    <w:rsid w:val="00E92839"/>
    <w:rsid w:val="00E92840"/>
    <w:rsid w:val="00E92BD5"/>
    <w:rsid w:val="00E92D00"/>
    <w:rsid w:val="00E92D6E"/>
    <w:rsid w:val="00E92F54"/>
    <w:rsid w:val="00E93AAE"/>
    <w:rsid w:val="00E9431A"/>
    <w:rsid w:val="00E948DC"/>
    <w:rsid w:val="00E95555"/>
    <w:rsid w:val="00E95915"/>
    <w:rsid w:val="00E95A7E"/>
    <w:rsid w:val="00E9628C"/>
    <w:rsid w:val="00E96503"/>
    <w:rsid w:val="00E965CD"/>
    <w:rsid w:val="00E9682F"/>
    <w:rsid w:val="00E96EAA"/>
    <w:rsid w:val="00E96EAD"/>
    <w:rsid w:val="00E96EB0"/>
    <w:rsid w:val="00E9761E"/>
    <w:rsid w:val="00E978F9"/>
    <w:rsid w:val="00E97F89"/>
    <w:rsid w:val="00EA0448"/>
    <w:rsid w:val="00EA0D5D"/>
    <w:rsid w:val="00EA15A6"/>
    <w:rsid w:val="00EA15E2"/>
    <w:rsid w:val="00EA18C6"/>
    <w:rsid w:val="00EA18E1"/>
    <w:rsid w:val="00EA1967"/>
    <w:rsid w:val="00EA32A0"/>
    <w:rsid w:val="00EA34B3"/>
    <w:rsid w:val="00EA35B8"/>
    <w:rsid w:val="00EA3828"/>
    <w:rsid w:val="00EA38F2"/>
    <w:rsid w:val="00EA391D"/>
    <w:rsid w:val="00EA3B6A"/>
    <w:rsid w:val="00EA3EC9"/>
    <w:rsid w:val="00EA3FCC"/>
    <w:rsid w:val="00EA4689"/>
    <w:rsid w:val="00EA4773"/>
    <w:rsid w:val="00EA4994"/>
    <w:rsid w:val="00EA4A39"/>
    <w:rsid w:val="00EA4C5A"/>
    <w:rsid w:val="00EA5006"/>
    <w:rsid w:val="00EA5045"/>
    <w:rsid w:val="00EA5381"/>
    <w:rsid w:val="00EA574E"/>
    <w:rsid w:val="00EA58BC"/>
    <w:rsid w:val="00EA6962"/>
    <w:rsid w:val="00EA69B3"/>
    <w:rsid w:val="00EA6FCF"/>
    <w:rsid w:val="00EA7F40"/>
    <w:rsid w:val="00EB029D"/>
    <w:rsid w:val="00EB0FB8"/>
    <w:rsid w:val="00EB12A8"/>
    <w:rsid w:val="00EB1C05"/>
    <w:rsid w:val="00EB20A1"/>
    <w:rsid w:val="00EB250D"/>
    <w:rsid w:val="00EB2B81"/>
    <w:rsid w:val="00EB34D1"/>
    <w:rsid w:val="00EB3B5C"/>
    <w:rsid w:val="00EB3CDE"/>
    <w:rsid w:val="00EB3DBD"/>
    <w:rsid w:val="00EB3E29"/>
    <w:rsid w:val="00EB3EB8"/>
    <w:rsid w:val="00EB41BB"/>
    <w:rsid w:val="00EB46C0"/>
    <w:rsid w:val="00EB4747"/>
    <w:rsid w:val="00EB4A28"/>
    <w:rsid w:val="00EB4A61"/>
    <w:rsid w:val="00EB4DCC"/>
    <w:rsid w:val="00EB575C"/>
    <w:rsid w:val="00EB5882"/>
    <w:rsid w:val="00EB5A18"/>
    <w:rsid w:val="00EB5CE9"/>
    <w:rsid w:val="00EB5F0D"/>
    <w:rsid w:val="00EB6C17"/>
    <w:rsid w:val="00EB6F66"/>
    <w:rsid w:val="00EB6FC6"/>
    <w:rsid w:val="00EB7D40"/>
    <w:rsid w:val="00EC0872"/>
    <w:rsid w:val="00EC0D00"/>
    <w:rsid w:val="00EC1717"/>
    <w:rsid w:val="00EC1AED"/>
    <w:rsid w:val="00EC1B58"/>
    <w:rsid w:val="00EC1B9B"/>
    <w:rsid w:val="00EC1C0E"/>
    <w:rsid w:val="00EC29AE"/>
    <w:rsid w:val="00EC2D1D"/>
    <w:rsid w:val="00EC2F03"/>
    <w:rsid w:val="00EC3309"/>
    <w:rsid w:val="00EC3590"/>
    <w:rsid w:val="00EC3813"/>
    <w:rsid w:val="00EC3D66"/>
    <w:rsid w:val="00EC3FFA"/>
    <w:rsid w:val="00EC4150"/>
    <w:rsid w:val="00EC41B8"/>
    <w:rsid w:val="00EC4263"/>
    <w:rsid w:val="00EC4474"/>
    <w:rsid w:val="00EC4609"/>
    <w:rsid w:val="00EC46B5"/>
    <w:rsid w:val="00EC4ADD"/>
    <w:rsid w:val="00EC543E"/>
    <w:rsid w:val="00EC5584"/>
    <w:rsid w:val="00EC5780"/>
    <w:rsid w:val="00EC5F4C"/>
    <w:rsid w:val="00EC6151"/>
    <w:rsid w:val="00EC61BF"/>
    <w:rsid w:val="00EC6219"/>
    <w:rsid w:val="00EC62CD"/>
    <w:rsid w:val="00EC6978"/>
    <w:rsid w:val="00EC6B7C"/>
    <w:rsid w:val="00EC6D97"/>
    <w:rsid w:val="00EC6F0B"/>
    <w:rsid w:val="00EC6FAE"/>
    <w:rsid w:val="00EC6FCA"/>
    <w:rsid w:val="00EC7873"/>
    <w:rsid w:val="00EC78D4"/>
    <w:rsid w:val="00ED01FA"/>
    <w:rsid w:val="00ED0464"/>
    <w:rsid w:val="00ED129C"/>
    <w:rsid w:val="00ED1E79"/>
    <w:rsid w:val="00ED21ED"/>
    <w:rsid w:val="00ED23A3"/>
    <w:rsid w:val="00ED2404"/>
    <w:rsid w:val="00ED28CD"/>
    <w:rsid w:val="00ED28F9"/>
    <w:rsid w:val="00ED3D09"/>
    <w:rsid w:val="00ED40E8"/>
    <w:rsid w:val="00ED4575"/>
    <w:rsid w:val="00ED46C0"/>
    <w:rsid w:val="00ED48C2"/>
    <w:rsid w:val="00ED48D1"/>
    <w:rsid w:val="00ED4AF3"/>
    <w:rsid w:val="00ED4B3D"/>
    <w:rsid w:val="00ED4C11"/>
    <w:rsid w:val="00ED4E8D"/>
    <w:rsid w:val="00ED5250"/>
    <w:rsid w:val="00ED64CD"/>
    <w:rsid w:val="00ED68C4"/>
    <w:rsid w:val="00ED6BCF"/>
    <w:rsid w:val="00ED703C"/>
    <w:rsid w:val="00ED7878"/>
    <w:rsid w:val="00ED7DA9"/>
    <w:rsid w:val="00EE0317"/>
    <w:rsid w:val="00EE044D"/>
    <w:rsid w:val="00EE11DB"/>
    <w:rsid w:val="00EE23FB"/>
    <w:rsid w:val="00EE2464"/>
    <w:rsid w:val="00EE2EA0"/>
    <w:rsid w:val="00EE30B0"/>
    <w:rsid w:val="00EE3446"/>
    <w:rsid w:val="00EE36C1"/>
    <w:rsid w:val="00EE3C8D"/>
    <w:rsid w:val="00EE3DDD"/>
    <w:rsid w:val="00EE44EC"/>
    <w:rsid w:val="00EE493C"/>
    <w:rsid w:val="00EE4F77"/>
    <w:rsid w:val="00EE50FD"/>
    <w:rsid w:val="00EE51F3"/>
    <w:rsid w:val="00EE5487"/>
    <w:rsid w:val="00EE5722"/>
    <w:rsid w:val="00EE58BD"/>
    <w:rsid w:val="00EE6388"/>
    <w:rsid w:val="00EE6B01"/>
    <w:rsid w:val="00EE6F22"/>
    <w:rsid w:val="00EE756F"/>
    <w:rsid w:val="00EE7AC0"/>
    <w:rsid w:val="00EF01B1"/>
    <w:rsid w:val="00EF0649"/>
    <w:rsid w:val="00EF090A"/>
    <w:rsid w:val="00EF17E5"/>
    <w:rsid w:val="00EF19A9"/>
    <w:rsid w:val="00EF1F1D"/>
    <w:rsid w:val="00EF1F3E"/>
    <w:rsid w:val="00EF21C0"/>
    <w:rsid w:val="00EF2723"/>
    <w:rsid w:val="00EF2B2B"/>
    <w:rsid w:val="00EF2BE7"/>
    <w:rsid w:val="00EF320E"/>
    <w:rsid w:val="00EF32FB"/>
    <w:rsid w:val="00EF3304"/>
    <w:rsid w:val="00EF389B"/>
    <w:rsid w:val="00EF38F0"/>
    <w:rsid w:val="00EF3B56"/>
    <w:rsid w:val="00EF3EF5"/>
    <w:rsid w:val="00EF468C"/>
    <w:rsid w:val="00EF4811"/>
    <w:rsid w:val="00EF4928"/>
    <w:rsid w:val="00EF4A50"/>
    <w:rsid w:val="00EF4AF5"/>
    <w:rsid w:val="00EF4FE6"/>
    <w:rsid w:val="00EF57ED"/>
    <w:rsid w:val="00EF5857"/>
    <w:rsid w:val="00EF63F2"/>
    <w:rsid w:val="00EF643A"/>
    <w:rsid w:val="00EF670B"/>
    <w:rsid w:val="00EF6C7E"/>
    <w:rsid w:val="00EF705E"/>
    <w:rsid w:val="00EF7090"/>
    <w:rsid w:val="00EF7270"/>
    <w:rsid w:val="00EF73B5"/>
    <w:rsid w:val="00EF7568"/>
    <w:rsid w:val="00F0026C"/>
    <w:rsid w:val="00F0054E"/>
    <w:rsid w:val="00F00673"/>
    <w:rsid w:val="00F00DEB"/>
    <w:rsid w:val="00F01261"/>
    <w:rsid w:val="00F014EA"/>
    <w:rsid w:val="00F017FD"/>
    <w:rsid w:val="00F01872"/>
    <w:rsid w:val="00F02127"/>
    <w:rsid w:val="00F023B7"/>
    <w:rsid w:val="00F024F6"/>
    <w:rsid w:val="00F02F11"/>
    <w:rsid w:val="00F033CE"/>
    <w:rsid w:val="00F03769"/>
    <w:rsid w:val="00F03822"/>
    <w:rsid w:val="00F03A13"/>
    <w:rsid w:val="00F04014"/>
    <w:rsid w:val="00F04208"/>
    <w:rsid w:val="00F04A9C"/>
    <w:rsid w:val="00F05CB5"/>
    <w:rsid w:val="00F05EE8"/>
    <w:rsid w:val="00F063F7"/>
    <w:rsid w:val="00F0665C"/>
    <w:rsid w:val="00F06CDA"/>
    <w:rsid w:val="00F0714D"/>
    <w:rsid w:val="00F07577"/>
    <w:rsid w:val="00F07921"/>
    <w:rsid w:val="00F07C3D"/>
    <w:rsid w:val="00F108FF"/>
    <w:rsid w:val="00F10E47"/>
    <w:rsid w:val="00F10F39"/>
    <w:rsid w:val="00F11E08"/>
    <w:rsid w:val="00F11E66"/>
    <w:rsid w:val="00F11F5B"/>
    <w:rsid w:val="00F1205B"/>
    <w:rsid w:val="00F12177"/>
    <w:rsid w:val="00F122CA"/>
    <w:rsid w:val="00F1243F"/>
    <w:rsid w:val="00F130B5"/>
    <w:rsid w:val="00F134DC"/>
    <w:rsid w:val="00F134E4"/>
    <w:rsid w:val="00F139C0"/>
    <w:rsid w:val="00F13E1C"/>
    <w:rsid w:val="00F13FD8"/>
    <w:rsid w:val="00F145D7"/>
    <w:rsid w:val="00F14C1B"/>
    <w:rsid w:val="00F1520B"/>
    <w:rsid w:val="00F15277"/>
    <w:rsid w:val="00F15602"/>
    <w:rsid w:val="00F15618"/>
    <w:rsid w:val="00F15D4E"/>
    <w:rsid w:val="00F15D6E"/>
    <w:rsid w:val="00F15E89"/>
    <w:rsid w:val="00F160B9"/>
    <w:rsid w:val="00F1619E"/>
    <w:rsid w:val="00F1622D"/>
    <w:rsid w:val="00F16402"/>
    <w:rsid w:val="00F1640F"/>
    <w:rsid w:val="00F16566"/>
    <w:rsid w:val="00F16B17"/>
    <w:rsid w:val="00F16FDA"/>
    <w:rsid w:val="00F17F36"/>
    <w:rsid w:val="00F20192"/>
    <w:rsid w:val="00F2020D"/>
    <w:rsid w:val="00F204DF"/>
    <w:rsid w:val="00F20B31"/>
    <w:rsid w:val="00F20D35"/>
    <w:rsid w:val="00F2127D"/>
    <w:rsid w:val="00F213DD"/>
    <w:rsid w:val="00F21A1E"/>
    <w:rsid w:val="00F21B82"/>
    <w:rsid w:val="00F21CDF"/>
    <w:rsid w:val="00F21D1B"/>
    <w:rsid w:val="00F2270D"/>
    <w:rsid w:val="00F22D9D"/>
    <w:rsid w:val="00F23227"/>
    <w:rsid w:val="00F23574"/>
    <w:rsid w:val="00F23C2E"/>
    <w:rsid w:val="00F23DDA"/>
    <w:rsid w:val="00F243F7"/>
    <w:rsid w:val="00F249CF"/>
    <w:rsid w:val="00F24AFB"/>
    <w:rsid w:val="00F24C56"/>
    <w:rsid w:val="00F255D5"/>
    <w:rsid w:val="00F25EE3"/>
    <w:rsid w:val="00F25F14"/>
    <w:rsid w:val="00F26769"/>
    <w:rsid w:val="00F267DA"/>
    <w:rsid w:val="00F26E3E"/>
    <w:rsid w:val="00F27BA4"/>
    <w:rsid w:val="00F27CBE"/>
    <w:rsid w:val="00F27D4C"/>
    <w:rsid w:val="00F27D89"/>
    <w:rsid w:val="00F27E3A"/>
    <w:rsid w:val="00F27E3E"/>
    <w:rsid w:val="00F30047"/>
    <w:rsid w:val="00F300F7"/>
    <w:rsid w:val="00F30D0C"/>
    <w:rsid w:val="00F31041"/>
    <w:rsid w:val="00F311A1"/>
    <w:rsid w:val="00F317C0"/>
    <w:rsid w:val="00F31943"/>
    <w:rsid w:val="00F3290F"/>
    <w:rsid w:val="00F32918"/>
    <w:rsid w:val="00F32B04"/>
    <w:rsid w:val="00F33184"/>
    <w:rsid w:val="00F33257"/>
    <w:rsid w:val="00F33A3E"/>
    <w:rsid w:val="00F33BEF"/>
    <w:rsid w:val="00F33D43"/>
    <w:rsid w:val="00F33D5A"/>
    <w:rsid w:val="00F33D78"/>
    <w:rsid w:val="00F346D3"/>
    <w:rsid w:val="00F34DFF"/>
    <w:rsid w:val="00F3557B"/>
    <w:rsid w:val="00F35CCA"/>
    <w:rsid w:val="00F35E6B"/>
    <w:rsid w:val="00F35FC0"/>
    <w:rsid w:val="00F35FCC"/>
    <w:rsid w:val="00F368A9"/>
    <w:rsid w:val="00F3731A"/>
    <w:rsid w:val="00F37C39"/>
    <w:rsid w:val="00F40151"/>
    <w:rsid w:val="00F40224"/>
    <w:rsid w:val="00F402B3"/>
    <w:rsid w:val="00F40313"/>
    <w:rsid w:val="00F407F4"/>
    <w:rsid w:val="00F40924"/>
    <w:rsid w:val="00F40A63"/>
    <w:rsid w:val="00F40CE5"/>
    <w:rsid w:val="00F40D11"/>
    <w:rsid w:val="00F413FD"/>
    <w:rsid w:val="00F417BC"/>
    <w:rsid w:val="00F41D52"/>
    <w:rsid w:val="00F422D4"/>
    <w:rsid w:val="00F423BC"/>
    <w:rsid w:val="00F423DD"/>
    <w:rsid w:val="00F42450"/>
    <w:rsid w:val="00F428D5"/>
    <w:rsid w:val="00F42BA6"/>
    <w:rsid w:val="00F430ED"/>
    <w:rsid w:val="00F43112"/>
    <w:rsid w:val="00F43137"/>
    <w:rsid w:val="00F435D1"/>
    <w:rsid w:val="00F43754"/>
    <w:rsid w:val="00F4383C"/>
    <w:rsid w:val="00F43E9F"/>
    <w:rsid w:val="00F4423C"/>
    <w:rsid w:val="00F44399"/>
    <w:rsid w:val="00F4441D"/>
    <w:rsid w:val="00F44673"/>
    <w:rsid w:val="00F44825"/>
    <w:rsid w:val="00F44912"/>
    <w:rsid w:val="00F44F65"/>
    <w:rsid w:val="00F456F3"/>
    <w:rsid w:val="00F458F1"/>
    <w:rsid w:val="00F45F26"/>
    <w:rsid w:val="00F46869"/>
    <w:rsid w:val="00F46929"/>
    <w:rsid w:val="00F46A58"/>
    <w:rsid w:val="00F46B67"/>
    <w:rsid w:val="00F46E32"/>
    <w:rsid w:val="00F47936"/>
    <w:rsid w:val="00F47C37"/>
    <w:rsid w:val="00F47D31"/>
    <w:rsid w:val="00F47EDD"/>
    <w:rsid w:val="00F5028E"/>
    <w:rsid w:val="00F507BC"/>
    <w:rsid w:val="00F508DC"/>
    <w:rsid w:val="00F50A6D"/>
    <w:rsid w:val="00F51EAC"/>
    <w:rsid w:val="00F51F25"/>
    <w:rsid w:val="00F521B3"/>
    <w:rsid w:val="00F527D8"/>
    <w:rsid w:val="00F5296C"/>
    <w:rsid w:val="00F52C35"/>
    <w:rsid w:val="00F52E2A"/>
    <w:rsid w:val="00F537FE"/>
    <w:rsid w:val="00F5458D"/>
    <w:rsid w:val="00F5491D"/>
    <w:rsid w:val="00F54A85"/>
    <w:rsid w:val="00F55628"/>
    <w:rsid w:val="00F559EC"/>
    <w:rsid w:val="00F55BFB"/>
    <w:rsid w:val="00F55EE3"/>
    <w:rsid w:val="00F564FE"/>
    <w:rsid w:val="00F5661E"/>
    <w:rsid w:val="00F56EAB"/>
    <w:rsid w:val="00F572BB"/>
    <w:rsid w:val="00F57921"/>
    <w:rsid w:val="00F57C4E"/>
    <w:rsid w:val="00F6048F"/>
    <w:rsid w:val="00F608D3"/>
    <w:rsid w:val="00F60952"/>
    <w:rsid w:val="00F60B62"/>
    <w:rsid w:val="00F60F28"/>
    <w:rsid w:val="00F60FEA"/>
    <w:rsid w:val="00F6132A"/>
    <w:rsid w:val="00F6164D"/>
    <w:rsid w:val="00F6178D"/>
    <w:rsid w:val="00F61A42"/>
    <w:rsid w:val="00F62043"/>
    <w:rsid w:val="00F62155"/>
    <w:rsid w:val="00F62548"/>
    <w:rsid w:val="00F62812"/>
    <w:rsid w:val="00F62F1F"/>
    <w:rsid w:val="00F62F20"/>
    <w:rsid w:val="00F62F66"/>
    <w:rsid w:val="00F63438"/>
    <w:rsid w:val="00F63573"/>
    <w:rsid w:val="00F63AC6"/>
    <w:rsid w:val="00F63C6B"/>
    <w:rsid w:val="00F63D5E"/>
    <w:rsid w:val="00F6400A"/>
    <w:rsid w:val="00F645A8"/>
    <w:rsid w:val="00F647E6"/>
    <w:rsid w:val="00F6483F"/>
    <w:rsid w:val="00F64A80"/>
    <w:rsid w:val="00F64D52"/>
    <w:rsid w:val="00F65015"/>
    <w:rsid w:val="00F6509A"/>
    <w:rsid w:val="00F6557E"/>
    <w:rsid w:val="00F65826"/>
    <w:rsid w:val="00F65911"/>
    <w:rsid w:val="00F660C0"/>
    <w:rsid w:val="00F662BE"/>
    <w:rsid w:val="00F6634E"/>
    <w:rsid w:val="00F6647C"/>
    <w:rsid w:val="00F6674D"/>
    <w:rsid w:val="00F66BB9"/>
    <w:rsid w:val="00F66DBA"/>
    <w:rsid w:val="00F66EEF"/>
    <w:rsid w:val="00F67BDC"/>
    <w:rsid w:val="00F67C4D"/>
    <w:rsid w:val="00F70B3E"/>
    <w:rsid w:val="00F70C6D"/>
    <w:rsid w:val="00F713F8"/>
    <w:rsid w:val="00F720E1"/>
    <w:rsid w:val="00F72154"/>
    <w:rsid w:val="00F72A47"/>
    <w:rsid w:val="00F72E90"/>
    <w:rsid w:val="00F73640"/>
    <w:rsid w:val="00F736BA"/>
    <w:rsid w:val="00F739E2"/>
    <w:rsid w:val="00F73BF6"/>
    <w:rsid w:val="00F73C4C"/>
    <w:rsid w:val="00F7472E"/>
    <w:rsid w:val="00F74849"/>
    <w:rsid w:val="00F749D5"/>
    <w:rsid w:val="00F75412"/>
    <w:rsid w:val="00F76234"/>
    <w:rsid w:val="00F765A3"/>
    <w:rsid w:val="00F7664C"/>
    <w:rsid w:val="00F7697A"/>
    <w:rsid w:val="00F77DEF"/>
    <w:rsid w:val="00F77EA5"/>
    <w:rsid w:val="00F8048E"/>
    <w:rsid w:val="00F805A0"/>
    <w:rsid w:val="00F806CD"/>
    <w:rsid w:val="00F80A81"/>
    <w:rsid w:val="00F81B8C"/>
    <w:rsid w:val="00F824E2"/>
    <w:rsid w:val="00F825CF"/>
    <w:rsid w:val="00F826A3"/>
    <w:rsid w:val="00F826FC"/>
    <w:rsid w:val="00F827B1"/>
    <w:rsid w:val="00F83213"/>
    <w:rsid w:val="00F84744"/>
    <w:rsid w:val="00F847AF"/>
    <w:rsid w:val="00F849C1"/>
    <w:rsid w:val="00F8516C"/>
    <w:rsid w:val="00F852F8"/>
    <w:rsid w:val="00F85643"/>
    <w:rsid w:val="00F8572D"/>
    <w:rsid w:val="00F85940"/>
    <w:rsid w:val="00F85D86"/>
    <w:rsid w:val="00F85ED0"/>
    <w:rsid w:val="00F86039"/>
    <w:rsid w:val="00F8608A"/>
    <w:rsid w:val="00F86818"/>
    <w:rsid w:val="00F87012"/>
    <w:rsid w:val="00F8715B"/>
    <w:rsid w:val="00F87187"/>
    <w:rsid w:val="00F87CF1"/>
    <w:rsid w:val="00F87EB0"/>
    <w:rsid w:val="00F9058C"/>
    <w:rsid w:val="00F909F6"/>
    <w:rsid w:val="00F90A48"/>
    <w:rsid w:val="00F90A61"/>
    <w:rsid w:val="00F90A7B"/>
    <w:rsid w:val="00F90E5A"/>
    <w:rsid w:val="00F911A0"/>
    <w:rsid w:val="00F91312"/>
    <w:rsid w:val="00F913EF"/>
    <w:rsid w:val="00F91473"/>
    <w:rsid w:val="00F91792"/>
    <w:rsid w:val="00F91832"/>
    <w:rsid w:val="00F91B87"/>
    <w:rsid w:val="00F925EF"/>
    <w:rsid w:val="00F92614"/>
    <w:rsid w:val="00F92BE5"/>
    <w:rsid w:val="00F93183"/>
    <w:rsid w:val="00F93205"/>
    <w:rsid w:val="00F9346F"/>
    <w:rsid w:val="00F94135"/>
    <w:rsid w:val="00F946B8"/>
    <w:rsid w:val="00F9501E"/>
    <w:rsid w:val="00F951EB"/>
    <w:rsid w:val="00F95D55"/>
    <w:rsid w:val="00F95E7E"/>
    <w:rsid w:val="00F96505"/>
    <w:rsid w:val="00F96F5E"/>
    <w:rsid w:val="00F9798B"/>
    <w:rsid w:val="00F97D02"/>
    <w:rsid w:val="00F97DEF"/>
    <w:rsid w:val="00F97FCC"/>
    <w:rsid w:val="00FA036F"/>
    <w:rsid w:val="00FA0EF6"/>
    <w:rsid w:val="00FA10F3"/>
    <w:rsid w:val="00FA1939"/>
    <w:rsid w:val="00FA1B75"/>
    <w:rsid w:val="00FA1D4D"/>
    <w:rsid w:val="00FA2222"/>
    <w:rsid w:val="00FA2621"/>
    <w:rsid w:val="00FA3085"/>
    <w:rsid w:val="00FA3403"/>
    <w:rsid w:val="00FA354F"/>
    <w:rsid w:val="00FA3C36"/>
    <w:rsid w:val="00FA3D73"/>
    <w:rsid w:val="00FA4A16"/>
    <w:rsid w:val="00FA4B92"/>
    <w:rsid w:val="00FA54A8"/>
    <w:rsid w:val="00FA5933"/>
    <w:rsid w:val="00FA5FD7"/>
    <w:rsid w:val="00FA601B"/>
    <w:rsid w:val="00FA6454"/>
    <w:rsid w:val="00FA6ADC"/>
    <w:rsid w:val="00FA6C11"/>
    <w:rsid w:val="00FA7232"/>
    <w:rsid w:val="00FA7CC3"/>
    <w:rsid w:val="00FB019D"/>
    <w:rsid w:val="00FB033E"/>
    <w:rsid w:val="00FB0524"/>
    <w:rsid w:val="00FB06B3"/>
    <w:rsid w:val="00FB0F28"/>
    <w:rsid w:val="00FB0FB3"/>
    <w:rsid w:val="00FB1846"/>
    <w:rsid w:val="00FB215B"/>
    <w:rsid w:val="00FB24BC"/>
    <w:rsid w:val="00FB2D58"/>
    <w:rsid w:val="00FB3085"/>
    <w:rsid w:val="00FB369A"/>
    <w:rsid w:val="00FB3915"/>
    <w:rsid w:val="00FB3C49"/>
    <w:rsid w:val="00FB3F61"/>
    <w:rsid w:val="00FB3FEA"/>
    <w:rsid w:val="00FB4248"/>
    <w:rsid w:val="00FB45FF"/>
    <w:rsid w:val="00FB4BB5"/>
    <w:rsid w:val="00FB4CD6"/>
    <w:rsid w:val="00FB4CFD"/>
    <w:rsid w:val="00FB5196"/>
    <w:rsid w:val="00FB56FD"/>
    <w:rsid w:val="00FB61F1"/>
    <w:rsid w:val="00FB6E00"/>
    <w:rsid w:val="00FB6E9F"/>
    <w:rsid w:val="00FB7300"/>
    <w:rsid w:val="00FB742C"/>
    <w:rsid w:val="00FB7912"/>
    <w:rsid w:val="00FB7BE6"/>
    <w:rsid w:val="00FB7F58"/>
    <w:rsid w:val="00FC011B"/>
    <w:rsid w:val="00FC0127"/>
    <w:rsid w:val="00FC05D5"/>
    <w:rsid w:val="00FC0E26"/>
    <w:rsid w:val="00FC12A7"/>
    <w:rsid w:val="00FC1D7A"/>
    <w:rsid w:val="00FC2194"/>
    <w:rsid w:val="00FC21E7"/>
    <w:rsid w:val="00FC25AB"/>
    <w:rsid w:val="00FC2C6C"/>
    <w:rsid w:val="00FC3357"/>
    <w:rsid w:val="00FC3D11"/>
    <w:rsid w:val="00FC4853"/>
    <w:rsid w:val="00FC5405"/>
    <w:rsid w:val="00FC5539"/>
    <w:rsid w:val="00FC5702"/>
    <w:rsid w:val="00FC5783"/>
    <w:rsid w:val="00FC5E2C"/>
    <w:rsid w:val="00FC60D2"/>
    <w:rsid w:val="00FC62E0"/>
    <w:rsid w:val="00FC6529"/>
    <w:rsid w:val="00FC67A5"/>
    <w:rsid w:val="00FC6A35"/>
    <w:rsid w:val="00FC6C48"/>
    <w:rsid w:val="00FC6D02"/>
    <w:rsid w:val="00FC7271"/>
    <w:rsid w:val="00FC7289"/>
    <w:rsid w:val="00FC7306"/>
    <w:rsid w:val="00FC73A0"/>
    <w:rsid w:val="00FC76C6"/>
    <w:rsid w:val="00FC76C7"/>
    <w:rsid w:val="00FD066F"/>
    <w:rsid w:val="00FD08F1"/>
    <w:rsid w:val="00FD0A53"/>
    <w:rsid w:val="00FD0ABF"/>
    <w:rsid w:val="00FD0FF2"/>
    <w:rsid w:val="00FD18A0"/>
    <w:rsid w:val="00FD1975"/>
    <w:rsid w:val="00FD21AA"/>
    <w:rsid w:val="00FD288C"/>
    <w:rsid w:val="00FD2B6F"/>
    <w:rsid w:val="00FD2C77"/>
    <w:rsid w:val="00FD2CFA"/>
    <w:rsid w:val="00FD2CFF"/>
    <w:rsid w:val="00FD3385"/>
    <w:rsid w:val="00FD33CC"/>
    <w:rsid w:val="00FD3BCC"/>
    <w:rsid w:val="00FD3C4D"/>
    <w:rsid w:val="00FD3F02"/>
    <w:rsid w:val="00FD4489"/>
    <w:rsid w:val="00FD44A0"/>
    <w:rsid w:val="00FD4539"/>
    <w:rsid w:val="00FD5394"/>
    <w:rsid w:val="00FD6593"/>
    <w:rsid w:val="00FD67BF"/>
    <w:rsid w:val="00FD691E"/>
    <w:rsid w:val="00FD7157"/>
    <w:rsid w:val="00FD71C1"/>
    <w:rsid w:val="00FD7985"/>
    <w:rsid w:val="00FD7A1C"/>
    <w:rsid w:val="00FD7A75"/>
    <w:rsid w:val="00FD7E84"/>
    <w:rsid w:val="00FE0AD2"/>
    <w:rsid w:val="00FE1377"/>
    <w:rsid w:val="00FE1BFA"/>
    <w:rsid w:val="00FE1DC5"/>
    <w:rsid w:val="00FE39A8"/>
    <w:rsid w:val="00FE3EEB"/>
    <w:rsid w:val="00FE3F68"/>
    <w:rsid w:val="00FE4655"/>
    <w:rsid w:val="00FE47E1"/>
    <w:rsid w:val="00FE4907"/>
    <w:rsid w:val="00FE4E61"/>
    <w:rsid w:val="00FE5196"/>
    <w:rsid w:val="00FE524D"/>
    <w:rsid w:val="00FE544B"/>
    <w:rsid w:val="00FE54CC"/>
    <w:rsid w:val="00FE57A3"/>
    <w:rsid w:val="00FE5C1E"/>
    <w:rsid w:val="00FE5D1B"/>
    <w:rsid w:val="00FE5E70"/>
    <w:rsid w:val="00FE63BD"/>
    <w:rsid w:val="00FE6C81"/>
    <w:rsid w:val="00FE6D9C"/>
    <w:rsid w:val="00FE6DBB"/>
    <w:rsid w:val="00FE7168"/>
    <w:rsid w:val="00FE7619"/>
    <w:rsid w:val="00FE7790"/>
    <w:rsid w:val="00FE7B48"/>
    <w:rsid w:val="00FE7F6A"/>
    <w:rsid w:val="00FF0608"/>
    <w:rsid w:val="00FF0644"/>
    <w:rsid w:val="00FF09DF"/>
    <w:rsid w:val="00FF0B3D"/>
    <w:rsid w:val="00FF0C48"/>
    <w:rsid w:val="00FF0C68"/>
    <w:rsid w:val="00FF0D57"/>
    <w:rsid w:val="00FF1802"/>
    <w:rsid w:val="00FF1F66"/>
    <w:rsid w:val="00FF29A9"/>
    <w:rsid w:val="00FF2FC1"/>
    <w:rsid w:val="00FF3040"/>
    <w:rsid w:val="00FF30BD"/>
    <w:rsid w:val="00FF3286"/>
    <w:rsid w:val="00FF3307"/>
    <w:rsid w:val="00FF3A11"/>
    <w:rsid w:val="00FF4060"/>
    <w:rsid w:val="00FF44F1"/>
    <w:rsid w:val="00FF46FA"/>
    <w:rsid w:val="00FF5928"/>
    <w:rsid w:val="00FF5A74"/>
    <w:rsid w:val="00FF5DF5"/>
    <w:rsid w:val="00FF61ED"/>
    <w:rsid w:val="00FF644D"/>
    <w:rsid w:val="00FF6564"/>
    <w:rsid w:val="00FF6A51"/>
    <w:rsid w:val="00FF6B55"/>
    <w:rsid w:val="00FF7503"/>
    <w:rsid w:val="00FF7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CE8E4F7"/>
  <w15:chartTrackingRefBased/>
  <w15:docId w15:val="{766FD58C-194E-4864-950C-F935F434B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3CD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540893"/>
    <w:pPr>
      <w:keepNext/>
      <w:spacing w:before="240" w:after="60"/>
      <w:outlineLvl w:val="0"/>
    </w:pPr>
    <w:rPr>
      <w:rFonts w:cs="BrowalliaUPC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40893"/>
    <w:pPr>
      <w:keepNext/>
      <w:spacing w:before="240" w:after="60"/>
      <w:outlineLvl w:val="1"/>
    </w:pPr>
    <w:rPr>
      <w:rFonts w:cs="BrowalliaUPC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40893"/>
    <w:pPr>
      <w:keepNext/>
      <w:spacing w:before="240" w:after="60"/>
      <w:outlineLvl w:val="2"/>
    </w:pPr>
    <w:rPr>
      <w:rFonts w:cs="BrowalliaUPC"/>
    </w:rPr>
  </w:style>
  <w:style w:type="paragraph" w:styleId="Heading4">
    <w:name w:val="heading 4"/>
    <w:basedOn w:val="Normal"/>
    <w:next w:val="Normal"/>
    <w:qFormat/>
    <w:rsid w:val="00540893"/>
    <w:pPr>
      <w:keepNext/>
      <w:spacing w:before="240" w:after="60"/>
      <w:outlineLvl w:val="3"/>
    </w:pPr>
    <w:rPr>
      <w:rFonts w:cs="Browalli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40893"/>
    <w:pPr>
      <w:spacing w:before="240" w:after="60"/>
      <w:outlineLvl w:val="4"/>
    </w:pPr>
    <w:rPr>
      <w:rFonts w:cs="BrowalliaUPC"/>
    </w:rPr>
  </w:style>
  <w:style w:type="paragraph" w:styleId="Heading6">
    <w:name w:val="heading 6"/>
    <w:basedOn w:val="Normal"/>
    <w:next w:val="Normal"/>
    <w:link w:val="Heading6Char"/>
    <w:qFormat/>
    <w:rsid w:val="00540893"/>
    <w:pPr>
      <w:spacing w:before="240" w:after="60"/>
      <w:outlineLvl w:val="5"/>
    </w:pPr>
    <w:rPr>
      <w:rFonts w:cs="BrowalliaUPC"/>
      <w:i/>
      <w:iCs/>
    </w:rPr>
  </w:style>
  <w:style w:type="paragraph" w:styleId="Heading7">
    <w:name w:val="heading 7"/>
    <w:basedOn w:val="Normal"/>
    <w:next w:val="Normal"/>
    <w:qFormat/>
    <w:rsid w:val="00540893"/>
    <w:pPr>
      <w:spacing w:before="240" w:after="60"/>
      <w:outlineLvl w:val="6"/>
    </w:pPr>
    <w:rPr>
      <w:rFonts w:cs="BrowalliaUPC"/>
    </w:rPr>
  </w:style>
  <w:style w:type="paragraph" w:styleId="Heading8">
    <w:name w:val="heading 8"/>
    <w:basedOn w:val="Normal"/>
    <w:next w:val="Normal"/>
    <w:qFormat/>
    <w:rsid w:val="00540893"/>
    <w:pPr>
      <w:spacing w:before="240" w:after="60"/>
      <w:outlineLvl w:val="7"/>
    </w:pPr>
    <w:rPr>
      <w:rFonts w:cs="BrowalliaUPC"/>
      <w:i/>
      <w:iCs/>
    </w:rPr>
  </w:style>
  <w:style w:type="paragraph" w:styleId="Heading9">
    <w:name w:val="heading 9"/>
    <w:basedOn w:val="Normal"/>
    <w:next w:val="Normal"/>
    <w:qFormat/>
    <w:rsid w:val="00540893"/>
    <w:pPr>
      <w:spacing w:before="240" w:after="60"/>
      <w:outlineLvl w:val="8"/>
    </w:pPr>
    <w:rPr>
      <w:rFonts w:cs="BrowalliaUPC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40893"/>
    <w:pPr>
      <w:tabs>
        <w:tab w:val="center" w:pos="4153"/>
        <w:tab w:val="right" w:pos="8306"/>
      </w:tabs>
      <w:jc w:val="left"/>
    </w:pPr>
    <w:rPr>
      <w:rFonts w:ascii="Cordia New" w:cs="BrowalliaUPC"/>
      <w:color w:val="000000"/>
      <w:sz w:val="28"/>
      <w:szCs w:val="28"/>
      <w:lang w:val="th-TH"/>
    </w:rPr>
  </w:style>
  <w:style w:type="character" w:styleId="CommentReference">
    <w:name w:val="annotation reference"/>
    <w:semiHidden/>
    <w:rsid w:val="00540893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540893"/>
    <w:pPr>
      <w:shd w:val="clear" w:color="auto" w:fill="000080"/>
    </w:pPr>
  </w:style>
  <w:style w:type="character" w:styleId="Emphasis">
    <w:name w:val="Emphasis"/>
    <w:qFormat/>
    <w:rsid w:val="00540893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4089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5408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40893"/>
  </w:style>
  <w:style w:type="character" w:styleId="FollowedHyperlink">
    <w:name w:val="FollowedHyperlink"/>
    <w:rsid w:val="0054089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4089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54089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408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40893"/>
    <w:rPr>
      <w:rFonts w:cs="BrowalliaUPC"/>
      <w:b/>
      <w:bCs/>
    </w:rPr>
  </w:style>
  <w:style w:type="character" w:styleId="LineNumber">
    <w:name w:val="line number"/>
    <w:rsid w:val="00540893"/>
    <w:rPr>
      <w:rFonts w:ascii="Arial" w:hAnsi="Arial"/>
      <w:sz w:val="16"/>
      <w:szCs w:val="16"/>
    </w:rPr>
  </w:style>
  <w:style w:type="paragraph" w:styleId="MacroText">
    <w:name w:val="macro"/>
    <w:semiHidden/>
    <w:rsid w:val="005408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54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40893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540893"/>
  </w:style>
  <w:style w:type="character" w:styleId="Strong">
    <w:name w:val="Strong"/>
    <w:qFormat/>
    <w:rsid w:val="00540893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5408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40893"/>
    <w:pPr>
      <w:spacing w:before="240" w:after="60"/>
      <w:jc w:val="center"/>
      <w:outlineLvl w:val="0"/>
    </w:pPr>
    <w:rPr>
      <w:rFonts w:cs="BrowalliaUPC"/>
      <w:b/>
      <w:bCs/>
      <w:kern w:val="36"/>
    </w:rPr>
  </w:style>
  <w:style w:type="paragraph" w:styleId="TOAHeading">
    <w:name w:val="toa heading"/>
    <w:basedOn w:val="Normal"/>
    <w:next w:val="Normal"/>
    <w:semiHidden/>
    <w:rsid w:val="00540893"/>
    <w:pPr>
      <w:spacing w:before="120"/>
    </w:pPr>
    <w:rPr>
      <w:rFonts w:cs="BrowalliaUPC"/>
      <w:b/>
      <w:bCs/>
    </w:rPr>
  </w:style>
  <w:style w:type="paragraph" w:styleId="TOC9">
    <w:name w:val="toc 9"/>
    <w:basedOn w:val="Normal"/>
    <w:next w:val="Normal"/>
    <w:autoRedefine/>
    <w:semiHidden/>
    <w:rsid w:val="00540893"/>
    <w:pPr>
      <w:ind w:left="1600"/>
    </w:pPr>
  </w:style>
  <w:style w:type="paragraph" w:styleId="BodyText2">
    <w:name w:val="Body Text 2"/>
    <w:basedOn w:val="Normal"/>
    <w:rsid w:val="00540893"/>
    <w:pPr>
      <w:jc w:val="thaiDistribute"/>
    </w:pPr>
    <w:rPr>
      <w:rFonts w:ascii="Cordia New"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54089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40893"/>
    <w:pPr>
      <w:ind w:left="720" w:hanging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540893"/>
    <w:pPr>
      <w:ind w:left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540893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540893"/>
    <w:rPr>
      <w:rFonts w:ascii="Browallia New" w:cs="Browallia New"/>
      <w:b/>
      <w:bCs/>
      <w:sz w:val="30"/>
      <w:szCs w:val="30"/>
      <w:lang w:val="th-TH"/>
    </w:rPr>
  </w:style>
  <w:style w:type="paragraph" w:styleId="FootnoteText">
    <w:name w:val="footnote text"/>
    <w:basedOn w:val="Normal"/>
    <w:semiHidden/>
    <w:rsid w:val="00540893"/>
    <w:rPr>
      <w:rFonts w:cs="BrowalliaUPC"/>
      <w:sz w:val="28"/>
      <w:szCs w:val="28"/>
    </w:rPr>
  </w:style>
  <w:style w:type="paragraph" w:styleId="BlockText">
    <w:name w:val="Block Text"/>
    <w:basedOn w:val="Normal"/>
    <w:rsid w:val="00540893"/>
    <w:pPr>
      <w:ind w:left="720" w:right="-694"/>
    </w:pPr>
    <w:rPr>
      <w:rFonts w:ascii="Cordia New" w:cs="BrowalliaUPC"/>
      <w:sz w:val="30"/>
      <w:szCs w:val="30"/>
    </w:rPr>
  </w:style>
  <w:style w:type="paragraph" w:styleId="BalloonText">
    <w:name w:val="Balloon Text"/>
    <w:basedOn w:val="Normal"/>
    <w:semiHidden/>
    <w:rsid w:val="00234413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59"/>
    <w:rsid w:val="008A0612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683888"/>
    <w:pPr>
      <w:ind w:right="386"/>
      <w:jc w:val="left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54601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paragraph" w:customStyle="1" w:styleId="a0">
    <w:name w:val="???????"/>
    <w:basedOn w:val="Normal"/>
    <w:rsid w:val="009C5D26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jc w:val="left"/>
    </w:pPr>
    <w:rPr>
      <w:rFonts w:eastAsia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9129F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rsid w:val="0039129F"/>
    <w:rPr>
      <w:rFonts w:ascii="Times New Roman" w:hAnsi="Times New Roman"/>
      <w:sz w:val="16"/>
      <w:lang w:val="en-GB"/>
    </w:rPr>
  </w:style>
  <w:style w:type="paragraph" w:customStyle="1" w:styleId="3">
    <w:name w:val="?????3????"/>
    <w:basedOn w:val="Normal"/>
    <w:rsid w:val="0039129F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1">
    <w:name w:val="???"/>
    <w:basedOn w:val="Normal"/>
    <w:rsid w:val="0039129F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styleId="BodyText">
    <w:name w:val="Body Text"/>
    <w:basedOn w:val="Normal"/>
    <w:link w:val="BodyTextChar"/>
    <w:rsid w:val="00EA18C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Arial" w:eastAsia="Times New Roman" w:hAnsi="Arial"/>
      <w:b/>
      <w:bCs/>
      <w:spacing w:val="-2"/>
      <w:sz w:val="18"/>
      <w:szCs w:val="18"/>
      <w:lang w:eastAsia="x-none"/>
    </w:rPr>
  </w:style>
  <w:style w:type="character" w:customStyle="1" w:styleId="BodyTextChar">
    <w:name w:val="Body Text Char"/>
    <w:link w:val="BodyText"/>
    <w:rsid w:val="00EA18C6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paragraph" w:customStyle="1" w:styleId="a2">
    <w:name w:val="เนื้อเรื่อง"/>
    <w:basedOn w:val="Normal"/>
    <w:rsid w:val="00A87283"/>
    <w:pPr>
      <w:ind w:right="386"/>
      <w:jc w:val="left"/>
    </w:pPr>
    <w:rPr>
      <w:rFonts w:cs="Cordia New"/>
      <w:sz w:val="28"/>
      <w:szCs w:val="28"/>
      <w:lang w:val="th-TH" w:eastAsia="th-TH"/>
    </w:rPr>
  </w:style>
  <w:style w:type="character" w:customStyle="1" w:styleId="Heading1Char">
    <w:name w:val="Heading 1 Char"/>
    <w:link w:val="Heading1"/>
    <w:rsid w:val="009E4042"/>
    <w:rPr>
      <w:rFonts w:ascii="Times New Roman" w:hAnsi="Times New Roman" w:cs="BrowalliaUPC"/>
      <w:b/>
      <w:bCs/>
      <w:kern w:val="36"/>
      <w:sz w:val="32"/>
      <w:szCs w:val="32"/>
      <w:lang w:val="en-GB"/>
    </w:rPr>
  </w:style>
  <w:style w:type="character" w:customStyle="1" w:styleId="Heading6Char">
    <w:name w:val="Heading 6 Char"/>
    <w:link w:val="Heading6"/>
    <w:rsid w:val="00CA4210"/>
    <w:rPr>
      <w:rFonts w:ascii="Times New Roman" w:hAnsi="Times New Roman" w:cs="BrowalliaUPC"/>
      <w:i/>
      <w:iCs/>
      <w:sz w:val="24"/>
      <w:szCs w:val="24"/>
      <w:lang w:eastAsia="en-US"/>
    </w:rPr>
  </w:style>
  <w:style w:type="paragraph" w:customStyle="1" w:styleId="a3">
    <w:name w:val="???????????"/>
    <w:basedOn w:val="Normal"/>
    <w:rsid w:val="000F6495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styleId="ListContinue">
    <w:name w:val="List Continue"/>
    <w:basedOn w:val="Normal"/>
    <w:rsid w:val="009453A9"/>
    <w:pPr>
      <w:spacing w:after="120"/>
      <w:ind w:left="360"/>
      <w:jc w:val="left"/>
    </w:pPr>
    <w:rPr>
      <w:rFonts w:ascii="Cordia New" w:eastAsia="Times New Roman" w:hAnsi="Cordia New" w:cs="CordiaUPC"/>
      <w:sz w:val="28"/>
      <w:szCs w:val="28"/>
    </w:rPr>
  </w:style>
  <w:style w:type="character" w:customStyle="1" w:styleId="HeaderChar">
    <w:name w:val="Header Char"/>
    <w:link w:val="Header"/>
    <w:rsid w:val="00A142D7"/>
    <w:rPr>
      <w:rFonts w:ascii="Times New Roman" w:hAnsi="Times New Roman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8A7F7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8A7F7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8A7F7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8A7F7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Text">
    <w:name w:val="annotation text"/>
    <w:basedOn w:val="Normal"/>
    <w:link w:val="CommentTextChar"/>
    <w:rsid w:val="000D4316"/>
    <w:rPr>
      <w:sz w:val="20"/>
      <w:szCs w:val="25"/>
    </w:rPr>
  </w:style>
  <w:style w:type="character" w:customStyle="1" w:styleId="CommentTextChar">
    <w:name w:val="Comment Text Char"/>
    <w:link w:val="CommentText"/>
    <w:rsid w:val="000D4316"/>
    <w:rPr>
      <w:rFonts w:ascii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D4316"/>
    <w:rPr>
      <w:b/>
      <w:bCs/>
    </w:rPr>
  </w:style>
  <w:style w:type="character" w:customStyle="1" w:styleId="CommentSubjectChar">
    <w:name w:val="Comment Subject Char"/>
    <w:link w:val="CommentSubject"/>
    <w:rsid w:val="000D4316"/>
    <w:rPr>
      <w:rFonts w:ascii="Times New Roman" w:hAnsi="Times New Roman"/>
      <w:b/>
      <w:bCs/>
      <w:szCs w:val="25"/>
      <w:lang w:eastAsia="en-US"/>
    </w:rPr>
  </w:style>
  <w:style w:type="character" w:customStyle="1" w:styleId="Heading2Char">
    <w:name w:val="Heading 2 Char"/>
    <w:link w:val="Heading2"/>
    <w:rsid w:val="00FC05D5"/>
    <w:rPr>
      <w:rFonts w:ascii="Times New Roman" w:hAnsi="Times New Roman" w:cs="BrowalliaUPC"/>
      <w:b/>
      <w:bCs/>
      <w:i/>
      <w:iCs/>
      <w:sz w:val="28"/>
      <w:szCs w:val="28"/>
      <w:lang w:eastAsia="en-US"/>
    </w:rPr>
  </w:style>
  <w:style w:type="paragraph" w:styleId="NoSpacing">
    <w:name w:val="No Spacing"/>
    <w:uiPriority w:val="1"/>
    <w:qFormat/>
    <w:rsid w:val="00D46F31"/>
    <w:rPr>
      <w:rFonts w:ascii="Ink Free" w:eastAsia="Ink Free" w:hAnsi="Ink Free" w:cs="BrowalliaUPC"/>
      <w:color w:val="00B050"/>
      <w:sz w:val="18"/>
      <w:szCs w:val="28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AE2269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58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non%20roengsamai\Desktop\&#3607;&#3635;&#3591;&#3610;\Wave%20En\&#3648;&#3626;&#3619;&#3655;&#3592;\Wave%20Entertainment_TH_Q3'5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C0A13-FF75-497D-82F5-BFAA1E20C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Wave Entertainment_TH_Q3'56.dot</Template>
  <TotalTime>103</TotalTime>
  <Pages>17</Pages>
  <Words>3707</Words>
  <Characters>21131</Characters>
  <Application>Microsoft Office Word</Application>
  <DocSecurity>0</DocSecurity>
  <Lines>176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24789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Windows User</dc:creator>
  <cp:keywords/>
  <dc:description/>
  <cp:lastModifiedBy>Praphensri Puttaluck (TH)</cp:lastModifiedBy>
  <cp:revision>16</cp:revision>
  <cp:lastPrinted>2022-05-10T12:34:00Z</cp:lastPrinted>
  <dcterms:created xsi:type="dcterms:W3CDTF">2022-05-10T08:17:00Z</dcterms:created>
  <dcterms:modified xsi:type="dcterms:W3CDTF">2022-05-11T04:22:00Z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976208325</vt:i4>
  </property>
</Properties>
</file>