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3BAFEE" w14:textId="2D706174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8D932BA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F7BC76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9CF530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76EC35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75088D2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79D926B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06DA34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8EDD3BC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46E09AC7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8372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319EA913" w14:textId="77777777" w:rsidR="00616A73" w:rsidRPr="00283726" w:rsidRDefault="00616A73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2EC8FD25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6FA4339A" w14:textId="73294736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="00AB2614" w:rsidRPr="00AB2614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095C9FDF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16DEA7B" w14:textId="77777777" w:rsidR="00616A73" w:rsidRPr="00283726" w:rsidRDefault="00616A73" w:rsidP="00616A7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28372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0C93A9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2D883E6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8E360" w14:textId="77777777" w:rsidR="00616A73" w:rsidRPr="00283726" w:rsidRDefault="00616A73" w:rsidP="00616A7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616A73" w:rsidRPr="00283726" w:rsidSect="00616A73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247A50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Ref46730557"/>
      <w:bookmarkEnd w:id="0"/>
    </w:p>
    <w:p w14:paraId="1192DE81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A6EAFFD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3626570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0DA3C13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F3F7C32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18C5518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FA945C5" w14:textId="77777777" w:rsidR="00616A73" w:rsidRPr="00283726" w:rsidRDefault="00616A73" w:rsidP="00616A73">
      <w:pPr>
        <w:jc w:val="both"/>
        <w:rPr>
          <w:rFonts w:asciiTheme="majorBidi" w:hAnsiTheme="majorBidi" w:cstheme="majorBidi"/>
          <w:sz w:val="32"/>
          <w:szCs w:val="32"/>
        </w:rPr>
      </w:pPr>
      <w:r w:rsidRPr="0028372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BE67E6B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8C9F45" w14:textId="77777777" w:rsidR="00616A73" w:rsidRPr="00283726" w:rsidRDefault="00616A73" w:rsidP="00616A73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283726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283726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61C6F015" w14:textId="77777777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</w:p>
    <w:p w14:paraId="27F5438D" w14:textId="7482EFD5" w:rsidR="00616A73" w:rsidRPr="00283726" w:rsidRDefault="00616A73" w:rsidP="00616A73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ณ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วันที่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มีนาคม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2565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br/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และงบกระแสเงินสดรวมและงบกระแสเงินสดเฉพาะกิจการสำหรับงวดสามเดือนสิ้นสุดวันที่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31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มีนาคม </w:t>
      </w:r>
      <w:r w:rsidR="00AB2614" w:rsidRPr="00AB2614">
        <w:rPr>
          <w:rFonts w:asciiTheme="majorBidi" w:hAnsiTheme="majorBidi" w:cstheme="majorBidi"/>
          <w:color w:val="000000"/>
          <w:spacing w:val="-2"/>
          <w:sz w:val="30"/>
          <w:szCs w:val="30"/>
        </w:rPr>
        <w:t>2565</w:t>
      </w:r>
      <w:r w:rsidRPr="00283726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เจริญโภคภัณฑ์อาหาร จำกัด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(มหาชน)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ตามลำดับ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pacing w:val="-6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72D3D9C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DA144CA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5ED8DF4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FACE8F" w14:textId="7A7970A4" w:rsidR="00616A73" w:rsidRPr="00283726" w:rsidRDefault="00616A73" w:rsidP="007634B4">
      <w:pPr>
        <w:autoSpaceDE w:val="0"/>
        <w:autoSpaceDN w:val="0"/>
        <w:adjustRightInd w:val="0"/>
        <w:ind w:right="-2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2410</w:t>
      </w:r>
      <w:r w:rsidR="007A6C1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D31206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C67545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  <w:sectPr w:rsidR="00616A73" w:rsidRPr="00283726" w:rsidSect="0076626A">
          <w:head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531C21B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94650A7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ข้อสรุป</w:t>
      </w:r>
    </w:p>
    <w:p w14:paraId="19911B72" w14:textId="77777777" w:rsidR="00616A73" w:rsidRPr="00283726" w:rsidRDefault="00616A73" w:rsidP="00616A73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6ED692CB" w14:textId="6DEB331F" w:rsidR="00616A73" w:rsidRPr="00283726" w:rsidRDefault="00616A73" w:rsidP="00616A73">
      <w:pPr>
        <w:autoSpaceDE w:val="0"/>
        <w:autoSpaceDN w:val="0"/>
        <w:adjustRightInd w:val="0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34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38CA604B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46DD0279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7B4C502" w14:textId="77777777" w:rsidR="00616A73" w:rsidRPr="00283726" w:rsidRDefault="00616A73" w:rsidP="00616A73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CF6AA87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DF8DDD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F63C1BF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นางมัญชุภา สิงห์สุขสวัสดิ์</w:t>
      </w:r>
      <w:r w:rsidRPr="00283726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</w:p>
    <w:p w14:paraId="410C963A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ผู้สอบบัญชีรับอนุญาต</w:t>
      </w:r>
    </w:p>
    <w:p w14:paraId="1AEC00BF" w14:textId="18BFECAC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เลขทะเบียน </w:t>
      </w:r>
      <w:r w:rsidR="00AB2614" w:rsidRPr="00AB2614">
        <w:rPr>
          <w:rFonts w:asciiTheme="majorBidi" w:hAnsiTheme="majorBidi" w:cstheme="majorBidi"/>
          <w:color w:val="000000"/>
          <w:sz w:val="30"/>
          <w:szCs w:val="30"/>
        </w:rPr>
        <w:t>6112</w:t>
      </w:r>
    </w:p>
    <w:p w14:paraId="6AE55269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A977ABB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04C4A0D" w14:textId="77777777" w:rsidR="00616A73" w:rsidRPr="00283726" w:rsidRDefault="00616A73" w:rsidP="00616A73">
      <w:pPr>
        <w:jc w:val="both"/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</w:pPr>
      <w:r w:rsidRPr="00283726">
        <w:rPr>
          <w:rFonts w:asciiTheme="majorBidi" w:hAnsiTheme="majorBidi" w:cstheme="majorBidi"/>
          <w:color w:val="000000"/>
          <w:sz w:val="30"/>
          <w:szCs w:val="30"/>
          <w:cs/>
          <w:lang w:val="th-TH"/>
        </w:rPr>
        <w:t>กรุงเทพมหานคร</w:t>
      </w:r>
    </w:p>
    <w:p w14:paraId="29C1A0C7" w14:textId="6518ECFD" w:rsidR="00616A73" w:rsidRPr="00BB3B98" w:rsidRDefault="00AB2614" w:rsidP="00616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color w:val="000000"/>
          <w:sz w:val="30"/>
          <w:szCs w:val="30"/>
        </w:rPr>
        <w:t>12</w:t>
      </w:r>
      <w:r w:rsidR="00BB3B98">
        <w:rPr>
          <w:rFonts w:asciiTheme="majorBidi" w:hAnsiTheme="majorBidi" w:cstheme="majorBidi"/>
          <w:color w:val="000000"/>
          <w:sz w:val="30"/>
          <w:szCs w:val="30"/>
          <w:lang w:val="en-AU"/>
        </w:rPr>
        <w:t xml:space="preserve"> </w:t>
      </w:r>
      <w:r w:rsidR="00BB3B98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พฤษภาคม </w:t>
      </w:r>
      <w:r w:rsidRPr="00AB2614">
        <w:rPr>
          <w:rFonts w:asciiTheme="majorBidi" w:hAnsiTheme="majorBidi" w:cstheme="majorBidi"/>
          <w:color w:val="000000"/>
          <w:sz w:val="30"/>
          <w:szCs w:val="30"/>
        </w:rPr>
        <w:t>2565</w:t>
      </w:r>
    </w:p>
    <w:p w14:paraId="16B8FE6F" w14:textId="6B83CDBF" w:rsidR="00C142F6" w:rsidRPr="00283726" w:rsidRDefault="00C142F6" w:rsidP="004B0866">
      <w:pPr>
        <w:tabs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6"/>
          <w:szCs w:val="6"/>
        </w:rPr>
      </w:pPr>
    </w:p>
    <w:sectPr w:rsidR="00C142F6" w:rsidRPr="00283726" w:rsidSect="004B0866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6E61" w14:textId="77777777" w:rsidR="008174A5" w:rsidRDefault="008174A5" w:rsidP="004956B4">
      <w:r>
        <w:separator/>
      </w:r>
    </w:p>
  </w:endnote>
  <w:endnote w:type="continuationSeparator" w:id="0">
    <w:p w14:paraId="1AC0A9C4" w14:textId="77777777" w:rsidR="008174A5" w:rsidRDefault="008174A5" w:rsidP="004956B4">
      <w:r>
        <w:continuationSeparator/>
      </w:r>
    </w:p>
  </w:endnote>
  <w:endnote w:type="continuationNotice" w:id="1">
    <w:p w14:paraId="11E5092E" w14:textId="77777777" w:rsidR="008174A5" w:rsidRDefault="008174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1B3C9" w14:textId="635CB0A6" w:rsidR="005F648B" w:rsidRDefault="005F648B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="00AB2614" w:rsidRPr="00AB2614">
      <w:rPr>
        <w:noProof/>
      </w:rPr>
      <w:t>3</w:t>
    </w:r>
    <w:r>
      <w:rPr>
        <w:noProof/>
      </w:rPr>
      <w:fldChar w:fldCharType="end"/>
    </w:r>
  </w:p>
  <w:p w14:paraId="679AD00D" w14:textId="77777777" w:rsidR="005F648B" w:rsidRDefault="005F648B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F65D" w14:textId="77777777" w:rsidR="005F648B" w:rsidRPr="00EB12F2" w:rsidRDefault="005F648B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E91C1" w14:textId="77777777" w:rsidR="005F648B" w:rsidRDefault="005F648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FBC55" w14:textId="77777777" w:rsidR="008174A5" w:rsidRDefault="008174A5" w:rsidP="004956B4">
      <w:r>
        <w:separator/>
      </w:r>
    </w:p>
  </w:footnote>
  <w:footnote w:type="continuationSeparator" w:id="0">
    <w:p w14:paraId="397A9B7C" w14:textId="77777777" w:rsidR="008174A5" w:rsidRDefault="008174A5" w:rsidP="004956B4">
      <w:r>
        <w:continuationSeparator/>
      </w:r>
    </w:p>
  </w:footnote>
  <w:footnote w:type="continuationNotice" w:id="1">
    <w:p w14:paraId="6AEB3BC6" w14:textId="77777777" w:rsidR="008174A5" w:rsidRDefault="008174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7F80A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7073652E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23F6" w14:textId="77777777" w:rsidR="005F648B" w:rsidRDefault="005F648B" w:rsidP="0076626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E7CC0" w14:textId="77777777" w:rsidR="005F648B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3DE4A1C6" w14:textId="77777777" w:rsidR="005F648B" w:rsidRPr="00BC7C47" w:rsidRDefault="005F648B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CFF98" w14:textId="18C23167" w:rsidR="005F648B" w:rsidRDefault="005F648B">
    <w:pPr>
      <w:pStyle w:val="Header"/>
      <w:rPr>
        <w:rFonts w:asciiTheme="majorBidi" w:hAnsiTheme="majorBidi" w:cstheme="majorBidi"/>
        <w:sz w:val="32"/>
        <w:szCs w:val="32"/>
      </w:rPr>
    </w:pPr>
  </w:p>
  <w:p w14:paraId="6CEDF30A" w14:textId="77777777" w:rsidR="005441C1" w:rsidRPr="002F2DDD" w:rsidRDefault="005441C1">
    <w:pPr>
      <w:pStyle w:val="Header"/>
      <w:rPr>
        <w:rFonts w:asciiTheme="majorBidi" w:hAnsiTheme="majorBidi" w:cstheme="majorBidi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347"/>
    <w:rsid w:val="00004592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91"/>
    <w:rsid w:val="00005CEA"/>
    <w:rsid w:val="00005D6D"/>
    <w:rsid w:val="000060E7"/>
    <w:rsid w:val="0000620C"/>
    <w:rsid w:val="00006276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1003F"/>
    <w:rsid w:val="000101A0"/>
    <w:rsid w:val="000102A1"/>
    <w:rsid w:val="0001036E"/>
    <w:rsid w:val="00010613"/>
    <w:rsid w:val="0001084C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C1D"/>
    <w:rsid w:val="00014C66"/>
    <w:rsid w:val="00014C67"/>
    <w:rsid w:val="0001505E"/>
    <w:rsid w:val="00015077"/>
    <w:rsid w:val="000150F4"/>
    <w:rsid w:val="00015237"/>
    <w:rsid w:val="00015393"/>
    <w:rsid w:val="000153B6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6E3"/>
    <w:rsid w:val="00022819"/>
    <w:rsid w:val="0002282F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BD4"/>
    <w:rsid w:val="00031C38"/>
    <w:rsid w:val="00031E74"/>
    <w:rsid w:val="00031EEC"/>
    <w:rsid w:val="0003206E"/>
    <w:rsid w:val="000321FE"/>
    <w:rsid w:val="0003233F"/>
    <w:rsid w:val="00032423"/>
    <w:rsid w:val="000325FF"/>
    <w:rsid w:val="0003267E"/>
    <w:rsid w:val="00032700"/>
    <w:rsid w:val="00032985"/>
    <w:rsid w:val="00032A39"/>
    <w:rsid w:val="00032CB1"/>
    <w:rsid w:val="00032EEC"/>
    <w:rsid w:val="00032F4D"/>
    <w:rsid w:val="0003302D"/>
    <w:rsid w:val="00033047"/>
    <w:rsid w:val="0003305B"/>
    <w:rsid w:val="000330AA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BEA"/>
    <w:rsid w:val="00034E51"/>
    <w:rsid w:val="00035257"/>
    <w:rsid w:val="000353D9"/>
    <w:rsid w:val="0003552A"/>
    <w:rsid w:val="000356CC"/>
    <w:rsid w:val="0003578C"/>
    <w:rsid w:val="000357EA"/>
    <w:rsid w:val="00035AA5"/>
    <w:rsid w:val="00035CAF"/>
    <w:rsid w:val="00036113"/>
    <w:rsid w:val="000363DB"/>
    <w:rsid w:val="00036643"/>
    <w:rsid w:val="0003680A"/>
    <w:rsid w:val="00036927"/>
    <w:rsid w:val="000369A1"/>
    <w:rsid w:val="00036A1F"/>
    <w:rsid w:val="00036A5F"/>
    <w:rsid w:val="00036A93"/>
    <w:rsid w:val="00036B33"/>
    <w:rsid w:val="00036BEE"/>
    <w:rsid w:val="00036D32"/>
    <w:rsid w:val="00036F26"/>
    <w:rsid w:val="00037043"/>
    <w:rsid w:val="000371F5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303"/>
    <w:rsid w:val="0004040F"/>
    <w:rsid w:val="00040516"/>
    <w:rsid w:val="000406B3"/>
    <w:rsid w:val="000407DF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3055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BA5"/>
    <w:rsid w:val="00055CB7"/>
    <w:rsid w:val="00055D63"/>
    <w:rsid w:val="00056019"/>
    <w:rsid w:val="00056109"/>
    <w:rsid w:val="00056147"/>
    <w:rsid w:val="00056906"/>
    <w:rsid w:val="00056ACA"/>
    <w:rsid w:val="00056B46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2A4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5D4"/>
    <w:rsid w:val="0006673A"/>
    <w:rsid w:val="000667B0"/>
    <w:rsid w:val="000668FC"/>
    <w:rsid w:val="00066B02"/>
    <w:rsid w:val="00066B9F"/>
    <w:rsid w:val="00066E34"/>
    <w:rsid w:val="0006702A"/>
    <w:rsid w:val="0006704C"/>
    <w:rsid w:val="0006741C"/>
    <w:rsid w:val="00067611"/>
    <w:rsid w:val="0006776E"/>
    <w:rsid w:val="000677F1"/>
    <w:rsid w:val="00067865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10D8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5C7"/>
    <w:rsid w:val="0007367C"/>
    <w:rsid w:val="0007372A"/>
    <w:rsid w:val="000739D9"/>
    <w:rsid w:val="00073B8C"/>
    <w:rsid w:val="00073C86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DA"/>
    <w:rsid w:val="00082B84"/>
    <w:rsid w:val="00082BF5"/>
    <w:rsid w:val="00082C40"/>
    <w:rsid w:val="00082CFA"/>
    <w:rsid w:val="00082EAD"/>
    <w:rsid w:val="00082EDE"/>
    <w:rsid w:val="00082F02"/>
    <w:rsid w:val="00083117"/>
    <w:rsid w:val="000831FE"/>
    <w:rsid w:val="000832B1"/>
    <w:rsid w:val="0008331F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4107"/>
    <w:rsid w:val="0008419D"/>
    <w:rsid w:val="000841D5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71CF"/>
    <w:rsid w:val="0008723C"/>
    <w:rsid w:val="000873D6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527"/>
    <w:rsid w:val="000915F7"/>
    <w:rsid w:val="00091982"/>
    <w:rsid w:val="000919EC"/>
    <w:rsid w:val="00091A6F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DD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98"/>
    <w:rsid w:val="00097462"/>
    <w:rsid w:val="000974DD"/>
    <w:rsid w:val="0009756E"/>
    <w:rsid w:val="0009759B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F3"/>
    <w:rsid w:val="000B3A79"/>
    <w:rsid w:val="000B3AB2"/>
    <w:rsid w:val="000B3B0B"/>
    <w:rsid w:val="000B3C89"/>
    <w:rsid w:val="000B3D68"/>
    <w:rsid w:val="000B3D8E"/>
    <w:rsid w:val="000B3F82"/>
    <w:rsid w:val="000B4117"/>
    <w:rsid w:val="000B421C"/>
    <w:rsid w:val="000B423E"/>
    <w:rsid w:val="000B42B9"/>
    <w:rsid w:val="000B431A"/>
    <w:rsid w:val="000B4425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519"/>
    <w:rsid w:val="000B65CF"/>
    <w:rsid w:val="000B6635"/>
    <w:rsid w:val="000B6679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96"/>
    <w:rsid w:val="000C0B5B"/>
    <w:rsid w:val="000C0C66"/>
    <w:rsid w:val="000C0FD3"/>
    <w:rsid w:val="000C15E3"/>
    <w:rsid w:val="000C16A9"/>
    <w:rsid w:val="000C16D5"/>
    <w:rsid w:val="000C1822"/>
    <w:rsid w:val="000C18B7"/>
    <w:rsid w:val="000C18BA"/>
    <w:rsid w:val="000C1A32"/>
    <w:rsid w:val="000C1AB1"/>
    <w:rsid w:val="000C1D48"/>
    <w:rsid w:val="000C2123"/>
    <w:rsid w:val="000C2237"/>
    <w:rsid w:val="000C22C7"/>
    <w:rsid w:val="000C2429"/>
    <w:rsid w:val="000C25A4"/>
    <w:rsid w:val="000C2732"/>
    <w:rsid w:val="000C289E"/>
    <w:rsid w:val="000C2B9A"/>
    <w:rsid w:val="000C2C47"/>
    <w:rsid w:val="000C2E8F"/>
    <w:rsid w:val="000C2F5C"/>
    <w:rsid w:val="000C2FDA"/>
    <w:rsid w:val="000C319C"/>
    <w:rsid w:val="000C320B"/>
    <w:rsid w:val="000C3211"/>
    <w:rsid w:val="000C3347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B5"/>
    <w:rsid w:val="000D0ACA"/>
    <w:rsid w:val="000D0B9E"/>
    <w:rsid w:val="000D0BEF"/>
    <w:rsid w:val="000D0C6B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901"/>
    <w:rsid w:val="000D49B5"/>
    <w:rsid w:val="000D4F06"/>
    <w:rsid w:val="000D5008"/>
    <w:rsid w:val="000D5187"/>
    <w:rsid w:val="000D523E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1C6"/>
    <w:rsid w:val="000E11F9"/>
    <w:rsid w:val="000E12CF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C47"/>
    <w:rsid w:val="000E6C81"/>
    <w:rsid w:val="000E6C98"/>
    <w:rsid w:val="000E6CEA"/>
    <w:rsid w:val="000E6D06"/>
    <w:rsid w:val="000E6DC1"/>
    <w:rsid w:val="000E6DF1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2B5"/>
    <w:rsid w:val="000F0516"/>
    <w:rsid w:val="000F0606"/>
    <w:rsid w:val="000F064F"/>
    <w:rsid w:val="000F06B1"/>
    <w:rsid w:val="000F0753"/>
    <w:rsid w:val="000F0BA7"/>
    <w:rsid w:val="000F0C4D"/>
    <w:rsid w:val="000F0CAA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4E3"/>
    <w:rsid w:val="000F250A"/>
    <w:rsid w:val="000F25E8"/>
    <w:rsid w:val="000F2A46"/>
    <w:rsid w:val="000F2B7F"/>
    <w:rsid w:val="000F2CF7"/>
    <w:rsid w:val="000F2D46"/>
    <w:rsid w:val="000F2E90"/>
    <w:rsid w:val="000F3159"/>
    <w:rsid w:val="000F3423"/>
    <w:rsid w:val="000F3447"/>
    <w:rsid w:val="000F34A9"/>
    <w:rsid w:val="000F34AC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5CC"/>
    <w:rsid w:val="000F461B"/>
    <w:rsid w:val="000F4780"/>
    <w:rsid w:val="000F47D4"/>
    <w:rsid w:val="000F47E7"/>
    <w:rsid w:val="000F480A"/>
    <w:rsid w:val="000F4919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5A5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36E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CA"/>
    <w:rsid w:val="001110DA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3AE"/>
    <w:rsid w:val="00112593"/>
    <w:rsid w:val="001126F9"/>
    <w:rsid w:val="00112726"/>
    <w:rsid w:val="00112908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8D7"/>
    <w:rsid w:val="001148E3"/>
    <w:rsid w:val="001149A6"/>
    <w:rsid w:val="001149CA"/>
    <w:rsid w:val="001149FD"/>
    <w:rsid w:val="001149FF"/>
    <w:rsid w:val="00114CAC"/>
    <w:rsid w:val="00114D76"/>
    <w:rsid w:val="00114D94"/>
    <w:rsid w:val="001153E5"/>
    <w:rsid w:val="00115407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97C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A2D"/>
    <w:rsid w:val="00136A82"/>
    <w:rsid w:val="00136A88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C9D"/>
    <w:rsid w:val="00140D52"/>
    <w:rsid w:val="00140D5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36A"/>
    <w:rsid w:val="001435F3"/>
    <w:rsid w:val="001439E9"/>
    <w:rsid w:val="00143A49"/>
    <w:rsid w:val="00143C19"/>
    <w:rsid w:val="00143D7F"/>
    <w:rsid w:val="00143E30"/>
    <w:rsid w:val="00143E76"/>
    <w:rsid w:val="00143F53"/>
    <w:rsid w:val="00143FC4"/>
    <w:rsid w:val="00143FC5"/>
    <w:rsid w:val="0014406C"/>
    <w:rsid w:val="001440D8"/>
    <w:rsid w:val="00144397"/>
    <w:rsid w:val="001443B8"/>
    <w:rsid w:val="00144724"/>
    <w:rsid w:val="001448B6"/>
    <w:rsid w:val="00144A6A"/>
    <w:rsid w:val="00144BAC"/>
    <w:rsid w:val="00144C5E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8EB"/>
    <w:rsid w:val="00146ADF"/>
    <w:rsid w:val="00146DB3"/>
    <w:rsid w:val="00146E97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93"/>
    <w:rsid w:val="00147638"/>
    <w:rsid w:val="0014765E"/>
    <w:rsid w:val="00147785"/>
    <w:rsid w:val="001477DB"/>
    <w:rsid w:val="001478A0"/>
    <w:rsid w:val="00147B60"/>
    <w:rsid w:val="00147DCE"/>
    <w:rsid w:val="00147E50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66"/>
    <w:rsid w:val="001519E1"/>
    <w:rsid w:val="00151A35"/>
    <w:rsid w:val="00151E25"/>
    <w:rsid w:val="00151E4C"/>
    <w:rsid w:val="00151FBB"/>
    <w:rsid w:val="00151FE3"/>
    <w:rsid w:val="0015212A"/>
    <w:rsid w:val="0015214A"/>
    <w:rsid w:val="00152349"/>
    <w:rsid w:val="00152383"/>
    <w:rsid w:val="00152523"/>
    <w:rsid w:val="001526E1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C28"/>
    <w:rsid w:val="00166EFE"/>
    <w:rsid w:val="00166FCC"/>
    <w:rsid w:val="00167088"/>
    <w:rsid w:val="0016711F"/>
    <w:rsid w:val="0016738E"/>
    <w:rsid w:val="0016744F"/>
    <w:rsid w:val="001674F3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CF2"/>
    <w:rsid w:val="00167D08"/>
    <w:rsid w:val="00167E0D"/>
    <w:rsid w:val="00170065"/>
    <w:rsid w:val="001701BB"/>
    <w:rsid w:val="001701FB"/>
    <w:rsid w:val="0017032D"/>
    <w:rsid w:val="0017069C"/>
    <w:rsid w:val="001708B1"/>
    <w:rsid w:val="00170A66"/>
    <w:rsid w:val="00170C3F"/>
    <w:rsid w:val="00170D3F"/>
    <w:rsid w:val="00170D4B"/>
    <w:rsid w:val="00170DA8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DB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A4"/>
    <w:rsid w:val="00174018"/>
    <w:rsid w:val="001740B4"/>
    <w:rsid w:val="0017414E"/>
    <w:rsid w:val="0017467D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B8D"/>
    <w:rsid w:val="00186CB9"/>
    <w:rsid w:val="00186CCB"/>
    <w:rsid w:val="00186D0A"/>
    <w:rsid w:val="001870F5"/>
    <w:rsid w:val="00187161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493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B0"/>
    <w:rsid w:val="00196B67"/>
    <w:rsid w:val="00196B7B"/>
    <w:rsid w:val="00196BC6"/>
    <w:rsid w:val="00196CBC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609"/>
    <w:rsid w:val="0019765A"/>
    <w:rsid w:val="001977E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712"/>
    <w:rsid w:val="001A18BF"/>
    <w:rsid w:val="001A197D"/>
    <w:rsid w:val="001A19D1"/>
    <w:rsid w:val="001A1A2E"/>
    <w:rsid w:val="001A1AA9"/>
    <w:rsid w:val="001A1B59"/>
    <w:rsid w:val="001A1D9D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DF"/>
    <w:rsid w:val="001A7831"/>
    <w:rsid w:val="001A7B76"/>
    <w:rsid w:val="001A7BFD"/>
    <w:rsid w:val="001A7E19"/>
    <w:rsid w:val="001A7E73"/>
    <w:rsid w:val="001B010E"/>
    <w:rsid w:val="001B01F0"/>
    <w:rsid w:val="001B0250"/>
    <w:rsid w:val="001B02FA"/>
    <w:rsid w:val="001B05AB"/>
    <w:rsid w:val="001B072E"/>
    <w:rsid w:val="001B076E"/>
    <w:rsid w:val="001B0800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80F"/>
    <w:rsid w:val="001B1824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AE"/>
    <w:rsid w:val="001B28C2"/>
    <w:rsid w:val="001B2961"/>
    <w:rsid w:val="001B2966"/>
    <w:rsid w:val="001B2A21"/>
    <w:rsid w:val="001B2A76"/>
    <w:rsid w:val="001B2A98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ACA"/>
    <w:rsid w:val="001C1AE6"/>
    <w:rsid w:val="001C1BCB"/>
    <w:rsid w:val="001C20FA"/>
    <w:rsid w:val="001C236B"/>
    <w:rsid w:val="001C24F9"/>
    <w:rsid w:val="001C2524"/>
    <w:rsid w:val="001C25E2"/>
    <w:rsid w:val="001C263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F75"/>
    <w:rsid w:val="001C4192"/>
    <w:rsid w:val="001C42D2"/>
    <w:rsid w:val="001C46B1"/>
    <w:rsid w:val="001C47C5"/>
    <w:rsid w:val="001C49CB"/>
    <w:rsid w:val="001C4A45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D0"/>
    <w:rsid w:val="001C6244"/>
    <w:rsid w:val="001C629F"/>
    <w:rsid w:val="001C6512"/>
    <w:rsid w:val="001C6655"/>
    <w:rsid w:val="001C6728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D0"/>
    <w:rsid w:val="001D0601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FF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A5"/>
    <w:rsid w:val="001E723A"/>
    <w:rsid w:val="001E723B"/>
    <w:rsid w:val="001E7271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EB"/>
    <w:rsid w:val="001F1F1B"/>
    <w:rsid w:val="001F20B0"/>
    <w:rsid w:val="001F2222"/>
    <w:rsid w:val="001F226F"/>
    <w:rsid w:val="001F2279"/>
    <w:rsid w:val="001F233A"/>
    <w:rsid w:val="001F235F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D40"/>
    <w:rsid w:val="001F3F29"/>
    <w:rsid w:val="001F4001"/>
    <w:rsid w:val="001F4086"/>
    <w:rsid w:val="001F41EF"/>
    <w:rsid w:val="001F4285"/>
    <w:rsid w:val="001F4460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F2"/>
    <w:rsid w:val="00201896"/>
    <w:rsid w:val="00201958"/>
    <w:rsid w:val="00201AA4"/>
    <w:rsid w:val="00201B3D"/>
    <w:rsid w:val="00201B98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DA"/>
    <w:rsid w:val="00207AE5"/>
    <w:rsid w:val="00207B99"/>
    <w:rsid w:val="00207C27"/>
    <w:rsid w:val="00207C3A"/>
    <w:rsid w:val="00207F8B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5008"/>
    <w:rsid w:val="00215133"/>
    <w:rsid w:val="00215171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F65"/>
    <w:rsid w:val="002350F8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D9D"/>
    <w:rsid w:val="00237E6F"/>
    <w:rsid w:val="00237F88"/>
    <w:rsid w:val="00237FF4"/>
    <w:rsid w:val="0024008F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121"/>
    <w:rsid w:val="002411B1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48"/>
    <w:rsid w:val="00242B6B"/>
    <w:rsid w:val="00242D40"/>
    <w:rsid w:val="00242E66"/>
    <w:rsid w:val="00242F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A85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51E"/>
    <w:rsid w:val="0024687E"/>
    <w:rsid w:val="002468CC"/>
    <w:rsid w:val="00246913"/>
    <w:rsid w:val="00246A85"/>
    <w:rsid w:val="0024714A"/>
    <w:rsid w:val="00247236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B9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AC8"/>
    <w:rsid w:val="00253BEE"/>
    <w:rsid w:val="00253C34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942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2D0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605"/>
    <w:rsid w:val="00275909"/>
    <w:rsid w:val="002759AA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91"/>
    <w:rsid w:val="002853F0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81"/>
    <w:rsid w:val="002877E8"/>
    <w:rsid w:val="0028780B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B14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E1"/>
    <w:rsid w:val="002A150C"/>
    <w:rsid w:val="002A153F"/>
    <w:rsid w:val="002A1543"/>
    <w:rsid w:val="002A166B"/>
    <w:rsid w:val="002A1897"/>
    <w:rsid w:val="002A1AF1"/>
    <w:rsid w:val="002A1B53"/>
    <w:rsid w:val="002A1B84"/>
    <w:rsid w:val="002A1C2D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51"/>
    <w:rsid w:val="002A7998"/>
    <w:rsid w:val="002A7AD4"/>
    <w:rsid w:val="002A7B99"/>
    <w:rsid w:val="002A7BB0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D3D"/>
    <w:rsid w:val="002B3ED4"/>
    <w:rsid w:val="002B3F92"/>
    <w:rsid w:val="002B4227"/>
    <w:rsid w:val="002B42E0"/>
    <w:rsid w:val="002B43EE"/>
    <w:rsid w:val="002B448E"/>
    <w:rsid w:val="002B492C"/>
    <w:rsid w:val="002B49FB"/>
    <w:rsid w:val="002B4CB1"/>
    <w:rsid w:val="002B4D3C"/>
    <w:rsid w:val="002B4E50"/>
    <w:rsid w:val="002B5005"/>
    <w:rsid w:val="002B5488"/>
    <w:rsid w:val="002B54E8"/>
    <w:rsid w:val="002B55E8"/>
    <w:rsid w:val="002B56ED"/>
    <w:rsid w:val="002B5796"/>
    <w:rsid w:val="002B5A53"/>
    <w:rsid w:val="002B5B7E"/>
    <w:rsid w:val="002B5B97"/>
    <w:rsid w:val="002B5E83"/>
    <w:rsid w:val="002B60B5"/>
    <w:rsid w:val="002B6275"/>
    <w:rsid w:val="002B6280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CC8"/>
    <w:rsid w:val="002B6D3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74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DA5"/>
    <w:rsid w:val="002E2007"/>
    <w:rsid w:val="002E221B"/>
    <w:rsid w:val="002E2301"/>
    <w:rsid w:val="002E2343"/>
    <w:rsid w:val="002E24D7"/>
    <w:rsid w:val="002E2519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529"/>
    <w:rsid w:val="002E3570"/>
    <w:rsid w:val="002E371C"/>
    <w:rsid w:val="002E3745"/>
    <w:rsid w:val="002E3C3C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FD"/>
    <w:rsid w:val="002E5851"/>
    <w:rsid w:val="002E58B4"/>
    <w:rsid w:val="002E591A"/>
    <w:rsid w:val="002E595B"/>
    <w:rsid w:val="002E59C9"/>
    <w:rsid w:val="002E5AA9"/>
    <w:rsid w:val="002E5BBE"/>
    <w:rsid w:val="002E5BE4"/>
    <w:rsid w:val="002E5D4C"/>
    <w:rsid w:val="002E5EAA"/>
    <w:rsid w:val="002E5F44"/>
    <w:rsid w:val="002E5F68"/>
    <w:rsid w:val="002E5FE4"/>
    <w:rsid w:val="002E603F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CC"/>
    <w:rsid w:val="002F2DDD"/>
    <w:rsid w:val="002F2E51"/>
    <w:rsid w:val="002F32B4"/>
    <w:rsid w:val="002F32F9"/>
    <w:rsid w:val="002F33D3"/>
    <w:rsid w:val="002F34E2"/>
    <w:rsid w:val="002F3666"/>
    <w:rsid w:val="002F367E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7C6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94C"/>
    <w:rsid w:val="0031094D"/>
    <w:rsid w:val="003109A8"/>
    <w:rsid w:val="00310BBE"/>
    <w:rsid w:val="00310F4D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C7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4AC"/>
    <w:rsid w:val="0031556F"/>
    <w:rsid w:val="003155CA"/>
    <w:rsid w:val="003155E6"/>
    <w:rsid w:val="003155FD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5D6"/>
    <w:rsid w:val="00323655"/>
    <w:rsid w:val="00323757"/>
    <w:rsid w:val="00323784"/>
    <w:rsid w:val="003237AA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FD2"/>
    <w:rsid w:val="0032500C"/>
    <w:rsid w:val="00325105"/>
    <w:rsid w:val="003251F6"/>
    <w:rsid w:val="00325292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D40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4AF"/>
    <w:rsid w:val="003354F9"/>
    <w:rsid w:val="003354FC"/>
    <w:rsid w:val="003355DA"/>
    <w:rsid w:val="003356AE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26A"/>
    <w:rsid w:val="00337344"/>
    <w:rsid w:val="003374BC"/>
    <w:rsid w:val="00337683"/>
    <w:rsid w:val="00337696"/>
    <w:rsid w:val="003376AB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416"/>
    <w:rsid w:val="003455DD"/>
    <w:rsid w:val="00345729"/>
    <w:rsid w:val="003457F1"/>
    <w:rsid w:val="00345908"/>
    <w:rsid w:val="0034590F"/>
    <w:rsid w:val="00345942"/>
    <w:rsid w:val="00345B29"/>
    <w:rsid w:val="00345BBA"/>
    <w:rsid w:val="00345F29"/>
    <w:rsid w:val="00345F2E"/>
    <w:rsid w:val="00345F8D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92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78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7A9"/>
    <w:rsid w:val="003548C4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55"/>
    <w:rsid w:val="00367E27"/>
    <w:rsid w:val="00370177"/>
    <w:rsid w:val="003701DD"/>
    <w:rsid w:val="00370250"/>
    <w:rsid w:val="00370375"/>
    <w:rsid w:val="003703C3"/>
    <w:rsid w:val="00370404"/>
    <w:rsid w:val="00370684"/>
    <w:rsid w:val="0037093D"/>
    <w:rsid w:val="00370B86"/>
    <w:rsid w:val="00370C48"/>
    <w:rsid w:val="00370E88"/>
    <w:rsid w:val="00370EB5"/>
    <w:rsid w:val="00370F73"/>
    <w:rsid w:val="00370F7B"/>
    <w:rsid w:val="003710C5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A91"/>
    <w:rsid w:val="00373AEF"/>
    <w:rsid w:val="00373B9E"/>
    <w:rsid w:val="00373D69"/>
    <w:rsid w:val="00374608"/>
    <w:rsid w:val="0037468C"/>
    <w:rsid w:val="003747F8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500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D6A"/>
    <w:rsid w:val="00382D8D"/>
    <w:rsid w:val="00382DD1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F2C"/>
    <w:rsid w:val="003870AD"/>
    <w:rsid w:val="003870F9"/>
    <w:rsid w:val="0038713C"/>
    <w:rsid w:val="00387254"/>
    <w:rsid w:val="00387283"/>
    <w:rsid w:val="003873E0"/>
    <w:rsid w:val="0038778E"/>
    <w:rsid w:val="003877B1"/>
    <w:rsid w:val="003877EF"/>
    <w:rsid w:val="003877F4"/>
    <w:rsid w:val="003878BB"/>
    <w:rsid w:val="00387A15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333"/>
    <w:rsid w:val="003904BE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80"/>
    <w:rsid w:val="00391741"/>
    <w:rsid w:val="00391787"/>
    <w:rsid w:val="00391A62"/>
    <w:rsid w:val="00391AF2"/>
    <w:rsid w:val="00391B59"/>
    <w:rsid w:val="00391D03"/>
    <w:rsid w:val="00391D3B"/>
    <w:rsid w:val="00391D76"/>
    <w:rsid w:val="00391FA3"/>
    <w:rsid w:val="00392013"/>
    <w:rsid w:val="00392318"/>
    <w:rsid w:val="00392475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959"/>
    <w:rsid w:val="00394B57"/>
    <w:rsid w:val="00394FD1"/>
    <w:rsid w:val="003950E8"/>
    <w:rsid w:val="0039526F"/>
    <w:rsid w:val="003952C7"/>
    <w:rsid w:val="003954B3"/>
    <w:rsid w:val="0039555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5C9"/>
    <w:rsid w:val="003965D2"/>
    <w:rsid w:val="0039667E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D91"/>
    <w:rsid w:val="003A4FF1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B5"/>
    <w:rsid w:val="003A6FFE"/>
    <w:rsid w:val="003A7034"/>
    <w:rsid w:val="003A72EF"/>
    <w:rsid w:val="003A74EF"/>
    <w:rsid w:val="003A74F3"/>
    <w:rsid w:val="003A7625"/>
    <w:rsid w:val="003A7876"/>
    <w:rsid w:val="003A78E1"/>
    <w:rsid w:val="003A7952"/>
    <w:rsid w:val="003A7959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102F"/>
    <w:rsid w:val="003B1063"/>
    <w:rsid w:val="003B10A2"/>
    <w:rsid w:val="003B11A0"/>
    <w:rsid w:val="003B1471"/>
    <w:rsid w:val="003B1496"/>
    <w:rsid w:val="003B1622"/>
    <w:rsid w:val="003B171F"/>
    <w:rsid w:val="003B17CC"/>
    <w:rsid w:val="003B18D8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D5A"/>
    <w:rsid w:val="003B3DAE"/>
    <w:rsid w:val="003B3DC9"/>
    <w:rsid w:val="003B3DFB"/>
    <w:rsid w:val="003B3E4C"/>
    <w:rsid w:val="003B4238"/>
    <w:rsid w:val="003B442C"/>
    <w:rsid w:val="003B46CB"/>
    <w:rsid w:val="003B473D"/>
    <w:rsid w:val="003B475A"/>
    <w:rsid w:val="003B4A70"/>
    <w:rsid w:val="003B4C7A"/>
    <w:rsid w:val="003B4E8C"/>
    <w:rsid w:val="003B51E2"/>
    <w:rsid w:val="003B5811"/>
    <w:rsid w:val="003B5AA8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A5C"/>
    <w:rsid w:val="003B6D70"/>
    <w:rsid w:val="003B6E96"/>
    <w:rsid w:val="003B6EDC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86"/>
    <w:rsid w:val="003C2587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62B"/>
    <w:rsid w:val="003C37DA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E03"/>
    <w:rsid w:val="003E2E83"/>
    <w:rsid w:val="003E30B2"/>
    <w:rsid w:val="003E316C"/>
    <w:rsid w:val="003E321D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F7D"/>
    <w:rsid w:val="003E3F7F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C88"/>
    <w:rsid w:val="003E4CA8"/>
    <w:rsid w:val="003E4DC8"/>
    <w:rsid w:val="003E4F67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C2"/>
    <w:rsid w:val="003F16D2"/>
    <w:rsid w:val="003F17D2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32"/>
    <w:rsid w:val="003F288C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DA"/>
    <w:rsid w:val="003F3C44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A31"/>
    <w:rsid w:val="00404AD5"/>
    <w:rsid w:val="00404B50"/>
    <w:rsid w:val="00404BA7"/>
    <w:rsid w:val="00404C9E"/>
    <w:rsid w:val="00404EA1"/>
    <w:rsid w:val="00404F45"/>
    <w:rsid w:val="004051BE"/>
    <w:rsid w:val="00405348"/>
    <w:rsid w:val="004053AC"/>
    <w:rsid w:val="004053DC"/>
    <w:rsid w:val="004058FE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C2"/>
    <w:rsid w:val="0041287D"/>
    <w:rsid w:val="00412ABB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8E"/>
    <w:rsid w:val="00414A02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D5"/>
    <w:rsid w:val="00415A62"/>
    <w:rsid w:val="00415ADE"/>
    <w:rsid w:val="00415B34"/>
    <w:rsid w:val="004160AE"/>
    <w:rsid w:val="004160BB"/>
    <w:rsid w:val="00416364"/>
    <w:rsid w:val="004165A7"/>
    <w:rsid w:val="0041688E"/>
    <w:rsid w:val="00416906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C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B38"/>
    <w:rsid w:val="00421BC3"/>
    <w:rsid w:val="00421BF9"/>
    <w:rsid w:val="00421E14"/>
    <w:rsid w:val="00421F27"/>
    <w:rsid w:val="00421F5F"/>
    <w:rsid w:val="00422190"/>
    <w:rsid w:val="00422199"/>
    <w:rsid w:val="0042279B"/>
    <w:rsid w:val="004227CF"/>
    <w:rsid w:val="00422892"/>
    <w:rsid w:val="0042291B"/>
    <w:rsid w:val="00422B77"/>
    <w:rsid w:val="00423058"/>
    <w:rsid w:val="0042307F"/>
    <w:rsid w:val="0042310B"/>
    <w:rsid w:val="0042340E"/>
    <w:rsid w:val="0042343D"/>
    <w:rsid w:val="0042344E"/>
    <w:rsid w:val="00423484"/>
    <w:rsid w:val="0042348F"/>
    <w:rsid w:val="00423725"/>
    <w:rsid w:val="00423773"/>
    <w:rsid w:val="004237A5"/>
    <w:rsid w:val="00423CD5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F5"/>
    <w:rsid w:val="004331EE"/>
    <w:rsid w:val="00433224"/>
    <w:rsid w:val="004332B2"/>
    <w:rsid w:val="0043360B"/>
    <w:rsid w:val="004336A2"/>
    <w:rsid w:val="0043395D"/>
    <w:rsid w:val="00433BC1"/>
    <w:rsid w:val="00433E5A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D64"/>
    <w:rsid w:val="00434D7E"/>
    <w:rsid w:val="00434DAF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7C"/>
    <w:rsid w:val="00442D17"/>
    <w:rsid w:val="00442D4C"/>
    <w:rsid w:val="00442F06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90"/>
    <w:rsid w:val="004439D1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5173"/>
    <w:rsid w:val="004452D3"/>
    <w:rsid w:val="00445345"/>
    <w:rsid w:val="00445402"/>
    <w:rsid w:val="004456A5"/>
    <w:rsid w:val="0044574C"/>
    <w:rsid w:val="004458D3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D9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BFE"/>
    <w:rsid w:val="00452D37"/>
    <w:rsid w:val="00452E2A"/>
    <w:rsid w:val="00452E88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E0E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5FE"/>
    <w:rsid w:val="00461773"/>
    <w:rsid w:val="004617C6"/>
    <w:rsid w:val="00461C56"/>
    <w:rsid w:val="00461C6C"/>
    <w:rsid w:val="00461DBE"/>
    <w:rsid w:val="00461E11"/>
    <w:rsid w:val="00461E3E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F4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21C3"/>
    <w:rsid w:val="00472223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C5"/>
    <w:rsid w:val="00475ADE"/>
    <w:rsid w:val="00475C5F"/>
    <w:rsid w:val="00475DCC"/>
    <w:rsid w:val="00475E3C"/>
    <w:rsid w:val="00476067"/>
    <w:rsid w:val="004762D1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6A4"/>
    <w:rsid w:val="004806E9"/>
    <w:rsid w:val="0048090C"/>
    <w:rsid w:val="004809AC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75"/>
    <w:rsid w:val="004868DA"/>
    <w:rsid w:val="004869E5"/>
    <w:rsid w:val="00486A88"/>
    <w:rsid w:val="00486ACF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2A"/>
    <w:rsid w:val="00490855"/>
    <w:rsid w:val="00490928"/>
    <w:rsid w:val="00490AFB"/>
    <w:rsid w:val="00490F4E"/>
    <w:rsid w:val="00490F7E"/>
    <w:rsid w:val="0049110E"/>
    <w:rsid w:val="00491146"/>
    <w:rsid w:val="004911B9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78B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37B"/>
    <w:rsid w:val="004A2468"/>
    <w:rsid w:val="004A2533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F"/>
    <w:rsid w:val="004A40B4"/>
    <w:rsid w:val="004A416D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7101"/>
    <w:rsid w:val="004A71C4"/>
    <w:rsid w:val="004A71C9"/>
    <w:rsid w:val="004A74E8"/>
    <w:rsid w:val="004A7518"/>
    <w:rsid w:val="004A7560"/>
    <w:rsid w:val="004A75C6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866"/>
    <w:rsid w:val="004B0991"/>
    <w:rsid w:val="004B09D4"/>
    <w:rsid w:val="004B0A94"/>
    <w:rsid w:val="004B0BC2"/>
    <w:rsid w:val="004B0CD8"/>
    <w:rsid w:val="004B0E21"/>
    <w:rsid w:val="004B0F2A"/>
    <w:rsid w:val="004B12E0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CAB"/>
    <w:rsid w:val="004D2CB3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FFF"/>
    <w:rsid w:val="004D40BE"/>
    <w:rsid w:val="004D40FA"/>
    <w:rsid w:val="004D4433"/>
    <w:rsid w:val="004D45D4"/>
    <w:rsid w:val="004D4620"/>
    <w:rsid w:val="004D49BB"/>
    <w:rsid w:val="004D4C4A"/>
    <w:rsid w:val="004D4D9D"/>
    <w:rsid w:val="004D4F65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266"/>
    <w:rsid w:val="004E42F7"/>
    <w:rsid w:val="004E4406"/>
    <w:rsid w:val="004E4523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2A1"/>
    <w:rsid w:val="004F23CE"/>
    <w:rsid w:val="004F26F9"/>
    <w:rsid w:val="004F2809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F9"/>
    <w:rsid w:val="004F5CEC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23B"/>
    <w:rsid w:val="004F72BB"/>
    <w:rsid w:val="004F7362"/>
    <w:rsid w:val="004F742C"/>
    <w:rsid w:val="004F74A4"/>
    <w:rsid w:val="004F752C"/>
    <w:rsid w:val="004F763D"/>
    <w:rsid w:val="004F7878"/>
    <w:rsid w:val="004F78DD"/>
    <w:rsid w:val="004F78E4"/>
    <w:rsid w:val="004F7A01"/>
    <w:rsid w:val="004F7A42"/>
    <w:rsid w:val="004F7B6B"/>
    <w:rsid w:val="004F7C34"/>
    <w:rsid w:val="004F7CAE"/>
    <w:rsid w:val="004F7CF1"/>
    <w:rsid w:val="004F7D67"/>
    <w:rsid w:val="004F7EB4"/>
    <w:rsid w:val="005003A8"/>
    <w:rsid w:val="00500537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E0"/>
    <w:rsid w:val="00503229"/>
    <w:rsid w:val="0050329C"/>
    <w:rsid w:val="005035E3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7EC"/>
    <w:rsid w:val="00506995"/>
    <w:rsid w:val="00506AE4"/>
    <w:rsid w:val="00506C5B"/>
    <w:rsid w:val="00506D15"/>
    <w:rsid w:val="00506D1A"/>
    <w:rsid w:val="00506E7A"/>
    <w:rsid w:val="00507231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86C"/>
    <w:rsid w:val="00510C04"/>
    <w:rsid w:val="00510E5A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4AD"/>
    <w:rsid w:val="005255D3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D23"/>
    <w:rsid w:val="00526FF4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9C5"/>
    <w:rsid w:val="00532CB3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84"/>
    <w:rsid w:val="0053478F"/>
    <w:rsid w:val="005349F3"/>
    <w:rsid w:val="00534A11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2A"/>
    <w:rsid w:val="00535B6A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72DF"/>
    <w:rsid w:val="0053735B"/>
    <w:rsid w:val="00537662"/>
    <w:rsid w:val="005376F8"/>
    <w:rsid w:val="00537720"/>
    <w:rsid w:val="005379FB"/>
    <w:rsid w:val="00537DAF"/>
    <w:rsid w:val="00537F5F"/>
    <w:rsid w:val="00537F93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1C1"/>
    <w:rsid w:val="00544373"/>
    <w:rsid w:val="00544396"/>
    <w:rsid w:val="005444DE"/>
    <w:rsid w:val="0054458C"/>
    <w:rsid w:val="00544817"/>
    <w:rsid w:val="00544B77"/>
    <w:rsid w:val="00544D4E"/>
    <w:rsid w:val="00544D51"/>
    <w:rsid w:val="00544DC9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F1"/>
    <w:rsid w:val="00550C9B"/>
    <w:rsid w:val="00550D9B"/>
    <w:rsid w:val="00550DC3"/>
    <w:rsid w:val="00550F24"/>
    <w:rsid w:val="00550FAC"/>
    <w:rsid w:val="005513C3"/>
    <w:rsid w:val="0055153F"/>
    <w:rsid w:val="00551656"/>
    <w:rsid w:val="0055167C"/>
    <w:rsid w:val="005517B2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61F"/>
    <w:rsid w:val="00565663"/>
    <w:rsid w:val="0056571A"/>
    <w:rsid w:val="0056584B"/>
    <w:rsid w:val="005659EC"/>
    <w:rsid w:val="00565B47"/>
    <w:rsid w:val="00565BC5"/>
    <w:rsid w:val="00565C36"/>
    <w:rsid w:val="00565FAE"/>
    <w:rsid w:val="0056606F"/>
    <w:rsid w:val="005660D8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4BE"/>
    <w:rsid w:val="0057652D"/>
    <w:rsid w:val="005766D5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82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63"/>
    <w:rsid w:val="00583D41"/>
    <w:rsid w:val="00583F6C"/>
    <w:rsid w:val="00583F81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B63"/>
    <w:rsid w:val="00585F74"/>
    <w:rsid w:val="0058606D"/>
    <w:rsid w:val="00586278"/>
    <w:rsid w:val="00586371"/>
    <w:rsid w:val="005863F0"/>
    <w:rsid w:val="005864A8"/>
    <w:rsid w:val="005864A9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4FB"/>
    <w:rsid w:val="005935BA"/>
    <w:rsid w:val="0059378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F4F"/>
    <w:rsid w:val="00597FCB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660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AC0"/>
    <w:rsid w:val="005A2B54"/>
    <w:rsid w:val="005A2BBD"/>
    <w:rsid w:val="005A3182"/>
    <w:rsid w:val="005A324A"/>
    <w:rsid w:val="005A337C"/>
    <w:rsid w:val="005A3459"/>
    <w:rsid w:val="005A346C"/>
    <w:rsid w:val="005A3615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882"/>
    <w:rsid w:val="005B7CBF"/>
    <w:rsid w:val="005B7D63"/>
    <w:rsid w:val="005B7D6B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9BA"/>
    <w:rsid w:val="005C19FD"/>
    <w:rsid w:val="005C1CA7"/>
    <w:rsid w:val="005C1D6B"/>
    <w:rsid w:val="005C1E2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415"/>
    <w:rsid w:val="005C5781"/>
    <w:rsid w:val="005C5813"/>
    <w:rsid w:val="005C58CF"/>
    <w:rsid w:val="005C594E"/>
    <w:rsid w:val="005C59D8"/>
    <w:rsid w:val="005C5BF2"/>
    <w:rsid w:val="005C5F1B"/>
    <w:rsid w:val="005C5FB3"/>
    <w:rsid w:val="005C5FC0"/>
    <w:rsid w:val="005C609A"/>
    <w:rsid w:val="005C6265"/>
    <w:rsid w:val="005C6286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71D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B2"/>
    <w:rsid w:val="005E44E1"/>
    <w:rsid w:val="005E4514"/>
    <w:rsid w:val="005E45EF"/>
    <w:rsid w:val="005E46BF"/>
    <w:rsid w:val="005E46F0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E8B"/>
    <w:rsid w:val="005F4EFA"/>
    <w:rsid w:val="005F4FEE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B03"/>
    <w:rsid w:val="00602B05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E4F"/>
    <w:rsid w:val="00604063"/>
    <w:rsid w:val="006041E5"/>
    <w:rsid w:val="00604252"/>
    <w:rsid w:val="00604334"/>
    <w:rsid w:val="00604403"/>
    <w:rsid w:val="0060446B"/>
    <w:rsid w:val="006044D1"/>
    <w:rsid w:val="0060454D"/>
    <w:rsid w:val="006046D0"/>
    <w:rsid w:val="00604746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C85"/>
    <w:rsid w:val="00605CE5"/>
    <w:rsid w:val="00605D0E"/>
    <w:rsid w:val="00605F0F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A80"/>
    <w:rsid w:val="00606B54"/>
    <w:rsid w:val="00606B7D"/>
    <w:rsid w:val="00606D12"/>
    <w:rsid w:val="00606D25"/>
    <w:rsid w:val="00606D2E"/>
    <w:rsid w:val="00607093"/>
    <w:rsid w:val="00607238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F2"/>
    <w:rsid w:val="00610420"/>
    <w:rsid w:val="00610517"/>
    <w:rsid w:val="006106E8"/>
    <w:rsid w:val="0061074A"/>
    <w:rsid w:val="0061091B"/>
    <w:rsid w:val="00610B8B"/>
    <w:rsid w:val="00610F7A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B12"/>
    <w:rsid w:val="00613BAD"/>
    <w:rsid w:val="006141B2"/>
    <w:rsid w:val="006141BD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89C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6A"/>
    <w:rsid w:val="00622731"/>
    <w:rsid w:val="0062278F"/>
    <w:rsid w:val="006227BB"/>
    <w:rsid w:val="00622966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6125"/>
    <w:rsid w:val="0062613A"/>
    <w:rsid w:val="00626195"/>
    <w:rsid w:val="00626205"/>
    <w:rsid w:val="006262A5"/>
    <w:rsid w:val="006262CA"/>
    <w:rsid w:val="00626356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B98"/>
    <w:rsid w:val="00640CF6"/>
    <w:rsid w:val="00640E7C"/>
    <w:rsid w:val="00640EC4"/>
    <w:rsid w:val="00640F0F"/>
    <w:rsid w:val="0064109B"/>
    <w:rsid w:val="006411B3"/>
    <w:rsid w:val="00641314"/>
    <w:rsid w:val="00641325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574"/>
    <w:rsid w:val="006426E1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D2"/>
    <w:rsid w:val="006452B6"/>
    <w:rsid w:val="0064533D"/>
    <w:rsid w:val="0064538E"/>
    <w:rsid w:val="0064542C"/>
    <w:rsid w:val="00645577"/>
    <w:rsid w:val="0064558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A"/>
    <w:rsid w:val="00650A30"/>
    <w:rsid w:val="00650A76"/>
    <w:rsid w:val="00650BCD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71B4"/>
    <w:rsid w:val="0065761F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87A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60F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A5A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6B6"/>
    <w:rsid w:val="006846CA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DC"/>
    <w:rsid w:val="00686446"/>
    <w:rsid w:val="00686738"/>
    <w:rsid w:val="00686874"/>
    <w:rsid w:val="0068690B"/>
    <w:rsid w:val="0068699F"/>
    <w:rsid w:val="006869DD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EEF"/>
    <w:rsid w:val="006930A2"/>
    <w:rsid w:val="00693264"/>
    <w:rsid w:val="00693299"/>
    <w:rsid w:val="00693579"/>
    <w:rsid w:val="00693652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83"/>
    <w:rsid w:val="00696621"/>
    <w:rsid w:val="00696852"/>
    <w:rsid w:val="0069685B"/>
    <w:rsid w:val="006968F8"/>
    <w:rsid w:val="006968FF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EDF"/>
    <w:rsid w:val="006A2273"/>
    <w:rsid w:val="006A249B"/>
    <w:rsid w:val="006A2560"/>
    <w:rsid w:val="006A275B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CA"/>
    <w:rsid w:val="006B4B4C"/>
    <w:rsid w:val="006B4B79"/>
    <w:rsid w:val="006B4B8E"/>
    <w:rsid w:val="006B4CD0"/>
    <w:rsid w:val="006B4E13"/>
    <w:rsid w:val="006B4E92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E6F"/>
    <w:rsid w:val="006B7F24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56F"/>
    <w:rsid w:val="006C16D5"/>
    <w:rsid w:val="006C184E"/>
    <w:rsid w:val="006C1C92"/>
    <w:rsid w:val="006C1CE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B1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C45"/>
    <w:rsid w:val="006C7FDB"/>
    <w:rsid w:val="006D0017"/>
    <w:rsid w:val="006D006A"/>
    <w:rsid w:val="006D024B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A7A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80F"/>
    <w:rsid w:val="006D6A27"/>
    <w:rsid w:val="006D6B08"/>
    <w:rsid w:val="006D6E0B"/>
    <w:rsid w:val="006D6EC2"/>
    <w:rsid w:val="006D6F72"/>
    <w:rsid w:val="006D7262"/>
    <w:rsid w:val="006D73D2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87"/>
    <w:rsid w:val="006E0DF8"/>
    <w:rsid w:val="006E0FA2"/>
    <w:rsid w:val="006E1222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904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67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265"/>
    <w:rsid w:val="006E62B5"/>
    <w:rsid w:val="006E64D2"/>
    <w:rsid w:val="006E64DA"/>
    <w:rsid w:val="006E663C"/>
    <w:rsid w:val="006E68B6"/>
    <w:rsid w:val="006E6B77"/>
    <w:rsid w:val="006E6BF3"/>
    <w:rsid w:val="006E6D5A"/>
    <w:rsid w:val="006E6F8A"/>
    <w:rsid w:val="006E6FBC"/>
    <w:rsid w:val="006E706E"/>
    <w:rsid w:val="006E7205"/>
    <w:rsid w:val="006E7253"/>
    <w:rsid w:val="006E7394"/>
    <w:rsid w:val="006E73F1"/>
    <w:rsid w:val="006E7571"/>
    <w:rsid w:val="006E7589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BF"/>
    <w:rsid w:val="00706BD8"/>
    <w:rsid w:val="00706DA3"/>
    <w:rsid w:val="00706DDB"/>
    <w:rsid w:val="00706F0D"/>
    <w:rsid w:val="00706F19"/>
    <w:rsid w:val="007071D5"/>
    <w:rsid w:val="007072CB"/>
    <w:rsid w:val="0070755B"/>
    <w:rsid w:val="0070765C"/>
    <w:rsid w:val="00707989"/>
    <w:rsid w:val="00707A23"/>
    <w:rsid w:val="00707C8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AA"/>
    <w:rsid w:val="0071283E"/>
    <w:rsid w:val="00712861"/>
    <w:rsid w:val="00712BA7"/>
    <w:rsid w:val="00712D67"/>
    <w:rsid w:val="00712E2C"/>
    <w:rsid w:val="00712FD4"/>
    <w:rsid w:val="0071303D"/>
    <w:rsid w:val="007130D4"/>
    <w:rsid w:val="00713320"/>
    <w:rsid w:val="00713360"/>
    <w:rsid w:val="00713397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A94"/>
    <w:rsid w:val="00714ABF"/>
    <w:rsid w:val="00714B3C"/>
    <w:rsid w:val="00714EF6"/>
    <w:rsid w:val="007150B2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EAF"/>
    <w:rsid w:val="00734FED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51B"/>
    <w:rsid w:val="0073758F"/>
    <w:rsid w:val="00737617"/>
    <w:rsid w:val="00737741"/>
    <w:rsid w:val="0073794D"/>
    <w:rsid w:val="00737B54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AC"/>
    <w:rsid w:val="007422FF"/>
    <w:rsid w:val="00742548"/>
    <w:rsid w:val="007426A2"/>
    <w:rsid w:val="00742740"/>
    <w:rsid w:val="00742CA4"/>
    <w:rsid w:val="00742E1C"/>
    <w:rsid w:val="00742E53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82"/>
    <w:rsid w:val="007476D7"/>
    <w:rsid w:val="007477F7"/>
    <w:rsid w:val="007478E5"/>
    <w:rsid w:val="00747A15"/>
    <w:rsid w:val="00747C59"/>
    <w:rsid w:val="00747D17"/>
    <w:rsid w:val="00747D2F"/>
    <w:rsid w:val="00747E1D"/>
    <w:rsid w:val="00747FFD"/>
    <w:rsid w:val="007500D1"/>
    <w:rsid w:val="007504B3"/>
    <w:rsid w:val="0075087F"/>
    <w:rsid w:val="007508C7"/>
    <w:rsid w:val="00750947"/>
    <w:rsid w:val="00750A4F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73F"/>
    <w:rsid w:val="00752830"/>
    <w:rsid w:val="007528B3"/>
    <w:rsid w:val="007528C4"/>
    <w:rsid w:val="00752AC4"/>
    <w:rsid w:val="00752BE4"/>
    <w:rsid w:val="00752C0D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A04"/>
    <w:rsid w:val="00753BAC"/>
    <w:rsid w:val="00753F4A"/>
    <w:rsid w:val="007540FB"/>
    <w:rsid w:val="00754259"/>
    <w:rsid w:val="007542F5"/>
    <w:rsid w:val="00754303"/>
    <w:rsid w:val="00754517"/>
    <w:rsid w:val="007545D8"/>
    <w:rsid w:val="0075471F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69C"/>
    <w:rsid w:val="00762972"/>
    <w:rsid w:val="00762A04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507"/>
    <w:rsid w:val="007655A0"/>
    <w:rsid w:val="007655FA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AA"/>
    <w:rsid w:val="00770404"/>
    <w:rsid w:val="00770422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F13"/>
    <w:rsid w:val="007732A4"/>
    <w:rsid w:val="0077361A"/>
    <w:rsid w:val="007736FC"/>
    <w:rsid w:val="0077372D"/>
    <w:rsid w:val="007737D1"/>
    <w:rsid w:val="007737FB"/>
    <w:rsid w:val="007738BB"/>
    <w:rsid w:val="00773B60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F2F"/>
    <w:rsid w:val="00777FE2"/>
    <w:rsid w:val="007803DB"/>
    <w:rsid w:val="0078043A"/>
    <w:rsid w:val="0078059D"/>
    <w:rsid w:val="0078062D"/>
    <w:rsid w:val="00780912"/>
    <w:rsid w:val="00780A01"/>
    <w:rsid w:val="00780A73"/>
    <w:rsid w:val="00780B29"/>
    <w:rsid w:val="00780F23"/>
    <w:rsid w:val="00781024"/>
    <w:rsid w:val="0078121A"/>
    <w:rsid w:val="0078134B"/>
    <w:rsid w:val="00781376"/>
    <w:rsid w:val="007813EC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65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36"/>
    <w:rsid w:val="007947A1"/>
    <w:rsid w:val="007947F3"/>
    <w:rsid w:val="0079488D"/>
    <w:rsid w:val="007949EF"/>
    <w:rsid w:val="00794BA2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FFC"/>
    <w:rsid w:val="007A401D"/>
    <w:rsid w:val="007A4152"/>
    <w:rsid w:val="007A419F"/>
    <w:rsid w:val="007A4569"/>
    <w:rsid w:val="007A45B4"/>
    <w:rsid w:val="007A4767"/>
    <w:rsid w:val="007A4781"/>
    <w:rsid w:val="007A4A23"/>
    <w:rsid w:val="007A4B77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EE"/>
    <w:rsid w:val="007B0B1F"/>
    <w:rsid w:val="007B0B9F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87"/>
    <w:rsid w:val="007B3698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CB"/>
    <w:rsid w:val="007C3914"/>
    <w:rsid w:val="007C399D"/>
    <w:rsid w:val="007C3A9F"/>
    <w:rsid w:val="007C3B9B"/>
    <w:rsid w:val="007C3C49"/>
    <w:rsid w:val="007C3EB8"/>
    <w:rsid w:val="007C3FD8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103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A6"/>
    <w:rsid w:val="007D45CC"/>
    <w:rsid w:val="007D45F8"/>
    <w:rsid w:val="007D4625"/>
    <w:rsid w:val="007D4664"/>
    <w:rsid w:val="007D46D1"/>
    <w:rsid w:val="007D48F4"/>
    <w:rsid w:val="007D4B38"/>
    <w:rsid w:val="007D4C2A"/>
    <w:rsid w:val="007D4C6B"/>
    <w:rsid w:val="007D4C90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6B3"/>
    <w:rsid w:val="007E5935"/>
    <w:rsid w:val="007E59A8"/>
    <w:rsid w:val="007E5A6E"/>
    <w:rsid w:val="007E61F5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8000C8"/>
    <w:rsid w:val="0080012E"/>
    <w:rsid w:val="0080017E"/>
    <w:rsid w:val="008001AE"/>
    <w:rsid w:val="0080026A"/>
    <w:rsid w:val="008004B7"/>
    <w:rsid w:val="00800527"/>
    <w:rsid w:val="0080067E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512"/>
    <w:rsid w:val="00803563"/>
    <w:rsid w:val="008036CF"/>
    <w:rsid w:val="008037CF"/>
    <w:rsid w:val="00803E72"/>
    <w:rsid w:val="00803F6C"/>
    <w:rsid w:val="00804033"/>
    <w:rsid w:val="008040E8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A9B"/>
    <w:rsid w:val="00807BDB"/>
    <w:rsid w:val="00807C81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37"/>
    <w:rsid w:val="008111E7"/>
    <w:rsid w:val="008116F5"/>
    <w:rsid w:val="00811783"/>
    <w:rsid w:val="008117F3"/>
    <w:rsid w:val="00811B18"/>
    <w:rsid w:val="00811B48"/>
    <w:rsid w:val="00811BA6"/>
    <w:rsid w:val="00811C87"/>
    <w:rsid w:val="00812111"/>
    <w:rsid w:val="008121BB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41B8"/>
    <w:rsid w:val="00814209"/>
    <w:rsid w:val="00814229"/>
    <w:rsid w:val="00814298"/>
    <w:rsid w:val="00814408"/>
    <w:rsid w:val="0081452C"/>
    <w:rsid w:val="00814631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4A5"/>
    <w:rsid w:val="008175B6"/>
    <w:rsid w:val="008175EF"/>
    <w:rsid w:val="008177A9"/>
    <w:rsid w:val="00817844"/>
    <w:rsid w:val="0081796D"/>
    <w:rsid w:val="008179BD"/>
    <w:rsid w:val="008179F3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6B9"/>
    <w:rsid w:val="008236EB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A6"/>
    <w:rsid w:val="00824B4D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82"/>
    <w:rsid w:val="00825774"/>
    <w:rsid w:val="0082578F"/>
    <w:rsid w:val="0082583E"/>
    <w:rsid w:val="00825AFE"/>
    <w:rsid w:val="00825B57"/>
    <w:rsid w:val="00825BEF"/>
    <w:rsid w:val="00825C28"/>
    <w:rsid w:val="00825CD2"/>
    <w:rsid w:val="00825EDB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26F"/>
    <w:rsid w:val="008272F9"/>
    <w:rsid w:val="008273E7"/>
    <w:rsid w:val="008275E2"/>
    <w:rsid w:val="008278E4"/>
    <w:rsid w:val="00827A2A"/>
    <w:rsid w:val="00827AC5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67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B9"/>
    <w:rsid w:val="008328EA"/>
    <w:rsid w:val="00832929"/>
    <w:rsid w:val="00832B0A"/>
    <w:rsid w:val="00832B9C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117"/>
    <w:rsid w:val="00834205"/>
    <w:rsid w:val="00834290"/>
    <w:rsid w:val="00834390"/>
    <w:rsid w:val="0083461B"/>
    <w:rsid w:val="0083466D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779"/>
    <w:rsid w:val="008379D1"/>
    <w:rsid w:val="00837A98"/>
    <w:rsid w:val="00837B3C"/>
    <w:rsid w:val="00837BE5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CE"/>
    <w:rsid w:val="00850304"/>
    <w:rsid w:val="008503C4"/>
    <w:rsid w:val="0085054A"/>
    <w:rsid w:val="008507FD"/>
    <w:rsid w:val="00850903"/>
    <w:rsid w:val="008509DD"/>
    <w:rsid w:val="008509EC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4A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68"/>
    <w:rsid w:val="00867928"/>
    <w:rsid w:val="00867966"/>
    <w:rsid w:val="00867B55"/>
    <w:rsid w:val="00867CE4"/>
    <w:rsid w:val="00867D30"/>
    <w:rsid w:val="00867DD3"/>
    <w:rsid w:val="00867E34"/>
    <w:rsid w:val="00867E39"/>
    <w:rsid w:val="00867FA7"/>
    <w:rsid w:val="00867FFB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40D"/>
    <w:rsid w:val="00872595"/>
    <w:rsid w:val="008725D9"/>
    <w:rsid w:val="00872670"/>
    <w:rsid w:val="0087269A"/>
    <w:rsid w:val="008728BD"/>
    <w:rsid w:val="008728D9"/>
    <w:rsid w:val="00872A12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62"/>
    <w:rsid w:val="00873722"/>
    <w:rsid w:val="008737E6"/>
    <w:rsid w:val="00873875"/>
    <w:rsid w:val="00873C69"/>
    <w:rsid w:val="00873DA4"/>
    <w:rsid w:val="00873E01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AC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6008"/>
    <w:rsid w:val="00876121"/>
    <w:rsid w:val="0087618B"/>
    <w:rsid w:val="00876255"/>
    <w:rsid w:val="008763E4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C6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24A"/>
    <w:rsid w:val="0089129A"/>
    <w:rsid w:val="00891430"/>
    <w:rsid w:val="00891493"/>
    <w:rsid w:val="00891518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96D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62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272"/>
    <w:rsid w:val="008B3362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A5A"/>
    <w:rsid w:val="008C0A5D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974"/>
    <w:rsid w:val="008C7986"/>
    <w:rsid w:val="008C7A69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FA0"/>
    <w:rsid w:val="008D2059"/>
    <w:rsid w:val="008D2175"/>
    <w:rsid w:val="008D2209"/>
    <w:rsid w:val="008D22F6"/>
    <w:rsid w:val="008D23C2"/>
    <w:rsid w:val="008D2416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692"/>
    <w:rsid w:val="008D3706"/>
    <w:rsid w:val="008D37E6"/>
    <w:rsid w:val="008D393E"/>
    <w:rsid w:val="008D4062"/>
    <w:rsid w:val="008D4107"/>
    <w:rsid w:val="008D45CC"/>
    <w:rsid w:val="008D46F4"/>
    <w:rsid w:val="008D4B1C"/>
    <w:rsid w:val="008D4B73"/>
    <w:rsid w:val="008D4C53"/>
    <w:rsid w:val="008D4CE4"/>
    <w:rsid w:val="008D53D0"/>
    <w:rsid w:val="008D55BE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933"/>
    <w:rsid w:val="008D7946"/>
    <w:rsid w:val="008D7959"/>
    <w:rsid w:val="008D7A2D"/>
    <w:rsid w:val="008D7D2D"/>
    <w:rsid w:val="008D7DBB"/>
    <w:rsid w:val="008D7E3B"/>
    <w:rsid w:val="008D7E53"/>
    <w:rsid w:val="008E0115"/>
    <w:rsid w:val="008E0225"/>
    <w:rsid w:val="008E02E5"/>
    <w:rsid w:val="008E034A"/>
    <w:rsid w:val="008E034F"/>
    <w:rsid w:val="008E04CC"/>
    <w:rsid w:val="008E080D"/>
    <w:rsid w:val="008E08C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E54"/>
    <w:rsid w:val="008E3F82"/>
    <w:rsid w:val="008E410C"/>
    <w:rsid w:val="008E4746"/>
    <w:rsid w:val="008E4790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616A"/>
    <w:rsid w:val="008F6367"/>
    <w:rsid w:val="008F65C8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49E"/>
    <w:rsid w:val="008F74A7"/>
    <w:rsid w:val="008F7546"/>
    <w:rsid w:val="008F7595"/>
    <w:rsid w:val="008F75BC"/>
    <w:rsid w:val="008F75BF"/>
    <w:rsid w:val="008F7987"/>
    <w:rsid w:val="008F7991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698"/>
    <w:rsid w:val="009006E7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984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984"/>
    <w:rsid w:val="009059B3"/>
    <w:rsid w:val="009059DE"/>
    <w:rsid w:val="00905ADE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B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30"/>
    <w:rsid w:val="00922697"/>
    <w:rsid w:val="009226C7"/>
    <w:rsid w:val="00922D62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43D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D57"/>
    <w:rsid w:val="00933E39"/>
    <w:rsid w:val="00933F3B"/>
    <w:rsid w:val="00933FBF"/>
    <w:rsid w:val="009340B2"/>
    <w:rsid w:val="00934200"/>
    <w:rsid w:val="009343CB"/>
    <w:rsid w:val="00934513"/>
    <w:rsid w:val="009347B7"/>
    <w:rsid w:val="009347F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AD"/>
    <w:rsid w:val="00936D0D"/>
    <w:rsid w:val="00936EE8"/>
    <w:rsid w:val="00936F3C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44C"/>
    <w:rsid w:val="00945465"/>
    <w:rsid w:val="009456E2"/>
    <w:rsid w:val="0094572D"/>
    <w:rsid w:val="00945835"/>
    <w:rsid w:val="009459C2"/>
    <w:rsid w:val="00945D38"/>
    <w:rsid w:val="00945D92"/>
    <w:rsid w:val="00945DAA"/>
    <w:rsid w:val="00945E26"/>
    <w:rsid w:val="0094636F"/>
    <w:rsid w:val="009463E7"/>
    <w:rsid w:val="009466FA"/>
    <w:rsid w:val="009467F8"/>
    <w:rsid w:val="0094699B"/>
    <w:rsid w:val="00946E2D"/>
    <w:rsid w:val="00946EEB"/>
    <w:rsid w:val="00946F15"/>
    <w:rsid w:val="009471E5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9B5"/>
    <w:rsid w:val="00955B69"/>
    <w:rsid w:val="00955B6E"/>
    <w:rsid w:val="00955BAA"/>
    <w:rsid w:val="00955C85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543"/>
    <w:rsid w:val="00956594"/>
    <w:rsid w:val="00956665"/>
    <w:rsid w:val="0095673C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DC7"/>
    <w:rsid w:val="00962FC3"/>
    <w:rsid w:val="0096304D"/>
    <w:rsid w:val="0096305E"/>
    <w:rsid w:val="00963254"/>
    <w:rsid w:val="00963448"/>
    <w:rsid w:val="009635C5"/>
    <w:rsid w:val="009637D0"/>
    <w:rsid w:val="009638EB"/>
    <w:rsid w:val="0096393B"/>
    <w:rsid w:val="0096393C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DF3"/>
    <w:rsid w:val="00967E09"/>
    <w:rsid w:val="00967EA6"/>
    <w:rsid w:val="00967EDB"/>
    <w:rsid w:val="009700BB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D62"/>
    <w:rsid w:val="00972E4D"/>
    <w:rsid w:val="00972ED8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D"/>
    <w:rsid w:val="00977A6C"/>
    <w:rsid w:val="00977A98"/>
    <w:rsid w:val="00977D3A"/>
    <w:rsid w:val="00977D71"/>
    <w:rsid w:val="00977DA4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97"/>
    <w:rsid w:val="00982C50"/>
    <w:rsid w:val="00982D71"/>
    <w:rsid w:val="00982DFE"/>
    <w:rsid w:val="00982F6C"/>
    <w:rsid w:val="00982F6F"/>
    <w:rsid w:val="00983041"/>
    <w:rsid w:val="00983213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FD"/>
    <w:rsid w:val="009858A6"/>
    <w:rsid w:val="009859F1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DA0"/>
    <w:rsid w:val="00990E8B"/>
    <w:rsid w:val="00990EDF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3160"/>
    <w:rsid w:val="009931AD"/>
    <w:rsid w:val="009934BF"/>
    <w:rsid w:val="009934C5"/>
    <w:rsid w:val="009935BA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7052"/>
    <w:rsid w:val="009970A6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D6"/>
    <w:rsid w:val="009A1B55"/>
    <w:rsid w:val="009A1C83"/>
    <w:rsid w:val="009A1DAA"/>
    <w:rsid w:val="009A1ED0"/>
    <w:rsid w:val="009A1FB8"/>
    <w:rsid w:val="009A1FBF"/>
    <w:rsid w:val="009A203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DAD"/>
    <w:rsid w:val="009B3DD0"/>
    <w:rsid w:val="009B4005"/>
    <w:rsid w:val="009B4015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29F"/>
    <w:rsid w:val="009B538F"/>
    <w:rsid w:val="009B54FA"/>
    <w:rsid w:val="009B561B"/>
    <w:rsid w:val="009B576D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681"/>
    <w:rsid w:val="009B76FC"/>
    <w:rsid w:val="009B789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1CE"/>
    <w:rsid w:val="009C3282"/>
    <w:rsid w:val="009C328D"/>
    <w:rsid w:val="009C3315"/>
    <w:rsid w:val="009C336F"/>
    <w:rsid w:val="009C34AB"/>
    <w:rsid w:val="009C36BC"/>
    <w:rsid w:val="009C38F7"/>
    <w:rsid w:val="009C3952"/>
    <w:rsid w:val="009C39D7"/>
    <w:rsid w:val="009C3C43"/>
    <w:rsid w:val="009C3E7B"/>
    <w:rsid w:val="009C4066"/>
    <w:rsid w:val="009C425A"/>
    <w:rsid w:val="009C4575"/>
    <w:rsid w:val="009C457A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AD8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21D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4F2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754"/>
    <w:rsid w:val="009E2818"/>
    <w:rsid w:val="009E2981"/>
    <w:rsid w:val="009E2B92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B"/>
    <w:rsid w:val="009E3AC5"/>
    <w:rsid w:val="009E3B24"/>
    <w:rsid w:val="009E3D6D"/>
    <w:rsid w:val="009E3E24"/>
    <w:rsid w:val="009E3EEE"/>
    <w:rsid w:val="009E3F91"/>
    <w:rsid w:val="009E3FC2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6B9"/>
    <w:rsid w:val="009E675C"/>
    <w:rsid w:val="009E6771"/>
    <w:rsid w:val="009E678F"/>
    <w:rsid w:val="009E6A37"/>
    <w:rsid w:val="009E6B1B"/>
    <w:rsid w:val="009E6C59"/>
    <w:rsid w:val="009E6E57"/>
    <w:rsid w:val="009E6E61"/>
    <w:rsid w:val="009E6FAD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74D"/>
    <w:rsid w:val="009F5766"/>
    <w:rsid w:val="009F57DE"/>
    <w:rsid w:val="009F59B5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C1"/>
    <w:rsid w:val="00A0186C"/>
    <w:rsid w:val="00A018C7"/>
    <w:rsid w:val="00A01926"/>
    <w:rsid w:val="00A019AB"/>
    <w:rsid w:val="00A019EA"/>
    <w:rsid w:val="00A01B4B"/>
    <w:rsid w:val="00A01C1A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80"/>
    <w:rsid w:val="00A11298"/>
    <w:rsid w:val="00A11359"/>
    <w:rsid w:val="00A11362"/>
    <w:rsid w:val="00A11407"/>
    <w:rsid w:val="00A11646"/>
    <w:rsid w:val="00A11657"/>
    <w:rsid w:val="00A11946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96D"/>
    <w:rsid w:val="00A139A1"/>
    <w:rsid w:val="00A13C0B"/>
    <w:rsid w:val="00A13C24"/>
    <w:rsid w:val="00A13C45"/>
    <w:rsid w:val="00A14283"/>
    <w:rsid w:val="00A142C1"/>
    <w:rsid w:val="00A14309"/>
    <w:rsid w:val="00A14381"/>
    <w:rsid w:val="00A143B4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BB"/>
    <w:rsid w:val="00A16DE1"/>
    <w:rsid w:val="00A17144"/>
    <w:rsid w:val="00A171A2"/>
    <w:rsid w:val="00A171F1"/>
    <w:rsid w:val="00A1731B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7FD"/>
    <w:rsid w:val="00A209FA"/>
    <w:rsid w:val="00A20B52"/>
    <w:rsid w:val="00A20CEC"/>
    <w:rsid w:val="00A20DE5"/>
    <w:rsid w:val="00A20E3C"/>
    <w:rsid w:val="00A20E75"/>
    <w:rsid w:val="00A20EC1"/>
    <w:rsid w:val="00A20F9E"/>
    <w:rsid w:val="00A2108B"/>
    <w:rsid w:val="00A21187"/>
    <w:rsid w:val="00A2142E"/>
    <w:rsid w:val="00A21487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E09"/>
    <w:rsid w:val="00A22F14"/>
    <w:rsid w:val="00A22FBB"/>
    <w:rsid w:val="00A23169"/>
    <w:rsid w:val="00A2347F"/>
    <w:rsid w:val="00A234D0"/>
    <w:rsid w:val="00A23569"/>
    <w:rsid w:val="00A2356B"/>
    <w:rsid w:val="00A236E4"/>
    <w:rsid w:val="00A237A2"/>
    <w:rsid w:val="00A2393D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E67"/>
    <w:rsid w:val="00A24EAF"/>
    <w:rsid w:val="00A24ED7"/>
    <w:rsid w:val="00A24F0F"/>
    <w:rsid w:val="00A24F6E"/>
    <w:rsid w:val="00A25109"/>
    <w:rsid w:val="00A25112"/>
    <w:rsid w:val="00A251DA"/>
    <w:rsid w:val="00A25211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EE"/>
    <w:rsid w:val="00A25937"/>
    <w:rsid w:val="00A25A2C"/>
    <w:rsid w:val="00A25ADE"/>
    <w:rsid w:val="00A25B4C"/>
    <w:rsid w:val="00A25E2E"/>
    <w:rsid w:val="00A25F5C"/>
    <w:rsid w:val="00A25F77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57"/>
    <w:rsid w:val="00A320B8"/>
    <w:rsid w:val="00A32113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FE"/>
    <w:rsid w:val="00A32D4E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C0A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949"/>
    <w:rsid w:val="00A44A9B"/>
    <w:rsid w:val="00A44AB3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760"/>
    <w:rsid w:val="00A4776D"/>
    <w:rsid w:val="00A47797"/>
    <w:rsid w:val="00A477EA"/>
    <w:rsid w:val="00A47833"/>
    <w:rsid w:val="00A478FF"/>
    <w:rsid w:val="00A47AE3"/>
    <w:rsid w:val="00A47B7C"/>
    <w:rsid w:val="00A47DC6"/>
    <w:rsid w:val="00A47F30"/>
    <w:rsid w:val="00A50183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322A"/>
    <w:rsid w:val="00A53781"/>
    <w:rsid w:val="00A537AC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934"/>
    <w:rsid w:val="00A559B1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B9"/>
    <w:rsid w:val="00A570E1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EC6"/>
    <w:rsid w:val="00A66EFB"/>
    <w:rsid w:val="00A66F07"/>
    <w:rsid w:val="00A67096"/>
    <w:rsid w:val="00A67160"/>
    <w:rsid w:val="00A672A4"/>
    <w:rsid w:val="00A672C2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F56"/>
    <w:rsid w:val="00A700AA"/>
    <w:rsid w:val="00A7013A"/>
    <w:rsid w:val="00A7015B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CAC"/>
    <w:rsid w:val="00A76CEA"/>
    <w:rsid w:val="00A76D71"/>
    <w:rsid w:val="00A76DEB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C44"/>
    <w:rsid w:val="00A77D63"/>
    <w:rsid w:val="00A77D6F"/>
    <w:rsid w:val="00A77DA5"/>
    <w:rsid w:val="00A77E93"/>
    <w:rsid w:val="00A80388"/>
    <w:rsid w:val="00A803F5"/>
    <w:rsid w:val="00A8045A"/>
    <w:rsid w:val="00A805A8"/>
    <w:rsid w:val="00A805FC"/>
    <w:rsid w:val="00A80763"/>
    <w:rsid w:val="00A807C3"/>
    <w:rsid w:val="00A80A9B"/>
    <w:rsid w:val="00A80B0F"/>
    <w:rsid w:val="00A80BAF"/>
    <w:rsid w:val="00A80BB7"/>
    <w:rsid w:val="00A80C7E"/>
    <w:rsid w:val="00A80D48"/>
    <w:rsid w:val="00A8126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5B"/>
    <w:rsid w:val="00A845A8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FC"/>
    <w:rsid w:val="00A87AB0"/>
    <w:rsid w:val="00A87D0F"/>
    <w:rsid w:val="00A87E25"/>
    <w:rsid w:val="00A87E3A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40E1"/>
    <w:rsid w:val="00A9426E"/>
    <w:rsid w:val="00A94441"/>
    <w:rsid w:val="00A945CD"/>
    <w:rsid w:val="00A94A75"/>
    <w:rsid w:val="00A94AC8"/>
    <w:rsid w:val="00A94E0B"/>
    <w:rsid w:val="00A95180"/>
    <w:rsid w:val="00A954A5"/>
    <w:rsid w:val="00A956E4"/>
    <w:rsid w:val="00A95704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7F"/>
    <w:rsid w:val="00AA3151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B3"/>
    <w:rsid w:val="00AA44A5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180"/>
    <w:rsid w:val="00AA5336"/>
    <w:rsid w:val="00AA5405"/>
    <w:rsid w:val="00AA5492"/>
    <w:rsid w:val="00AA54A0"/>
    <w:rsid w:val="00AA54BA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AF2"/>
    <w:rsid w:val="00AA7BD9"/>
    <w:rsid w:val="00AA7D8A"/>
    <w:rsid w:val="00AB0106"/>
    <w:rsid w:val="00AB0139"/>
    <w:rsid w:val="00AB01C8"/>
    <w:rsid w:val="00AB01D2"/>
    <w:rsid w:val="00AB052F"/>
    <w:rsid w:val="00AB057D"/>
    <w:rsid w:val="00AB058B"/>
    <w:rsid w:val="00AB06E7"/>
    <w:rsid w:val="00AB070D"/>
    <w:rsid w:val="00AB0723"/>
    <w:rsid w:val="00AB0726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614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D3E"/>
    <w:rsid w:val="00AC1E3A"/>
    <w:rsid w:val="00AC1E59"/>
    <w:rsid w:val="00AC1EE0"/>
    <w:rsid w:val="00AC1F4B"/>
    <w:rsid w:val="00AC2192"/>
    <w:rsid w:val="00AC231A"/>
    <w:rsid w:val="00AC244B"/>
    <w:rsid w:val="00AC2A24"/>
    <w:rsid w:val="00AC2B80"/>
    <w:rsid w:val="00AC2C55"/>
    <w:rsid w:val="00AC2E20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55"/>
    <w:rsid w:val="00AC695A"/>
    <w:rsid w:val="00AC6A49"/>
    <w:rsid w:val="00AC6B3F"/>
    <w:rsid w:val="00AC6C9E"/>
    <w:rsid w:val="00AC6D7D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DA"/>
    <w:rsid w:val="00AE524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E7CA3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3A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F2"/>
    <w:rsid w:val="00AF7466"/>
    <w:rsid w:val="00AF7585"/>
    <w:rsid w:val="00AF76C8"/>
    <w:rsid w:val="00AF7AF4"/>
    <w:rsid w:val="00AF7B66"/>
    <w:rsid w:val="00AF7BB4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1016"/>
    <w:rsid w:val="00B0107A"/>
    <w:rsid w:val="00B010A2"/>
    <w:rsid w:val="00B011D4"/>
    <w:rsid w:val="00B012B9"/>
    <w:rsid w:val="00B01319"/>
    <w:rsid w:val="00B01475"/>
    <w:rsid w:val="00B015A9"/>
    <w:rsid w:val="00B015B8"/>
    <w:rsid w:val="00B01654"/>
    <w:rsid w:val="00B019D2"/>
    <w:rsid w:val="00B01ADE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A0F"/>
    <w:rsid w:val="00B02A62"/>
    <w:rsid w:val="00B02BA3"/>
    <w:rsid w:val="00B02CDE"/>
    <w:rsid w:val="00B02D56"/>
    <w:rsid w:val="00B02D64"/>
    <w:rsid w:val="00B02F9F"/>
    <w:rsid w:val="00B02FFB"/>
    <w:rsid w:val="00B031C8"/>
    <w:rsid w:val="00B03321"/>
    <w:rsid w:val="00B03387"/>
    <w:rsid w:val="00B035C3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100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778"/>
    <w:rsid w:val="00B167A3"/>
    <w:rsid w:val="00B16808"/>
    <w:rsid w:val="00B168A7"/>
    <w:rsid w:val="00B169BA"/>
    <w:rsid w:val="00B16AE9"/>
    <w:rsid w:val="00B16CCB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E7B"/>
    <w:rsid w:val="00B17F1F"/>
    <w:rsid w:val="00B17F45"/>
    <w:rsid w:val="00B2015B"/>
    <w:rsid w:val="00B2027E"/>
    <w:rsid w:val="00B203BF"/>
    <w:rsid w:val="00B20562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4E7"/>
    <w:rsid w:val="00B2250E"/>
    <w:rsid w:val="00B225B2"/>
    <w:rsid w:val="00B226E8"/>
    <w:rsid w:val="00B22719"/>
    <w:rsid w:val="00B22825"/>
    <w:rsid w:val="00B22970"/>
    <w:rsid w:val="00B22A49"/>
    <w:rsid w:val="00B22ACC"/>
    <w:rsid w:val="00B22CDB"/>
    <w:rsid w:val="00B22F53"/>
    <w:rsid w:val="00B23559"/>
    <w:rsid w:val="00B23644"/>
    <w:rsid w:val="00B236D1"/>
    <w:rsid w:val="00B23914"/>
    <w:rsid w:val="00B23964"/>
    <w:rsid w:val="00B23ACD"/>
    <w:rsid w:val="00B23B08"/>
    <w:rsid w:val="00B23C20"/>
    <w:rsid w:val="00B23CD1"/>
    <w:rsid w:val="00B23CF3"/>
    <w:rsid w:val="00B23EB3"/>
    <w:rsid w:val="00B2401A"/>
    <w:rsid w:val="00B2403F"/>
    <w:rsid w:val="00B2417D"/>
    <w:rsid w:val="00B24386"/>
    <w:rsid w:val="00B243E1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5286"/>
    <w:rsid w:val="00B252BA"/>
    <w:rsid w:val="00B252D7"/>
    <w:rsid w:val="00B25373"/>
    <w:rsid w:val="00B254E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6024"/>
    <w:rsid w:val="00B260A4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46A"/>
    <w:rsid w:val="00B344DB"/>
    <w:rsid w:val="00B345A5"/>
    <w:rsid w:val="00B3464B"/>
    <w:rsid w:val="00B3464D"/>
    <w:rsid w:val="00B346DC"/>
    <w:rsid w:val="00B34712"/>
    <w:rsid w:val="00B34927"/>
    <w:rsid w:val="00B3496F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12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752"/>
    <w:rsid w:val="00B42A71"/>
    <w:rsid w:val="00B42C4C"/>
    <w:rsid w:val="00B42D86"/>
    <w:rsid w:val="00B42EA7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50A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2CA"/>
    <w:rsid w:val="00B56382"/>
    <w:rsid w:val="00B5638E"/>
    <w:rsid w:val="00B564DD"/>
    <w:rsid w:val="00B566EC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41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95"/>
    <w:rsid w:val="00B6457A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74"/>
    <w:rsid w:val="00B66292"/>
    <w:rsid w:val="00B66293"/>
    <w:rsid w:val="00B665A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68E"/>
    <w:rsid w:val="00B6783F"/>
    <w:rsid w:val="00B678C6"/>
    <w:rsid w:val="00B678D9"/>
    <w:rsid w:val="00B67A41"/>
    <w:rsid w:val="00B67B6E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47C"/>
    <w:rsid w:val="00B775DF"/>
    <w:rsid w:val="00B7780B"/>
    <w:rsid w:val="00B77834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74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6E8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1D"/>
    <w:rsid w:val="00B90E59"/>
    <w:rsid w:val="00B90EAB"/>
    <w:rsid w:val="00B914A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D65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D8"/>
    <w:rsid w:val="00BA0BE8"/>
    <w:rsid w:val="00BA0E02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B"/>
    <w:rsid w:val="00BA3BF0"/>
    <w:rsid w:val="00BA3C03"/>
    <w:rsid w:val="00BA3CAE"/>
    <w:rsid w:val="00BA3DA1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73"/>
    <w:rsid w:val="00BB1163"/>
    <w:rsid w:val="00BB11F9"/>
    <w:rsid w:val="00BB1245"/>
    <w:rsid w:val="00BB12EB"/>
    <w:rsid w:val="00BB1356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CF"/>
    <w:rsid w:val="00BB355D"/>
    <w:rsid w:val="00BB35E4"/>
    <w:rsid w:val="00BB36CB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201C"/>
    <w:rsid w:val="00BC2031"/>
    <w:rsid w:val="00BC20D8"/>
    <w:rsid w:val="00BC21CA"/>
    <w:rsid w:val="00BC2224"/>
    <w:rsid w:val="00BC2290"/>
    <w:rsid w:val="00BC2776"/>
    <w:rsid w:val="00BC2B0C"/>
    <w:rsid w:val="00BC2B1B"/>
    <w:rsid w:val="00BC2EF7"/>
    <w:rsid w:val="00BC3036"/>
    <w:rsid w:val="00BC3196"/>
    <w:rsid w:val="00BC322F"/>
    <w:rsid w:val="00BC336D"/>
    <w:rsid w:val="00BC3396"/>
    <w:rsid w:val="00BC33D7"/>
    <w:rsid w:val="00BC3669"/>
    <w:rsid w:val="00BC37D5"/>
    <w:rsid w:val="00BC3930"/>
    <w:rsid w:val="00BC3B82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931"/>
    <w:rsid w:val="00BC79E6"/>
    <w:rsid w:val="00BC79F8"/>
    <w:rsid w:val="00BC7A43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D3"/>
    <w:rsid w:val="00BE024C"/>
    <w:rsid w:val="00BE0280"/>
    <w:rsid w:val="00BE02B5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B5E"/>
    <w:rsid w:val="00BE2F25"/>
    <w:rsid w:val="00BE30EA"/>
    <w:rsid w:val="00BE32B0"/>
    <w:rsid w:val="00BE32D7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B8B"/>
    <w:rsid w:val="00BE6BE3"/>
    <w:rsid w:val="00BE6BF1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B10"/>
    <w:rsid w:val="00BF1B55"/>
    <w:rsid w:val="00BF1B79"/>
    <w:rsid w:val="00BF1C6C"/>
    <w:rsid w:val="00BF1DA3"/>
    <w:rsid w:val="00BF214F"/>
    <w:rsid w:val="00BF2469"/>
    <w:rsid w:val="00BF250C"/>
    <w:rsid w:val="00BF251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322"/>
    <w:rsid w:val="00BF449B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DA"/>
    <w:rsid w:val="00BF560B"/>
    <w:rsid w:val="00BF5638"/>
    <w:rsid w:val="00BF5697"/>
    <w:rsid w:val="00BF57B9"/>
    <w:rsid w:val="00BF5A9B"/>
    <w:rsid w:val="00BF5D34"/>
    <w:rsid w:val="00BF5E43"/>
    <w:rsid w:val="00BF5E60"/>
    <w:rsid w:val="00BF5F12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D28"/>
    <w:rsid w:val="00C011D4"/>
    <w:rsid w:val="00C012E0"/>
    <w:rsid w:val="00C012F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215"/>
    <w:rsid w:val="00C034FC"/>
    <w:rsid w:val="00C03514"/>
    <w:rsid w:val="00C037C4"/>
    <w:rsid w:val="00C0391F"/>
    <w:rsid w:val="00C03C44"/>
    <w:rsid w:val="00C03E11"/>
    <w:rsid w:val="00C03F3F"/>
    <w:rsid w:val="00C03F4A"/>
    <w:rsid w:val="00C04079"/>
    <w:rsid w:val="00C04171"/>
    <w:rsid w:val="00C0418C"/>
    <w:rsid w:val="00C0438C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255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C46"/>
    <w:rsid w:val="00C12D3A"/>
    <w:rsid w:val="00C1310A"/>
    <w:rsid w:val="00C131E9"/>
    <w:rsid w:val="00C1321F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41DF"/>
    <w:rsid w:val="00C142F6"/>
    <w:rsid w:val="00C1432A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E"/>
    <w:rsid w:val="00C35C27"/>
    <w:rsid w:val="00C35CF8"/>
    <w:rsid w:val="00C35E36"/>
    <w:rsid w:val="00C35E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785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874"/>
    <w:rsid w:val="00C448DA"/>
    <w:rsid w:val="00C44B3B"/>
    <w:rsid w:val="00C44B53"/>
    <w:rsid w:val="00C44DD2"/>
    <w:rsid w:val="00C44F85"/>
    <w:rsid w:val="00C4515F"/>
    <w:rsid w:val="00C45225"/>
    <w:rsid w:val="00C453CD"/>
    <w:rsid w:val="00C455F1"/>
    <w:rsid w:val="00C4573C"/>
    <w:rsid w:val="00C457A6"/>
    <w:rsid w:val="00C45879"/>
    <w:rsid w:val="00C45890"/>
    <w:rsid w:val="00C458B4"/>
    <w:rsid w:val="00C45C3F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F5F"/>
    <w:rsid w:val="00C532A0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863"/>
    <w:rsid w:val="00C55933"/>
    <w:rsid w:val="00C55EEB"/>
    <w:rsid w:val="00C55F56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F1"/>
    <w:rsid w:val="00C6184F"/>
    <w:rsid w:val="00C61A14"/>
    <w:rsid w:val="00C61B84"/>
    <w:rsid w:val="00C61BA3"/>
    <w:rsid w:val="00C61DB4"/>
    <w:rsid w:val="00C61F81"/>
    <w:rsid w:val="00C62038"/>
    <w:rsid w:val="00C625F0"/>
    <w:rsid w:val="00C627B4"/>
    <w:rsid w:val="00C628E5"/>
    <w:rsid w:val="00C62911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EC"/>
    <w:rsid w:val="00C64039"/>
    <w:rsid w:val="00C64225"/>
    <w:rsid w:val="00C6428F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6060"/>
    <w:rsid w:val="00C660CB"/>
    <w:rsid w:val="00C661E2"/>
    <w:rsid w:val="00C662AA"/>
    <w:rsid w:val="00C662F8"/>
    <w:rsid w:val="00C6649A"/>
    <w:rsid w:val="00C66572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FC7"/>
    <w:rsid w:val="00C73143"/>
    <w:rsid w:val="00C7324A"/>
    <w:rsid w:val="00C732C4"/>
    <w:rsid w:val="00C738D6"/>
    <w:rsid w:val="00C739B1"/>
    <w:rsid w:val="00C73A5F"/>
    <w:rsid w:val="00C73B68"/>
    <w:rsid w:val="00C73C0C"/>
    <w:rsid w:val="00C73DCC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D3F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CE"/>
    <w:rsid w:val="00C85D73"/>
    <w:rsid w:val="00C85F38"/>
    <w:rsid w:val="00C85F94"/>
    <w:rsid w:val="00C8609E"/>
    <w:rsid w:val="00C860A8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6F"/>
    <w:rsid w:val="00C94645"/>
    <w:rsid w:val="00C94BD5"/>
    <w:rsid w:val="00C94C02"/>
    <w:rsid w:val="00C94C0E"/>
    <w:rsid w:val="00C94D1A"/>
    <w:rsid w:val="00C94FB4"/>
    <w:rsid w:val="00C94FB8"/>
    <w:rsid w:val="00C95023"/>
    <w:rsid w:val="00C95281"/>
    <w:rsid w:val="00C9530E"/>
    <w:rsid w:val="00C954F5"/>
    <w:rsid w:val="00C955E8"/>
    <w:rsid w:val="00C95693"/>
    <w:rsid w:val="00C95951"/>
    <w:rsid w:val="00C95A9D"/>
    <w:rsid w:val="00C95AD8"/>
    <w:rsid w:val="00C95B52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3E24"/>
    <w:rsid w:val="00CA400B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E0"/>
    <w:rsid w:val="00CB3E27"/>
    <w:rsid w:val="00CB4145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D4F"/>
    <w:rsid w:val="00CB6DB9"/>
    <w:rsid w:val="00CB6F14"/>
    <w:rsid w:val="00CB6F27"/>
    <w:rsid w:val="00CB6F43"/>
    <w:rsid w:val="00CB6FB9"/>
    <w:rsid w:val="00CB7030"/>
    <w:rsid w:val="00CB7797"/>
    <w:rsid w:val="00CB79BE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A11"/>
    <w:rsid w:val="00CC3AE2"/>
    <w:rsid w:val="00CC3BFD"/>
    <w:rsid w:val="00CC3C72"/>
    <w:rsid w:val="00CC3D03"/>
    <w:rsid w:val="00CC3D53"/>
    <w:rsid w:val="00CC3DD4"/>
    <w:rsid w:val="00CC3F83"/>
    <w:rsid w:val="00CC40F7"/>
    <w:rsid w:val="00CC45CC"/>
    <w:rsid w:val="00CC45FE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A3A"/>
    <w:rsid w:val="00CE6AE1"/>
    <w:rsid w:val="00CE6F54"/>
    <w:rsid w:val="00CE6FF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73E"/>
    <w:rsid w:val="00CF17FD"/>
    <w:rsid w:val="00CF1AA8"/>
    <w:rsid w:val="00CF1D42"/>
    <w:rsid w:val="00CF1D4D"/>
    <w:rsid w:val="00CF1D79"/>
    <w:rsid w:val="00CF1E3D"/>
    <w:rsid w:val="00CF20DC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69B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6C8"/>
    <w:rsid w:val="00D02A0A"/>
    <w:rsid w:val="00D02B7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D1F"/>
    <w:rsid w:val="00D06EAD"/>
    <w:rsid w:val="00D0703A"/>
    <w:rsid w:val="00D0704B"/>
    <w:rsid w:val="00D0716C"/>
    <w:rsid w:val="00D0719C"/>
    <w:rsid w:val="00D074E5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D5"/>
    <w:rsid w:val="00D168DB"/>
    <w:rsid w:val="00D16AFA"/>
    <w:rsid w:val="00D16B6B"/>
    <w:rsid w:val="00D16C5F"/>
    <w:rsid w:val="00D16D8E"/>
    <w:rsid w:val="00D16D9D"/>
    <w:rsid w:val="00D1712F"/>
    <w:rsid w:val="00D17294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F0"/>
    <w:rsid w:val="00D209FF"/>
    <w:rsid w:val="00D20ABE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9AB"/>
    <w:rsid w:val="00D25A4B"/>
    <w:rsid w:val="00D25A58"/>
    <w:rsid w:val="00D25B07"/>
    <w:rsid w:val="00D25B43"/>
    <w:rsid w:val="00D25CF6"/>
    <w:rsid w:val="00D25DA6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45E"/>
    <w:rsid w:val="00D3262D"/>
    <w:rsid w:val="00D32643"/>
    <w:rsid w:val="00D3275D"/>
    <w:rsid w:val="00D328B8"/>
    <w:rsid w:val="00D32BE5"/>
    <w:rsid w:val="00D32C48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B"/>
    <w:rsid w:val="00D346F6"/>
    <w:rsid w:val="00D34772"/>
    <w:rsid w:val="00D347F9"/>
    <w:rsid w:val="00D34A24"/>
    <w:rsid w:val="00D34A7E"/>
    <w:rsid w:val="00D34DB4"/>
    <w:rsid w:val="00D34DCD"/>
    <w:rsid w:val="00D34E85"/>
    <w:rsid w:val="00D34EF5"/>
    <w:rsid w:val="00D34F67"/>
    <w:rsid w:val="00D350C2"/>
    <w:rsid w:val="00D35392"/>
    <w:rsid w:val="00D3551E"/>
    <w:rsid w:val="00D3565A"/>
    <w:rsid w:val="00D35772"/>
    <w:rsid w:val="00D35965"/>
    <w:rsid w:val="00D35AAB"/>
    <w:rsid w:val="00D35BDE"/>
    <w:rsid w:val="00D35C54"/>
    <w:rsid w:val="00D35D0F"/>
    <w:rsid w:val="00D35D61"/>
    <w:rsid w:val="00D35F5B"/>
    <w:rsid w:val="00D35F91"/>
    <w:rsid w:val="00D35FB3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777"/>
    <w:rsid w:val="00D4278D"/>
    <w:rsid w:val="00D42818"/>
    <w:rsid w:val="00D428D7"/>
    <w:rsid w:val="00D42C9E"/>
    <w:rsid w:val="00D42CF3"/>
    <w:rsid w:val="00D42D67"/>
    <w:rsid w:val="00D42EC7"/>
    <w:rsid w:val="00D4314C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792"/>
    <w:rsid w:val="00D5083B"/>
    <w:rsid w:val="00D50B38"/>
    <w:rsid w:val="00D50B43"/>
    <w:rsid w:val="00D50C04"/>
    <w:rsid w:val="00D50CD1"/>
    <w:rsid w:val="00D50F47"/>
    <w:rsid w:val="00D51131"/>
    <w:rsid w:val="00D51203"/>
    <w:rsid w:val="00D51469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E3D"/>
    <w:rsid w:val="00D6103D"/>
    <w:rsid w:val="00D61291"/>
    <w:rsid w:val="00D61710"/>
    <w:rsid w:val="00D617DC"/>
    <w:rsid w:val="00D61967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76"/>
    <w:rsid w:val="00D637DE"/>
    <w:rsid w:val="00D6382E"/>
    <w:rsid w:val="00D638C9"/>
    <w:rsid w:val="00D63906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FB"/>
    <w:rsid w:val="00D64BAD"/>
    <w:rsid w:val="00D64FC6"/>
    <w:rsid w:val="00D65091"/>
    <w:rsid w:val="00D65230"/>
    <w:rsid w:val="00D65386"/>
    <w:rsid w:val="00D6547D"/>
    <w:rsid w:val="00D6553E"/>
    <w:rsid w:val="00D6559F"/>
    <w:rsid w:val="00D65683"/>
    <w:rsid w:val="00D656F1"/>
    <w:rsid w:val="00D65717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DD5"/>
    <w:rsid w:val="00D80E29"/>
    <w:rsid w:val="00D81046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D05"/>
    <w:rsid w:val="00D83D53"/>
    <w:rsid w:val="00D83DBA"/>
    <w:rsid w:val="00D83F76"/>
    <w:rsid w:val="00D83F97"/>
    <w:rsid w:val="00D83FDC"/>
    <w:rsid w:val="00D83FF5"/>
    <w:rsid w:val="00D840B7"/>
    <w:rsid w:val="00D840DA"/>
    <w:rsid w:val="00D842AD"/>
    <w:rsid w:val="00D84346"/>
    <w:rsid w:val="00D84421"/>
    <w:rsid w:val="00D846F8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F01"/>
    <w:rsid w:val="00D9238E"/>
    <w:rsid w:val="00D9242F"/>
    <w:rsid w:val="00D9243A"/>
    <w:rsid w:val="00D924C0"/>
    <w:rsid w:val="00D925D3"/>
    <w:rsid w:val="00D92881"/>
    <w:rsid w:val="00D92EC5"/>
    <w:rsid w:val="00D92F75"/>
    <w:rsid w:val="00D930C7"/>
    <w:rsid w:val="00D93191"/>
    <w:rsid w:val="00D931A7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6E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90F"/>
    <w:rsid w:val="00DA4979"/>
    <w:rsid w:val="00DA4A1A"/>
    <w:rsid w:val="00DA4AC7"/>
    <w:rsid w:val="00DA514D"/>
    <w:rsid w:val="00DA5339"/>
    <w:rsid w:val="00DA53A6"/>
    <w:rsid w:val="00DA54E9"/>
    <w:rsid w:val="00DA5666"/>
    <w:rsid w:val="00DA56D8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60"/>
    <w:rsid w:val="00DB3C95"/>
    <w:rsid w:val="00DB3EF2"/>
    <w:rsid w:val="00DB3F20"/>
    <w:rsid w:val="00DB3FB3"/>
    <w:rsid w:val="00DB4257"/>
    <w:rsid w:val="00DB42FA"/>
    <w:rsid w:val="00DB46FE"/>
    <w:rsid w:val="00DB49DA"/>
    <w:rsid w:val="00DB4A9B"/>
    <w:rsid w:val="00DB4DF3"/>
    <w:rsid w:val="00DB4F40"/>
    <w:rsid w:val="00DB5031"/>
    <w:rsid w:val="00DB50DD"/>
    <w:rsid w:val="00DB50FA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306"/>
    <w:rsid w:val="00DC231D"/>
    <w:rsid w:val="00DC236E"/>
    <w:rsid w:val="00DC252E"/>
    <w:rsid w:val="00DC25E6"/>
    <w:rsid w:val="00DC2772"/>
    <w:rsid w:val="00DC2921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BA5"/>
    <w:rsid w:val="00DC3BB1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4F4"/>
    <w:rsid w:val="00DD157D"/>
    <w:rsid w:val="00DD1594"/>
    <w:rsid w:val="00DD19A5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5"/>
    <w:rsid w:val="00DD5D54"/>
    <w:rsid w:val="00DD5E54"/>
    <w:rsid w:val="00DD6075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187"/>
    <w:rsid w:val="00DE2203"/>
    <w:rsid w:val="00DE22CC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286"/>
    <w:rsid w:val="00DF0370"/>
    <w:rsid w:val="00DF03B0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EB8"/>
    <w:rsid w:val="00DF0F48"/>
    <w:rsid w:val="00DF100F"/>
    <w:rsid w:val="00DF1060"/>
    <w:rsid w:val="00DF119D"/>
    <w:rsid w:val="00DF13B1"/>
    <w:rsid w:val="00DF155E"/>
    <w:rsid w:val="00DF1728"/>
    <w:rsid w:val="00DF18C5"/>
    <w:rsid w:val="00DF1B0E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716"/>
    <w:rsid w:val="00DF587A"/>
    <w:rsid w:val="00DF58E8"/>
    <w:rsid w:val="00DF5C44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31C"/>
    <w:rsid w:val="00E003D0"/>
    <w:rsid w:val="00E00652"/>
    <w:rsid w:val="00E00717"/>
    <w:rsid w:val="00E007CD"/>
    <w:rsid w:val="00E0087A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C2B"/>
    <w:rsid w:val="00E14D39"/>
    <w:rsid w:val="00E14E41"/>
    <w:rsid w:val="00E14F8A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76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29F"/>
    <w:rsid w:val="00E312AA"/>
    <w:rsid w:val="00E31519"/>
    <w:rsid w:val="00E3168A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41"/>
    <w:rsid w:val="00E32366"/>
    <w:rsid w:val="00E323F0"/>
    <w:rsid w:val="00E3241D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9D"/>
    <w:rsid w:val="00E345CF"/>
    <w:rsid w:val="00E34829"/>
    <w:rsid w:val="00E348FF"/>
    <w:rsid w:val="00E34902"/>
    <w:rsid w:val="00E3498B"/>
    <w:rsid w:val="00E34993"/>
    <w:rsid w:val="00E34B43"/>
    <w:rsid w:val="00E34BB1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F4E"/>
    <w:rsid w:val="00E37FD5"/>
    <w:rsid w:val="00E40100"/>
    <w:rsid w:val="00E40214"/>
    <w:rsid w:val="00E403A7"/>
    <w:rsid w:val="00E40449"/>
    <w:rsid w:val="00E405AA"/>
    <w:rsid w:val="00E40876"/>
    <w:rsid w:val="00E4095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5F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823"/>
    <w:rsid w:val="00E4287E"/>
    <w:rsid w:val="00E428C3"/>
    <w:rsid w:val="00E42A99"/>
    <w:rsid w:val="00E42B8B"/>
    <w:rsid w:val="00E42C62"/>
    <w:rsid w:val="00E42DD3"/>
    <w:rsid w:val="00E42FC5"/>
    <w:rsid w:val="00E43215"/>
    <w:rsid w:val="00E43416"/>
    <w:rsid w:val="00E43498"/>
    <w:rsid w:val="00E434C7"/>
    <w:rsid w:val="00E434D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3126"/>
    <w:rsid w:val="00E63140"/>
    <w:rsid w:val="00E631BE"/>
    <w:rsid w:val="00E632B3"/>
    <w:rsid w:val="00E633C4"/>
    <w:rsid w:val="00E633E6"/>
    <w:rsid w:val="00E63485"/>
    <w:rsid w:val="00E6351E"/>
    <w:rsid w:val="00E63716"/>
    <w:rsid w:val="00E637B7"/>
    <w:rsid w:val="00E637F2"/>
    <w:rsid w:val="00E6383B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5B6"/>
    <w:rsid w:val="00E646DF"/>
    <w:rsid w:val="00E64706"/>
    <w:rsid w:val="00E649D5"/>
    <w:rsid w:val="00E64A17"/>
    <w:rsid w:val="00E64A56"/>
    <w:rsid w:val="00E64A98"/>
    <w:rsid w:val="00E64AED"/>
    <w:rsid w:val="00E64C75"/>
    <w:rsid w:val="00E64DF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7141"/>
    <w:rsid w:val="00E67151"/>
    <w:rsid w:val="00E6717C"/>
    <w:rsid w:val="00E6728B"/>
    <w:rsid w:val="00E672D6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368"/>
    <w:rsid w:val="00E75415"/>
    <w:rsid w:val="00E75491"/>
    <w:rsid w:val="00E754EA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EA"/>
    <w:rsid w:val="00E80124"/>
    <w:rsid w:val="00E8023F"/>
    <w:rsid w:val="00E80361"/>
    <w:rsid w:val="00E803A8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91A"/>
    <w:rsid w:val="00E819C2"/>
    <w:rsid w:val="00E81A2C"/>
    <w:rsid w:val="00E81A4B"/>
    <w:rsid w:val="00E81DEE"/>
    <w:rsid w:val="00E821E2"/>
    <w:rsid w:val="00E823DF"/>
    <w:rsid w:val="00E82466"/>
    <w:rsid w:val="00E8253E"/>
    <w:rsid w:val="00E8274B"/>
    <w:rsid w:val="00E827E3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AD0"/>
    <w:rsid w:val="00E83F74"/>
    <w:rsid w:val="00E8409A"/>
    <w:rsid w:val="00E843A7"/>
    <w:rsid w:val="00E84693"/>
    <w:rsid w:val="00E8471C"/>
    <w:rsid w:val="00E84A5F"/>
    <w:rsid w:val="00E84A7A"/>
    <w:rsid w:val="00E84AE5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67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B30"/>
    <w:rsid w:val="00EA2B9C"/>
    <w:rsid w:val="00EA2C73"/>
    <w:rsid w:val="00EA2DC2"/>
    <w:rsid w:val="00EA32AA"/>
    <w:rsid w:val="00EA338E"/>
    <w:rsid w:val="00EA3695"/>
    <w:rsid w:val="00EA36EF"/>
    <w:rsid w:val="00EA3DB7"/>
    <w:rsid w:val="00EA3F37"/>
    <w:rsid w:val="00EA3FD8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8"/>
    <w:rsid w:val="00EA625D"/>
    <w:rsid w:val="00EA6286"/>
    <w:rsid w:val="00EA63DE"/>
    <w:rsid w:val="00EA6547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A7B"/>
    <w:rsid w:val="00EB1B23"/>
    <w:rsid w:val="00EB1BA3"/>
    <w:rsid w:val="00EB1C97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D25"/>
    <w:rsid w:val="00EB4077"/>
    <w:rsid w:val="00EB42AF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37D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706E"/>
    <w:rsid w:val="00EE707B"/>
    <w:rsid w:val="00EE7357"/>
    <w:rsid w:val="00EE73C4"/>
    <w:rsid w:val="00EE73DC"/>
    <w:rsid w:val="00EE7655"/>
    <w:rsid w:val="00EE7695"/>
    <w:rsid w:val="00EE76BA"/>
    <w:rsid w:val="00EE7721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D2"/>
    <w:rsid w:val="00EF014B"/>
    <w:rsid w:val="00EF0245"/>
    <w:rsid w:val="00EF03A3"/>
    <w:rsid w:val="00EF0567"/>
    <w:rsid w:val="00EF0641"/>
    <w:rsid w:val="00EF06FB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F63"/>
    <w:rsid w:val="00EF1F6F"/>
    <w:rsid w:val="00EF1F93"/>
    <w:rsid w:val="00EF2280"/>
    <w:rsid w:val="00EF233D"/>
    <w:rsid w:val="00EF2433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7FD"/>
    <w:rsid w:val="00EF488B"/>
    <w:rsid w:val="00EF4A28"/>
    <w:rsid w:val="00EF4A64"/>
    <w:rsid w:val="00EF4CB8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73F"/>
    <w:rsid w:val="00EF688A"/>
    <w:rsid w:val="00EF6AE7"/>
    <w:rsid w:val="00EF6B27"/>
    <w:rsid w:val="00EF6B88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618"/>
    <w:rsid w:val="00F0062B"/>
    <w:rsid w:val="00F00905"/>
    <w:rsid w:val="00F00913"/>
    <w:rsid w:val="00F00976"/>
    <w:rsid w:val="00F00981"/>
    <w:rsid w:val="00F00B0A"/>
    <w:rsid w:val="00F00B1E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79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78F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A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FF"/>
    <w:rsid w:val="00F13907"/>
    <w:rsid w:val="00F1397E"/>
    <w:rsid w:val="00F13BA0"/>
    <w:rsid w:val="00F13BA4"/>
    <w:rsid w:val="00F13C35"/>
    <w:rsid w:val="00F13D0D"/>
    <w:rsid w:val="00F13DC2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94"/>
    <w:rsid w:val="00F15DB3"/>
    <w:rsid w:val="00F15E3F"/>
    <w:rsid w:val="00F1624F"/>
    <w:rsid w:val="00F16366"/>
    <w:rsid w:val="00F164DE"/>
    <w:rsid w:val="00F16788"/>
    <w:rsid w:val="00F16923"/>
    <w:rsid w:val="00F16D0B"/>
    <w:rsid w:val="00F16DA4"/>
    <w:rsid w:val="00F16F7F"/>
    <w:rsid w:val="00F17675"/>
    <w:rsid w:val="00F17699"/>
    <w:rsid w:val="00F176B1"/>
    <w:rsid w:val="00F17714"/>
    <w:rsid w:val="00F17858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FD"/>
    <w:rsid w:val="00F222B1"/>
    <w:rsid w:val="00F2239D"/>
    <w:rsid w:val="00F2243B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83"/>
    <w:rsid w:val="00F3114F"/>
    <w:rsid w:val="00F3127F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15E"/>
    <w:rsid w:val="00F32465"/>
    <w:rsid w:val="00F327E2"/>
    <w:rsid w:val="00F32BB9"/>
    <w:rsid w:val="00F32D2E"/>
    <w:rsid w:val="00F32F7D"/>
    <w:rsid w:val="00F33244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6"/>
    <w:rsid w:val="00F34211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50EB"/>
    <w:rsid w:val="00F353A2"/>
    <w:rsid w:val="00F3543E"/>
    <w:rsid w:val="00F35683"/>
    <w:rsid w:val="00F35738"/>
    <w:rsid w:val="00F3581C"/>
    <w:rsid w:val="00F359DB"/>
    <w:rsid w:val="00F35ABE"/>
    <w:rsid w:val="00F35B69"/>
    <w:rsid w:val="00F35C17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C8"/>
    <w:rsid w:val="00F37AEA"/>
    <w:rsid w:val="00F37B36"/>
    <w:rsid w:val="00F37E32"/>
    <w:rsid w:val="00F37F32"/>
    <w:rsid w:val="00F37FB3"/>
    <w:rsid w:val="00F40036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D25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E6"/>
    <w:rsid w:val="00F567D8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31E"/>
    <w:rsid w:val="00F87343"/>
    <w:rsid w:val="00F874F4"/>
    <w:rsid w:val="00F87870"/>
    <w:rsid w:val="00F87AC7"/>
    <w:rsid w:val="00F87AEE"/>
    <w:rsid w:val="00F87C89"/>
    <w:rsid w:val="00F87F51"/>
    <w:rsid w:val="00F87F6B"/>
    <w:rsid w:val="00F900B0"/>
    <w:rsid w:val="00F900F2"/>
    <w:rsid w:val="00F9019E"/>
    <w:rsid w:val="00F9020A"/>
    <w:rsid w:val="00F90295"/>
    <w:rsid w:val="00F903CB"/>
    <w:rsid w:val="00F903E2"/>
    <w:rsid w:val="00F9047B"/>
    <w:rsid w:val="00F90711"/>
    <w:rsid w:val="00F90AC2"/>
    <w:rsid w:val="00F90B26"/>
    <w:rsid w:val="00F90FAE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C82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5F1"/>
    <w:rsid w:val="00F966B2"/>
    <w:rsid w:val="00F9675C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585"/>
    <w:rsid w:val="00FA15BE"/>
    <w:rsid w:val="00FA1691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C97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D9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D23"/>
    <w:rsid w:val="00FB0E65"/>
    <w:rsid w:val="00FB100F"/>
    <w:rsid w:val="00FB1034"/>
    <w:rsid w:val="00FB10DA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5E6"/>
    <w:rsid w:val="00FB76CD"/>
    <w:rsid w:val="00FB774B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6"/>
    <w:rsid w:val="00FC02B4"/>
    <w:rsid w:val="00FC02BD"/>
    <w:rsid w:val="00FC0582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91"/>
    <w:rsid w:val="00FC1902"/>
    <w:rsid w:val="00FC1944"/>
    <w:rsid w:val="00FC1AEE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36A"/>
    <w:rsid w:val="00FC243F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8A9"/>
    <w:rsid w:val="00FC3C8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09E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3D"/>
    <w:rsid w:val="00FD2922"/>
    <w:rsid w:val="00FD2CBA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7E"/>
    <w:rsid w:val="00FE41EF"/>
    <w:rsid w:val="00FE4468"/>
    <w:rsid w:val="00FE45C1"/>
    <w:rsid w:val="00FE486E"/>
    <w:rsid w:val="00FE4877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FD"/>
    <w:rsid w:val="00FE7321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C52"/>
    <w:rsid w:val="00FF3C54"/>
    <w:rsid w:val="00FF3DDD"/>
    <w:rsid w:val="00FF3F0D"/>
    <w:rsid w:val="00FF41A2"/>
    <w:rsid w:val="00FF41C2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CCCA"/>
    <w:rsid w:val="6604DEAE"/>
    <w:rsid w:val="69B023E8"/>
    <w:rsid w:val="70CC6E02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F25030C8-545A-486C-B76A-079541913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Cherlyn, Santirapheetum</cp:lastModifiedBy>
  <cp:revision>3</cp:revision>
  <cp:lastPrinted>2022-05-11T01:45:00Z</cp:lastPrinted>
  <dcterms:created xsi:type="dcterms:W3CDTF">2022-05-12T03:47:00Z</dcterms:created>
  <dcterms:modified xsi:type="dcterms:W3CDTF">2022-05-12T03:54:00Z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