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283726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262333" w:rsidRPr="00283726" w14:paraId="7C02FBB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A09E887" w14:textId="506BFA5B" w:rsidR="00262333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92A6F77" w14:textId="196102B8" w:rsidR="00262333" w:rsidRPr="00283726" w:rsidRDefault="000B49A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5319A1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07265992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3ADD39D" w14:textId="77777777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5319A1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0B0D68F3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F42BD75" w14:textId="149835DD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5319A1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14836FD6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6D52AFF" w14:textId="3FBB8068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5319A1" w:rsidRPr="00283726" w14:paraId="2AB0F8E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F98797" w14:textId="6564605A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17D392BC" w14:textId="714311B7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BB5918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5319A1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790AFD0C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29834BB3" w14:textId="5CFB2592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5319A1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7EC25C3F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2CA71131" w14:textId="1EF9D200" w:rsidR="005319A1" w:rsidRPr="00283726" w:rsidRDefault="005319A1" w:rsidP="005319A1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ต่อหุ้น</w:t>
            </w:r>
          </w:p>
        </w:tc>
      </w:tr>
      <w:tr w:rsidR="005319A1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79C1E2D5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0F0007E" w14:textId="04440B94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319A1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00E68877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F3AA524" w14:textId="71541DEE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319A1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5517FA28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7BB87D34" w14:textId="6BA95C55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5319A1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43284F64" w:rsidR="005319A1" w:rsidRPr="0028372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01F46067" w14:textId="0644CB3E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134500" w:rsidRPr="00283726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134500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34500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34500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377E6565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12</w:t>
      </w:r>
      <w:r w:rsidR="00BB3B98" w:rsidRPr="00BB3B98">
        <w:rPr>
          <w:rFonts w:asciiTheme="majorBidi" w:hAnsiTheme="majorBidi" w:cstheme="majorBidi"/>
          <w:sz w:val="30"/>
          <w:szCs w:val="30"/>
        </w:rPr>
        <w:t xml:space="preserve"> </w:t>
      </w:r>
      <w:r w:rsidR="00BB3B98" w:rsidRPr="00BB3B98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BB3B98" w:rsidRPr="00BB3B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0BC06666" w:rsidR="00C142F6" w:rsidRPr="00283726" w:rsidRDefault="00AB2614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C142F6" w:rsidRPr="00283726">
        <w:rPr>
          <w:rFonts w:asciiTheme="majorBidi" w:hAnsiTheme="majorBidi" w:cstheme="majorBidi"/>
          <w:sz w:val="30"/>
          <w:szCs w:val="30"/>
        </w:rPr>
        <w:tab/>
      </w:r>
      <w:r w:rsidR="008E5B5B"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562692BF" w:rsidR="009F5EDC" w:rsidRPr="0028372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34</w:t>
      </w:r>
      <w:r w:rsidR="00F66A0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เรื่อง </w:t>
      </w:r>
      <w:r w:rsidRPr="00DD504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D6213"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</w:t>
      </w:r>
      <w:r w:rsidR="00177958" w:rsidRPr="00283726">
        <w:rPr>
          <w:rFonts w:asciiTheme="majorBidi" w:hAnsiTheme="majorBidi" w:cstheme="majorBidi"/>
          <w:sz w:val="30"/>
          <w:szCs w:val="30"/>
          <w:cs/>
        </w:rPr>
        <w:t>ง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283726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3D2B87"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283726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045CF6">
        <w:rPr>
          <w:rFonts w:asciiTheme="majorBidi" w:hAnsiTheme="majorBidi" w:cstheme="majorBidi" w:hint="cs"/>
          <w:spacing w:val="2"/>
          <w:sz w:val="30"/>
          <w:szCs w:val="30"/>
          <w:cs/>
        </w:rPr>
        <w:t>ของ</w:t>
      </w:r>
      <w:r w:rsidR="006009EA" w:rsidRPr="00283726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3D2B87"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2564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2DCD32A1" w:rsidR="001A1B59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2837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C17E00" w:rsidRPr="002837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C17E00" w:rsidRPr="002837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2564</w:t>
      </w:r>
    </w:p>
    <w:p w14:paraId="2B9388B2" w14:textId="77777777" w:rsidR="008901EE" w:rsidRDefault="008901EE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FBE618D" w14:textId="2F819490" w:rsidR="008901EE" w:rsidRDefault="00AB2614" w:rsidP="008901EE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2</w:t>
      </w:r>
      <w:r w:rsidR="008901EE" w:rsidRPr="009A4755">
        <w:rPr>
          <w:rFonts w:asciiTheme="majorBidi" w:hAnsiTheme="majorBidi" w:cstheme="majorBidi"/>
          <w:sz w:val="30"/>
          <w:szCs w:val="30"/>
        </w:rPr>
        <w:tab/>
      </w:r>
      <w:r w:rsidR="008901EE" w:rsidRPr="009A4755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</w:t>
      </w:r>
    </w:p>
    <w:p w14:paraId="3563D69F" w14:textId="77777777" w:rsidR="006141B2" w:rsidRPr="00283726" w:rsidRDefault="006141B2" w:rsidP="006141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9D05B" w14:textId="372056E3" w:rsidR="00FA5564" w:rsidRPr="00FA5564" w:rsidRDefault="00FA5564" w:rsidP="00FA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ตั้งแต่วันที่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2"/>
          <w:sz w:val="30"/>
          <w:szCs w:val="30"/>
        </w:rPr>
        <w:t>1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มกราคม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2"/>
          <w:sz w:val="30"/>
          <w:szCs w:val="30"/>
        </w:rPr>
        <w:t>2565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กลุ่มบริษัทเปลี่ยนนโยบายการบัญชี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เรื่องการวัดมูลค่าอสังหาริมทรัพย์เพื่อการลงทุนจากวิธีราคาทุน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(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สุทธิจากค่าเสื่อมราคาสะสม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และผลขาดทุนจากการด้อยค่าสะสม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)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เป็นวิธีมูลค่ายุติธรรมตามมาตรฐานการบัญชีฉบับที่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2"/>
          <w:sz w:val="30"/>
          <w:szCs w:val="30"/>
        </w:rPr>
        <w:t>40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เรื่อง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7D73F8">
        <w:rPr>
          <w:rFonts w:asciiTheme="majorBidi" w:hAnsiTheme="majorBidi" w:cs="Angsana New" w:hint="cs"/>
          <w:i/>
          <w:iCs/>
          <w:spacing w:val="2"/>
          <w:sz w:val="30"/>
          <w:szCs w:val="30"/>
          <w:cs/>
        </w:rPr>
        <w:t>อสังหาริมทรัพย์เพื่อการลงทุน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ทั้งนี้</w:t>
      </w:r>
      <w:r w:rsidR="003D169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เพื่อให้งบการเงินสะท้อนมูลค่ายุติธรรมของอสังหาริมทรัพย์เพื่อการลงทุน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และทำให้นักลงทุนได้รับข้อมูลที่เกี่ยวข้องกับการตัดสินใจมากยิ่งขึ้น</w:t>
      </w:r>
    </w:p>
    <w:p w14:paraId="0270DD1B" w14:textId="77777777" w:rsidR="00FA5564" w:rsidRPr="00FA5564" w:rsidRDefault="00FA5564" w:rsidP="00FA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89740AE" w14:textId="77777777" w:rsidR="000A6FB5" w:rsidRDefault="00FA5564" w:rsidP="00FA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9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กลุ่มบริษัทประเมินมูลค่ายุติธรรมของอสังหาริมทรัพย์เพื่อการลงทุนโดยผู้ประเมินราคาอิสระ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และได้ปรับปรุงย้อนหลังสำหรับข้อมูลเปรียบเทียบที่นำเสนอในงวดก่อน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ดังนี้</w:t>
      </w:r>
    </w:p>
    <w:p w14:paraId="4F9A9E16" w14:textId="6CF10636" w:rsidR="00FD519B" w:rsidRPr="00E55225" w:rsidRDefault="00731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tbl>
      <w:tblPr>
        <w:tblW w:w="93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78"/>
        <w:gridCol w:w="1166"/>
        <w:gridCol w:w="236"/>
        <w:gridCol w:w="1224"/>
        <w:gridCol w:w="236"/>
        <w:gridCol w:w="1224"/>
        <w:gridCol w:w="236"/>
        <w:gridCol w:w="1182"/>
        <w:gridCol w:w="236"/>
        <w:gridCol w:w="958"/>
        <w:gridCol w:w="7"/>
      </w:tblGrid>
      <w:tr w:rsidR="003B10A2" w:rsidRPr="00A57B00" w14:paraId="7C8FF7B7" w14:textId="77777777" w:rsidTr="00E80D53">
        <w:trPr>
          <w:gridAfter w:val="1"/>
          <w:wAfter w:w="9" w:type="dxa"/>
          <w:trHeight w:hRule="exact" w:val="360"/>
        </w:trPr>
        <w:tc>
          <w:tcPr>
            <w:tcW w:w="2678" w:type="dxa"/>
          </w:tcPr>
          <w:p w14:paraId="342EA43E" w14:textId="77777777" w:rsidR="003B10A2" w:rsidRPr="00A57B00" w:rsidRDefault="003B10A2" w:rsidP="00AB30B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6" w:type="dxa"/>
            <w:gridSpan w:val="9"/>
          </w:tcPr>
          <w:p w14:paraId="7C5FA6D3" w14:textId="391307BA" w:rsidR="003B10A2" w:rsidRPr="00A57B00" w:rsidRDefault="003B10A2" w:rsidP="00AB3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B10A2" w:rsidRPr="00A57B00" w14:paraId="10C54127" w14:textId="77777777" w:rsidTr="00E80D53">
        <w:trPr>
          <w:gridAfter w:val="1"/>
          <w:wAfter w:w="9" w:type="dxa"/>
          <w:trHeight w:hRule="exact" w:val="432"/>
        </w:trPr>
        <w:tc>
          <w:tcPr>
            <w:tcW w:w="2678" w:type="dxa"/>
          </w:tcPr>
          <w:p w14:paraId="3A1F2C7B" w14:textId="77777777" w:rsidR="003B10A2" w:rsidRPr="00A57B00" w:rsidRDefault="003B10A2" w:rsidP="00AB30B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6" w:type="dxa"/>
            <w:gridSpan w:val="9"/>
          </w:tcPr>
          <w:p w14:paraId="58FA2E0B" w14:textId="0866E176" w:rsidR="003B10A2" w:rsidRPr="00A57B00" w:rsidRDefault="003B10A2" w:rsidP="00AB3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E3F89" w:rsidRPr="00A57B00" w14:paraId="534AF8E5" w14:textId="77777777" w:rsidTr="00E80D53">
        <w:trPr>
          <w:trHeight w:hRule="exact" w:val="432"/>
        </w:trPr>
        <w:tc>
          <w:tcPr>
            <w:tcW w:w="2678" w:type="dxa"/>
          </w:tcPr>
          <w:p w14:paraId="1284EB5C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045F18E" w14:textId="719878BF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</w:t>
            </w: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12973C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D4F090" w14:textId="11DA0A59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5092D9" w14:textId="3C04D10F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1E8CDD" w14:textId="1970F941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3EC28A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5CA7A2A" w14:textId="4BED2E0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0EC1B0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9811D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6AD95425" w14:textId="77777777" w:rsidTr="00E80D53">
        <w:trPr>
          <w:trHeight w:hRule="exact" w:val="432"/>
        </w:trPr>
        <w:tc>
          <w:tcPr>
            <w:tcW w:w="2678" w:type="dxa"/>
          </w:tcPr>
          <w:p w14:paraId="7DCF5EC7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773E6F7" w14:textId="4DF9575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ริมทรัพย์</w:t>
            </w:r>
          </w:p>
        </w:tc>
        <w:tc>
          <w:tcPr>
            <w:tcW w:w="236" w:type="dxa"/>
          </w:tcPr>
          <w:p w14:paraId="54705025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3BF810B" w14:textId="248B4311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14C66887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AA4BB51" w14:textId="1E16EA8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3CB2D5B6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3BD854E" w14:textId="4ED255D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ที่ไม่มี</w:t>
            </w:r>
          </w:p>
        </w:tc>
        <w:tc>
          <w:tcPr>
            <w:tcW w:w="236" w:type="dxa"/>
            <w:vAlign w:val="bottom"/>
          </w:tcPr>
          <w:p w14:paraId="08AFC12E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5992ABE5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45CB70E8" w14:textId="77777777" w:rsidTr="00E80D53">
        <w:trPr>
          <w:trHeight w:hRule="exact" w:val="432"/>
        </w:trPr>
        <w:tc>
          <w:tcPr>
            <w:tcW w:w="2678" w:type="dxa"/>
          </w:tcPr>
          <w:p w14:paraId="7E3B4E58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4397670" w14:textId="63D38EC8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6" w:type="dxa"/>
          </w:tcPr>
          <w:p w14:paraId="5C00B049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D23E1B" w14:textId="364D8300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  <w:vAlign w:val="bottom"/>
          </w:tcPr>
          <w:p w14:paraId="6B8172E3" w14:textId="4CCB503E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216440" w14:textId="019A79F3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</w:tcPr>
          <w:p w14:paraId="4F2E4FA3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323523EB" w14:textId="10DFB20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อำนาจควบคุม</w:t>
            </w:r>
          </w:p>
        </w:tc>
        <w:tc>
          <w:tcPr>
            <w:tcW w:w="236" w:type="dxa"/>
            <w:vAlign w:val="bottom"/>
          </w:tcPr>
          <w:p w14:paraId="7C0FD9C4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3156" w14:textId="391F7358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กำไรสะสม</w:t>
            </w:r>
          </w:p>
        </w:tc>
      </w:tr>
      <w:tr w:rsidR="00BE3F89" w:rsidRPr="00A57B00" w14:paraId="7E163A00" w14:textId="77777777" w:rsidTr="00E80D53">
        <w:trPr>
          <w:trHeight w:hRule="exact" w:val="144"/>
        </w:trPr>
        <w:tc>
          <w:tcPr>
            <w:tcW w:w="2678" w:type="dxa"/>
          </w:tcPr>
          <w:p w14:paraId="34FC9A21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9B1B2E3" w14:textId="7777777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DC4781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CFD798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89292" w14:textId="2A98A3C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8BB84A" w14:textId="7777777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D6CEB8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2F3FD22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9D322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A95C0E8" w14:textId="77777777" w:rsidR="00BE3F89" w:rsidRPr="00FB40C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462C05F7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8B744C2" w14:textId="3F90698E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</w:tcPr>
          <w:p w14:paraId="19D57D1A" w14:textId="6D86316E" w:rsidR="00BE3F89" w:rsidRPr="00A57B00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FE49C5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EDDCA2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D11E2" w14:textId="40CCFC0A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13D0DD" w14:textId="59F029F3" w:rsidR="00BE3F89" w:rsidRPr="00A57B00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5D9FD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C09E8C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4065E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4A916066" w14:textId="205AE42C" w:rsidR="00BE3F89" w:rsidRPr="00A57B00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3307D63F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55B7B5E8" w14:textId="2F5B80F5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66" w:type="dxa"/>
          </w:tcPr>
          <w:p w14:paraId="03CA7B86" w14:textId="70101CFE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14:paraId="76A34B7E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15D0FF2" w14:textId="00C13300" w:rsidR="00BE3F89" w:rsidRPr="00A57B00" w:rsidRDefault="00AB2614" w:rsidP="003A41D0">
            <w:pPr>
              <w:tabs>
                <w:tab w:val="clear" w:pos="680"/>
                <w:tab w:val="clear" w:pos="907"/>
              </w:tabs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36" w:type="dxa"/>
          </w:tcPr>
          <w:p w14:paraId="09F168EC" w14:textId="59A74709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D52E3C7" w14:textId="18588F7D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36" w:type="dxa"/>
          </w:tcPr>
          <w:p w14:paraId="5628D6ED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4618C5A" w14:textId="0876C69E" w:rsidR="00BE3F89" w:rsidRPr="00266DB9" w:rsidRDefault="00AB2614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BE3F89" w:rsidRPr="00266D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6" w:type="dxa"/>
            <w:vAlign w:val="bottom"/>
          </w:tcPr>
          <w:p w14:paraId="3FF90C0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05048DB" w14:textId="559EB890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</w:tr>
      <w:tr w:rsidR="00BE3F89" w:rsidRPr="00A57B00" w14:paraId="2F8C79A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6004513C" w14:textId="60AD2CD8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166" w:type="dxa"/>
          </w:tcPr>
          <w:p w14:paraId="20AD4670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99E95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43D0D97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3EFC9" w14:textId="558AADDE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C2B53B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51E41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569D21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AF6FA6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15B1DA1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272FD340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71F0B8E1" w14:textId="3B319534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313AE">
              <w:rPr>
                <w:rFonts w:asciiTheme="majorBidi" w:hAnsiTheme="majorBidi" w:cs="Angsana New" w:hint="cs"/>
                <w:sz w:val="30"/>
                <w:szCs w:val="30"/>
                <w:cs/>
              </w:rPr>
              <w:t>นโยบาย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F184A1" w14:textId="76441658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6" w:type="dxa"/>
          </w:tcPr>
          <w:p w14:paraId="6BA63784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5D49A" w14:textId="436D4BAF" w:rsidR="00BE3F89" w:rsidRPr="00A57B00" w:rsidRDefault="000524CE" w:rsidP="003A4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79D5C0" w14:textId="71AF24DB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0A089C" w14:textId="591E14CC" w:rsidR="00BE3F89" w:rsidRPr="008507FD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7FAE6F4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07354A4" w14:textId="1C56D6CC" w:rsidR="00BE3F89" w:rsidRPr="00266DB9" w:rsidRDefault="00AB2614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2F904B1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1635C0BD" w14:textId="079C3389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BE3F89" w:rsidRPr="00A57B00" w14:paraId="62756BE0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3FA4764F" w14:textId="5EA3F42A" w:rsidR="00BE3F89" w:rsidRPr="009B79B8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35B85B3" w14:textId="02E604AC" w:rsidR="00BE3F89" w:rsidRPr="009B79B8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AD739" w14:textId="77777777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4E50CE" w14:textId="77777777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4E512" w14:textId="626D25C1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748A20" w14:textId="1DDB58AF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51C1A8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BDAB32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E3DC5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4C89EDD2" w14:textId="6FEACD85" w:rsidR="00BE3F89" w:rsidRPr="009B79B8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3F89" w:rsidRPr="00A57B00" w14:paraId="61487DB9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3111DCD3" w14:textId="6446C0C9" w:rsidR="00BE3F89" w:rsidRPr="009B79B8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15515223" w14:textId="5AAE856C" w:rsidR="00BE3F89" w:rsidRPr="009B79B8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E3F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36" w:type="dxa"/>
          </w:tcPr>
          <w:p w14:paraId="72406677" w14:textId="77777777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0F8D9635" w14:textId="34721732" w:rsidR="00BE3F89" w:rsidRPr="009B79B8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0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36" w:type="dxa"/>
          </w:tcPr>
          <w:p w14:paraId="6BC8C721" w14:textId="6F970451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08C2298" w14:textId="52147660" w:rsidR="00BE3F89" w:rsidRPr="008507FD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E3F89" w:rsidRPr="00850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14:paraId="66022CCF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1DE6EB41" w14:textId="6F453FD3" w:rsidR="00BE3F89" w:rsidRPr="00A57B00" w:rsidRDefault="00AB2614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BE3F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36" w:type="dxa"/>
            <w:vAlign w:val="bottom"/>
          </w:tcPr>
          <w:p w14:paraId="6B17E06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shd w:val="clear" w:color="auto" w:fill="auto"/>
          </w:tcPr>
          <w:p w14:paraId="0E07EE2A" w14:textId="18B8D269" w:rsidR="00BE3F89" w:rsidRPr="009B79B8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BE3F89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</w:tr>
      <w:tr w:rsidR="00BE3F89" w:rsidRPr="00A57B00" w14:paraId="74B43CDF" w14:textId="77777777" w:rsidTr="00E80D53">
        <w:trPr>
          <w:gridAfter w:val="1"/>
          <w:wAfter w:w="7" w:type="dxa"/>
          <w:trHeight w:hRule="exact" w:val="144"/>
        </w:trPr>
        <w:tc>
          <w:tcPr>
            <w:tcW w:w="2678" w:type="dxa"/>
          </w:tcPr>
          <w:p w14:paraId="5F825AE9" w14:textId="7777777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6E673F0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35434E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299EE421" w14:textId="77777777" w:rsidR="00BE3F89" w:rsidRPr="0083602F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FA891D" w14:textId="097005E5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336B0FF4" w14:textId="77777777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E9B3D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337C6FE3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4FC534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684D3341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54E6DE2E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8319707" w14:textId="3DEC8FE4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66" w:type="dxa"/>
          </w:tcPr>
          <w:p w14:paraId="117BAD01" w14:textId="458F1B65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EE2D8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51AEA86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8C173" w14:textId="59AE7713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5123A8E" w14:textId="732DF7FA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6F3A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95F989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5D5B5C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3386C957" w14:textId="15BC484A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3918486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195C9D3F" w14:textId="5C64B23F" w:rsidR="00BE3F89" w:rsidRPr="005E65EC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66" w:type="dxa"/>
          </w:tcPr>
          <w:p w14:paraId="11093921" w14:textId="38B7C7D0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14:paraId="42B8D18B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AB3ABF2" w14:textId="2F4B30E8" w:rsidR="00BE3F89" w:rsidRPr="00A57B00" w:rsidRDefault="00AB2614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36" w:type="dxa"/>
          </w:tcPr>
          <w:p w14:paraId="29E16628" w14:textId="1738D798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718C4BA" w14:textId="03F9AE1D" w:rsidR="00BE3F89" w:rsidRPr="008507FD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E3F89" w:rsidRPr="00850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1985C5D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E607856" w14:textId="45CC7123" w:rsidR="00BE3F89" w:rsidRPr="00BA3DA1" w:rsidRDefault="00AB2614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36" w:type="dxa"/>
            <w:vAlign w:val="bottom"/>
          </w:tcPr>
          <w:p w14:paraId="1C3FF641" w14:textId="0EFD8192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CD6D78E" w14:textId="7DEC33BA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BE3F89" w:rsidRPr="00A57B00" w14:paraId="0990916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6C344CAF" w14:textId="5BE65711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166" w:type="dxa"/>
          </w:tcPr>
          <w:p w14:paraId="2D6EC96A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25DE5C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C4C6980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1BA75" w14:textId="15E4242C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CAD0E7" w14:textId="77777777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6D1C3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869A61D" w14:textId="77777777" w:rsidR="00BE3F89" w:rsidRPr="00BA3DA1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BD02D1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521B7AF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326" w:rsidRPr="00A57B00" w14:paraId="6B428BC1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3FEE8362" w14:textId="56C41E34" w:rsidR="00305326" w:rsidRPr="00FB40C0" w:rsidRDefault="00305326" w:rsidP="0030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79A3">
              <w:rPr>
                <w:rFonts w:asciiTheme="majorBidi" w:hAnsiTheme="majorBidi" w:cs="Angsana New" w:hint="cs"/>
                <w:sz w:val="30"/>
                <w:szCs w:val="30"/>
                <w:cs/>
              </w:rPr>
              <w:t>นโยบาย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C330D1C" w14:textId="4BD9AC96" w:rsidR="00305326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5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6" w:type="dxa"/>
          </w:tcPr>
          <w:p w14:paraId="24A024FE" w14:textId="77777777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07737A" w14:textId="1EAC3AB6" w:rsidR="00305326" w:rsidRPr="00A57B00" w:rsidRDefault="00305326" w:rsidP="003A4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D8AC218" w14:textId="0E734414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F44BACF" w14:textId="587A7D31" w:rsidR="00305326" w:rsidRPr="008507FD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36" w:type="dxa"/>
          </w:tcPr>
          <w:p w14:paraId="570908BA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7BB75BC" w14:textId="1DC93B4F" w:rsidR="00305326" w:rsidRDefault="00AB2614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2ABF517F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08A634C1" w14:textId="450B453E" w:rsidR="00305326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5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305326" w:rsidRPr="00A57B00" w14:paraId="40518F6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86A7E32" w14:textId="4E059F20" w:rsidR="00305326" w:rsidRPr="00D479A3" w:rsidRDefault="00305326" w:rsidP="0030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8781803" w14:textId="77777777" w:rsidR="00305326" w:rsidRDefault="00305326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ED131" w14:textId="77777777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7889DA9" w14:textId="77777777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DE861" w14:textId="521F583B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08C168" w14:textId="77777777" w:rsidR="00305326" w:rsidRPr="008507FD" w:rsidRDefault="00305326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B7B484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8F3A695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F08965" w14:textId="43629B7B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34D3E6FF" w14:textId="77777777" w:rsidR="00305326" w:rsidRDefault="00305326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326" w:rsidRPr="00A57B00" w14:paraId="7505FBE0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76C1110" w14:textId="1186B8DB" w:rsidR="00305326" w:rsidRPr="009B79B8" w:rsidRDefault="00305326" w:rsidP="0030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47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7D75AD1" w14:textId="3F0A78D0" w:rsidR="00305326" w:rsidRPr="009B79B8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05326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236" w:type="dxa"/>
          </w:tcPr>
          <w:p w14:paraId="490A7998" w14:textId="77777777" w:rsidR="00305326" w:rsidRPr="009B79B8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2B650465" w14:textId="2A847DCA" w:rsidR="00305326" w:rsidRPr="009B79B8" w:rsidRDefault="00AB2614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24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36" w:type="dxa"/>
          </w:tcPr>
          <w:p w14:paraId="1BC3F31F" w14:textId="5D94AAB0" w:rsidR="00305326" w:rsidRPr="009B79B8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752B504" w14:textId="1B026E12" w:rsidR="00305326" w:rsidRPr="008507FD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147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36" w:type="dxa"/>
          </w:tcPr>
          <w:p w14:paraId="44C89024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1938C602" w14:textId="631E8A97" w:rsidR="00305326" w:rsidRDefault="00AB2614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30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36" w:type="dxa"/>
            <w:vAlign w:val="bottom"/>
          </w:tcPr>
          <w:p w14:paraId="4AF7429A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shd w:val="clear" w:color="auto" w:fill="auto"/>
          </w:tcPr>
          <w:p w14:paraId="0AC2FA38" w14:textId="4CFE7F12" w:rsidR="00305326" w:rsidRPr="009B79B8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305326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</w:tr>
    </w:tbl>
    <w:p w14:paraId="2867E1BB" w14:textId="77777777" w:rsidR="00295BF0" w:rsidRPr="002A4E0D" w:rsidRDefault="00295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620"/>
        <w:gridCol w:w="270"/>
        <w:gridCol w:w="1800"/>
        <w:gridCol w:w="270"/>
        <w:gridCol w:w="1800"/>
      </w:tblGrid>
      <w:tr w:rsidR="00295BF0" w:rsidRPr="00A57B00" w14:paraId="435F5758" w14:textId="77777777" w:rsidTr="007C5E8E">
        <w:trPr>
          <w:trHeight w:hRule="exact" w:val="360"/>
        </w:trPr>
        <w:tc>
          <w:tcPr>
            <w:tcW w:w="3600" w:type="dxa"/>
          </w:tcPr>
          <w:p w14:paraId="7FC56CBD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53E99754" w14:textId="77777777" w:rsidR="00295BF0" w:rsidRPr="00A57B0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95BF0" w:rsidRPr="00A57B00" w14:paraId="099BECD3" w14:textId="77777777" w:rsidTr="00AF61DB">
        <w:trPr>
          <w:trHeight w:hRule="exact" w:val="432"/>
        </w:trPr>
        <w:tc>
          <w:tcPr>
            <w:tcW w:w="3600" w:type="dxa"/>
          </w:tcPr>
          <w:p w14:paraId="3BA69F0A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023014D5" w14:textId="7CDB471D" w:rsidR="00295BF0" w:rsidRPr="00A57B0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95BF0" w:rsidRPr="00A57B00" w14:paraId="4579584B" w14:textId="77777777" w:rsidTr="00AF61DB">
        <w:trPr>
          <w:trHeight w:hRule="exact" w:val="432"/>
        </w:trPr>
        <w:tc>
          <w:tcPr>
            <w:tcW w:w="3600" w:type="dxa"/>
          </w:tcPr>
          <w:p w14:paraId="3DD90C08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AF7446" w14:textId="49DA82AE" w:rsidR="00295BF0" w:rsidRPr="00A57B00" w:rsidRDefault="00CB6DB9" w:rsidP="007C5E8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0C8921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F59FD1" w14:textId="5ED43A9B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  <w:r w:rsidR="00822F6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(หนี้สิน)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00CCD3" w14:textId="77777777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BE8176" w14:textId="77777777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20165731" w14:textId="77777777" w:rsidTr="007C5E8E">
        <w:trPr>
          <w:trHeight w:hRule="exact" w:val="432"/>
        </w:trPr>
        <w:tc>
          <w:tcPr>
            <w:tcW w:w="3600" w:type="dxa"/>
          </w:tcPr>
          <w:p w14:paraId="4B2CC572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9F7CF6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70" w:type="dxa"/>
          </w:tcPr>
          <w:p w14:paraId="748994F9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2509B8" w14:textId="358F0FC1" w:rsidR="00295BF0" w:rsidRPr="00A57B00" w:rsidRDefault="00CB6DB9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  <w:r w:rsidR="00822F69">
              <w:rPr>
                <w:rFonts w:asciiTheme="majorBidi" w:hAnsiTheme="majorBidi" w:cs="Angsana New" w:hint="cs"/>
                <w:sz w:val="30"/>
                <w:szCs w:val="30"/>
                <w:cs/>
              </w:rPr>
              <w:t>รอ</w:t>
            </w:r>
            <w:r w:rsidR="00295BF0"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14:paraId="70F2BC05" w14:textId="77777777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240667" w14:textId="613972E2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กำไรสะสม</w:t>
            </w:r>
          </w:p>
        </w:tc>
      </w:tr>
      <w:tr w:rsidR="00295BF0" w:rsidRPr="00A57B00" w14:paraId="1F604433" w14:textId="77777777" w:rsidTr="001B73B2">
        <w:trPr>
          <w:trHeight w:hRule="exact" w:val="432"/>
        </w:trPr>
        <w:tc>
          <w:tcPr>
            <w:tcW w:w="3600" w:type="dxa"/>
          </w:tcPr>
          <w:p w14:paraId="141BA801" w14:textId="182BB668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20" w:type="dxa"/>
          </w:tcPr>
          <w:p w14:paraId="0408E07F" w14:textId="40D7EBF9" w:rsidR="00295BF0" w:rsidRPr="00A57B0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6399091A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FF27A8" w14:textId="57296D64" w:rsidR="00295BF0" w:rsidRPr="00A57B0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bottom"/>
          </w:tcPr>
          <w:p w14:paraId="57A0F926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5830B95" w14:textId="009FFECA" w:rsidR="00295BF0" w:rsidRPr="00A57B0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E85B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295BF0" w:rsidRPr="00A57B00" w14:paraId="33AFCBEA" w14:textId="77777777" w:rsidTr="007C5E8E">
        <w:trPr>
          <w:trHeight w:hRule="exact" w:val="432"/>
        </w:trPr>
        <w:tc>
          <w:tcPr>
            <w:tcW w:w="3600" w:type="dxa"/>
          </w:tcPr>
          <w:p w14:paraId="4B250FAD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20" w:type="dxa"/>
          </w:tcPr>
          <w:p w14:paraId="67D72DB2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0FB4D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B5998E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D0BB98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8B99C58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3A92107C" w14:textId="77777777" w:rsidTr="009B79B8">
        <w:trPr>
          <w:trHeight w:hRule="exact" w:val="432"/>
        </w:trPr>
        <w:tc>
          <w:tcPr>
            <w:tcW w:w="3600" w:type="dxa"/>
          </w:tcPr>
          <w:p w14:paraId="7A2E91B7" w14:textId="77777777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992525" w14:textId="302D33F8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6A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7932EC75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A6338D" w14:textId="6E873ECD" w:rsidR="00295BF0" w:rsidRDefault="00822F69" w:rsidP="001E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0146331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92E26C4" w14:textId="7129B14E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295BF0" w:rsidRPr="00A57B00" w14:paraId="75C0BAEA" w14:textId="77777777" w:rsidTr="009B79B8">
        <w:trPr>
          <w:trHeight w:hRule="exact" w:val="432"/>
        </w:trPr>
        <w:tc>
          <w:tcPr>
            <w:tcW w:w="3600" w:type="dxa"/>
          </w:tcPr>
          <w:p w14:paraId="108F3260" w14:textId="73A8E699" w:rsidR="00295BF0" w:rsidRPr="009B79B8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8C51BC" w14:textId="1EFC63E9" w:rsidR="00295BF0" w:rsidRPr="009B79B8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94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0228705E" w14:textId="77777777" w:rsidR="00295BF0" w:rsidRPr="009B79B8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46B7C2B" w14:textId="72559BE1" w:rsidR="00295BF0" w:rsidRPr="009B79B8" w:rsidRDefault="00822F69" w:rsidP="001E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994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A877C68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C52CA" w14:textId="07224B7B" w:rsidR="00295BF0" w:rsidRPr="009B79B8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236956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tr w:rsidR="00A62760" w:rsidRPr="00A57B00" w14:paraId="1FD71E04" w14:textId="77777777" w:rsidTr="002A4E0D">
        <w:trPr>
          <w:trHeight w:hRule="exact" w:val="144"/>
        </w:trPr>
        <w:tc>
          <w:tcPr>
            <w:tcW w:w="3600" w:type="dxa"/>
          </w:tcPr>
          <w:p w14:paraId="7CAC3EAD" w14:textId="77777777" w:rsidR="00A62760" w:rsidRPr="00FB40C0" w:rsidRDefault="00A62760" w:rsidP="009A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6ED5AFF" w14:textId="77777777" w:rsidR="00A62760" w:rsidRDefault="00A62760" w:rsidP="009A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8D510" w14:textId="77777777" w:rsidR="00A62760" w:rsidRPr="00A57B00" w:rsidRDefault="00A62760" w:rsidP="009A75FB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5A273FE" w14:textId="77777777" w:rsidR="00A62760" w:rsidRDefault="00A62760" w:rsidP="009A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48C56B" w14:textId="77777777" w:rsidR="00A62760" w:rsidRPr="00A57B00" w:rsidRDefault="00A62760" w:rsidP="009A75FB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06CA742A" w14:textId="77777777" w:rsidR="00A62760" w:rsidRDefault="00A62760" w:rsidP="009A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1B082AD9" w14:textId="77777777" w:rsidTr="007C5E8E">
        <w:trPr>
          <w:trHeight w:hRule="exact" w:val="432"/>
        </w:trPr>
        <w:tc>
          <w:tcPr>
            <w:tcW w:w="3600" w:type="dxa"/>
          </w:tcPr>
          <w:p w14:paraId="7DCF914C" w14:textId="64164AB3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20" w:type="dxa"/>
          </w:tcPr>
          <w:p w14:paraId="1F061F33" w14:textId="49699981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48E7B47A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039B10" w14:textId="24C44919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6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0" w:type="dxa"/>
            <w:vAlign w:val="bottom"/>
          </w:tcPr>
          <w:p w14:paraId="3160A07C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2F98FA2" w14:textId="224600E3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367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295BF0" w:rsidRPr="00A57B00" w14:paraId="5B19232A" w14:textId="77777777" w:rsidTr="007C5E8E">
        <w:trPr>
          <w:trHeight w:hRule="exact" w:val="432"/>
        </w:trPr>
        <w:tc>
          <w:tcPr>
            <w:tcW w:w="3600" w:type="dxa"/>
          </w:tcPr>
          <w:p w14:paraId="23607703" w14:textId="77777777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20" w:type="dxa"/>
          </w:tcPr>
          <w:p w14:paraId="46C28010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7B4B7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9C8E38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08EDF6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69DB442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46F6C2BD" w14:textId="77777777" w:rsidTr="003F4745">
        <w:trPr>
          <w:trHeight w:hRule="exact" w:val="432"/>
        </w:trPr>
        <w:tc>
          <w:tcPr>
            <w:tcW w:w="3600" w:type="dxa"/>
          </w:tcPr>
          <w:p w14:paraId="6E66DE44" w14:textId="77777777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69D900" w14:textId="04CD21BF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4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26B6D069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6605EA" w14:textId="51FF258C" w:rsidR="00295BF0" w:rsidRDefault="00822F69" w:rsidP="00C4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AFDBD92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35E6288" w14:textId="00C39CF3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295BF0" w:rsidRPr="00A57B00" w14:paraId="225E4492" w14:textId="77777777" w:rsidTr="003F4745">
        <w:trPr>
          <w:trHeight w:hRule="exact" w:val="432"/>
        </w:trPr>
        <w:tc>
          <w:tcPr>
            <w:tcW w:w="3600" w:type="dxa"/>
          </w:tcPr>
          <w:p w14:paraId="0399A382" w14:textId="17CCD995" w:rsidR="00295BF0" w:rsidRPr="009B79B8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8225358" w14:textId="2EFC782F" w:rsidR="00295BF0" w:rsidRPr="009B79B8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E19AE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14:paraId="17E43BC0" w14:textId="77777777" w:rsidR="00295BF0" w:rsidRPr="009B79B8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9D4F3FE" w14:textId="7732971D" w:rsidR="00295BF0" w:rsidRPr="009B79B8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19AE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  <w:vAlign w:val="bottom"/>
          </w:tcPr>
          <w:p w14:paraId="69A11670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6A53F" w14:textId="33175115" w:rsidR="00295BF0" w:rsidRPr="009B79B8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CE19AE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</w:tbl>
    <w:p w14:paraId="269008B1" w14:textId="4771CB83" w:rsidR="00C255E9" w:rsidRPr="00283726" w:rsidRDefault="00AB2614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7F1862" w:rsidRPr="00283726">
        <w:rPr>
          <w:rFonts w:asciiTheme="majorBidi" w:hAnsiTheme="majorBidi" w:cstheme="majorBidi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AF2471" w14:textId="77777777" w:rsidR="007223C2" w:rsidRPr="007223C2" w:rsidRDefault="007223C2" w:rsidP="000F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1060263D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 </w:t>
      </w:r>
      <w:r w:rsidR="00AB2614" w:rsidRPr="00AB2614">
        <w:rPr>
          <w:rFonts w:asciiTheme="majorBidi" w:hAnsiTheme="majorBidi" w:cstheme="majorBidi"/>
          <w:sz w:val="30"/>
          <w:szCs w:val="30"/>
        </w:rPr>
        <w:t>46</w:t>
      </w:r>
      <w:r w:rsidR="008606F9" w:rsidRPr="00787682">
        <w:rPr>
          <w:rFonts w:asciiTheme="majorBidi" w:hAnsiTheme="majorBidi" w:cstheme="majorBidi"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sz w:val="30"/>
          <w:szCs w:val="30"/>
        </w:rPr>
        <w:t>49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14</w:t>
      </w:r>
      <w:r w:rsidRPr="001E05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561" w:rsidRPr="001E056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E05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</w:p>
    <w:p w14:paraId="0AB4EADD" w14:textId="186C600C" w:rsidR="00B35D58" w:rsidRPr="00283726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69D44420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2A4E0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บริษัทร่วมที่มีการเปลี่ยนแปลงอย่างมีสาระสำคัญได้เปิดเผยในหมายเหตุข้อ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4</w:t>
      </w:r>
    </w:p>
    <w:p w14:paraId="3D7B8209" w14:textId="16A49485" w:rsidR="005364D4" w:rsidRDefault="00536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608DB4C" w14:textId="61E2FC06" w:rsidR="0082004E" w:rsidRPr="00283726" w:rsidRDefault="00AB2614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สาม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7D243C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มีนาคม </w:t>
      </w:r>
    </w:p>
    <w:p w14:paraId="58ECEE07" w14:textId="116BE04E" w:rsidR="00CE47BB" w:rsidRPr="00283726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2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140"/>
        <w:gridCol w:w="936"/>
        <w:gridCol w:w="243"/>
        <w:gridCol w:w="981"/>
        <w:gridCol w:w="238"/>
        <w:gridCol w:w="950"/>
        <w:gridCol w:w="270"/>
        <w:gridCol w:w="963"/>
      </w:tblGrid>
      <w:tr w:rsidR="002D74CD" w:rsidRPr="00283726" w14:paraId="16DC72FB" w14:textId="77777777" w:rsidTr="0001730E">
        <w:trPr>
          <w:trHeight w:hRule="exact" w:val="346"/>
          <w:tblHeader/>
        </w:trPr>
        <w:tc>
          <w:tcPr>
            <w:tcW w:w="4140" w:type="dxa"/>
          </w:tcPr>
          <w:p w14:paraId="3D2E109B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B3FE520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D45B5CB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hideMark/>
          </w:tcPr>
          <w:p w14:paraId="065C1D4B" w14:textId="77777777" w:rsidR="002D74CD" w:rsidRPr="00283726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283726" w14:paraId="31A6FBB2" w14:textId="77777777" w:rsidTr="00A50AA9">
        <w:trPr>
          <w:tblHeader/>
        </w:trPr>
        <w:tc>
          <w:tcPr>
            <w:tcW w:w="4140" w:type="dxa"/>
          </w:tcPr>
          <w:p w14:paraId="2233CB85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3AF1F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4CD" w:rsidRPr="00283726" w14:paraId="6606FF6F" w14:textId="77777777" w:rsidTr="00A50AA9">
        <w:trPr>
          <w:tblHeader/>
        </w:trPr>
        <w:tc>
          <w:tcPr>
            <w:tcW w:w="4140" w:type="dxa"/>
          </w:tcPr>
          <w:p w14:paraId="6E12AD69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6070E3CF" w:rsidR="002D74CD" w:rsidRPr="00283726" w:rsidRDefault="00AB2614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6B402491" w:rsidR="002D74CD" w:rsidRPr="00283726" w:rsidRDefault="00AB2614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1DF35C19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0AC2BAA1" w:rsidR="002D74CD" w:rsidRPr="00283726" w:rsidRDefault="00AB2614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6B2EA57F" w:rsidR="002D74CD" w:rsidRPr="00283726" w:rsidRDefault="00AB2614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D74CD" w:rsidRPr="00283726" w14:paraId="37391EEF" w14:textId="77777777" w:rsidTr="00B86E12">
        <w:tc>
          <w:tcPr>
            <w:tcW w:w="4140" w:type="dxa"/>
            <w:hideMark/>
          </w:tcPr>
          <w:p w14:paraId="3582290E" w14:textId="283CD4B0" w:rsidR="002D74CD" w:rsidRPr="00283726" w:rsidRDefault="002D74CD" w:rsidP="0013173F">
            <w:pPr>
              <w:pStyle w:val="ListParagraph"/>
              <w:numPr>
                <w:ilvl w:val="0"/>
                <w:numId w:val="8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5D6DCEDB" w14:textId="77777777" w:rsidR="002D74CD" w:rsidRPr="00283726" w:rsidRDefault="002D74CD" w:rsidP="0076626A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58A5A06B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08022F" w14:textId="77777777" w:rsidR="002D74CD" w:rsidRPr="00283726" w:rsidRDefault="002D74CD" w:rsidP="0076626A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F48B2B1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2FC268A" w14:textId="77777777" w:rsidR="002D74CD" w:rsidRPr="00283726" w:rsidRDefault="002D74CD" w:rsidP="0076626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5F47E3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559B71" w14:textId="77777777" w:rsidR="002D74CD" w:rsidRPr="00283726" w:rsidRDefault="002D74CD" w:rsidP="0076626A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3B0464" w:rsidRPr="00283726" w14:paraId="6BAF73B1" w14:textId="77777777" w:rsidTr="003B0464">
        <w:tc>
          <w:tcPr>
            <w:tcW w:w="4140" w:type="dxa"/>
          </w:tcPr>
          <w:p w14:paraId="25648B58" w14:textId="031108E6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</w:t>
            </w:r>
            <w:r w:rsidR="00B05A6C" w:rsidRPr="00B05A6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ที่มีอิทธิพลอย่างมีนัยสำคัญ</w:t>
            </w:r>
          </w:p>
        </w:tc>
        <w:tc>
          <w:tcPr>
            <w:tcW w:w="936" w:type="dxa"/>
          </w:tcPr>
          <w:p w14:paraId="1D42849D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E6461E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1CA086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47144A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E22C08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FFDE2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17B8BD0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3AA" w:rsidRPr="00283726" w14:paraId="4F60AF4E" w14:textId="77777777" w:rsidTr="00B86E12">
        <w:tc>
          <w:tcPr>
            <w:tcW w:w="4140" w:type="dxa"/>
          </w:tcPr>
          <w:p w14:paraId="2E17E188" w14:textId="24CDD2F8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443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6533E6DC" w14:textId="78E0E144" w:rsidR="006443AA" w:rsidRPr="00283726" w:rsidRDefault="00AB2614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32C7891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1A02B5" w14:textId="6E580C0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CE69DC9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402586" w14:textId="1C915A9A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C691C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989326F" w14:textId="0F4D7D05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730E" w:rsidRPr="00283726" w14:paraId="246870C5" w14:textId="77777777" w:rsidTr="00EA5832">
        <w:tc>
          <w:tcPr>
            <w:tcW w:w="4140" w:type="dxa"/>
          </w:tcPr>
          <w:p w14:paraId="1980385E" w14:textId="77777777" w:rsidR="0001730E" w:rsidRPr="00283726" w:rsidRDefault="0001730E" w:rsidP="00EA5832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6FF2E0F" w14:textId="77777777" w:rsidR="0001730E" w:rsidRPr="00283726" w:rsidRDefault="0001730E" w:rsidP="00EA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96F354" w14:textId="77777777" w:rsidR="0001730E" w:rsidRPr="00283726" w:rsidRDefault="0001730E" w:rsidP="00EA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01BD59" w14:textId="77777777" w:rsidR="0001730E" w:rsidRPr="00283726" w:rsidRDefault="0001730E" w:rsidP="00EA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C9E563" w14:textId="77777777" w:rsidR="0001730E" w:rsidRPr="00283726" w:rsidRDefault="0001730E" w:rsidP="00EA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D71C994" w14:textId="77777777" w:rsidR="0001730E" w:rsidRPr="00283726" w:rsidRDefault="0001730E" w:rsidP="00EA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EF89A" w14:textId="77777777" w:rsidR="0001730E" w:rsidRPr="00283726" w:rsidRDefault="0001730E" w:rsidP="00EA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DA3EA83" w14:textId="77777777" w:rsidR="0001730E" w:rsidRPr="00283726" w:rsidRDefault="0001730E" w:rsidP="00EA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3AA" w:rsidRPr="00283726" w14:paraId="5ED768A9" w14:textId="77777777" w:rsidTr="009707B1">
        <w:tc>
          <w:tcPr>
            <w:tcW w:w="4140" w:type="dxa"/>
          </w:tcPr>
          <w:p w14:paraId="5E988828" w14:textId="6C815938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1CAC45C5" w14:textId="415501ED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FD44E0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480297" w14:textId="15AA4CE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98440D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77A7D3" w14:textId="32A5974E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E2238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0238CA5" w14:textId="031AB530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3FA" w:rsidRPr="00283726" w14:paraId="049147E5" w14:textId="77777777" w:rsidTr="0076102A">
        <w:tc>
          <w:tcPr>
            <w:tcW w:w="4140" w:type="dxa"/>
          </w:tcPr>
          <w:p w14:paraId="538AE306" w14:textId="77777777" w:rsidR="002C43FA" w:rsidRPr="00283726" w:rsidRDefault="002C43FA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36" w:type="dxa"/>
          </w:tcPr>
          <w:p w14:paraId="12343CF1" w14:textId="77777777" w:rsidR="002C43FA" w:rsidRPr="00283726" w:rsidRDefault="002C43FA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912ADBB" w14:textId="77777777" w:rsidR="002C43FA" w:rsidRPr="00283726" w:rsidRDefault="002C43FA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C9FEA60" w14:textId="77777777" w:rsidR="002C43FA" w:rsidRPr="00283726" w:rsidRDefault="002C43FA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DEF400F" w14:textId="77777777" w:rsidR="002C43FA" w:rsidRPr="00283726" w:rsidRDefault="002C43FA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E7981D3" w14:textId="4EA9591C" w:rsidR="002C43FA" w:rsidRPr="00283726" w:rsidRDefault="00AB2614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C43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76765796" w14:textId="77777777" w:rsidR="002C43FA" w:rsidRPr="00283726" w:rsidRDefault="002C43FA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50B10D3" w14:textId="77777777" w:rsidR="002C43FA" w:rsidRPr="00283726" w:rsidRDefault="002C43FA" w:rsidP="0076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43AA" w:rsidRPr="00283726" w14:paraId="313A10EC" w14:textId="77777777" w:rsidTr="00B86E12">
        <w:tc>
          <w:tcPr>
            <w:tcW w:w="4140" w:type="dxa"/>
          </w:tcPr>
          <w:p w14:paraId="2FA86F2B" w14:textId="3948BAAC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6BBD8355" w14:textId="362E1FBE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64555A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42B591B" w14:textId="22848BE6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E061A82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B339B76" w14:textId="18D338BD" w:rsidR="006443AA" w:rsidRPr="00283726" w:rsidRDefault="00AB2614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43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25DFB41E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20DA9DC" w14:textId="6E235E3A" w:rsidR="006443AA" w:rsidRPr="00283726" w:rsidRDefault="00AB2614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43AA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6443AA" w:rsidRPr="00283726" w14:paraId="68FFF8BD" w14:textId="77777777" w:rsidTr="00B86E12">
        <w:tc>
          <w:tcPr>
            <w:tcW w:w="4140" w:type="dxa"/>
          </w:tcPr>
          <w:p w14:paraId="63FC45B7" w14:textId="3671194D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936" w:type="dxa"/>
          </w:tcPr>
          <w:p w14:paraId="600B5D50" w14:textId="2BE47E82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07AC1E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62BD82" w14:textId="77D60B6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0D106C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3BE429" w14:textId="5DDCE868" w:rsidR="006443AA" w:rsidRPr="00283726" w:rsidRDefault="00AB2614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67ACEC82" w14:textId="77777777" w:rsidR="006443AA" w:rsidRPr="00283726" w:rsidRDefault="006443AA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FFA1B8E" w14:textId="7FD4427B" w:rsidR="006443AA" w:rsidRPr="00283726" w:rsidRDefault="00AB2614" w:rsidP="006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D12DA6" w:rsidRPr="00283726" w14:paraId="2AE9FC64" w14:textId="77777777" w:rsidTr="00057729">
        <w:tc>
          <w:tcPr>
            <w:tcW w:w="4140" w:type="dxa"/>
          </w:tcPr>
          <w:p w14:paraId="27C6898D" w14:textId="77777777" w:rsidR="00D12DA6" w:rsidRPr="00283726" w:rsidRDefault="00D12DA6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0697A82A" w14:textId="77777777" w:rsidR="00D12DA6" w:rsidRPr="00283726" w:rsidRDefault="00D12DA6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1B00BE" w14:textId="77777777" w:rsidR="00D12DA6" w:rsidRPr="00283726" w:rsidRDefault="00D12DA6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DF83651" w14:textId="77777777" w:rsidR="00D12DA6" w:rsidRPr="00283726" w:rsidRDefault="00D12DA6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488B3B" w14:textId="77777777" w:rsidR="00D12DA6" w:rsidRPr="00283726" w:rsidRDefault="00D12DA6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812440D" w14:textId="700D811C" w:rsidR="00D12DA6" w:rsidRPr="00057729" w:rsidRDefault="00AB2614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FC99D09" w14:textId="77777777" w:rsidR="00D12DA6" w:rsidRPr="00283726" w:rsidRDefault="00D12DA6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49A34D8" w14:textId="7B80B4FC" w:rsidR="00D12DA6" w:rsidRPr="00283726" w:rsidRDefault="00AB2614" w:rsidP="0065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91493" w:rsidRPr="00283726" w14:paraId="5DD89008" w14:textId="77777777" w:rsidTr="00B86E12">
        <w:tc>
          <w:tcPr>
            <w:tcW w:w="4140" w:type="dxa"/>
          </w:tcPr>
          <w:p w14:paraId="24D1495D" w14:textId="36F21A14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BF8372D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696A4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1EF0B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05B54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078CD4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886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7283DD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124DE645" w14:textId="77777777" w:rsidTr="00B86E12">
        <w:tc>
          <w:tcPr>
            <w:tcW w:w="4140" w:type="dxa"/>
          </w:tcPr>
          <w:p w14:paraId="3EF66911" w14:textId="2FF078FC" w:rsidR="00891493" w:rsidRPr="00283726" w:rsidRDefault="00891493" w:rsidP="00891493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0E29751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7CB00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79750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F8C4745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396E9D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6041F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928EE6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1B966786" w14:textId="77777777" w:rsidTr="00B86E12">
        <w:tc>
          <w:tcPr>
            <w:tcW w:w="4140" w:type="dxa"/>
          </w:tcPr>
          <w:p w14:paraId="51878F2D" w14:textId="33A8EED8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และบริษัทที่เกี่ยวข้องกัน</w:t>
            </w:r>
          </w:p>
        </w:tc>
        <w:tc>
          <w:tcPr>
            <w:tcW w:w="936" w:type="dxa"/>
          </w:tcPr>
          <w:p w14:paraId="588C8E55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3D3CA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4DA4F7" w14:textId="68A4A6AB" w:rsidR="00891493" w:rsidRPr="00062D9F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BE9C0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B759689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CCA4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087FA3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5A7E6086" w14:textId="77777777" w:rsidTr="00B86E12">
        <w:tc>
          <w:tcPr>
            <w:tcW w:w="4140" w:type="dxa"/>
          </w:tcPr>
          <w:p w14:paraId="740E2FDB" w14:textId="72DFB3DA" w:rsidR="00891493" w:rsidRPr="00283726" w:rsidRDefault="00891493" w:rsidP="00891493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5F4EDCE4" w14:textId="2396CD24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91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43" w:type="dxa"/>
          </w:tcPr>
          <w:p w14:paraId="6F7D0C3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4B7234" w14:textId="6063C272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9149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8" w:type="dxa"/>
          </w:tcPr>
          <w:p w14:paraId="0868FA0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4D914D" w14:textId="7BB2751D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40CC02E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D972549" w14:textId="5EC78F6C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891493" w:rsidRPr="00283726" w14:paraId="712FE211" w14:textId="77777777" w:rsidTr="00B86E12">
        <w:tc>
          <w:tcPr>
            <w:tcW w:w="4140" w:type="dxa"/>
          </w:tcPr>
          <w:p w14:paraId="3D49CA06" w14:textId="0B0394CE" w:rsidR="00891493" w:rsidRPr="00283726" w:rsidRDefault="00891493" w:rsidP="00891493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รายได้ค่าเช่า ค่าบริการและอื่นๆ </w:t>
            </w:r>
          </w:p>
        </w:tc>
        <w:tc>
          <w:tcPr>
            <w:tcW w:w="936" w:type="dxa"/>
            <w:shd w:val="clear" w:color="auto" w:fill="auto"/>
          </w:tcPr>
          <w:p w14:paraId="52D81DBF" w14:textId="61D4EC86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43" w:type="dxa"/>
          </w:tcPr>
          <w:p w14:paraId="47FA12D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FB26008" w14:textId="6E29D8B9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8" w:type="dxa"/>
          </w:tcPr>
          <w:p w14:paraId="591AF22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823BE" w14:textId="6A158FA3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E1039F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F8CA202" w14:textId="62DF9C40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91493" w:rsidRPr="00283726" w14:paraId="777D4AE8" w14:textId="77777777" w:rsidTr="00B86E12">
        <w:tc>
          <w:tcPr>
            <w:tcW w:w="4140" w:type="dxa"/>
          </w:tcPr>
          <w:p w14:paraId="5500A0FB" w14:textId="237057D0" w:rsidR="00891493" w:rsidRPr="00283726" w:rsidRDefault="00891493" w:rsidP="00891493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142CB24D" w14:textId="68BAC517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3" w:type="dxa"/>
          </w:tcPr>
          <w:p w14:paraId="11C0E3C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EF1ECA" w14:textId="6C8638FD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</w:tcPr>
          <w:p w14:paraId="037CE88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9F13EE9" w14:textId="42B70E72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74F8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E81E00E" w14:textId="7003E0E4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0459E26D" w14:textId="77777777" w:rsidTr="00B86E12">
        <w:tc>
          <w:tcPr>
            <w:tcW w:w="4140" w:type="dxa"/>
          </w:tcPr>
          <w:p w14:paraId="325FF72F" w14:textId="77777777" w:rsidR="00891493" w:rsidRPr="00842ADD" w:rsidRDefault="00891493" w:rsidP="00891493">
            <w:pPr>
              <w:pStyle w:val="ListParagraph"/>
              <w:tabs>
                <w:tab w:val="left" w:pos="342"/>
                <w:tab w:val="left" w:pos="522"/>
              </w:tabs>
              <w:ind w:left="-18" w:right="-108" w:firstLine="38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36" w:type="dxa"/>
          </w:tcPr>
          <w:p w14:paraId="269AA622" w14:textId="36C39917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43" w:type="dxa"/>
          </w:tcPr>
          <w:p w14:paraId="15E43AF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FB63286" w14:textId="3858CF62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BD2C0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34DD670" w14:textId="5F27444B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869B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56D7CCE" w14:textId="38BC60AB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30C80DC2" w14:textId="77777777" w:rsidTr="00B86E12">
        <w:tc>
          <w:tcPr>
            <w:tcW w:w="4140" w:type="dxa"/>
          </w:tcPr>
          <w:p w14:paraId="07501F2E" w14:textId="77777777" w:rsidR="00891493" w:rsidRPr="00842ADD" w:rsidRDefault="00891493" w:rsidP="00891493">
            <w:pPr>
              <w:pStyle w:val="ListParagraph"/>
              <w:tabs>
                <w:tab w:val="left" w:pos="342"/>
                <w:tab w:val="left" w:pos="522"/>
              </w:tabs>
              <w:ind w:left="-18" w:right="-108" w:firstLine="38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27C8E84D" w14:textId="037638B5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61849B7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74D786E" w14:textId="4ADF62C4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211D70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72CA75" w14:textId="0073D74D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DDD1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3A6CB0B" w14:textId="68F251B0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289F505C" w14:textId="77777777" w:rsidTr="00B86E12">
        <w:tc>
          <w:tcPr>
            <w:tcW w:w="4140" w:type="dxa"/>
          </w:tcPr>
          <w:p w14:paraId="44F7581B" w14:textId="77777777" w:rsidR="00891493" w:rsidRPr="00283726" w:rsidRDefault="00891493" w:rsidP="00891493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FFBE21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1C935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4D89C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AABBC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F3AFF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37B2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C88D6A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187BACC5" w14:textId="77777777" w:rsidTr="00B86E12">
        <w:tc>
          <w:tcPr>
            <w:tcW w:w="4140" w:type="dxa"/>
            <w:hideMark/>
          </w:tcPr>
          <w:p w14:paraId="6F1977A9" w14:textId="5BA16C3E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="001060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36" w:type="dxa"/>
          </w:tcPr>
          <w:p w14:paraId="3F107B57" w14:textId="77777777" w:rsidR="00891493" w:rsidRPr="00283726" w:rsidRDefault="00891493" w:rsidP="00891493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5896A3" w14:textId="77777777" w:rsidR="00891493" w:rsidRPr="00283726" w:rsidRDefault="00891493" w:rsidP="00891493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F97E9D8" w14:textId="77777777" w:rsidR="00891493" w:rsidRPr="00283726" w:rsidRDefault="00891493" w:rsidP="00891493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F2DC69" w14:textId="77777777" w:rsidR="00891493" w:rsidRPr="00283726" w:rsidRDefault="00891493" w:rsidP="00891493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CFE72ED" w14:textId="77777777" w:rsidR="00891493" w:rsidRPr="00283726" w:rsidRDefault="00891493" w:rsidP="00891493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BAC36" w14:textId="77777777" w:rsidR="00891493" w:rsidRPr="00283726" w:rsidRDefault="00891493" w:rsidP="00891493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15A83B6" w14:textId="77777777" w:rsidR="00891493" w:rsidRPr="00283726" w:rsidRDefault="00891493" w:rsidP="00891493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0EDB0CAC" w14:textId="77777777" w:rsidTr="00B86E12">
        <w:tc>
          <w:tcPr>
            <w:tcW w:w="4140" w:type="dxa"/>
            <w:hideMark/>
          </w:tcPr>
          <w:p w14:paraId="5B9FB843" w14:textId="24A05FD1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196CD31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B9AC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9ED589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72B69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D4C10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E570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5C880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4AC49DDF" w14:textId="77777777" w:rsidTr="00B86E12">
        <w:tc>
          <w:tcPr>
            <w:tcW w:w="4140" w:type="dxa"/>
            <w:hideMark/>
          </w:tcPr>
          <w:p w14:paraId="0481E8B2" w14:textId="3788954A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6C8AFB6" w14:textId="3F60CC8D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1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43" w:type="dxa"/>
          </w:tcPr>
          <w:p w14:paraId="5C0991B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626EC18" w14:textId="6D2C0AAA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149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38" w:type="dxa"/>
          </w:tcPr>
          <w:p w14:paraId="4E3C48C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1086E" w14:textId="4708F729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7D6D53C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32ED40" w14:textId="25852CFC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891493" w:rsidRPr="00283726" w14:paraId="77100791" w14:textId="77777777" w:rsidTr="00B86E12">
        <w:tc>
          <w:tcPr>
            <w:tcW w:w="4140" w:type="dxa"/>
            <w:hideMark/>
          </w:tcPr>
          <w:p w14:paraId="73E943E2" w14:textId="0DD412D9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56DE2711" w14:textId="2BA531B6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1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3" w:type="dxa"/>
          </w:tcPr>
          <w:p w14:paraId="238D9BA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9945C4" w14:textId="3387A3F9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149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38" w:type="dxa"/>
          </w:tcPr>
          <w:p w14:paraId="3516197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DCAD79" w14:textId="66EA6E33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4BF7C55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5B426B" w14:textId="5F8A78F0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891493" w:rsidRPr="00283726" w14:paraId="48C49C46" w14:textId="77777777" w:rsidTr="00B86E12">
        <w:tc>
          <w:tcPr>
            <w:tcW w:w="4140" w:type="dxa"/>
            <w:hideMark/>
          </w:tcPr>
          <w:p w14:paraId="3CFF39E4" w14:textId="1BE3D5F1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265CAF2E" w14:textId="1ACB1919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3" w:type="dxa"/>
          </w:tcPr>
          <w:p w14:paraId="4CB938E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C8AA71" w14:textId="78D5A55C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8" w:type="dxa"/>
          </w:tcPr>
          <w:p w14:paraId="453F978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3A5E8A5" w14:textId="5873AC68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AD56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C3A0453" w14:textId="539606BB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727BB511" w14:textId="77777777" w:rsidTr="00B86E12">
        <w:trPr>
          <w:trHeight w:hRule="exact" w:val="362"/>
        </w:trPr>
        <w:tc>
          <w:tcPr>
            <w:tcW w:w="4140" w:type="dxa"/>
          </w:tcPr>
          <w:p w14:paraId="4F397E96" w14:textId="77777777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6BBA18A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D51C365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4C1E105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CE242C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F297EF9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901C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CC5272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3E5CE136" w14:textId="77777777" w:rsidTr="00B86E12">
        <w:tc>
          <w:tcPr>
            <w:tcW w:w="4140" w:type="dxa"/>
            <w:hideMark/>
          </w:tcPr>
          <w:p w14:paraId="6E3ADD40" w14:textId="0E93407E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6346D24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FE4C6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C5FE5B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BDB5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BD9D92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19B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1225D2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16030D1D" w14:textId="77777777" w:rsidTr="00B86E12">
        <w:tc>
          <w:tcPr>
            <w:tcW w:w="4140" w:type="dxa"/>
            <w:hideMark/>
          </w:tcPr>
          <w:p w14:paraId="0C389D00" w14:textId="421DCF41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72EBCE4E" w14:textId="7B95288E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56873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8E0CA5" w14:textId="4C33335D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187CA3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1667E1F" w14:textId="7391DD43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44013DAF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EA834EB" w14:textId="41C4EA31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891493" w:rsidRPr="00283726" w14:paraId="5B42E0EF" w14:textId="77777777" w:rsidTr="00B86E12">
        <w:tc>
          <w:tcPr>
            <w:tcW w:w="4140" w:type="dxa"/>
          </w:tcPr>
          <w:p w14:paraId="615FA6A2" w14:textId="490833AF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36" w:type="dxa"/>
          </w:tcPr>
          <w:p w14:paraId="2D888DDD" w14:textId="2441D99B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B7182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D27355E" w14:textId="5AB393E5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370169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D3DDDB4" w14:textId="244C7351" w:rsidR="00891493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96F23F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7C2E7CA" w14:textId="0440BBA0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891493" w:rsidRPr="00283726" w14:paraId="0697B74C" w14:textId="77777777" w:rsidTr="00B86E12">
        <w:tc>
          <w:tcPr>
            <w:tcW w:w="4140" w:type="dxa"/>
            <w:hideMark/>
          </w:tcPr>
          <w:p w14:paraId="0E1AE130" w14:textId="0CA4D445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</w:tcPr>
          <w:p w14:paraId="383DA523" w14:textId="0D45D944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F4FA1F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2C38E6" w14:textId="1D89C50A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8FADE5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60ED19B" w14:textId="2F3CF2D1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18BEF9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0743EBE" w14:textId="65CBC034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891493" w:rsidRPr="00283726" w14:paraId="4D52693B" w14:textId="77777777" w:rsidTr="00B86E12">
        <w:tc>
          <w:tcPr>
            <w:tcW w:w="4140" w:type="dxa"/>
          </w:tcPr>
          <w:p w14:paraId="6AE5A726" w14:textId="0B7FEB73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041A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36" w:type="dxa"/>
          </w:tcPr>
          <w:p w14:paraId="074A510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12FC2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60BEC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84E61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F7BC092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76E1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166518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1AD14649" w14:textId="77777777" w:rsidTr="00B86E12">
        <w:tc>
          <w:tcPr>
            <w:tcW w:w="4140" w:type="dxa"/>
            <w:hideMark/>
          </w:tcPr>
          <w:p w14:paraId="4A008958" w14:textId="3300098E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และค่าบริการ</w:t>
            </w:r>
          </w:p>
        </w:tc>
        <w:tc>
          <w:tcPr>
            <w:tcW w:w="936" w:type="dxa"/>
          </w:tcPr>
          <w:p w14:paraId="11A1CD2A" w14:textId="4BACC3E5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486FB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F2A6D0" w14:textId="1BB818BE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7F6192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730EC94" w14:textId="2ABDBA82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F0BA5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0287305" w14:textId="19F92652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91493" w:rsidRPr="00283726" w14:paraId="5D5DF6BB" w14:textId="77777777" w:rsidTr="00B86E12">
        <w:tc>
          <w:tcPr>
            <w:tcW w:w="4140" w:type="dxa"/>
          </w:tcPr>
          <w:p w14:paraId="69820C39" w14:textId="5138DA6D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ต้นทุนสินทรัพย์สิทธิการใช้</w:t>
            </w:r>
          </w:p>
        </w:tc>
        <w:tc>
          <w:tcPr>
            <w:tcW w:w="936" w:type="dxa"/>
          </w:tcPr>
          <w:p w14:paraId="3D1BDF44" w14:textId="3DE3F8E4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51178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EFFADF8" w14:textId="2AA376E4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1C1D18B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390A227" w14:textId="0C54B0A9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A9982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B3EA572" w14:textId="4855182E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91493" w:rsidRPr="00283726" w14:paraId="62C07125" w14:textId="77777777" w:rsidTr="00B86E12">
        <w:tc>
          <w:tcPr>
            <w:tcW w:w="4140" w:type="dxa"/>
            <w:hideMark/>
          </w:tcPr>
          <w:p w14:paraId="78CF488F" w14:textId="16163880" w:rsidR="00891493" w:rsidRPr="00283726" w:rsidRDefault="00891493" w:rsidP="008914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ค่าฝึกอบรมและสัมมนา</w:t>
            </w:r>
          </w:p>
        </w:tc>
        <w:tc>
          <w:tcPr>
            <w:tcW w:w="936" w:type="dxa"/>
          </w:tcPr>
          <w:p w14:paraId="431F93FB" w14:textId="6DD00E5A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7CCBB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7A0FD69" w14:textId="23F02958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626604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947D03D" w14:textId="1FFD69F2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0CB59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99E2364" w14:textId="65FB4607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91493" w:rsidRPr="00283726" w14:paraId="05DD1D18" w14:textId="77777777" w:rsidTr="00B86E12">
        <w:tc>
          <w:tcPr>
            <w:tcW w:w="4140" w:type="dxa"/>
          </w:tcPr>
          <w:p w14:paraId="392C0281" w14:textId="430B1BF1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 xml:space="preserve">ต้นทุนงานก่อสร้างอาคาร </w:t>
            </w:r>
          </w:p>
        </w:tc>
        <w:tc>
          <w:tcPr>
            <w:tcW w:w="936" w:type="dxa"/>
          </w:tcPr>
          <w:p w14:paraId="6868DD1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F6871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AA092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2DD7B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0B84F74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112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B17A9E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327F36EA" w14:textId="77777777" w:rsidTr="00B86E12">
        <w:tc>
          <w:tcPr>
            <w:tcW w:w="4140" w:type="dxa"/>
          </w:tcPr>
          <w:p w14:paraId="4C2077A7" w14:textId="1C3BB888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สิ่งปลูกสร้างและอื่นๆ</w:t>
            </w:r>
          </w:p>
        </w:tc>
        <w:tc>
          <w:tcPr>
            <w:tcW w:w="936" w:type="dxa"/>
          </w:tcPr>
          <w:p w14:paraId="149B15D1" w14:textId="3A22F3ED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A0A5BB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A02B041" w14:textId="69F49F9D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3085BB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48721C9" w14:textId="0E6E33A7" w:rsidR="00891493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28077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DB34C35" w14:textId="4E37DF13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516EA47F" w14:textId="77777777" w:rsidTr="00B86E12">
        <w:tc>
          <w:tcPr>
            <w:tcW w:w="4140" w:type="dxa"/>
          </w:tcPr>
          <w:p w14:paraId="3A72FEC7" w14:textId="7B3E7C7A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</w:tcPr>
          <w:p w14:paraId="68A4DC67" w14:textId="273A4251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A8398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B3CF47" w14:textId="010EE9C8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23AB7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75B172" w14:textId="285F383D" w:rsidR="00891493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254B9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ED2A0C6" w14:textId="5B2EA14D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891493" w:rsidRPr="00283726" w14:paraId="3B76779D" w14:textId="77777777" w:rsidTr="00B86E12">
        <w:tc>
          <w:tcPr>
            <w:tcW w:w="4140" w:type="dxa"/>
          </w:tcPr>
          <w:p w14:paraId="0A44E4E5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00DE6E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60113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81815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4C9579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0EE5CA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2303B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D511A9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3A5282CE" w14:textId="77777777" w:rsidTr="00B86E12">
        <w:tc>
          <w:tcPr>
            <w:tcW w:w="4140" w:type="dxa"/>
          </w:tcPr>
          <w:p w14:paraId="5544D8F0" w14:textId="393EAEC0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4D43636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4935B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9DA7E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3E681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02CE04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5B3A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3E8F02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0F09CB41" w14:textId="77777777" w:rsidTr="00B86E12">
        <w:tc>
          <w:tcPr>
            <w:tcW w:w="4140" w:type="dxa"/>
          </w:tcPr>
          <w:p w14:paraId="0A70E2DE" w14:textId="300D649A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และบริษัทที่เกี่ยวข้องกัน </w:t>
            </w:r>
          </w:p>
        </w:tc>
        <w:tc>
          <w:tcPr>
            <w:tcW w:w="936" w:type="dxa"/>
          </w:tcPr>
          <w:p w14:paraId="27BC23CF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B688C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AA063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BC862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365C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4547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0F8420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41F8E4BE" w14:textId="77777777" w:rsidTr="00B86E12">
        <w:tc>
          <w:tcPr>
            <w:tcW w:w="4140" w:type="dxa"/>
            <w:shd w:val="clear" w:color="auto" w:fill="auto"/>
            <w:hideMark/>
          </w:tcPr>
          <w:p w14:paraId="05C745BF" w14:textId="0CD921DE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ซื้อวัตถุดิบและสินค้า</w:t>
            </w:r>
          </w:p>
        </w:tc>
        <w:tc>
          <w:tcPr>
            <w:tcW w:w="936" w:type="dxa"/>
            <w:shd w:val="clear" w:color="auto" w:fill="auto"/>
          </w:tcPr>
          <w:p w14:paraId="48CB6EA7" w14:textId="7B88BECD" w:rsidR="00891493" w:rsidRPr="00AF0707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91493" w:rsidRPr="00550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43" w:type="dxa"/>
            <w:shd w:val="clear" w:color="auto" w:fill="auto"/>
          </w:tcPr>
          <w:p w14:paraId="3F60D456" w14:textId="77777777" w:rsidR="00891493" w:rsidRPr="00AF0707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0BEAEA7" w14:textId="0624E969" w:rsidR="00891493" w:rsidRPr="00AF0707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91493" w:rsidRPr="00AF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38" w:type="dxa"/>
            <w:shd w:val="clear" w:color="auto" w:fill="auto"/>
          </w:tcPr>
          <w:p w14:paraId="2E3EF41E" w14:textId="77777777" w:rsidR="00891493" w:rsidRPr="00AF0707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027E643" w14:textId="10DBDABA" w:rsidR="00891493" w:rsidRPr="00AF0707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55B962A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409AB2E" w14:textId="16C7CB60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891493" w:rsidRPr="00283726" w14:paraId="53DF9EAD" w14:textId="77777777" w:rsidTr="00B86E12">
        <w:tc>
          <w:tcPr>
            <w:tcW w:w="4140" w:type="dxa"/>
            <w:shd w:val="clear" w:color="auto" w:fill="auto"/>
            <w:hideMark/>
          </w:tcPr>
          <w:p w14:paraId="1463829C" w14:textId="52C56344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 xml:space="preserve">ต้นทุนงานก่อสร้างอาคาร </w:t>
            </w:r>
          </w:p>
        </w:tc>
        <w:tc>
          <w:tcPr>
            <w:tcW w:w="936" w:type="dxa"/>
            <w:shd w:val="clear" w:color="auto" w:fill="auto"/>
          </w:tcPr>
          <w:p w14:paraId="48964B1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8CAFEC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E9D013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8439A0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478E79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597F0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D6AC3A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07E57951" w14:textId="77777777" w:rsidTr="00B86E12">
        <w:tc>
          <w:tcPr>
            <w:tcW w:w="4140" w:type="dxa"/>
            <w:shd w:val="clear" w:color="auto" w:fill="auto"/>
            <w:hideMark/>
          </w:tcPr>
          <w:p w14:paraId="44D72C9D" w14:textId="51AC6379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สิ่งปลูกสร้างและอื่นๆ</w:t>
            </w:r>
          </w:p>
        </w:tc>
        <w:tc>
          <w:tcPr>
            <w:tcW w:w="936" w:type="dxa"/>
            <w:shd w:val="clear" w:color="auto" w:fill="auto"/>
          </w:tcPr>
          <w:p w14:paraId="0DD74DBE" w14:textId="1C9A6185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43" w:type="dxa"/>
            <w:shd w:val="clear" w:color="auto" w:fill="auto"/>
          </w:tcPr>
          <w:p w14:paraId="17CE292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B0E4AD5" w14:textId="0B4FFEF4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38" w:type="dxa"/>
            <w:shd w:val="clear" w:color="auto" w:fill="auto"/>
          </w:tcPr>
          <w:p w14:paraId="4E59C30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649B5109" w14:textId="1DFC948E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580A54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3517AEC" w14:textId="742EE41C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91493" w:rsidRPr="00283726" w14:paraId="19DFD72E" w14:textId="77777777" w:rsidTr="00B86E12">
        <w:tc>
          <w:tcPr>
            <w:tcW w:w="4140" w:type="dxa"/>
            <w:shd w:val="clear" w:color="auto" w:fill="auto"/>
          </w:tcPr>
          <w:p w14:paraId="298037BB" w14:textId="178A970F" w:rsidR="00891493" w:rsidRPr="002041AD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2041A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ค่าใช้จ่ายเกี่ยวกับสัญญาเช่า</w:t>
            </w:r>
          </w:p>
        </w:tc>
        <w:tc>
          <w:tcPr>
            <w:tcW w:w="936" w:type="dxa"/>
            <w:shd w:val="clear" w:color="auto" w:fill="auto"/>
          </w:tcPr>
          <w:p w14:paraId="36E6BE00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D13E14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EB5AA5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A53E39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2F4F86A7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ED8A3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BDD0A45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44494BC0" w14:textId="77777777" w:rsidTr="0076102A">
        <w:tc>
          <w:tcPr>
            <w:tcW w:w="4140" w:type="dxa"/>
            <w:shd w:val="clear" w:color="auto" w:fill="auto"/>
            <w:hideMark/>
          </w:tcPr>
          <w:p w14:paraId="1132A196" w14:textId="02016D4F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936" w:type="dxa"/>
            <w:shd w:val="clear" w:color="auto" w:fill="auto"/>
          </w:tcPr>
          <w:p w14:paraId="5E6DACEA" w14:textId="41183367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43" w:type="dxa"/>
            <w:shd w:val="clear" w:color="auto" w:fill="auto"/>
          </w:tcPr>
          <w:p w14:paraId="308F7A6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B57A2C1" w14:textId="6D8189EF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38" w:type="dxa"/>
            <w:shd w:val="clear" w:color="auto" w:fill="auto"/>
          </w:tcPr>
          <w:p w14:paraId="3C0B77B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EFC8AC3" w14:textId="2F52CBE3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964282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265BE7A" w14:textId="4FDD4E07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891493" w:rsidRPr="00283726" w14:paraId="4022764A" w14:textId="77777777" w:rsidTr="00B86E12">
        <w:tc>
          <w:tcPr>
            <w:tcW w:w="4140" w:type="dxa"/>
            <w:shd w:val="clear" w:color="auto" w:fill="auto"/>
          </w:tcPr>
          <w:p w14:paraId="096BDA24" w14:textId="75248B10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ต้นทุนสินทรัพย์สิทธิการใช้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099C5606" w14:textId="1F3FBB12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43" w:type="dxa"/>
            <w:shd w:val="clear" w:color="auto" w:fill="auto"/>
          </w:tcPr>
          <w:p w14:paraId="4D9CC77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29D35A4" w14:textId="4B506E7E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8" w:type="dxa"/>
            <w:shd w:val="clear" w:color="auto" w:fill="auto"/>
          </w:tcPr>
          <w:p w14:paraId="341F8F6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9CD0616" w14:textId="556527AA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96F3F2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BD687C0" w14:textId="5699ECD4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891493" w:rsidRPr="00283726" w14:paraId="3E7FDDBC" w14:textId="77777777" w:rsidTr="009707B1">
        <w:tc>
          <w:tcPr>
            <w:tcW w:w="4140" w:type="dxa"/>
            <w:shd w:val="clear" w:color="auto" w:fill="auto"/>
          </w:tcPr>
          <w:p w14:paraId="676E0E8F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  <w:shd w:val="clear" w:color="auto" w:fill="auto"/>
          </w:tcPr>
          <w:p w14:paraId="04317013" w14:textId="433689C6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  <w:shd w:val="clear" w:color="auto" w:fill="auto"/>
          </w:tcPr>
          <w:p w14:paraId="77A5407F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9A83FCD" w14:textId="1735D22A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14:paraId="66A4521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EE4C8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A501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5DEC6D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410AE783" w14:textId="77777777" w:rsidTr="00B86E12">
        <w:tc>
          <w:tcPr>
            <w:tcW w:w="4140" w:type="dxa"/>
            <w:shd w:val="clear" w:color="auto" w:fill="auto"/>
          </w:tcPr>
          <w:p w14:paraId="47FCBD44" w14:textId="637E0C29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ซื้ออุปกรณ์และอื่นๆ</w:t>
            </w:r>
          </w:p>
        </w:tc>
        <w:tc>
          <w:tcPr>
            <w:tcW w:w="936" w:type="dxa"/>
            <w:shd w:val="clear" w:color="auto" w:fill="auto"/>
          </w:tcPr>
          <w:p w14:paraId="45F5A921" w14:textId="675C96F7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  <w:shd w:val="clear" w:color="auto" w:fill="auto"/>
          </w:tcPr>
          <w:p w14:paraId="7C661F2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4C5A535" w14:textId="2E6CDF0E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8" w:type="dxa"/>
            <w:shd w:val="clear" w:color="auto" w:fill="auto"/>
          </w:tcPr>
          <w:p w14:paraId="5D5FC947" w14:textId="77777777" w:rsidR="00891493" w:rsidRPr="00283726" w:rsidRDefault="00891493" w:rsidP="008914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EB99FB4" w14:textId="7FB4377B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230A058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E8435A5" w14:textId="4FE1D5BF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1493" w:rsidRPr="00283726" w14:paraId="18AE2754" w14:textId="77777777" w:rsidTr="009707B1">
        <w:tc>
          <w:tcPr>
            <w:tcW w:w="4140" w:type="dxa"/>
            <w:shd w:val="clear" w:color="auto" w:fill="auto"/>
          </w:tcPr>
          <w:p w14:paraId="5608F04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F7AD4A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BBFB84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50CCE0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748239B" w14:textId="77777777" w:rsidR="00891493" w:rsidRPr="00283726" w:rsidRDefault="00891493" w:rsidP="008914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58AB4F9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D68C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5B8AC1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248" w:rsidRPr="00283726" w14:paraId="2B9C3D56" w14:textId="77777777" w:rsidTr="009707B1">
        <w:tc>
          <w:tcPr>
            <w:tcW w:w="4140" w:type="dxa"/>
            <w:shd w:val="clear" w:color="auto" w:fill="auto"/>
          </w:tcPr>
          <w:p w14:paraId="573EF5F0" w14:textId="48C2F84E" w:rsidR="004A0248" w:rsidRPr="00283726" w:rsidRDefault="004A0248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56DE37D" w14:textId="77777777" w:rsidR="004A0248" w:rsidRDefault="004A0248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3BCEA16" w14:textId="77777777" w:rsidR="004A0248" w:rsidRPr="00283726" w:rsidRDefault="004A0248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16CFFE6" w14:textId="77777777" w:rsidR="004A0248" w:rsidRPr="00283726" w:rsidRDefault="004A0248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DA1CCFB" w14:textId="77777777" w:rsidR="004A0248" w:rsidRPr="00283726" w:rsidRDefault="004A0248" w:rsidP="008914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3419C64" w14:textId="77777777" w:rsidR="004A0248" w:rsidRDefault="004A0248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197A27" w14:textId="77777777" w:rsidR="004A0248" w:rsidRPr="00283726" w:rsidRDefault="004A0248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76FEB21" w14:textId="77777777" w:rsidR="004A0248" w:rsidRPr="00283726" w:rsidRDefault="004A0248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2BB86C08" w14:textId="77777777" w:rsidTr="009707B1">
        <w:tc>
          <w:tcPr>
            <w:tcW w:w="4140" w:type="dxa"/>
            <w:shd w:val="clear" w:color="auto" w:fill="auto"/>
          </w:tcPr>
          <w:p w14:paraId="7224D5C0" w14:textId="1ED22D41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  <w:shd w:val="clear" w:color="auto" w:fill="auto"/>
          </w:tcPr>
          <w:p w14:paraId="0A2913D9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4EB314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DCECC56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181BAA8" w14:textId="77777777" w:rsidR="00891493" w:rsidRPr="00283726" w:rsidRDefault="00891493" w:rsidP="008914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8E2C0CF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0B8FC1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C96AEB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3D07DBFD" w14:textId="77777777" w:rsidTr="009707B1">
        <w:tc>
          <w:tcPr>
            <w:tcW w:w="4140" w:type="dxa"/>
            <w:shd w:val="clear" w:color="auto" w:fill="auto"/>
          </w:tcPr>
          <w:p w14:paraId="7D3CC0E9" w14:textId="0278CC52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และบริษัทที่เกี่ยวข้องกัน </w:t>
            </w:r>
            <w:r w:rsidR="007439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396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="007439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EC192F2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32F21C3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22EF32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E322929" w14:textId="77777777" w:rsidR="00891493" w:rsidRPr="00283726" w:rsidRDefault="00891493" w:rsidP="008914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0561D128" w14:textId="77777777" w:rsidR="00891493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A1950B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5DF929A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493" w:rsidRPr="00283726" w14:paraId="15E1EF65" w14:textId="77777777" w:rsidTr="009707B1">
        <w:tc>
          <w:tcPr>
            <w:tcW w:w="4140" w:type="dxa"/>
            <w:shd w:val="clear" w:color="auto" w:fill="auto"/>
          </w:tcPr>
          <w:p w14:paraId="12DA4ACD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ค่าฝึกอบรมและสัมมนา</w:t>
            </w:r>
          </w:p>
        </w:tc>
        <w:tc>
          <w:tcPr>
            <w:tcW w:w="936" w:type="dxa"/>
            <w:shd w:val="clear" w:color="auto" w:fill="auto"/>
          </w:tcPr>
          <w:p w14:paraId="5B74671F" w14:textId="7BA6E49B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3" w:type="dxa"/>
            <w:shd w:val="clear" w:color="auto" w:fill="auto"/>
          </w:tcPr>
          <w:p w14:paraId="1BA50980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56A22EE" w14:textId="731AC6C9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38" w:type="dxa"/>
            <w:shd w:val="clear" w:color="auto" w:fill="auto"/>
          </w:tcPr>
          <w:p w14:paraId="73CADD79" w14:textId="77777777" w:rsidR="00891493" w:rsidRPr="00283726" w:rsidRDefault="00891493" w:rsidP="008914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9F6311" w14:textId="78C8E97D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5A8639C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80228BE" w14:textId="2BAFDEAE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91493" w:rsidRPr="00283726" w14:paraId="260268EE" w14:textId="77777777" w:rsidTr="00B86E12">
        <w:tc>
          <w:tcPr>
            <w:tcW w:w="4140" w:type="dxa"/>
            <w:shd w:val="clear" w:color="auto" w:fill="auto"/>
          </w:tcPr>
          <w:p w14:paraId="5A606DFF" w14:textId="75A57B53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สิทธิในการใช้เครื่องหมายการค้า</w:t>
            </w:r>
          </w:p>
        </w:tc>
        <w:tc>
          <w:tcPr>
            <w:tcW w:w="936" w:type="dxa"/>
            <w:shd w:val="clear" w:color="auto" w:fill="auto"/>
          </w:tcPr>
          <w:p w14:paraId="4068AE92" w14:textId="78112F6A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3" w:type="dxa"/>
            <w:shd w:val="clear" w:color="auto" w:fill="auto"/>
          </w:tcPr>
          <w:p w14:paraId="0AFDF63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BDAD03A" w14:textId="3D1ACDC1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8" w:type="dxa"/>
            <w:shd w:val="clear" w:color="auto" w:fill="auto"/>
          </w:tcPr>
          <w:p w14:paraId="247328C6" w14:textId="77777777" w:rsidR="00891493" w:rsidRPr="00283726" w:rsidRDefault="00891493" w:rsidP="008914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70EFF663" w14:textId="497CF1A5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C389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5A3BFCF" w14:textId="60EF8276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4BB99C1F" w14:textId="77777777" w:rsidTr="00B86E12">
        <w:tc>
          <w:tcPr>
            <w:tcW w:w="4140" w:type="dxa"/>
            <w:shd w:val="clear" w:color="auto" w:fill="auto"/>
          </w:tcPr>
          <w:p w14:paraId="3B9F4A39" w14:textId="088F8500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36" w:type="dxa"/>
            <w:shd w:val="clear" w:color="auto" w:fill="auto"/>
          </w:tcPr>
          <w:p w14:paraId="68EF4D23" w14:textId="42ED69AD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43" w:type="dxa"/>
            <w:shd w:val="clear" w:color="auto" w:fill="auto"/>
          </w:tcPr>
          <w:p w14:paraId="3F6F2F2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770B32D" w14:textId="08150778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29968E2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0FD94378" w14:textId="4D7DF53F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FE1462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A60B982" w14:textId="4EB9F396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1493" w:rsidRPr="00283726" w14:paraId="4AE5072D" w14:textId="77777777" w:rsidTr="00B86E12">
        <w:tc>
          <w:tcPr>
            <w:tcW w:w="4140" w:type="dxa"/>
            <w:shd w:val="clear" w:color="auto" w:fill="FFFFFF"/>
            <w:hideMark/>
          </w:tcPr>
          <w:p w14:paraId="55B4DC59" w14:textId="3AE96596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ค่าใช้จ่ายอื่นๆ</w:t>
            </w:r>
          </w:p>
        </w:tc>
        <w:tc>
          <w:tcPr>
            <w:tcW w:w="936" w:type="dxa"/>
            <w:shd w:val="clear" w:color="auto" w:fill="FFFFFF"/>
          </w:tcPr>
          <w:p w14:paraId="1676355A" w14:textId="5D5CDA20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43" w:type="dxa"/>
            <w:shd w:val="clear" w:color="auto" w:fill="FFFFFF"/>
          </w:tcPr>
          <w:p w14:paraId="4FE96A34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/>
          </w:tcPr>
          <w:p w14:paraId="489C22AF" w14:textId="6056A6F6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38" w:type="dxa"/>
            <w:shd w:val="clear" w:color="auto" w:fill="FFFFFF"/>
          </w:tcPr>
          <w:p w14:paraId="28EB6C97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6AB1AE9A" w14:textId="00AD8154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FFFFFF"/>
          </w:tcPr>
          <w:p w14:paraId="3D842A4E" w14:textId="77777777" w:rsidR="00891493" w:rsidRPr="00283726" w:rsidRDefault="00891493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/>
          </w:tcPr>
          <w:p w14:paraId="1257BC71" w14:textId="31197361" w:rsidR="00891493" w:rsidRPr="00283726" w:rsidRDefault="00AB2614" w:rsidP="0089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</w:tbl>
    <w:p w14:paraId="6A40B6B4" w14:textId="7A39488B" w:rsidR="00106035" w:rsidRDefault="0010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47EA3FBB" w14:textId="1F8F19AD" w:rsidR="0080549B" w:rsidRPr="00283726" w:rsidRDefault="00AB2614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EB7616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มีนาคม 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2565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2564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ED21F12" w14:textId="77777777" w:rsidR="008F00C7" w:rsidRPr="00F31743" w:rsidRDefault="008F00C7" w:rsidP="008F00C7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5B19CC" w14:textId="1DF90638" w:rsidR="00F022AE" w:rsidRPr="00283726" w:rsidRDefault="00AB2614" w:rsidP="00805C7C">
      <w:pPr>
        <w:pStyle w:val="BodyText2"/>
        <w:tabs>
          <w:tab w:val="left" w:pos="1710"/>
        </w:tabs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9AFFF49" w:rsidR="00E62EBA" w:rsidRPr="00F31743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76"/>
        <w:gridCol w:w="269"/>
        <w:gridCol w:w="1089"/>
        <w:gridCol w:w="280"/>
        <w:gridCol w:w="1069"/>
        <w:gridCol w:w="298"/>
        <w:gridCol w:w="1071"/>
      </w:tblGrid>
      <w:tr w:rsidR="00DA3F54" w:rsidRPr="00283726" w14:paraId="75CE4969" w14:textId="77777777" w:rsidTr="005436BA">
        <w:trPr>
          <w:trHeight w:hRule="exact" w:val="331"/>
        </w:trPr>
        <w:tc>
          <w:tcPr>
            <w:tcW w:w="2200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D7C54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DA3F54">
        <w:trPr>
          <w:trHeight w:hRule="exact" w:val="374"/>
        </w:trPr>
        <w:tc>
          <w:tcPr>
            <w:tcW w:w="2200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283726" w14:paraId="1E883C42" w14:textId="77777777" w:rsidTr="00DA3F54">
        <w:trPr>
          <w:trHeight w:hRule="exact" w:val="374"/>
        </w:trPr>
        <w:tc>
          <w:tcPr>
            <w:tcW w:w="2200" w:type="pct"/>
          </w:tcPr>
          <w:p w14:paraId="30B824E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36D8F50" w14:textId="73946885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D1FA32A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C35775" w14:textId="4242D7DB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1CFAC48" w14:textId="0A5F27D3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7113A85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AFEDD99" w14:textId="0D33FD04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283726" w14:paraId="145D7BBE" w14:textId="77777777" w:rsidTr="00DA3F54">
        <w:trPr>
          <w:trHeight w:hRule="exact" w:val="374"/>
        </w:trPr>
        <w:tc>
          <w:tcPr>
            <w:tcW w:w="2200" w:type="pct"/>
          </w:tcPr>
          <w:p w14:paraId="3878F32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15FFEF" w14:textId="4C5CCD06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E082D98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C9FBC8" w14:textId="667CF292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21CD002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08B7923" w14:textId="65BB7FEC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" w:type="pct"/>
          </w:tcPr>
          <w:p w14:paraId="11B30A8F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CA8D76F" w14:textId="34A4AA3A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A3F54" w:rsidRPr="00283726" w14:paraId="1D12CF0D" w14:textId="77777777" w:rsidTr="00DA3F54">
        <w:trPr>
          <w:trHeight w:hRule="exact" w:val="374"/>
        </w:trPr>
        <w:tc>
          <w:tcPr>
            <w:tcW w:w="2200" w:type="pct"/>
          </w:tcPr>
          <w:p w14:paraId="4909E8D1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357F4E" w14:textId="3B6F25A4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B61A3F5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BDBD8EC" w14:textId="4057240D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3C1DDDA8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CD3CB0" w14:textId="1DECFBAD" w:rsidR="00DA3F54" w:rsidRPr="00283726" w:rsidRDefault="000369A1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pct"/>
          </w:tcPr>
          <w:p w14:paraId="3C9E10CB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6F701F5" w14:textId="1C429882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3F54" w:rsidRPr="00283726" w14:paraId="3424FB90" w14:textId="77777777" w:rsidTr="00DA3F54">
        <w:trPr>
          <w:trHeight w:hRule="exact" w:val="374"/>
        </w:trPr>
        <w:tc>
          <w:tcPr>
            <w:tcW w:w="2200" w:type="pct"/>
          </w:tcPr>
          <w:p w14:paraId="759DDE4A" w14:textId="77777777" w:rsidR="00DA3F54" w:rsidRPr="00283726" w:rsidRDefault="00DA3F54" w:rsidP="00DA3F54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465C268" w14:textId="1F609275" w:rsidR="00DA3F54" w:rsidRPr="00283726" w:rsidRDefault="00A4298C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DFDDA3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D465F20" w14:textId="4471493D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6BE344" w14:textId="5F956BF9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62" w:type="pct"/>
          </w:tcPr>
          <w:p w14:paraId="22FA6778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60302C" w14:textId="6453E7AF" w:rsidR="00DA3F54" w:rsidRPr="00283726" w:rsidRDefault="00AB2614" w:rsidP="00404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DA3F54" w:rsidRPr="00283726" w14:paraId="7C49AED7" w14:textId="77777777" w:rsidTr="00DA3F54">
        <w:trPr>
          <w:trHeight w:hRule="exact" w:val="374"/>
        </w:trPr>
        <w:tc>
          <w:tcPr>
            <w:tcW w:w="2200" w:type="pct"/>
          </w:tcPr>
          <w:p w14:paraId="09D39104" w14:textId="77777777" w:rsidR="00DA3F54" w:rsidRPr="00283726" w:rsidRDefault="00DA3F54" w:rsidP="00DA3F54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</w:tcPr>
          <w:p w14:paraId="146F07CB" w14:textId="5676D64F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4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46" w:type="pct"/>
          </w:tcPr>
          <w:p w14:paraId="028AB936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F00484" w14:textId="59D6D73B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52" w:type="pct"/>
          </w:tcPr>
          <w:p w14:paraId="78EA02C2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78D645" w14:textId="7E95E005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62" w:type="pct"/>
          </w:tcPr>
          <w:p w14:paraId="6AC0F067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D3895F" w14:textId="192BA1F0" w:rsidR="00DA3F54" w:rsidRPr="00283726" w:rsidRDefault="00AB2614" w:rsidP="00404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DA3F54" w:rsidRPr="00283726" w14:paraId="162E9373" w14:textId="77777777" w:rsidTr="00DA3F54">
        <w:trPr>
          <w:trHeight w:hRule="exact" w:val="374"/>
        </w:trPr>
        <w:tc>
          <w:tcPr>
            <w:tcW w:w="2200" w:type="pct"/>
          </w:tcPr>
          <w:p w14:paraId="31C56A30" w14:textId="77777777" w:rsidR="00DA3F54" w:rsidRPr="00283726" w:rsidRDefault="00DA3F54" w:rsidP="00DA3F54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D87857B" w14:textId="68C45BF0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4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6" w:type="pct"/>
          </w:tcPr>
          <w:p w14:paraId="5318BBEA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6EDE023" w14:textId="3A078EC5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152" w:type="pct"/>
          </w:tcPr>
          <w:p w14:paraId="1EBCA0A5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56B8C38" w14:textId="5C0FDCD9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9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162" w:type="pct"/>
          </w:tcPr>
          <w:p w14:paraId="49EF159D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1CF6A2" w14:textId="76006AF8" w:rsidR="00DA3F54" w:rsidRPr="00283726" w:rsidRDefault="00AB2614" w:rsidP="00404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DA3F54" w:rsidRPr="00283726" w14:paraId="26C75CB9" w14:textId="77777777" w:rsidTr="007F7D7C">
        <w:trPr>
          <w:trHeight w:hRule="exact" w:val="381"/>
        </w:trPr>
        <w:tc>
          <w:tcPr>
            <w:tcW w:w="2200" w:type="pct"/>
          </w:tcPr>
          <w:p w14:paraId="13DB5A27" w14:textId="77777777" w:rsidR="00DA3F54" w:rsidRPr="00283726" w:rsidRDefault="00DA3F54" w:rsidP="00DA3F54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5A07E80D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A4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46" w:type="pct"/>
          </w:tcPr>
          <w:p w14:paraId="6185C539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3EBFD69" w14:textId="3FFCED59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A3F54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152" w:type="pct"/>
          </w:tcPr>
          <w:p w14:paraId="6F659FF3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6FE7F823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6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62" w:type="pct"/>
          </w:tcPr>
          <w:p w14:paraId="6E4F4CC6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3412F7A" w14:textId="2103FD25" w:rsidR="00DA3F54" w:rsidRPr="00283726" w:rsidRDefault="00AB261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A3F54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</w:tr>
    </w:tbl>
    <w:p w14:paraId="0F69C6D6" w14:textId="7694FEFB" w:rsidR="003101B3" w:rsidRDefault="00A327E2" w:rsidP="0010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E93F7D5" w14:textId="5E09597B" w:rsidR="0080549B" w:rsidRPr="00283726" w:rsidRDefault="00AB2614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6B0DAD95" w:rsidR="00D00B4F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080"/>
        <w:gridCol w:w="270"/>
        <w:gridCol w:w="1080"/>
        <w:gridCol w:w="270"/>
        <w:gridCol w:w="1206"/>
      </w:tblGrid>
      <w:tr w:rsidR="00E045F2" w:rsidRPr="00A57B00" w14:paraId="30F5460E" w14:textId="77777777" w:rsidTr="00916615">
        <w:trPr>
          <w:trHeight w:hRule="exact" w:val="331"/>
        </w:trPr>
        <w:tc>
          <w:tcPr>
            <w:tcW w:w="5310" w:type="dxa"/>
          </w:tcPr>
          <w:p w14:paraId="2FBD59FD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vAlign w:val="center"/>
          </w:tcPr>
          <w:p w14:paraId="0E320BA4" w14:textId="77777777" w:rsidR="00E045F2" w:rsidRPr="00A57B00" w:rsidRDefault="00E045F2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045F2" w:rsidRPr="00A57B00" w14:paraId="4F3C89DF" w14:textId="77777777" w:rsidTr="00916615">
        <w:tc>
          <w:tcPr>
            <w:tcW w:w="5310" w:type="dxa"/>
          </w:tcPr>
          <w:p w14:paraId="4C8D58C2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tcBorders>
              <w:bottom w:val="single" w:sz="4" w:space="0" w:color="auto"/>
            </w:tcBorders>
          </w:tcPr>
          <w:p w14:paraId="6592E3DD" w14:textId="77777777" w:rsidR="00E045F2" w:rsidRPr="00A57B00" w:rsidRDefault="00E045F2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5F2" w:rsidRPr="00A57B00" w14:paraId="3848831A" w14:textId="77777777" w:rsidTr="00916615">
        <w:tc>
          <w:tcPr>
            <w:tcW w:w="5310" w:type="dxa"/>
          </w:tcPr>
          <w:p w14:paraId="60822220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417F6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F83F9D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3AD3EA1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5F2" w:rsidRPr="00A57B00" w14:paraId="4EC09E73" w14:textId="77777777" w:rsidTr="00916615">
        <w:tc>
          <w:tcPr>
            <w:tcW w:w="5310" w:type="dxa"/>
          </w:tcPr>
          <w:p w14:paraId="50DA4367" w14:textId="77777777" w:rsidR="00E045F2" w:rsidRPr="00A57B00" w:rsidRDefault="00E045F2" w:rsidP="00E045F2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8A0C8" w14:textId="3D7EEC40" w:rsidR="00E045F2" w:rsidRPr="00A57B00" w:rsidRDefault="00AB2614" w:rsidP="00E0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45F2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045F2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CF4BE" w14:textId="77777777" w:rsidR="00E045F2" w:rsidRPr="00A57B00" w:rsidRDefault="00E045F2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E5FFEE" w14:textId="547C8415" w:rsidR="00E045F2" w:rsidRPr="00A57B00" w:rsidRDefault="00AB2614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45F2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981E4F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8CF9629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5F2" w:rsidRPr="00A57B00" w14:paraId="1CDB2462" w14:textId="77777777" w:rsidTr="00916615">
        <w:tc>
          <w:tcPr>
            <w:tcW w:w="5310" w:type="dxa"/>
          </w:tcPr>
          <w:p w14:paraId="4E8B8FD9" w14:textId="77777777" w:rsidR="00E045F2" w:rsidRPr="00A57B00" w:rsidRDefault="00E045F2" w:rsidP="00E045F2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A4B27" w14:textId="10D1D339" w:rsidR="00E045F2" w:rsidRPr="00A57B00" w:rsidRDefault="00AB2614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C1F069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0AC6F" w14:textId="255998AB" w:rsidR="00E045F2" w:rsidRPr="00A57B00" w:rsidRDefault="00AB2614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53F251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83FF05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E045F2" w:rsidRPr="00A57B00" w14:paraId="6E6F6060" w14:textId="77777777" w:rsidTr="00916615">
        <w:trPr>
          <w:trHeight w:hRule="exact" w:val="432"/>
        </w:trPr>
        <w:tc>
          <w:tcPr>
            <w:tcW w:w="5310" w:type="dxa"/>
          </w:tcPr>
          <w:p w14:paraId="1E0F749C" w14:textId="77777777" w:rsidR="00E045F2" w:rsidRPr="00A57B00" w:rsidRDefault="00E045F2" w:rsidP="008F2EE1">
            <w:pPr>
              <w:tabs>
                <w:tab w:val="left" w:pos="342"/>
              </w:tabs>
              <w:ind w:firstLine="98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F94735" w14:textId="39608E56" w:rsidR="00E045F2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2A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632DA17B" w14:textId="77777777" w:rsidR="00E045F2" w:rsidRPr="00A57B00" w:rsidRDefault="00E045F2" w:rsidP="008F2EE1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8D4BB" w14:textId="0B3D13E7" w:rsidR="00E045F2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45F2" w:rsidRPr="00E045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4A25FD19" w14:textId="77777777" w:rsidR="00E045F2" w:rsidRPr="00A57B00" w:rsidRDefault="00E045F2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E6B88E4" w14:textId="470BF2C0" w:rsidR="00E045F2" w:rsidRPr="00A57B00" w:rsidRDefault="00AB2614" w:rsidP="0091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18" w:lineRule="atLeast"/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771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E045F2" w:rsidRPr="00A57B00" w14:paraId="02511328" w14:textId="77777777" w:rsidTr="00916615">
        <w:trPr>
          <w:trHeight w:hRule="exact" w:val="432"/>
        </w:trPr>
        <w:tc>
          <w:tcPr>
            <w:tcW w:w="5310" w:type="dxa"/>
          </w:tcPr>
          <w:p w14:paraId="41D14301" w14:textId="77777777" w:rsidR="00E045F2" w:rsidRPr="00A57B00" w:rsidRDefault="00E045F2" w:rsidP="008F2EE1">
            <w:pPr>
              <w:ind w:firstLine="9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044838" w14:textId="17E2F127" w:rsidR="00E045F2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2A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0353516F" w14:textId="77777777" w:rsidR="00E045F2" w:rsidRPr="00A57B00" w:rsidRDefault="00E045F2" w:rsidP="008F2EE1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67AE92" w14:textId="4D69A612" w:rsidR="00E045F2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045F2" w:rsidRPr="00E04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5AA0E710" w14:textId="77777777" w:rsidR="00E045F2" w:rsidRPr="00A57B00" w:rsidRDefault="00E045F2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9CD415A" w14:textId="4E68BD38" w:rsidR="00E045F2" w:rsidRPr="00A57B00" w:rsidRDefault="00AB2614" w:rsidP="0091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18" w:lineRule="atLeast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77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</w:tr>
    </w:tbl>
    <w:p w14:paraId="5BAF4013" w14:textId="77777777" w:rsidR="007060F5" w:rsidRPr="00283726" w:rsidRDefault="007060F5" w:rsidP="005E44B2">
      <w:pPr>
        <w:spacing w:line="18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99B4D" w14:textId="7553A98D" w:rsidR="005A6EB0" w:rsidRPr="00283726" w:rsidRDefault="00AB2614" w:rsidP="00805C7C">
      <w:pPr>
        <w:pStyle w:val="BodyText2"/>
        <w:spacing w:line="18" w:lineRule="atLeast"/>
        <w:ind w:left="107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B6673D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90F05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F31743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2"/>
        <w:gridCol w:w="278"/>
        <w:gridCol w:w="1041"/>
        <w:gridCol w:w="236"/>
        <w:gridCol w:w="1144"/>
        <w:gridCol w:w="278"/>
        <w:gridCol w:w="1089"/>
      </w:tblGrid>
      <w:tr w:rsidR="006B2948" w:rsidRPr="00283726" w14:paraId="5563EC8D" w14:textId="77777777" w:rsidTr="00916615">
        <w:trPr>
          <w:trHeight w:hRule="exact" w:val="331"/>
        </w:trPr>
        <w:tc>
          <w:tcPr>
            <w:tcW w:w="2202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6A3A308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916615">
        <w:tc>
          <w:tcPr>
            <w:tcW w:w="2202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948" w:rsidRPr="00283726" w14:paraId="473F971A" w14:textId="77777777" w:rsidTr="00916615">
        <w:tc>
          <w:tcPr>
            <w:tcW w:w="2202" w:type="pct"/>
          </w:tcPr>
          <w:p w14:paraId="091CFC47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06EE82" w14:textId="7DA1FA96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CF8CC56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FC3FAA6" w14:textId="7B84335F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739270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8C5AE54" w14:textId="1D34DA2A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2BD859D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BBB9B3F" w14:textId="5C03902A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2948" w:rsidRPr="00283726" w14:paraId="0D7CA590" w14:textId="77777777" w:rsidTr="00916615">
        <w:tc>
          <w:tcPr>
            <w:tcW w:w="2202" w:type="pct"/>
          </w:tcPr>
          <w:p w14:paraId="6041680B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416535" w14:textId="463CB3C8" w:rsidR="006B2948" w:rsidRPr="00283726" w:rsidRDefault="00AB2614" w:rsidP="003A5BB8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0FD47BB9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59B1709" w14:textId="5805AAAB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9CFA245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D90D70D" w14:textId="5240B991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38971173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68528D8" w14:textId="010DF097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B2948" w:rsidRPr="00283726" w14:paraId="4EC7F91D" w14:textId="77777777" w:rsidTr="00916615">
        <w:tc>
          <w:tcPr>
            <w:tcW w:w="2202" w:type="pct"/>
          </w:tcPr>
          <w:p w14:paraId="66887876" w14:textId="77777777" w:rsidR="006B2948" w:rsidRPr="00283726" w:rsidRDefault="006B2948" w:rsidP="006B2948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8" w:type="pct"/>
          </w:tcPr>
          <w:p w14:paraId="1C8244E6" w14:textId="727E21D3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</w:t>
            </w:r>
          </w:p>
        </w:tc>
        <w:tc>
          <w:tcPr>
            <w:tcW w:w="151" w:type="pct"/>
          </w:tcPr>
          <w:p w14:paraId="4C99F2F6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490AA52D" w14:textId="6212D35D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65</w:t>
            </w:r>
          </w:p>
        </w:tc>
        <w:tc>
          <w:tcPr>
            <w:tcW w:w="128" w:type="pct"/>
          </w:tcPr>
          <w:p w14:paraId="386F9912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502CB2" w14:textId="3677515E" w:rsidR="006B2948" w:rsidRPr="00283726" w:rsidRDefault="00D74E1C" w:rsidP="00916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ACF6462" w14:textId="77777777" w:rsidR="006B2948" w:rsidRPr="00283726" w:rsidRDefault="006B2948" w:rsidP="006B2948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3" w:type="pct"/>
          </w:tcPr>
          <w:p w14:paraId="214AD487" w14:textId="77777777" w:rsidR="006B2948" w:rsidRPr="00283726" w:rsidRDefault="006B2948" w:rsidP="00916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B2948" w:rsidRPr="00283726" w14:paraId="1DC40175" w14:textId="77777777" w:rsidTr="00916615">
        <w:tc>
          <w:tcPr>
            <w:tcW w:w="2202" w:type="pct"/>
          </w:tcPr>
          <w:p w14:paraId="68AC9E9B" w14:textId="77777777" w:rsidR="006B2948" w:rsidRPr="00283726" w:rsidRDefault="006B2948" w:rsidP="006B2948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</w:tcPr>
          <w:p w14:paraId="414D8EAE" w14:textId="481BF1E8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  <w:r w:rsidR="00E45DF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647</w:t>
            </w:r>
          </w:p>
        </w:tc>
        <w:tc>
          <w:tcPr>
            <w:tcW w:w="151" w:type="pct"/>
          </w:tcPr>
          <w:p w14:paraId="5767720A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8ED8C1" w14:textId="163C385A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="006B2948"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344</w:t>
            </w:r>
          </w:p>
        </w:tc>
        <w:tc>
          <w:tcPr>
            <w:tcW w:w="128" w:type="pct"/>
          </w:tcPr>
          <w:p w14:paraId="211E25E7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0D4D4" w14:textId="1A794F81" w:rsidR="006B2948" w:rsidRPr="00283726" w:rsidRDefault="00D74E1C" w:rsidP="00916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118E8C" w14:textId="77777777" w:rsidR="006B2948" w:rsidRPr="00283726" w:rsidRDefault="006B2948" w:rsidP="006B2948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968046" w14:textId="77777777" w:rsidR="006B2948" w:rsidRPr="00283726" w:rsidRDefault="006B2948" w:rsidP="00916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B2948" w:rsidRPr="00283726" w14:paraId="1C62E49F" w14:textId="77777777" w:rsidTr="00916615">
        <w:tc>
          <w:tcPr>
            <w:tcW w:w="2202" w:type="pct"/>
          </w:tcPr>
          <w:p w14:paraId="03789B15" w14:textId="77777777" w:rsidR="006B2948" w:rsidRPr="00283726" w:rsidRDefault="006B2948" w:rsidP="006B2948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7E211AA0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</w:t>
            </w:r>
            <w:r w:rsidR="00E45DF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690</w:t>
            </w:r>
          </w:p>
        </w:tc>
        <w:tc>
          <w:tcPr>
            <w:tcW w:w="151" w:type="pct"/>
          </w:tcPr>
          <w:p w14:paraId="326E8DE3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0F0B9FD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="006B2948"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409</w:t>
            </w:r>
          </w:p>
        </w:tc>
        <w:tc>
          <w:tcPr>
            <w:tcW w:w="128" w:type="pct"/>
          </w:tcPr>
          <w:p w14:paraId="59CDBEF2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3AEBBEDC" w:rsidR="006B2948" w:rsidRPr="00283726" w:rsidRDefault="00D74E1C" w:rsidP="00916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91ED14" w14:textId="77777777" w:rsidR="006B2948" w:rsidRPr="00283726" w:rsidRDefault="006B2948" w:rsidP="006B2948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77777777" w:rsidR="006B2948" w:rsidRPr="00283726" w:rsidRDefault="006B2948" w:rsidP="00916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38DBD99" w14:textId="77777777" w:rsidR="00B75EF4" w:rsidRDefault="00B75EF4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350947" w14:textId="078EBC6D" w:rsidR="000E6837" w:rsidRPr="00283726" w:rsidRDefault="00AB2614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4519B716" w:rsidR="00F8324E" w:rsidRPr="00283726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6B2948" w:rsidRPr="00283726" w14:paraId="58F1F44D" w14:textId="77777777" w:rsidTr="00FD5139">
        <w:trPr>
          <w:tblHeader/>
        </w:trPr>
        <w:tc>
          <w:tcPr>
            <w:tcW w:w="2211" w:type="pct"/>
          </w:tcPr>
          <w:p w14:paraId="7DA002E9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5EDCD55B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FD5139">
        <w:trPr>
          <w:tblHeader/>
        </w:trPr>
        <w:tc>
          <w:tcPr>
            <w:tcW w:w="2211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948" w:rsidRPr="00283726" w14:paraId="303E68D8" w14:textId="77777777" w:rsidTr="006B2948">
        <w:trPr>
          <w:tblHeader/>
        </w:trPr>
        <w:tc>
          <w:tcPr>
            <w:tcW w:w="2211" w:type="pct"/>
          </w:tcPr>
          <w:p w14:paraId="7585CAF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8C7AB5D" w14:textId="3CBE0C43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F05D599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DDFF4A5" w14:textId="4BCBBC55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43B94245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530334C" w14:textId="7013032B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52CC979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239D8C8" w14:textId="185221F9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2948" w:rsidRPr="00283726" w14:paraId="61AA4432" w14:textId="77777777" w:rsidTr="006B2948">
        <w:trPr>
          <w:tblHeader/>
        </w:trPr>
        <w:tc>
          <w:tcPr>
            <w:tcW w:w="2211" w:type="pct"/>
          </w:tcPr>
          <w:p w14:paraId="317701E4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D905348" w14:textId="6D4BFD32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64D7C79F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5121021" w14:textId="2832243A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61019502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4BE5176" w14:textId="11F01F29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6447C646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08E644A" w14:textId="3A1B80EF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B2948" w:rsidRPr="00283726" w14:paraId="7D6A2C6A" w14:textId="77777777" w:rsidTr="00FD5139">
        <w:trPr>
          <w:trHeight w:hRule="exact" w:val="374"/>
        </w:trPr>
        <w:tc>
          <w:tcPr>
            <w:tcW w:w="2211" w:type="pct"/>
          </w:tcPr>
          <w:p w14:paraId="0BC67E0C" w14:textId="77777777" w:rsidR="006B2948" w:rsidRPr="00283726" w:rsidRDefault="006B2948" w:rsidP="006B2948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58DE36C6" w14:textId="1D5E1707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172</w:t>
            </w:r>
          </w:p>
        </w:tc>
        <w:tc>
          <w:tcPr>
            <w:tcW w:w="151" w:type="pct"/>
          </w:tcPr>
          <w:p w14:paraId="5FE82E68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69493BDF" w14:textId="2A390B8A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172</w:t>
            </w:r>
          </w:p>
        </w:tc>
        <w:tc>
          <w:tcPr>
            <w:tcW w:w="129" w:type="pct"/>
          </w:tcPr>
          <w:p w14:paraId="398AD006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5B533E" w14:textId="50EB891D" w:rsidR="006B2948" w:rsidRPr="00283726" w:rsidRDefault="00415753" w:rsidP="003A5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53953BED" w14:textId="77777777" w:rsidR="006B2948" w:rsidRPr="00283726" w:rsidRDefault="006B2948" w:rsidP="006B2948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28DB1A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B2948" w:rsidRPr="00283726" w14:paraId="5EE9B95D" w14:textId="77777777" w:rsidTr="00FD5139">
        <w:trPr>
          <w:trHeight w:hRule="exact" w:val="374"/>
        </w:trPr>
        <w:tc>
          <w:tcPr>
            <w:tcW w:w="2211" w:type="pct"/>
          </w:tcPr>
          <w:p w14:paraId="68800694" w14:textId="77777777" w:rsidR="006B2948" w:rsidRPr="00283726" w:rsidRDefault="006B2948" w:rsidP="006B2948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66F16B8B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172</w:t>
            </w:r>
          </w:p>
        </w:tc>
        <w:tc>
          <w:tcPr>
            <w:tcW w:w="151" w:type="pct"/>
          </w:tcPr>
          <w:p w14:paraId="39ED9287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5F16FB7A" w:rsidR="006B2948" w:rsidRPr="00283726" w:rsidRDefault="00AB2614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172</w:t>
            </w:r>
          </w:p>
        </w:tc>
        <w:tc>
          <w:tcPr>
            <w:tcW w:w="129" w:type="pct"/>
          </w:tcPr>
          <w:p w14:paraId="2A3AFB48" w14:textId="77777777" w:rsidR="006B2948" w:rsidRPr="00283726" w:rsidRDefault="006B2948" w:rsidP="006B2948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20729FB7" w:rsidR="006B2948" w:rsidRPr="00283726" w:rsidRDefault="00415753" w:rsidP="003A5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415753"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68A88B36" w14:textId="77777777" w:rsidR="006B2948" w:rsidRPr="00283726" w:rsidRDefault="006B2948" w:rsidP="006B2948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3221D5D" w14:textId="7DC77956" w:rsidR="00AF155D" w:rsidRDefault="00A327E2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838477D" w14:textId="0C50D2CA" w:rsidR="002F5AAA" w:rsidRPr="00283726" w:rsidRDefault="00AB2614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289CE0E4" w:rsidR="00F6614E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07"/>
        <w:gridCol w:w="270"/>
        <w:gridCol w:w="1143"/>
        <w:gridCol w:w="270"/>
        <w:gridCol w:w="1152"/>
      </w:tblGrid>
      <w:tr w:rsidR="00726C73" w:rsidRPr="00A57B00" w14:paraId="7BBABEBF" w14:textId="77777777" w:rsidTr="008F2EE1">
        <w:trPr>
          <w:trHeight w:val="173"/>
        </w:trPr>
        <w:tc>
          <w:tcPr>
            <w:tcW w:w="5310" w:type="dxa"/>
          </w:tcPr>
          <w:p w14:paraId="49250097" w14:textId="77777777" w:rsidR="00726C73" w:rsidRPr="00A57B00" w:rsidRDefault="00726C73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2B9484E3" w14:textId="77777777" w:rsidR="00726C73" w:rsidRPr="00A57B00" w:rsidRDefault="00726C73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26C73" w:rsidRPr="00A57B00" w14:paraId="569F6212" w14:textId="77777777" w:rsidTr="008F2EE1">
        <w:tc>
          <w:tcPr>
            <w:tcW w:w="5310" w:type="dxa"/>
          </w:tcPr>
          <w:p w14:paraId="46348DC3" w14:textId="77777777" w:rsidR="00726C73" w:rsidRPr="00A57B00" w:rsidRDefault="00726C73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92F4CBA" w14:textId="77777777" w:rsidR="00726C73" w:rsidRPr="00A57B00" w:rsidRDefault="00726C73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6C73" w:rsidRPr="00A57B00" w14:paraId="13774E68" w14:textId="77777777" w:rsidTr="008F2EE1">
        <w:tc>
          <w:tcPr>
            <w:tcW w:w="5310" w:type="dxa"/>
          </w:tcPr>
          <w:p w14:paraId="3B8238F6" w14:textId="77777777" w:rsidR="00726C73" w:rsidRPr="00A57B00" w:rsidRDefault="00726C73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D008D7" w14:textId="77777777" w:rsidR="00726C73" w:rsidRPr="00A57B00" w:rsidRDefault="00726C73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EFE0EC" w14:textId="77777777" w:rsidR="00726C73" w:rsidRPr="00A57B00" w:rsidRDefault="00726C73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9475C9" w14:textId="77777777" w:rsidR="00726C73" w:rsidRPr="00A57B00" w:rsidRDefault="00726C73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E8A" w:rsidRPr="00A57B00" w14:paraId="2A5C5657" w14:textId="77777777" w:rsidTr="008F2EE1">
        <w:tc>
          <w:tcPr>
            <w:tcW w:w="5310" w:type="dxa"/>
          </w:tcPr>
          <w:p w14:paraId="6307951A" w14:textId="77777777" w:rsidR="00401E8A" w:rsidRPr="00A57B00" w:rsidRDefault="00401E8A" w:rsidP="00401E8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4EFFA2C" w14:textId="32BA14A3" w:rsidR="00401E8A" w:rsidRPr="00A57B00" w:rsidRDefault="00AB2614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1E8A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1E8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5D458B" w14:textId="77777777" w:rsidR="00401E8A" w:rsidRPr="00A57B00" w:rsidRDefault="00401E8A" w:rsidP="00401E8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641E45A" w14:textId="21324790" w:rsidR="00401E8A" w:rsidRPr="00A57B00" w:rsidRDefault="00AB2614" w:rsidP="00401E8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1E8A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E21819" w14:textId="77777777" w:rsidR="00401E8A" w:rsidRPr="00A57B00" w:rsidRDefault="00401E8A" w:rsidP="00401E8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C37B42" w14:textId="77777777" w:rsidR="00401E8A" w:rsidRPr="00A57B00" w:rsidRDefault="00401E8A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E8A" w:rsidRPr="00A57B00" w14:paraId="32815E83" w14:textId="77777777" w:rsidTr="008F2EE1">
        <w:tc>
          <w:tcPr>
            <w:tcW w:w="5310" w:type="dxa"/>
          </w:tcPr>
          <w:p w14:paraId="33690665" w14:textId="77777777" w:rsidR="00401E8A" w:rsidRPr="00A57B00" w:rsidRDefault="00401E8A" w:rsidP="00401E8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F2732C5" w14:textId="22BFE694" w:rsidR="00401E8A" w:rsidRPr="00A57B00" w:rsidRDefault="00AB2614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D3A6D9" w14:textId="77777777" w:rsidR="00401E8A" w:rsidRPr="00A57B00" w:rsidRDefault="00401E8A" w:rsidP="00401E8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BB4D9A1" w14:textId="35537BAB" w:rsidR="00401E8A" w:rsidRPr="00A57B00" w:rsidRDefault="00AB2614" w:rsidP="00401E8A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40DC6A3" w14:textId="77777777" w:rsidR="00401E8A" w:rsidRPr="00A57B00" w:rsidRDefault="00401E8A" w:rsidP="00401E8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8A2A31" w14:textId="77777777" w:rsidR="00401E8A" w:rsidRPr="00A57B00" w:rsidRDefault="00401E8A" w:rsidP="00401E8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01E8A" w:rsidRPr="00A57B00" w14:paraId="064FB0FB" w14:textId="77777777" w:rsidTr="00937B32">
        <w:tc>
          <w:tcPr>
            <w:tcW w:w="5310" w:type="dxa"/>
          </w:tcPr>
          <w:p w14:paraId="7B7088AA" w14:textId="3BFBCEE0" w:rsidR="00401E8A" w:rsidRPr="00A57B00" w:rsidRDefault="00401E8A" w:rsidP="00401E8A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  <w:vAlign w:val="bottom"/>
          </w:tcPr>
          <w:p w14:paraId="2737DBAB" w14:textId="10D1853D" w:rsidR="00401E8A" w:rsidRPr="000A400A" w:rsidRDefault="00793AF9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F2F6FB" w14:textId="77777777" w:rsidR="00401E8A" w:rsidRPr="00A57B00" w:rsidRDefault="00401E8A" w:rsidP="00401E8A">
            <w:pPr>
              <w:tabs>
                <w:tab w:val="clear" w:pos="680"/>
                <w:tab w:val="decimal" w:pos="702"/>
              </w:tabs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F9B614" w14:textId="5361C111" w:rsidR="00401E8A" w:rsidRPr="000A400A" w:rsidRDefault="00AB2614" w:rsidP="0040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61CAEE43" w14:textId="77777777" w:rsidR="00401E8A" w:rsidRPr="00A57B00" w:rsidRDefault="00401E8A" w:rsidP="00401E8A">
            <w:pPr>
              <w:tabs>
                <w:tab w:val="clear" w:pos="680"/>
                <w:tab w:val="decimal" w:pos="702"/>
              </w:tabs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2367BE" w14:textId="7226266D" w:rsidR="00401E8A" w:rsidRPr="00937B32" w:rsidRDefault="00AB2614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01E8A" w:rsidRPr="00A57B00" w14:paraId="57F9C98B" w14:textId="77777777" w:rsidTr="003A6FFE">
        <w:trPr>
          <w:trHeight w:hRule="exact" w:val="432"/>
        </w:trPr>
        <w:tc>
          <w:tcPr>
            <w:tcW w:w="5310" w:type="dxa"/>
          </w:tcPr>
          <w:p w14:paraId="281390B9" w14:textId="0E3F6476" w:rsidR="00401E8A" w:rsidRPr="00A57B00" w:rsidRDefault="00401E8A" w:rsidP="00401E8A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</w:t>
            </w:r>
            <w:r w:rsidR="007B37AC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3C77A" w14:textId="50F13EAA" w:rsidR="00401E8A" w:rsidRPr="00A57B00" w:rsidRDefault="00793AF9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28449F" w14:textId="77777777" w:rsidR="00401E8A" w:rsidRPr="00A57B00" w:rsidRDefault="00401E8A" w:rsidP="00401E8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ADD7588" w14:textId="6B761F1A" w:rsidR="00401E8A" w:rsidRPr="00A57B00" w:rsidRDefault="00401E8A" w:rsidP="0040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F2C038" w14:textId="77777777" w:rsidR="00401E8A" w:rsidRPr="00A57B00" w:rsidRDefault="00401E8A" w:rsidP="00401E8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4E7B4" w14:textId="5780071A" w:rsidR="00401E8A" w:rsidRPr="00937B32" w:rsidRDefault="000E4DF2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7B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1E8A" w:rsidRPr="00A57B00" w14:paraId="7355CD25" w14:textId="77777777" w:rsidTr="003A6FFE">
        <w:trPr>
          <w:trHeight w:hRule="exact" w:val="432"/>
        </w:trPr>
        <w:tc>
          <w:tcPr>
            <w:tcW w:w="5310" w:type="dxa"/>
          </w:tcPr>
          <w:p w14:paraId="24B5BBBB" w14:textId="67636B67" w:rsidR="00401E8A" w:rsidRPr="00A57B00" w:rsidRDefault="00B2465B" w:rsidP="00401E8A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FAD6D" w14:textId="51FDE0DD" w:rsidR="00401E8A" w:rsidRPr="00A57B00" w:rsidRDefault="00793AF9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DD2D28" w14:textId="77777777" w:rsidR="00401E8A" w:rsidRPr="00A57B00" w:rsidRDefault="00401E8A" w:rsidP="00401E8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B1A0310" w14:textId="7A525D5B" w:rsidR="00401E8A" w:rsidRPr="00A57B00" w:rsidRDefault="00AB2614" w:rsidP="0040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3FF46B1B" w14:textId="77777777" w:rsidR="00401E8A" w:rsidRPr="00A57B00" w:rsidRDefault="00401E8A" w:rsidP="00401E8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DD309" w14:textId="7222F06C" w:rsidR="00401E8A" w:rsidRPr="00937B32" w:rsidRDefault="00AB2614" w:rsidP="0040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</w:tbl>
    <w:p w14:paraId="34BDE134" w14:textId="018C24C0" w:rsidR="00B87CA3" w:rsidRPr="003101B3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tbl>
      <w:tblPr>
        <w:tblW w:w="92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10"/>
        <w:gridCol w:w="266"/>
        <w:gridCol w:w="1156"/>
        <w:gridCol w:w="266"/>
        <w:gridCol w:w="1139"/>
      </w:tblGrid>
      <w:tr w:rsidR="00D31C21" w:rsidRPr="00A57B00" w14:paraId="1EAF1BCD" w14:textId="77777777" w:rsidTr="008F2EE1">
        <w:trPr>
          <w:trHeight w:val="401"/>
        </w:trPr>
        <w:tc>
          <w:tcPr>
            <w:tcW w:w="5310" w:type="dxa"/>
          </w:tcPr>
          <w:p w14:paraId="15230E11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5"/>
            <w:vAlign w:val="center"/>
          </w:tcPr>
          <w:p w14:paraId="7CDF5439" w14:textId="77777777" w:rsidR="00D31C21" w:rsidRPr="00A57B00" w:rsidRDefault="00D31C21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1C21" w:rsidRPr="00A57B00" w14:paraId="0ED5DAEC" w14:textId="77777777" w:rsidTr="008F2EE1">
        <w:trPr>
          <w:trHeight w:val="426"/>
        </w:trPr>
        <w:tc>
          <w:tcPr>
            <w:tcW w:w="5310" w:type="dxa"/>
          </w:tcPr>
          <w:p w14:paraId="3ECA3C26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5"/>
            <w:tcBorders>
              <w:bottom w:val="single" w:sz="4" w:space="0" w:color="auto"/>
            </w:tcBorders>
          </w:tcPr>
          <w:p w14:paraId="6F724BE1" w14:textId="77777777" w:rsidR="00D31C21" w:rsidRPr="00A57B00" w:rsidRDefault="00D31C21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C21" w:rsidRPr="00A57B00" w14:paraId="04D3A67B" w14:textId="77777777" w:rsidTr="008F2EE1">
        <w:trPr>
          <w:trHeight w:val="401"/>
        </w:trPr>
        <w:tc>
          <w:tcPr>
            <w:tcW w:w="5310" w:type="dxa"/>
          </w:tcPr>
          <w:p w14:paraId="3D3C3DAA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1689DC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AB3945D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64F8CA7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706" w:rsidRPr="00A57B00" w14:paraId="7C12CB14" w14:textId="77777777" w:rsidTr="008F2EE1">
        <w:trPr>
          <w:trHeight w:val="401"/>
        </w:trPr>
        <w:tc>
          <w:tcPr>
            <w:tcW w:w="5310" w:type="dxa"/>
          </w:tcPr>
          <w:p w14:paraId="46A67EEC" w14:textId="77777777" w:rsidR="00150706" w:rsidRPr="00A57B00" w:rsidRDefault="00150706" w:rsidP="0015070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C5FED16" w14:textId="0FC76A61" w:rsidR="00150706" w:rsidRPr="00A57B00" w:rsidRDefault="00AB2614" w:rsidP="0015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5070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070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7175E88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6922C7F" w14:textId="31DD6340" w:rsidR="00150706" w:rsidRPr="00A57B00" w:rsidRDefault="00AB2614" w:rsidP="0015070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50706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50C1DA9A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7EC3750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706" w:rsidRPr="00A57B00" w14:paraId="693650A0" w14:textId="77777777" w:rsidTr="008F2EE1">
        <w:trPr>
          <w:trHeight w:val="401"/>
        </w:trPr>
        <w:tc>
          <w:tcPr>
            <w:tcW w:w="5310" w:type="dxa"/>
          </w:tcPr>
          <w:p w14:paraId="7805C85B" w14:textId="77777777" w:rsidR="00150706" w:rsidRPr="00A57B00" w:rsidRDefault="00150706" w:rsidP="0015070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0E44246" w14:textId="41DA42D0" w:rsidR="00150706" w:rsidRPr="00A57B00" w:rsidRDefault="00AB2614" w:rsidP="0015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1FCF2A9C" w14:textId="77777777" w:rsidR="00150706" w:rsidRPr="00A57B00" w:rsidRDefault="00150706" w:rsidP="0015070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9A25878" w14:textId="16889442" w:rsidR="00150706" w:rsidRPr="00A57B00" w:rsidRDefault="00AB2614" w:rsidP="00150706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1428DD78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EC51151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D31C21" w:rsidRPr="00A57B00" w14:paraId="52DB39C4" w14:textId="77777777" w:rsidTr="008F2EE1">
        <w:trPr>
          <w:trHeight w:hRule="exact" w:val="432"/>
        </w:trPr>
        <w:tc>
          <w:tcPr>
            <w:tcW w:w="5310" w:type="dxa"/>
          </w:tcPr>
          <w:p w14:paraId="63C0023C" w14:textId="77777777" w:rsidR="00D31C21" w:rsidRPr="00A57B00" w:rsidRDefault="00D31C21" w:rsidP="008F2EE1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0" w:type="dxa"/>
            <w:vAlign w:val="bottom"/>
          </w:tcPr>
          <w:p w14:paraId="58229827" w14:textId="41A46723" w:rsidR="00D31C21" w:rsidRPr="00A57B00" w:rsidRDefault="00AB2614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175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66" w:type="dxa"/>
            <w:vAlign w:val="bottom"/>
          </w:tcPr>
          <w:p w14:paraId="423400A3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0093957" w14:textId="2352E336" w:rsidR="00D31C21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5CE9AD6C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BAEFAE1" w14:textId="5B65DDDB" w:rsidR="00D31C21" w:rsidRPr="00A57B00" w:rsidRDefault="00AB2614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71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D31C21" w:rsidRPr="00A57B00" w14:paraId="3B7F1975" w14:textId="77777777" w:rsidTr="008F2EE1">
        <w:trPr>
          <w:trHeight w:hRule="exact" w:val="432"/>
        </w:trPr>
        <w:tc>
          <w:tcPr>
            <w:tcW w:w="5310" w:type="dxa"/>
          </w:tcPr>
          <w:p w14:paraId="3F43FE9A" w14:textId="77777777" w:rsidR="00D31C21" w:rsidRPr="00A57B00" w:rsidRDefault="00D31C21" w:rsidP="008F2EE1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B3117" w14:textId="6364B042" w:rsidR="00D31C21" w:rsidRPr="00A57B00" w:rsidRDefault="00AB2614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175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66" w:type="dxa"/>
            <w:vAlign w:val="bottom"/>
          </w:tcPr>
          <w:p w14:paraId="2CE6FC59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BB6A1" w14:textId="54C4295C" w:rsidR="00D31C21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2349FF3A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12B82" w14:textId="1EC5415F" w:rsidR="00D31C21" w:rsidRPr="00A57B00" w:rsidRDefault="00AB2614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77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</w:tr>
    </w:tbl>
    <w:p w14:paraId="7B5641DE" w14:textId="77777777" w:rsidR="00CE0193" w:rsidRPr="00283726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B63D32A" w14:textId="673F2D03" w:rsidR="00993DA9" w:rsidRDefault="006D6120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98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EC601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EC601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AB2614" w:rsidRPr="00AB2614">
        <w:rPr>
          <w:rFonts w:asciiTheme="majorBidi" w:hAnsiTheme="majorBidi" w:cstheme="majorBidi"/>
          <w:sz w:val="30"/>
          <w:szCs w:val="30"/>
        </w:rPr>
        <w:t>4</w:t>
      </w:r>
      <w:r w:rsidR="005436BA">
        <w:rPr>
          <w:rFonts w:asciiTheme="majorBidi" w:hAnsiTheme="majorBidi" w:cstheme="majorBidi"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sz w:val="30"/>
          <w:szCs w:val="30"/>
        </w:rPr>
        <w:t>52</w:t>
      </w:r>
      <w:r w:rsidR="00BE051B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B2614" w:rsidRPr="00AB2614">
        <w:rPr>
          <w:rFonts w:asciiTheme="majorBidi" w:hAnsiTheme="majorBidi" w:cstheme="majorBidi"/>
          <w:sz w:val="30"/>
          <w:szCs w:val="30"/>
        </w:rPr>
        <w:t>5</w:t>
      </w:r>
      <w:r w:rsidR="00E40100">
        <w:rPr>
          <w:rFonts w:asciiTheme="majorBidi" w:hAnsiTheme="majorBidi" w:cstheme="majorBidi"/>
          <w:sz w:val="30"/>
          <w:szCs w:val="30"/>
          <w:lang w:val="en-AU"/>
        </w:rPr>
        <w:t>.</w:t>
      </w:r>
      <w:r w:rsidR="00AB2614" w:rsidRPr="00AB2614">
        <w:rPr>
          <w:rFonts w:asciiTheme="majorBidi" w:hAnsiTheme="majorBidi" w:cstheme="majorBidi"/>
          <w:sz w:val="30"/>
          <w:szCs w:val="30"/>
        </w:rPr>
        <w:t>88</w:t>
      </w:r>
      <w:r w:rsidR="00E4010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A55469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A55469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4252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81</w:t>
      </w:r>
      <w:r w:rsidR="00A55469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F72BB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4252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88</w:t>
      </w:r>
      <w:r w:rsidR="004F72BB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55469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577AE120" w14:textId="77777777" w:rsidR="002179CB" w:rsidRDefault="002179CB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98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617E" w14:textId="7EBF4259" w:rsidR="002179CB" w:rsidRDefault="00AB2614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2179C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2179C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2179C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2179C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F0084" w:rsidRPr="004F008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สินทรัพย์ไม่หมุนเวียนอื่น</w:t>
      </w:r>
    </w:p>
    <w:p w14:paraId="59657046" w14:textId="77777777" w:rsidR="00026330" w:rsidRPr="00283726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14"/>
        <w:gridCol w:w="1081"/>
        <w:gridCol w:w="277"/>
        <w:gridCol w:w="1042"/>
        <w:gridCol w:w="236"/>
        <w:gridCol w:w="1145"/>
        <w:gridCol w:w="277"/>
        <w:gridCol w:w="1051"/>
      </w:tblGrid>
      <w:tr w:rsidR="00604334" w:rsidRPr="00283726" w14:paraId="13BD80B5" w14:textId="77777777" w:rsidTr="00A96720">
        <w:trPr>
          <w:tblHeader/>
        </w:trPr>
        <w:tc>
          <w:tcPr>
            <w:tcW w:w="2230" w:type="pct"/>
          </w:tcPr>
          <w:p w14:paraId="17CD7B7E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410755EF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1787E6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6960153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4334" w:rsidRPr="00283726" w14:paraId="651688F6" w14:textId="77777777" w:rsidTr="00A96720">
        <w:trPr>
          <w:tblHeader/>
        </w:trPr>
        <w:tc>
          <w:tcPr>
            <w:tcW w:w="2230" w:type="pct"/>
          </w:tcPr>
          <w:p w14:paraId="67FF5207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48FAD22D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95DD6F2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  <w:tcBorders>
              <w:bottom w:val="single" w:sz="4" w:space="0" w:color="auto"/>
            </w:tcBorders>
          </w:tcPr>
          <w:p w14:paraId="000BF083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334" w:rsidRPr="00283726" w14:paraId="5C64DEB4" w14:textId="77777777" w:rsidTr="00A96720">
        <w:trPr>
          <w:tblHeader/>
        </w:trPr>
        <w:tc>
          <w:tcPr>
            <w:tcW w:w="2230" w:type="pct"/>
          </w:tcPr>
          <w:p w14:paraId="2C912820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7BD242C" w14:textId="182AD23D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0E218FF1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389BCFDE" w14:textId="77CC17AC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823DC8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3B88FC18" w14:textId="1E55F4A3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113C07C7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70315B7" w14:textId="4DAB4479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4334" w:rsidRPr="00283726" w14:paraId="4C516D3F" w14:textId="77777777" w:rsidTr="00A96720">
        <w:trPr>
          <w:tblHeader/>
        </w:trPr>
        <w:tc>
          <w:tcPr>
            <w:tcW w:w="2230" w:type="pct"/>
          </w:tcPr>
          <w:p w14:paraId="24C0755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66224D6" w14:textId="51DA0F69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7E2BC8E1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0C66735" w14:textId="260C90EF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67245AF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8E7ED90" w14:textId="49FE0BC9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2491A6D9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2BA9E24" w14:textId="35AE2A6A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04334" w:rsidRPr="00283726" w14:paraId="4DBFE185" w14:textId="77777777" w:rsidTr="00A96720">
        <w:trPr>
          <w:trHeight w:hRule="exact" w:val="374"/>
        </w:trPr>
        <w:tc>
          <w:tcPr>
            <w:tcW w:w="2230" w:type="pct"/>
          </w:tcPr>
          <w:p w14:paraId="6AD8DD22" w14:textId="6BE4625B" w:rsidR="00604334" w:rsidRPr="00283726" w:rsidRDefault="00604334" w:rsidP="00CD1D9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</w:t>
            </w:r>
            <w:r w:rsidR="00196EF9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ร่วม</w:t>
            </w:r>
          </w:p>
        </w:tc>
        <w:tc>
          <w:tcPr>
            <w:tcW w:w="586" w:type="pct"/>
          </w:tcPr>
          <w:p w14:paraId="1CA84AA1" w14:textId="3FCDAF7E" w:rsidR="00604334" w:rsidRPr="004854E8" w:rsidRDefault="00AB261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209</w:t>
            </w:r>
          </w:p>
        </w:tc>
        <w:tc>
          <w:tcPr>
            <w:tcW w:w="150" w:type="pct"/>
          </w:tcPr>
          <w:p w14:paraId="7F43BDE7" w14:textId="77777777" w:rsidR="00604334" w:rsidRPr="00283726" w:rsidRDefault="00604334" w:rsidP="00C24FB1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5" w:type="pct"/>
          </w:tcPr>
          <w:p w14:paraId="64D948B1" w14:textId="4E1787C1" w:rsidR="00604334" w:rsidRPr="00283726" w:rsidRDefault="00F22A59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C69F37" w14:textId="77777777" w:rsidR="00604334" w:rsidRPr="00283726" w:rsidRDefault="00604334" w:rsidP="00C24FB1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D6F6EB" w14:textId="77777777" w:rsidR="00604334" w:rsidRPr="00283726" w:rsidRDefault="00604334" w:rsidP="00A9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5CB6B9D" w14:textId="77777777" w:rsidR="00604334" w:rsidRPr="00283726" w:rsidRDefault="00604334" w:rsidP="00C24FB1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EC427F" w14:textId="77777777" w:rsidR="00604334" w:rsidRPr="00283726" w:rsidRDefault="00604334" w:rsidP="00A9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04334" w:rsidRPr="00283726" w14:paraId="063048EE" w14:textId="77777777" w:rsidTr="00A96720">
        <w:trPr>
          <w:trHeight w:hRule="exact" w:val="374"/>
        </w:trPr>
        <w:tc>
          <w:tcPr>
            <w:tcW w:w="2230" w:type="pct"/>
          </w:tcPr>
          <w:p w14:paraId="553B8DEC" w14:textId="77777777" w:rsidR="00604334" w:rsidRPr="00283726" w:rsidRDefault="00604334" w:rsidP="00CD1D92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8C07212" w14:textId="2D52C367" w:rsidR="00604334" w:rsidRPr="004854E8" w:rsidRDefault="00AB261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209</w:t>
            </w:r>
          </w:p>
        </w:tc>
        <w:tc>
          <w:tcPr>
            <w:tcW w:w="150" w:type="pct"/>
          </w:tcPr>
          <w:p w14:paraId="39E5067D" w14:textId="77777777" w:rsidR="00604334" w:rsidRPr="00283726" w:rsidRDefault="00604334" w:rsidP="00C24FB1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236BD1B" w14:textId="6DB9CB2A" w:rsidR="00604334" w:rsidRPr="00283726" w:rsidRDefault="00F22A59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9018A87" w14:textId="77777777" w:rsidR="00604334" w:rsidRPr="00283726" w:rsidRDefault="00604334" w:rsidP="00C24FB1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B2C2F17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415753"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9175B3A" w14:textId="77777777" w:rsidR="00604334" w:rsidRPr="00283726" w:rsidRDefault="00604334" w:rsidP="00C24FB1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01379B2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8FFBCA0" w14:textId="137A577C" w:rsidR="00574DEB" w:rsidRPr="00283726" w:rsidRDefault="00A327E2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9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757F3E" w14:textId="6255C072" w:rsidR="00A1783B" w:rsidRPr="00283726" w:rsidRDefault="00AB2614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4F996003" w:rsidR="003D3212" w:rsidRPr="00AF155D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89"/>
        <w:gridCol w:w="1063"/>
        <w:gridCol w:w="269"/>
        <w:gridCol w:w="1080"/>
        <w:gridCol w:w="270"/>
        <w:gridCol w:w="1115"/>
      </w:tblGrid>
      <w:tr w:rsidR="00EC6016" w:rsidRPr="00283726" w14:paraId="27D9FE84" w14:textId="77777777" w:rsidTr="00EC6016">
        <w:trPr>
          <w:trHeight w:hRule="exact" w:val="380"/>
        </w:trPr>
        <w:tc>
          <w:tcPr>
            <w:tcW w:w="2192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20EC648B" w14:textId="77777777" w:rsidR="00EC6016" w:rsidRPr="00283726" w:rsidRDefault="00EC6016" w:rsidP="009E5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EC6016">
        <w:trPr>
          <w:trHeight w:hRule="exact" w:val="380"/>
        </w:trPr>
        <w:tc>
          <w:tcPr>
            <w:tcW w:w="2192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016" w:rsidRPr="00283726" w14:paraId="7F7DE272" w14:textId="77777777" w:rsidTr="00EC6016">
        <w:trPr>
          <w:trHeight w:hRule="exact" w:val="380"/>
        </w:trPr>
        <w:tc>
          <w:tcPr>
            <w:tcW w:w="2192" w:type="pct"/>
          </w:tcPr>
          <w:p w14:paraId="40A963B2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D627A22" w14:textId="63DB3171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05F4355C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4AFB715" w14:textId="2A0E1C78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C95D069" w14:textId="57B28A6A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5A691EA4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DC952E5" w14:textId="5D76A07B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6016" w:rsidRPr="00283726" w14:paraId="4EF1B764" w14:textId="77777777" w:rsidTr="00EC6016">
        <w:trPr>
          <w:trHeight w:hRule="exact" w:val="380"/>
        </w:trPr>
        <w:tc>
          <w:tcPr>
            <w:tcW w:w="2192" w:type="pct"/>
          </w:tcPr>
          <w:p w14:paraId="72277B2B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FAD241E" w14:textId="482DD9C6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" w:type="pct"/>
          </w:tcPr>
          <w:p w14:paraId="604F8AB5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6892CAD" w14:textId="343618C2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783CA68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5F8BE4A" w14:textId="07DA511F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2A8F3CD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69DCDEC" w14:textId="48B74C9C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C6016" w:rsidRPr="00283726" w14:paraId="1C4D0AC3" w14:textId="77777777" w:rsidTr="00EC6016">
        <w:trPr>
          <w:trHeight w:hRule="exact" w:val="380"/>
        </w:trPr>
        <w:tc>
          <w:tcPr>
            <w:tcW w:w="2192" w:type="pct"/>
          </w:tcPr>
          <w:p w14:paraId="03EEA36F" w14:textId="77777777" w:rsidR="00EC6016" w:rsidRPr="00283726" w:rsidRDefault="00EC6016" w:rsidP="00EC6016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5008D3F" w14:textId="78C95BCA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604</w:t>
            </w:r>
          </w:p>
        </w:tc>
        <w:tc>
          <w:tcPr>
            <w:tcW w:w="157" w:type="pct"/>
          </w:tcPr>
          <w:p w14:paraId="3137A55F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ECFEE2D" w14:textId="40EC2048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435</w:t>
            </w:r>
          </w:p>
        </w:tc>
        <w:tc>
          <w:tcPr>
            <w:tcW w:w="146" w:type="pct"/>
          </w:tcPr>
          <w:p w14:paraId="49F104D2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E52C947" w14:textId="4F684C39" w:rsidR="00EC6016" w:rsidRPr="00283726" w:rsidRDefault="00AB2614" w:rsidP="00121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194</w:t>
            </w:r>
          </w:p>
        </w:tc>
        <w:tc>
          <w:tcPr>
            <w:tcW w:w="147" w:type="pct"/>
          </w:tcPr>
          <w:p w14:paraId="09006C3B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044D930" w14:textId="2D963753" w:rsidR="00EC6016" w:rsidRPr="00283726" w:rsidRDefault="00AB2614" w:rsidP="00121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79</w:t>
            </w:r>
          </w:p>
        </w:tc>
      </w:tr>
      <w:tr w:rsidR="00EC6016" w:rsidRPr="0005399D" w14:paraId="68AAAC7F" w14:textId="77777777" w:rsidTr="00EC6016">
        <w:trPr>
          <w:trHeight w:hRule="exact" w:val="380"/>
        </w:trPr>
        <w:tc>
          <w:tcPr>
            <w:tcW w:w="2192" w:type="pct"/>
          </w:tcPr>
          <w:p w14:paraId="52A2AC49" w14:textId="77777777" w:rsidR="00EC6016" w:rsidRPr="00283726" w:rsidRDefault="00EC6016" w:rsidP="00EC6016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5B8575E" w14:textId="432755F5" w:rsidR="00EC6016" w:rsidRPr="00283726" w:rsidRDefault="001D7C3D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BFC8BBD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899C4A" w14:textId="45FDBA48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3BC92" w14:textId="169146C8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88</w:t>
            </w:r>
          </w:p>
        </w:tc>
        <w:tc>
          <w:tcPr>
            <w:tcW w:w="147" w:type="pct"/>
          </w:tcPr>
          <w:p w14:paraId="1DD5FBF1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2F0A4B" w14:textId="3AC62E4E" w:rsidR="00EC6016" w:rsidRPr="00283726" w:rsidRDefault="00AB2614" w:rsidP="00121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</w:tr>
      <w:tr w:rsidR="00EC6016" w:rsidRPr="00283726" w14:paraId="213528A3" w14:textId="77777777" w:rsidTr="00EC6016">
        <w:trPr>
          <w:trHeight w:hRule="exact" w:val="380"/>
        </w:trPr>
        <w:tc>
          <w:tcPr>
            <w:tcW w:w="2192" w:type="pct"/>
          </w:tcPr>
          <w:p w14:paraId="76A86863" w14:textId="77777777" w:rsidR="00EC6016" w:rsidRPr="00283726" w:rsidRDefault="00EC6016" w:rsidP="00EC6016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35B99F84" w14:textId="03F4C3B7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  <w:r w:rsidR="001D7C3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768</w:t>
            </w:r>
          </w:p>
        </w:tc>
        <w:tc>
          <w:tcPr>
            <w:tcW w:w="157" w:type="pct"/>
          </w:tcPr>
          <w:p w14:paraId="2D29670B" w14:textId="77777777" w:rsidR="00EC6016" w:rsidRPr="00283726" w:rsidRDefault="00EC6016" w:rsidP="00EC6016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62CD8A" w14:textId="315F6849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  <w:r w:rsidR="00EC6016"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565</w:t>
            </w:r>
          </w:p>
        </w:tc>
        <w:tc>
          <w:tcPr>
            <w:tcW w:w="146" w:type="pct"/>
          </w:tcPr>
          <w:p w14:paraId="7173F7FA" w14:textId="77777777" w:rsidR="00EC6016" w:rsidRPr="00283726" w:rsidRDefault="00EC6016" w:rsidP="00EC6016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FD31A7" w14:textId="4D92C5B4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46682A5" w14:textId="77777777" w:rsidR="00EC6016" w:rsidRPr="00283726" w:rsidRDefault="00EC6016" w:rsidP="00EC6016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1BAEEFE0" w14:textId="00A92BC3" w:rsidR="00EC6016" w:rsidRPr="00283726" w:rsidRDefault="00AB2614" w:rsidP="00121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</w:tr>
      <w:tr w:rsidR="00EC6016" w:rsidRPr="00283726" w14:paraId="42D7CD0F" w14:textId="77777777" w:rsidTr="00EC6016">
        <w:trPr>
          <w:trHeight w:hRule="exact" w:val="380"/>
        </w:trPr>
        <w:tc>
          <w:tcPr>
            <w:tcW w:w="2192" w:type="pct"/>
          </w:tcPr>
          <w:p w14:paraId="0F64BAE7" w14:textId="77777777" w:rsidR="00EC6016" w:rsidRPr="00283726" w:rsidRDefault="00EC6016" w:rsidP="00EC6016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662E08C" w14:textId="6B2CBF54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</w:t>
            </w:r>
            <w:r w:rsidR="001D7C3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607</w:t>
            </w:r>
          </w:p>
        </w:tc>
        <w:tc>
          <w:tcPr>
            <w:tcW w:w="157" w:type="pct"/>
          </w:tcPr>
          <w:p w14:paraId="3A4D3047" w14:textId="77777777" w:rsidR="00EC6016" w:rsidRPr="00283726" w:rsidRDefault="00EC6016" w:rsidP="00EC601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E41F054" w14:textId="76F70D8F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  <w:r w:rsidR="00EC6016"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663</w:t>
            </w:r>
          </w:p>
        </w:tc>
        <w:tc>
          <w:tcPr>
            <w:tcW w:w="146" w:type="pct"/>
          </w:tcPr>
          <w:p w14:paraId="02ADACDF" w14:textId="77777777" w:rsidR="00EC6016" w:rsidRPr="00283726" w:rsidRDefault="00EC6016" w:rsidP="00EC601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BCD9F22" w14:textId="418B40E4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88</w:t>
            </w:r>
          </w:p>
        </w:tc>
        <w:tc>
          <w:tcPr>
            <w:tcW w:w="147" w:type="pct"/>
          </w:tcPr>
          <w:p w14:paraId="7A5EB710" w14:textId="77777777" w:rsidR="00EC6016" w:rsidRPr="00283726" w:rsidRDefault="00EC6016" w:rsidP="00EC601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EA1DE3F" w14:textId="7C7ECDBC" w:rsidR="00EC6016" w:rsidRPr="00283726" w:rsidRDefault="00AB2614" w:rsidP="00121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108</w:t>
            </w:r>
          </w:p>
        </w:tc>
      </w:tr>
      <w:tr w:rsidR="00EC6016" w:rsidRPr="00283726" w14:paraId="5B0C8A27" w14:textId="77777777" w:rsidTr="00EC6016">
        <w:trPr>
          <w:trHeight w:hRule="exact" w:val="380"/>
        </w:trPr>
        <w:tc>
          <w:tcPr>
            <w:tcW w:w="2192" w:type="pct"/>
          </w:tcPr>
          <w:p w14:paraId="6BE29ECD" w14:textId="77777777" w:rsidR="00EC6016" w:rsidRPr="00283726" w:rsidRDefault="00EC6016" w:rsidP="00EC6016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5726C489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</w:t>
            </w:r>
            <w:r w:rsidR="004F0A32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979</w:t>
            </w:r>
          </w:p>
        </w:tc>
        <w:tc>
          <w:tcPr>
            <w:tcW w:w="157" w:type="pct"/>
          </w:tcPr>
          <w:p w14:paraId="57DF1ECA" w14:textId="77777777" w:rsidR="00EC6016" w:rsidRPr="00283726" w:rsidRDefault="00EC6016" w:rsidP="00EC601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36CD5CB3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  <w:r w:rsidR="00EC6016"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663</w:t>
            </w:r>
          </w:p>
        </w:tc>
        <w:tc>
          <w:tcPr>
            <w:tcW w:w="146" w:type="pct"/>
          </w:tcPr>
          <w:p w14:paraId="7C9F4B7E" w14:textId="77777777" w:rsidR="00EC6016" w:rsidRPr="00283726" w:rsidRDefault="00EC6016" w:rsidP="00EC601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7D5F2AF1" w:rsidR="00EC6016" w:rsidRPr="00283726" w:rsidRDefault="00AB2614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375</w:t>
            </w:r>
          </w:p>
        </w:tc>
        <w:tc>
          <w:tcPr>
            <w:tcW w:w="147" w:type="pct"/>
          </w:tcPr>
          <w:p w14:paraId="18B7F2EA" w14:textId="77777777" w:rsidR="00EC6016" w:rsidRPr="00283726" w:rsidRDefault="00EC6016" w:rsidP="00EC601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24938AF6" w:rsidR="00EC6016" w:rsidRPr="00283726" w:rsidRDefault="00AB2614" w:rsidP="00121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265</w:t>
            </w:r>
          </w:p>
        </w:tc>
      </w:tr>
    </w:tbl>
    <w:p w14:paraId="7F605AAD" w14:textId="7983FE8E" w:rsidR="00B87CA3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1B59E" w14:textId="497288C2" w:rsidR="00F94C6E" w:rsidRPr="00283726" w:rsidRDefault="00AB2614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57A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</w:t>
      </w:r>
      <w:r w:rsidR="00A41006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66C701E" w14:textId="7F1039C9" w:rsidR="003D3212" w:rsidRPr="00B87CA3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B75A30" w:rsidRPr="00A57B00" w14:paraId="6ECAAF83" w14:textId="77777777" w:rsidTr="009132E3">
        <w:trPr>
          <w:trHeight w:hRule="exact" w:val="360"/>
        </w:trPr>
        <w:tc>
          <w:tcPr>
            <w:tcW w:w="5418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4879414B" w14:textId="77777777" w:rsidR="00B75A30" w:rsidRPr="0072628D" w:rsidRDefault="00B75A30" w:rsidP="00726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9132E3">
        <w:trPr>
          <w:trHeight w:hRule="exact" w:val="432"/>
        </w:trPr>
        <w:tc>
          <w:tcPr>
            <w:tcW w:w="5418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D92F4E3" w14:textId="6335C68C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9132E3">
        <w:trPr>
          <w:trHeight w:hRule="exact" w:val="432"/>
        </w:trPr>
        <w:tc>
          <w:tcPr>
            <w:tcW w:w="5418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5A30" w:rsidRPr="00A57B00" w14:paraId="68E934FF" w14:textId="77777777" w:rsidTr="009132E3">
        <w:trPr>
          <w:trHeight w:hRule="exact" w:val="432"/>
        </w:trPr>
        <w:tc>
          <w:tcPr>
            <w:tcW w:w="5418" w:type="dxa"/>
          </w:tcPr>
          <w:p w14:paraId="46EB943D" w14:textId="77777777" w:rsidR="00B75A30" w:rsidRPr="00A57B00" w:rsidRDefault="00B75A30" w:rsidP="00B75A3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A2C153" w14:textId="5DF5B684" w:rsidR="00B75A30" w:rsidRPr="00A57B00" w:rsidRDefault="00AB2614" w:rsidP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5A30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A30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F6CD6" w14:textId="77777777" w:rsidR="00B75A30" w:rsidRPr="00A57B00" w:rsidRDefault="00B75A30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F25DB" w14:textId="48ED159C" w:rsidR="00B75A30" w:rsidRPr="00A57B00" w:rsidRDefault="00AB2614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5A3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73C33C6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B9B1E60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A30" w:rsidRPr="00A57B00" w14:paraId="1C3750A8" w14:textId="77777777" w:rsidTr="009132E3">
        <w:trPr>
          <w:trHeight w:hRule="exact" w:val="432"/>
        </w:trPr>
        <w:tc>
          <w:tcPr>
            <w:tcW w:w="5418" w:type="dxa"/>
          </w:tcPr>
          <w:p w14:paraId="55A2F899" w14:textId="77777777" w:rsidR="00B75A30" w:rsidRPr="00A57B00" w:rsidRDefault="00B75A30" w:rsidP="00B75A3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7D6E1" w14:textId="73674D35" w:rsidR="00B75A30" w:rsidRPr="00A57B00" w:rsidRDefault="00AB2614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6B52A6" w14:textId="77777777" w:rsidR="00B75A30" w:rsidRPr="00A57B00" w:rsidRDefault="00B75A30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E8D23" w14:textId="5C1ECE2B" w:rsidR="00B75A30" w:rsidRPr="00A57B00" w:rsidRDefault="00AB2614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894198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B434B1" w:rsidRPr="00A57B00" w14:paraId="7D678A72" w14:textId="77777777" w:rsidTr="009132E3">
        <w:trPr>
          <w:trHeight w:hRule="exact" w:val="432"/>
        </w:trPr>
        <w:tc>
          <w:tcPr>
            <w:tcW w:w="5418" w:type="dxa"/>
          </w:tcPr>
          <w:p w14:paraId="64E3D093" w14:textId="017495DD" w:rsidR="00B434B1" w:rsidRPr="00A57B00" w:rsidRDefault="00B434B1" w:rsidP="00B4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C5779D" w14:textId="79B721CC" w:rsidR="00B434B1" w:rsidRPr="00283726" w:rsidRDefault="00AB2614" w:rsidP="00F8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3C8A7E34" w14:textId="77777777" w:rsidR="00B434B1" w:rsidRPr="00A57B00" w:rsidRDefault="00B434B1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186543" w14:textId="5656EF72" w:rsidR="00B434B1" w:rsidRPr="000A400A" w:rsidRDefault="00AB2614" w:rsidP="007E5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4AF1830C" w14:textId="77777777" w:rsidR="00B434B1" w:rsidRPr="00A57B00" w:rsidRDefault="00B434B1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E3D36AE" w14:textId="2FA97A50" w:rsidR="00B434B1" w:rsidRPr="00A57B00" w:rsidRDefault="00AB2614" w:rsidP="005D0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B75A30" w:rsidRPr="00A57B00" w14:paraId="2453359F" w14:textId="77777777" w:rsidTr="009132E3">
        <w:trPr>
          <w:trHeight w:hRule="exact" w:val="432"/>
        </w:trPr>
        <w:tc>
          <w:tcPr>
            <w:tcW w:w="5418" w:type="dxa"/>
          </w:tcPr>
          <w:p w14:paraId="111E0830" w14:textId="7ECC271D" w:rsidR="00B75A30" w:rsidRPr="00A57B00" w:rsidRDefault="00B434B1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2CD408" w14:textId="371E21AF" w:rsidR="00B75A30" w:rsidRPr="00A57B00" w:rsidRDefault="00AB2614" w:rsidP="00F8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14:paraId="7ACF1264" w14:textId="77777777" w:rsidR="00B75A30" w:rsidRPr="00A57B00" w:rsidRDefault="00B75A30" w:rsidP="008F2EE1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17E36" w14:textId="67A45582" w:rsidR="00B75A30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  <w:vAlign w:val="bottom"/>
          </w:tcPr>
          <w:p w14:paraId="5553CF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6267627F" w:rsidR="00B75A30" w:rsidRPr="00A57B00" w:rsidRDefault="00AB2614" w:rsidP="005D0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B75A30" w:rsidRPr="00A57B00" w14:paraId="7ECFDEBB" w14:textId="77777777" w:rsidTr="009132E3">
        <w:trPr>
          <w:trHeight w:hRule="exact" w:val="432"/>
        </w:trPr>
        <w:tc>
          <w:tcPr>
            <w:tcW w:w="5418" w:type="dxa"/>
          </w:tcPr>
          <w:p w14:paraId="273CE3AA" w14:textId="77777777" w:rsidR="00B75A30" w:rsidRPr="00A57B00" w:rsidRDefault="00B75A30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6B10F9AC" w:rsidR="00B75A30" w:rsidRPr="00A57B00" w:rsidRDefault="00AB2614" w:rsidP="00F8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D40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439131C0" w14:textId="77777777" w:rsidR="00B75A30" w:rsidRPr="00A57B00" w:rsidRDefault="00B75A30" w:rsidP="008F2EE1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34ADE4CE" w:rsidR="00B75A30" w:rsidRPr="00A57B00" w:rsidRDefault="00AB2614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E5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  <w:vAlign w:val="bottom"/>
          </w:tcPr>
          <w:p w14:paraId="75983C8C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16B8B87C" w:rsidR="00B75A30" w:rsidRPr="00A57B00" w:rsidRDefault="00AB2614" w:rsidP="005D0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7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</w:tr>
    </w:tbl>
    <w:p w14:paraId="5DDB54C1" w14:textId="77777777" w:rsidR="00B75A30" w:rsidRPr="009435FA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605360" w:rsidRPr="00A57B00" w14:paraId="16A152DD" w14:textId="77777777" w:rsidTr="009132E3">
        <w:trPr>
          <w:trHeight w:hRule="exact" w:val="360"/>
        </w:trPr>
        <w:tc>
          <w:tcPr>
            <w:tcW w:w="5418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34AC62B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9132E3">
        <w:trPr>
          <w:trHeight w:hRule="exact" w:val="432"/>
        </w:trPr>
        <w:tc>
          <w:tcPr>
            <w:tcW w:w="5418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5624C13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9132E3">
        <w:trPr>
          <w:trHeight w:hRule="exact" w:val="432"/>
        </w:trPr>
        <w:tc>
          <w:tcPr>
            <w:tcW w:w="5418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9E7" w:rsidRPr="00A57B00" w14:paraId="77A2E572" w14:textId="77777777" w:rsidTr="009132E3">
        <w:trPr>
          <w:trHeight w:hRule="exact" w:val="432"/>
        </w:trPr>
        <w:tc>
          <w:tcPr>
            <w:tcW w:w="5418" w:type="dxa"/>
          </w:tcPr>
          <w:p w14:paraId="7851040D" w14:textId="77777777" w:rsidR="007909E7" w:rsidRPr="00A57B00" w:rsidRDefault="007909E7" w:rsidP="007909E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55444" w14:textId="6F7419F8" w:rsidR="007909E7" w:rsidRPr="00A57B00" w:rsidRDefault="00AB2614" w:rsidP="0079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09E7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EA41F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B16EC" w14:textId="4A67239B" w:rsidR="007909E7" w:rsidRPr="00A57B00" w:rsidRDefault="00AB2614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AB378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7DD6B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9E7" w:rsidRPr="00A57B00" w14:paraId="407E2D48" w14:textId="77777777" w:rsidTr="009132E3">
        <w:trPr>
          <w:trHeight w:hRule="exact" w:val="432"/>
        </w:trPr>
        <w:tc>
          <w:tcPr>
            <w:tcW w:w="5418" w:type="dxa"/>
          </w:tcPr>
          <w:p w14:paraId="3F4944D2" w14:textId="77777777" w:rsidR="007909E7" w:rsidRPr="00A57B00" w:rsidRDefault="007909E7" w:rsidP="007909E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1F03F" w14:textId="500C87D7" w:rsidR="007909E7" w:rsidRPr="00A57B00" w:rsidRDefault="00AB2614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CA976D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FF1DD" w14:textId="7DE4DE17" w:rsidR="007909E7" w:rsidRPr="00A57B00" w:rsidRDefault="00AB2614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8E66C8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909E7" w:rsidRPr="00A57B00" w14:paraId="3165D8C3" w14:textId="77777777" w:rsidTr="009132E3">
        <w:trPr>
          <w:trHeight w:hRule="exact" w:val="432"/>
        </w:trPr>
        <w:tc>
          <w:tcPr>
            <w:tcW w:w="5418" w:type="dxa"/>
          </w:tcPr>
          <w:p w14:paraId="439BF31B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18AFAA9F" w:rsidR="007909E7" w:rsidRPr="00A57B00" w:rsidRDefault="00AB2614" w:rsidP="00EA6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A09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7608DA85" w14:textId="77777777" w:rsidR="007909E7" w:rsidRPr="00A57B00" w:rsidRDefault="007909E7" w:rsidP="007909E7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46DE14DA" w:rsidR="007909E7" w:rsidRPr="00A57B00" w:rsidRDefault="007909E7" w:rsidP="00790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E9672D" w14:textId="77777777" w:rsidR="007909E7" w:rsidRPr="00A57B00" w:rsidRDefault="007909E7" w:rsidP="007909E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542151CD" w:rsidR="007909E7" w:rsidRPr="00A57B00" w:rsidRDefault="00AB2614" w:rsidP="005D0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3A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7909E7" w:rsidRPr="00A57B00" w14:paraId="49948787" w14:textId="77777777" w:rsidTr="009132E3">
        <w:trPr>
          <w:trHeight w:hRule="exact" w:val="432"/>
        </w:trPr>
        <w:tc>
          <w:tcPr>
            <w:tcW w:w="5418" w:type="dxa"/>
          </w:tcPr>
          <w:p w14:paraId="2B39757A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4EE43787" w:rsidR="007909E7" w:rsidRPr="00A57B00" w:rsidRDefault="00AB2614" w:rsidP="00EA6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A09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375FD66F" w14:textId="77777777" w:rsidR="007909E7" w:rsidRPr="00A57B00" w:rsidRDefault="007909E7" w:rsidP="007909E7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42E71F63" w:rsidR="007909E7" w:rsidRPr="00A57B00" w:rsidRDefault="007909E7" w:rsidP="00790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0C7354" w14:textId="77777777" w:rsidR="007909E7" w:rsidRPr="00A57B00" w:rsidRDefault="007909E7" w:rsidP="007909E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08718785" w:rsidR="007909E7" w:rsidRPr="00A57B00" w:rsidRDefault="00AB2614" w:rsidP="005D0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A45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7A97DBFC" w14:textId="77777777" w:rsidR="00B75A30" w:rsidRPr="00283726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322B543" w14:textId="30E290E5" w:rsidR="00993DA9" w:rsidRPr="00283726" w:rsidRDefault="00A6212E" w:rsidP="001E6AB9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92ABB">
        <w:rPr>
          <w:rFonts w:asciiTheme="majorBidi" w:hAnsiTheme="majorBidi" w:cstheme="majorBidi"/>
          <w:sz w:val="30"/>
          <w:szCs w:val="30"/>
        </w:rPr>
        <w:t xml:space="preserve"> </w:t>
      </w:r>
      <w:r w:rsidR="00A7310C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 xml:space="preserve">ดังกล่าวมีอัตราดอกเบี้ยร้อยละ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</w:t>
      </w:r>
      <w:r w:rsidR="00213371">
        <w:rPr>
          <w:rFonts w:asciiTheme="majorBidi" w:hAnsiTheme="majorBidi" w:cstheme="majorBidi"/>
          <w:sz w:val="30"/>
          <w:szCs w:val="30"/>
          <w:cs/>
        </w:rPr>
        <w:t>.</w:t>
      </w:r>
      <w:r w:rsidR="00AB2614" w:rsidRPr="00AB2614">
        <w:rPr>
          <w:rFonts w:asciiTheme="majorBidi" w:hAnsiTheme="majorBidi" w:cstheme="majorBidi"/>
          <w:sz w:val="30"/>
          <w:szCs w:val="30"/>
        </w:rPr>
        <w:t>66</w:t>
      </w:r>
      <w:r w:rsidR="00B42520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600AD" w:rsidRPr="0028372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B2614" w:rsidRPr="00AB2614">
        <w:rPr>
          <w:rFonts w:asciiTheme="majorBidi" w:hAnsiTheme="majorBidi" w:cstheme="majorBidi"/>
          <w:sz w:val="30"/>
          <w:szCs w:val="30"/>
        </w:rPr>
        <w:t>5</w:t>
      </w:r>
      <w:r w:rsidR="00E833C0">
        <w:rPr>
          <w:rFonts w:asciiTheme="majorBidi" w:hAnsiTheme="majorBidi" w:cstheme="majorBidi"/>
          <w:sz w:val="30"/>
          <w:szCs w:val="30"/>
          <w:cs/>
        </w:rPr>
        <w:t>.</w:t>
      </w:r>
      <w:r w:rsidR="00AB2614" w:rsidRPr="00AB2614">
        <w:rPr>
          <w:rFonts w:asciiTheme="majorBidi" w:hAnsiTheme="majorBidi" w:cstheme="majorBidi"/>
          <w:sz w:val="30"/>
          <w:szCs w:val="30"/>
        </w:rPr>
        <w:t>03</w:t>
      </w:r>
      <w:r w:rsidR="00B42520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4252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02</w:t>
      </w:r>
      <w:r w:rsidR="00AA2E4D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4252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27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89640F6" w14:textId="77777777" w:rsidR="00AB052F" w:rsidRPr="001B092A" w:rsidRDefault="00AB052F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</w:tabs>
        <w:spacing w:line="240" w:lineRule="auto"/>
        <w:ind w:left="1044"/>
        <w:rPr>
          <w:rFonts w:asciiTheme="majorBidi" w:hAnsiTheme="majorBidi" w:cstheme="majorBidi"/>
          <w:sz w:val="22"/>
          <w:szCs w:val="22"/>
        </w:rPr>
      </w:pPr>
    </w:p>
    <w:p w14:paraId="6F3CCD18" w14:textId="30A69F6C" w:rsidR="00182D1B" w:rsidRPr="00283726" w:rsidRDefault="00AB2614" w:rsidP="00833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  <w:tab w:val="left" w:pos="1710"/>
        </w:tabs>
        <w:spacing w:line="240" w:lineRule="auto"/>
        <w:ind w:left="105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B87CA3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7D2103" w:rsidRPr="00283726" w14:paraId="528675D0" w14:textId="77777777" w:rsidTr="007D2103">
        <w:tc>
          <w:tcPr>
            <w:tcW w:w="2322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935DDA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0913F493" w14:textId="77777777" w:rsidTr="007D2103">
        <w:tc>
          <w:tcPr>
            <w:tcW w:w="2322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103" w:rsidRPr="00283726" w14:paraId="1AD52CD3" w14:textId="77777777" w:rsidTr="007D2103">
        <w:tc>
          <w:tcPr>
            <w:tcW w:w="2322" w:type="pct"/>
          </w:tcPr>
          <w:p w14:paraId="4804207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615DA4AE" w14:textId="0C10947A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0839D4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43650A4" w14:textId="3389092B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2C069DD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AAA054C" w14:textId="23FEF8E4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79A0F6B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C4E81C4" w14:textId="7B417EA3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2103" w:rsidRPr="00283726" w14:paraId="288CC6DC" w14:textId="77777777" w:rsidTr="007D2103">
        <w:tc>
          <w:tcPr>
            <w:tcW w:w="2322" w:type="pct"/>
          </w:tcPr>
          <w:p w14:paraId="5D9A62B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06C948D1" w14:textId="52A524B9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2FB40F4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BF7D856" w14:textId="2973CDB0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E333348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D433B67" w14:textId="47509789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74ACDF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BCD2839" w14:textId="1110027C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D2103" w:rsidRPr="00283726" w14:paraId="4E1305AF" w14:textId="77777777" w:rsidTr="007D2103">
        <w:tc>
          <w:tcPr>
            <w:tcW w:w="2322" w:type="pct"/>
          </w:tcPr>
          <w:p w14:paraId="3BB5A995" w14:textId="77777777" w:rsidR="007D2103" w:rsidRPr="00283726" w:rsidRDefault="007D2103" w:rsidP="007D210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433793CB" w14:textId="08BC589C" w:rsidR="007D2103" w:rsidRPr="00283726" w:rsidRDefault="0017704A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62DA458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0069663" w14:textId="530B8560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7C44CAC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BE543A" w14:textId="27DCA577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51</w:t>
            </w:r>
          </w:p>
        </w:tc>
        <w:tc>
          <w:tcPr>
            <w:tcW w:w="143" w:type="pct"/>
            <w:shd w:val="clear" w:color="auto" w:fill="auto"/>
          </w:tcPr>
          <w:p w14:paraId="60B204B8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286BE3E8" w14:textId="4ECAD4E5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54</w:t>
            </w:r>
          </w:p>
        </w:tc>
      </w:tr>
      <w:tr w:rsidR="007D2103" w:rsidRPr="00283726" w14:paraId="74543A1D" w14:textId="77777777" w:rsidTr="007D2103">
        <w:tc>
          <w:tcPr>
            <w:tcW w:w="2322" w:type="pct"/>
          </w:tcPr>
          <w:p w14:paraId="4ACDF293" w14:textId="77777777" w:rsidR="007D2103" w:rsidRPr="00283726" w:rsidRDefault="007D2103" w:rsidP="007D210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  <w:shd w:val="clear" w:color="auto" w:fill="auto"/>
          </w:tcPr>
          <w:p w14:paraId="59DFCFBC" w14:textId="51B203E6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561</w:t>
            </w:r>
          </w:p>
        </w:tc>
        <w:tc>
          <w:tcPr>
            <w:tcW w:w="145" w:type="pct"/>
            <w:shd w:val="clear" w:color="auto" w:fill="auto"/>
          </w:tcPr>
          <w:p w14:paraId="7A31536F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15AB7FE" w14:textId="7981A0C6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578</w:t>
            </w:r>
          </w:p>
        </w:tc>
        <w:tc>
          <w:tcPr>
            <w:tcW w:w="145" w:type="pct"/>
            <w:shd w:val="clear" w:color="auto" w:fill="auto"/>
          </w:tcPr>
          <w:p w14:paraId="2051700E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448853" w14:textId="11822FAB" w:rsidR="007D2103" w:rsidRPr="00283726" w:rsidRDefault="009A09AA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2EBDAE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232F9AD9" w14:textId="5D709BD3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8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D2103" w:rsidRPr="00283726" w14:paraId="71341A7B" w14:textId="77777777" w:rsidTr="007D2103">
        <w:tc>
          <w:tcPr>
            <w:tcW w:w="2322" w:type="pct"/>
          </w:tcPr>
          <w:p w14:paraId="5E466F15" w14:textId="77777777" w:rsidR="007D2103" w:rsidRPr="00283726" w:rsidRDefault="007D2103" w:rsidP="007D210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1B9501AA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="0017704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669</w:t>
            </w:r>
          </w:p>
        </w:tc>
        <w:tc>
          <w:tcPr>
            <w:tcW w:w="145" w:type="pct"/>
            <w:shd w:val="clear" w:color="auto" w:fill="auto"/>
          </w:tcPr>
          <w:p w14:paraId="27E5C1CD" w14:textId="77777777" w:rsidR="007D2103" w:rsidRPr="00283726" w:rsidRDefault="007D2103" w:rsidP="007D210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7B27FE93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="007D2103"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747</w:t>
            </w:r>
          </w:p>
        </w:tc>
        <w:tc>
          <w:tcPr>
            <w:tcW w:w="145" w:type="pct"/>
            <w:shd w:val="clear" w:color="auto" w:fill="auto"/>
          </w:tcPr>
          <w:p w14:paraId="5EA0999A" w14:textId="77777777" w:rsidR="007D2103" w:rsidRPr="00283726" w:rsidRDefault="007D2103" w:rsidP="007D210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4A2ED872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180</w:t>
            </w:r>
          </w:p>
        </w:tc>
        <w:tc>
          <w:tcPr>
            <w:tcW w:w="143" w:type="pct"/>
            <w:shd w:val="clear" w:color="auto" w:fill="auto"/>
          </w:tcPr>
          <w:p w14:paraId="52B7D091" w14:textId="77777777" w:rsidR="007D2103" w:rsidRPr="00283726" w:rsidRDefault="007D2103" w:rsidP="007D210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6D2E50BF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200</w:t>
            </w:r>
          </w:p>
        </w:tc>
      </w:tr>
      <w:tr w:rsidR="007D2103" w:rsidRPr="00283726" w14:paraId="37BA3E8F" w14:textId="77777777" w:rsidTr="007D2103">
        <w:tc>
          <w:tcPr>
            <w:tcW w:w="2322" w:type="pct"/>
          </w:tcPr>
          <w:p w14:paraId="76E8E47B" w14:textId="77777777" w:rsidR="007D2103" w:rsidRPr="00283726" w:rsidRDefault="007D2103" w:rsidP="007D210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44C11AF8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  <w:r w:rsidR="0017704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230</w:t>
            </w:r>
          </w:p>
        </w:tc>
        <w:tc>
          <w:tcPr>
            <w:tcW w:w="145" w:type="pct"/>
            <w:shd w:val="clear" w:color="auto" w:fill="auto"/>
          </w:tcPr>
          <w:p w14:paraId="064870CE" w14:textId="77777777" w:rsidR="007D2103" w:rsidRPr="00283726" w:rsidRDefault="007D2103" w:rsidP="007D210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3D9399C0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  <w:r w:rsidR="007D2103"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325</w:t>
            </w:r>
          </w:p>
        </w:tc>
        <w:tc>
          <w:tcPr>
            <w:tcW w:w="145" w:type="pct"/>
            <w:shd w:val="clear" w:color="auto" w:fill="auto"/>
          </w:tcPr>
          <w:p w14:paraId="6C8A58D3" w14:textId="77777777" w:rsidR="007D2103" w:rsidRPr="00283726" w:rsidRDefault="007D2103" w:rsidP="007D210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7C3CB046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231</w:t>
            </w:r>
          </w:p>
        </w:tc>
        <w:tc>
          <w:tcPr>
            <w:tcW w:w="143" w:type="pct"/>
            <w:shd w:val="clear" w:color="auto" w:fill="auto"/>
          </w:tcPr>
          <w:p w14:paraId="1C23901B" w14:textId="77777777" w:rsidR="007D2103" w:rsidRPr="00283726" w:rsidRDefault="007D2103" w:rsidP="007D210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1B41DE3C" w:rsidR="007D2103" w:rsidRPr="00283726" w:rsidRDefault="00AB2614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254</w:t>
            </w:r>
          </w:p>
        </w:tc>
      </w:tr>
    </w:tbl>
    <w:p w14:paraId="25EBF45A" w14:textId="77777777" w:rsidR="0005535E" w:rsidRDefault="0005535E" w:rsidP="00CD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53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4BF52F49" w:rsidR="007C743A" w:rsidRPr="00973796" w:rsidRDefault="00AB2614" w:rsidP="00CD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53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80549B" w:rsidRPr="00973796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FA4924" w:rsidRPr="00973796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973796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ค่าตอบแทนผู้บริหารที่สำคัญ</w:t>
      </w:r>
    </w:p>
    <w:p w14:paraId="5F64C80B" w14:textId="55336FC5" w:rsidR="00BC6D6D" w:rsidRPr="00283726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990"/>
        <w:gridCol w:w="270"/>
        <w:gridCol w:w="1080"/>
        <w:gridCol w:w="270"/>
        <w:gridCol w:w="1071"/>
        <w:gridCol w:w="236"/>
        <w:gridCol w:w="34"/>
        <w:gridCol w:w="1017"/>
      </w:tblGrid>
      <w:tr w:rsidR="007D2103" w:rsidRPr="00283726" w14:paraId="367FB95F" w14:textId="77777777" w:rsidTr="001B092A">
        <w:tc>
          <w:tcPr>
            <w:tcW w:w="4302" w:type="dxa"/>
          </w:tcPr>
          <w:p w14:paraId="0F98A093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D54E67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B475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4"/>
          </w:tcPr>
          <w:p w14:paraId="4A8DA1A9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240969A8" w14:textId="77777777" w:rsidTr="001B092A">
        <w:tc>
          <w:tcPr>
            <w:tcW w:w="4302" w:type="dxa"/>
          </w:tcPr>
          <w:p w14:paraId="5CF73758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5B7BB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4"/>
            <w:tcBorders>
              <w:bottom w:val="single" w:sz="4" w:space="0" w:color="auto"/>
            </w:tcBorders>
          </w:tcPr>
          <w:p w14:paraId="3C765E38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103" w:rsidRPr="00283726" w14:paraId="7C255633" w14:textId="77777777" w:rsidTr="001B092A">
        <w:tc>
          <w:tcPr>
            <w:tcW w:w="4302" w:type="dxa"/>
          </w:tcPr>
          <w:p w14:paraId="1827074F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501ACC" w14:textId="641C577B" w:rsidR="007D2103" w:rsidRPr="00283726" w:rsidRDefault="00AB2614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820C753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B6C02" w14:textId="0A10D8B3" w:rsidR="007D2103" w:rsidRPr="00283726" w:rsidRDefault="00AB2614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BBB4CB0" w14:textId="77777777" w:rsidR="007D2103" w:rsidRPr="00283726" w:rsidRDefault="007D2103" w:rsidP="00FD5139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55C3A484" w:rsidR="007D2103" w:rsidRPr="00283726" w:rsidRDefault="00AB2614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A9835A6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727E68B0" w:rsidR="007D2103" w:rsidRPr="00283726" w:rsidRDefault="00AB2614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D2103" w:rsidRPr="00283726" w14:paraId="2A156459" w14:textId="77777777" w:rsidTr="001B092A">
        <w:tc>
          <w:tcPr>
            <w:tcW w:w="4302" w:type="dxa"/>
          </w:tcPr>
          <w:p w14:paraId="3F68CA74" w14:textId="36459DAF" w:rsidR="007D2103" w:rsidRPr="00283726" w:rsidRDefault="007D2103" w:rsidP="00FD5139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2B9B95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C7BFE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2DA972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A6303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34559D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932D71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4340B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103" w:rsidRPr="00283726" w14:paraId="588722BE" w14:textId="77777777" w:rsidTr="001B092A">
        <w:tc>
          <w:tcPr>
            <w:tcW w:w="4302" w:type="dxa"/>
          </w:tcPr>
          <w:p w14:paraId="11B77DF5" w14:textId="77777777" w:rsidR="007D2103" w:rsidRPr="00283726" w:rsidRDefault="007D2103" w:rsidP="007D2103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14:paraId="4767C864" w14:textId="634D16A4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737F7A7E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B2FA0" w14:textId="61068D6C" w:rsidR="007D2103" w:rsidRPr="00283726" w:rsidRDefault="00AB2614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02AF1712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214D074" w14:textId="0048C0DE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gridSpan w:val="2"/>
          </w:tcPr>
          <w:p w14:paraId="438DAD7C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D45597F" w14:textId="375C7850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7D2103" w:rsidRPr="00283726" w14:paraId="2134F463" w14:textId="77777777" w:rsidTr="001B092A">
        <w:tc>
          <w:tcPr>
            <w:tcW w:w="4302" w:type="dxa"/>
          </w:tcPr>
          <w:p w14:paraId="534CC969" w14:textId="77777777" w:rsidR="007D2103" w:rsidRPr="00283726" w:rsidRDefault="007D2103" w:rsidP="007D2103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3D79AAF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607BC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3A12C" w14:textId="77777777" w:rsidR="007D2103" w:rsidRPr="00283726" w:rsidRDefault="007D2103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AE1B7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5B1DCF5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7674AD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266EA3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103" w:rsidRPr="00283726" w14:paraId="26ED66EF" w14:textId="77777777" w:rsidTr="001B092A">
        <w:tc>
          <w:tcPr>
            <w:tcW w:w="4302" w:type="dxa"/>
          </w:tcPr>
          <w:p w14:paraId="079045B9" w14:textId="77777777" w:rsidR="007D2103" w:rsidRPr="00283726" w:rsidRDefault="007D2103" w:rsidP="007D2103">
            <w:pPr>
              <w:tabs>
                <w:tab w:val="clear" w:pos="454"/>
                <w:tab w:val="clear" w:pos="680"/>
                <w:tab w:val="left" w:pos="499"/>
              </w:tabs>
              <w:spacing w:line="120" w:lineRule="atLeast"/>
              <w:ind w:left="53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990" w:type="dxa"/>
            <w:shd w:val="clear" w:color="auto" w:fill="auto"/>
          </w:tcPr>
          <w:p w14:paraId="44CF6FD2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1AC2B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6E882" w14:textId="77777777" w:rsidR="007D2103" w:rsidRPr="00283726" w:rsidRDefault="007D2103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27282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46FB04D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CB7A52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820A1D6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103" w:rsidRPr="00283726" w14:paraId="34BCB9DD" w14:textId="77777777" w:rsidTr="001B092A">
        <w:tc>
          <w:tcPr>
            <w:tcW w:w="4302" w:type="dxa"/>
          </w:tcPr>
          <w:p w14:paraId="7C92B0A4" w14:textId="77777777" w:rsidR="007D2103" w:rsidRPr="00283726" w:rsidRDefault="007D2103" w:rsidP="007D2103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49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990" w:type="dxa"/>
            <w:shd w:val="clear" w:color="auto" w:fill="auto"/>
          </w:tcPr>
          <w:p w14:paraId="228F9145" w14:textId="7AC81D94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C4CA1F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B0119" w14:textId="205182B5" w:rsidR="007D2103" w:rsidRPr="00283726" w:rsidRDefault="00AB2614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B5DD0B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EEDDB57" w14:textId="4EB0766B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6048B78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76765E4" w14:textId="5755BDDE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D2103" w:rsidRPr="00283726" w14:paraId="75861801" w14:textId="77777777" w:rsidTr="001B092A">
        <w:tc>
          <w:tcPr>
            <w:tcW w:w="4302" w:type="dxa"/>
          </w:tcPr>
          <w:p w14:paraId="47332B8D" w14:textId="77777777" w:rsidR="007D2103" w:rsidRPr="00283726" w:rsidRDefault="007D2103" w:rsidP="007D2103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A9904" w14:textId="6F1D07FB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446CEB4C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2F6976A2" w:rsidR="007D2103" w:rsidRPr="00283726" w:rsidRDefault="00AB2614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01125B14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CBE98" w14:textId="0AD30EAF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gridSpan w:val="2"/>
          </w:tcPr>
          <w:p w14:paraId="0D68AD22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0A6E1D44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tr w:rsidR="007D2103" w:rsidRPr="00283726" w14:paraId="31E8AC01" w14:textId="77777777" w:rsidTr="001B092A">
        <w:tc>
          <w:tcPr>
            <w:tcW w:w="4302" w:type="dxa"/>
          </w:tcPr>
          <w:p w14:paraId="3453E097" w14:textId="77777777" w:rsidR="007D2103" w:rsidRPr="00283726" w:rsidRDefault="007D2103" w:rsidP="007D2103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DBCF02" w14:textId="77777777" w:rsidR="007D2103" w:rsidRPr="00A74E4E" w:rsidRDefault="007D2103" w:rsidP="007D2103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A14482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4CE25B0" w14:textId="77777777" w:rsidR="007D2103" w:rsidRPr="00283726" w:rsidRDefault="007D2103" w:rsidP="001B092A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388B173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</w:tcPr>
          <w:p w14:paraId="2E0C3A75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B5E64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gridSpan w:val="2"/>
          </w:tcPr>
          <w:p w14:paraId="68D0EB88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D2103" w:rsidRPr="00283726" w14:paraId="31B85A1C" w14:textId="77777777" w:rsidTr="001B092A">
        <w:tc>
          <w:tcPr>
            <w:tcW w:w="4302" w:type="dxa"/>
          </w:tcPr>
          <w:p w14:paraId="461B75E9" w14:textId="5D6A593D" w:rsidR="007D2103" w:rsidRPr="00283726" w:rsidRDefault="007D2103" w:rsidP="007D2103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2687336D" w14:textId="77777777" w:rsidR="007D2103" w:rsidRPr="00A74E4E" w:rsidRDefault="007D2103" w:rsidP="007D2103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CB6E3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90F795" w14:textId="77777777" w:rsidR="007D2103" w:rsidRPr="00283726" w:rsidRDefault="007D2103" w:rsidP="001B092A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76F628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1CE2D01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15C59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6260AC21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2103" w:rsidRPr="00283726" w14:paraId="3CF2CB99" w14:textId="77777777" w:rsidTr="001B092A">
        <w:tc>
          <w:tcPr>
            <w:tcW w:w="4302" w:type="dxa"/>
          </w:tcPr>
          <w:p w14:paraId="0865C223" w14:textId="77777777" w:rsidR="007D2103" w:rsidRPr="00283726" w:rsidRDefault="007D2103" w:rsidP="007D2103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right="-43" w:firstLine="382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0" w:type="dxa"/>
            <w:shd w:val="clear" w:color="auto" w:fill="auto"/>
          </w:tcPr>
          <w:p w14:paraId="42D563A6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5CB438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A84CF" w14:textId="77777777" w:rsidR="007D2103" w:rsidRPr="00283726" w:rsidRDefault="007D2103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45E971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21971C9" w14:textId="77777777" w:rsidR="007D2103" w:rsidRPr="00A74E4E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F0EC7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6956AB34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103" w:rsidRPr="00283726" w14:paraId="224ECCE8" w14:textId="77777777" w:rsidTr="001B092A">
        <w:tc>
          <w:tcPr>
            <w:tcW w:w="4302" w:type="dxa"/>
          </w:tcPr>
          <w:p w14:paraId="49798107" w14:textId="77777777" w:rsidR="007D2103" w:rsidRPr="0013395A" w:rsidRDefault="007D2103" w:rsidP="0013395A">
            <w:pPr>
              <w:tabs>
                <w:tab w:val="clear" w:pos="454"/>
                <w:tab w:val="clear" w:pos="680"/>
                <w:tab w:val="left" w:pos="499"/>
              </w:tabs>
              <w:spacing w:line="120" w:lineRule="atLeast"/>
              <w:ind w:left="53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9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7B837" w14:textId="60ABDEC9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21430B8C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1EAD1D" w14:textId="01E5C17A" w:rsidR="007D2103" w:rsidRPr="00283726" w:rsidRDefault="00AB2614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47E3EE4D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E39E5BB" w14:textId="3E4721E3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5E2EDDAC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46FAE5CD" w14:textId="2AC6B954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7D2103" w:rsidRPr="00283726" w14:paraId="578246F5" w14:textId="77777777" w:rsidTr="001B092A">
        <w:tc>
          <w:tcPr>
            <w:tcW w:w="4302" w:type="dxa"/>
          </w:tcPr>
          <w:p w14:paraId="4417952E" w14:textId="77777777" w:rsidR="007D2103" w:rsidRPr="00283726" w:rsidRDefault="007D2103" w:rsidP="007D2103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837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2E8B1" w14:textId="4800BD9E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6B65A61D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2A23E" w14:textId="0AF983BD" w:rsidR="007D2103" w:rsidRPr="00283726" w:rsidRDefault="00AB2614" w:rsidP="001B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3B36FA2B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80EB3" w14:textId="518ADDF3" w:rsidR="007D2103" w:rsidRPr="00A74E4E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66C8C304" w14:textId="77777777" w:rsidR="007D2103" w:rsidRPr="00283726" w:rsidRDefault="007D2103" w:rsidP="007D210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EE5010" w14:textId="1FF7DF57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61982E8B" w14:textId="77777777" w:rsidR="0005535E" w:rsidRDefault="0005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D6E2C7A" w14:textId="31054718" w:rsidR="0080549B" w:rsidRPr="00283726" w:rsidRDefault="00AB2614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283726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55C34FCD" w14:textId="52B80108" w:rsidR="0080549B" w:rsidRPr="00283726" w:rsidRDefault="0080549B" w:rsidP="00A072DB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283726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65"/>
        <w:gridCol w:w="1017"/>
        <w:gridCol w:w="278"/>
        <w:gridCol w:w="982"/>
        <w:gridCol w:w="260"/>
        <w:gridCol w:w="1099"/>
        <w:gridCol w:w="252"/>
        <w:gridCol w:w="1035"/>
      </w:tblGrid>
      <w:tr w:rsidR="00E87F43" w:rsidRPr="00283726" w14:paraId="0EF620AF" w14:textId="77777777" w:rsidTr="00FD5139">
        <w:trPr>
          <w:trHeight w:hRule="exact" w:val="395"/>
        </w:trPr>
        <w:tc>
          <w:tcPr>
            <w:tcW w:w="4365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3"/>
          </w:tcPr>
          <w:p w14:paraId="0CE381C5" w14:textId="77777777" w:rsidR="00E87F43" w:rsidRPr="00283726" w:rsidRDefault="00E87F43" w:rsidP="00FD5139">
            <w:pPr>
              <w:tabs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FD5139">
        <w:trPr>
          <w:trHeight w:hRule="exact" w:val="395"/>
        </w:trPr>
        <w:tc>
          <w:tcPr>
            <w:tcW w:w="4365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F43" w:rsidRPr="00283726" w14:paraId="690E4D57" w14:textId="77777777" w:rsidTr="00E87F43">
        <w:trPr>
          <w:trHeight w:hRule="exact" w:val="430"/>
        </w:trPr>
        <w:tc>
          <w:tcPr>
            <w:tcW w:w="4365" w:type="dxa"/>
          </w:tcPr>
          <w:p w14:paraId="0F0BB296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ECEEAA0" w14:textId="1B2341F8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730BD690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2833355F" w14:textId="3C4AF013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F9336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5D8EA2C9" w14:textId="7FD932F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407ED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F1F2653" w14:textId="7F4F053D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7F43" w:rsidRPr="00283726" w14:paraId="2445E4C8" w14:textId="77777777" w:rsidTr="00E87F43">
        <w:trPr>
          <w:trHeight w:hRule="exact" w:val="430"/>
        </w:trPr>
        <w:tc>
          <w:tcPr>
            <w:tcW w:w="4365" w:type="dxa"/>
          </w:tcPr>
          <w:p w14:paraId="10FDB542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01F4C63" w14:textId="7AD5C214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8" w:type="dxa"/>
          </w:tcPr>
          <w:p w14:paraId="7BC260A1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6B020BA1" w14:textId="4F1CEAD2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0" w:type="dxa"/>
          </w:tcPr>
          <w:p w14:paraId="4885052A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22408D4" w14:textId="1CBBB16B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2B738E6D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B2BA42C" w14:textId="6B6E8B1E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87F43" w:rsidRPr="00283726" w14:paraId="3E547D54" w14:textId="77777777" w:rsidTr="00E87F43">
        <w:trPr>
          <w:trHeight w:hRule="exact" w:val="395"/>
        </w:trPr>
        <w:tc>
          <w:tcPr>
            <w:tcW w:w="4365" w:type="dxa"/>
          </w:tcPr>
          <w:p w14:paraId="28669A5C" w14:textId="77777777" w:rsidR="00E87F43" w:rsidRPr="00283726" w:rsidRDefault="00E87F43" w:rsidP="008205E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4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33C7CC3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428B074D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6AA3F33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EB7229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2B77E08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46ADE10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2D5C78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F43" w:rsidRPr="00283726" w14:paraId="1CE23CDE" w14:textId="77777777" w:rsidTr="00FD5139">
        <w:trPr>
          <w:trHeight w:hRule="exact" w:val="395"/>
        </w:trPr>
        <w:tc>
          <w:tcPr>
            <w:tcW w:w="4365" w:type="dxa"/>
          </w:tcPr>
          <w:p w14:paraId="4A58DFF3" w14:textId="77777777" w:rsidR="00E87F43" w:rsidRPr="00283726" w:rsidRDefault="00E87F43" w:rsidP="008205E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4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</w:p>
        </w:tc>
        <w:tc>
          <w:tcPr>
            <w:tcW w:w="1017" w:type="dxa"/>
          </w:tcPr>
          <w:p w14:paraId="4E943E5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2828CAB4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3FF5243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A7B677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B3D0205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E833FB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C30881A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F43" w:rsidRPr="00283726" w14:paraId="6764CA09" w14:textId="77777777" w:rsidTr="00FD5139">
        <w:trPr>
          <w:trHeight w:hRule="exact" w:val="395"/>
        </w:trPr>
        <w:tc>
          <w:tcPr>
            <w:tcW w:w="4365" w:type="dxa"/>
          </w:tcPr>
          <w:p w14:paraId="2E45C806" w14:textId="354C5C91" w:rsidR="00E87F43" w:rsidRPr="00283726" w:rsidRDefault="00E87F43" w:rsidP="008205E3">
            <w:pPr>
              <w:pStyle w:val="a"/>
              <w:tabs>
                <w:tab w:val="clear" w:pos="1080"/>
              </w:tabs>
              <w:ind w:left="491" w:right="-43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46174A92" w14:textId="525C6044" w:rsidR="00E87F43" w:rsidRPr="00283726" w:rsidRDefault="00AB2614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78" w:type="dxa"/>
          </w:tcPr>
          <w:p w14:paraId="0694AC51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10A35AC6" w14:textId="3F513BF5" w:rsidR="00E87F43" w:rsidRPr="00283726" w:rsidRDefault="00AB2614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60" w:type="dxa"/>
          </w:tcPr>
          <w:p w14:paraId="65DE0C02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127F9DC5" w14:textId="6B3583B6" w:rsidR="00E87F43" w:rsidRPr="00283726" w:rsidRDefault="00D53481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4D4376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1C5E4409" w14:textId="5852AE6D" w:rsidR="00E87F43" w:rsidRPr="00283726" w:rsidRDefault="00AB2614" w:rsidP="0044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5FB35909" w14:textId="3B96CBEB" w:rsidR="00B87CA3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14163D" w14:textId="7BA62597" w:rsidR="00C142F6" w:rsidRPr="00283726" w:rsidRDefault="00AB2614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4</w:t>
      </w:r>
      <w:r w:rsidR="00F21309" w:rsidRPr="00283726">
        <w:rPr>
          <w:rFonts w:asciiTheme="majorBidi" w:hAnsiTheme="majorBidi" w:cstheme="majorBidi"/>
          <w:sz w:val="30"/>
          <w:szCs w:val="30"/>
        </w:rPr>
        <w:tab/>
      </w:r>
      <w:r w:rsidR="00EE3618" w:rsidRPr="0028372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8F0D0F" w:rsidRPr="00283726">
        <w:rPr>
          <w:rFonts w:asciiTheme="majorBidi" w:hAnsiTheme="majorBidi" w:cstheme="majorBidi"/>
          <w:sz w:val="30"/>
          <w:szCs w:val="30"/>
          <w:cs/>
        </w:rPr>
        <w:t>และ</w:t>
      </w:r>
      <w:r w:rsidR="00EE3618" w:rsidRPr="00283726">
        <w:rPr>
          <w:rFonts w:asciiTheme="majorBidi" w:hAnsiTheme="majorBidi" w:cstheme="majorBidi"/>
          <w:sz w:val="30"/>
          <w:szCs w:val="30"/>
          <w:cs/>
        </w:rPr>
        <w:t>บริษัทร่วม</w:t>
      </w:r>
    </w:p>
    <w:p w14:paraId="10A5D0B2" w14:textId="101D864B" w:rsidR="00DC5B51" w:rsidRPr="00283726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33CA078A" w:rsidR="00242380" w:rsidRPr="00283726" w:rsidRDefault="006B0A65" w:rsidP="00507574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C94FB8" w:rsidRPr="00283726">
        <w:rPr>
          <w:rFonts w:asciiTheme="majorBidi" w:hAnsiTheme="majorBidi" w:cstheme="majorBidi"/>
          <w:sz w:val="30"/>
          <w:szCs w:val="30"/>
          <w:cs/>
        </w:rPr>
        <w:t>ที่มีสาระสำคัญสำหรับ</w:t>
      </w:r>
      <w:r w:rsidRPr="00283726">
        <w:rPr>
          <w:rFonts w:asciiTheme="majorBidi" w:hAnsiTheme="majorBidi" w:cstheme="majorBidi"/>
          <w:sz w:val="30"/>
          <w:szCs w:val="30"/>
          <w:cs/>
        </w:rPr>
        <w:t>งว</w:t>
      </w:r>
      <w:r w:rsidR="002C1BC5" w:rsidRPr="00283726">
        <w:rPr>
          <w:rFonts w:asciiTheme="majorBidi" w:hAnsiTheme="majorBidi" w:cstheme="majorBidi"/>
          <w:sz w:val="30"/>
          <w:szCs w:val="30"/>
          <w:cs/>
        </w:rPr>
        <w:t>ดสาม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2C1BC5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AB01D2">
        <w:rPr>
          <w:rFonts w:asciiTheme="majorBidi" w:hAnsiTheme="majorBidi" w:cstheme="majorBidi"/>
          <w:sz w:val="30"/>
          <w:szCs w:val="30"/>
        </w:rPr>
        <w:t xml:space="preserve"> </w:t>
      </w:r>
      <w:r w:rsidR="002C1BC5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</w:p>
    <w:p w14:paraId="4D69EA3A" w14:textId="77777777" w:rsidR="00C94FB8" w:rsidRPr="00283726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874"/>
        <w:gridCol w:w="2256"/>
        <w:gridCol w:w="271"/>
        <w:gridCol w:w="2046"/>
      </w:tblGrid>
      <w:tr w:rsidR="00C1109F" w:rsidRPr="00283726" w14:paraId="0ED2C812" w14:textId="77777777" w:rsidTr="008205E3">
        <w:tc>
          <w:tcPr>
            <w:tcW w:w="4874" w:type="dxa"/>
            <w:vAlign w:val="bottom"/>
          </w:tcPr>
          <w:p w14:paraId="3F6112D2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4573" w:type="dxa"/>
            <w:gridSpan w:val="3"/>
            <w:vAlign w:val="bottom"/>
          </w:tcPr>
          <w:p w14:paraId="0F92D3C4" w14:textId="54C94553" w:rsidR="00C1109F" w:rsidRPr="00283726" w:rsidRDefault="00C1109F" w:rsidP="00B447EF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283726" w14:paraId="6FF4D1D8" w14:textId="77777777" w:rsidTr="008205E3">
        <w:tc>
          <w:tcPr>
            <w:tcW w:w="4874" w:type="dxa"/>
            <w:vAlign w:val="bottom"/>
          </w:tcPr>
          <w:p w14:paraId="12F114F7" w14:textId="1C25DF69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  <w:vAlign w:val="bottom"/>
          </w:tcPr>
          <w:p w14:paraId="28044780" w14:textId="7C751BFB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837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4737CC85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46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283726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372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C1109F" w:rsidRPr="00283726" w14:paraId="6000CDFD" w14:textId="77777777" w:rsidTr="008205E3">
        <w:tc>
          <w:tcPr>
            <w:tcW w:w="4874" w:type="dxa"/>
            <w:vAlign w:val="bottom"/>
          </w:tcPr>
          <w:p w14:paraId="4FB77EE5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6" w:type="dxa"/>
          </w:tcPr>
          <w:p w14:paraId="22583303" w14:textId="77777777" w:rsidR="00C1109F" w:rsidRPr="00283726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CA9D055" w14:textId="77777777" w:rsidR="00C1109F" w:rsidRPr="00283726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09AA2958" w14:textId="77777777" w:rsidR="00C1109F" w:rsidRPr="00283726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028" w:rsidRPr="00283726" w14:paraId="434BD7D2" w14:textId="77777777" w:rsidTr="008205E3">
        <w:tc>
          <w:tcPr>
            <w:tcW w:w="4874" w:type="dxa"/>
            <w:vAlign w:val="bottom"/>
          </w:tcPr>
          <w:p w14:paraId="0BEB81BF" w14:textId="7A384244" w:rsidR="002A5028" w:rsidRPr="002A5028" w:rsidRDefault="002A5028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50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2A50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7C03" w:rsidRPr="000D7C03">
              <w:rPr>
                <w:rFonts w:asciiTheme="majorBidi" w:hAnsiTheme="majorBidi" w:cstheme="majorBidi"/>
                <w:sz w:val="30"/>
                <w:szCs w:val="30"/>
              </w:rPr>
              <w:t>C.P.</w:t>
            </w:r>
            <w:r w:rsidR="00DC15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7C03" w:rsidRPr="000D7C03">
              <w:rPr>
                <w:rFonts w:asciiTheme="majorBidi" w:hAnsiTheme="majorBidi" w:cstheme="majorBidi"/>
                <w:sz w:val="30"/>
                <w:szCs w:val="30"/>
              </w:rPr>
              <w:t>Foods International Limited</w:t>
            </w:r>
          </w:p>
        </w:tc>
        <w:tc>
          <w:tcPr>
            <w:tcW w:w="2256" w:type="dxa"/>
          </w:tcPr>
          <w:p w14:paraId="64DD3D7F" w14:textId="657487D6" w:rsidR="002A5028" w:rsidRPr="00283726" w:rsidRDefault="001D78B4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168D2B6C" w14:textId="77777777" w:rsidR="002A5028" w:rsidRPr="00283726" w:rsidRDefault="002A5028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40C7927F" w14:textId="484EED98" w:rsidR="002A5028" w:rsidRPr="00283726" w:rsidRDefault="00AB2614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852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C1109F" w:rsidRPr="00283726" w14:paraId="3C4778C8" w14:textId="77777777" w:rsidTr="008205E3">
        <w:tc>
          <w:tcPr>
            <w:tcW w:w="4874" w:type="dxa"/>
            <w:vAlign w:val="bottom"/>
          </w:tcPr>
          <w:p w14:paraId="59099753" w14:textId="556F1324" w:rsidR="00C1109F" w:rsidRPr="00EF4CB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C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EF4C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00EF4CB8" w:rsidRPr="00EF4CB8">
              <w:rPr>
                <w:rFonts w:asciiTheme="majorBidi" w:hAnsiTheme="majorBidi" w:cstheme="majorBidi"/>
                <w:sz w:val="30"/>
                <w:szCs w:val="30"/>
              </w:rPr>
              <w:t>Bellisio</w:t>
            </w:r>
            <w:proofErr w:type="spellEnd"/>
            <w:r w:rsidR="00EF4CB8" w:rsidRPr="00EF4CB8">
              <w:rPr>
                <w:rFonts w:asciiTheme="majorBidi" w:hAnsiTheme="majorBidi" w:cstheme="majorBidi"/>
                <w:sz w:val="30"/>
                <w:szCs w:val="30"/>
              </w:rPr>
              <w:t xml:space="preserve"> Investment,</w:t>
            </w:r>
            <w:r w:rsidRPr="00EF4CB8">
              <w:rPr>
                <w:rFonts w:asciiTheme="majorBidi" w:hAnsiTheme="majorBidi" w:cstheme="majorBidi"/>
                <w:sz w:val="30"/>
                <w:szCs w:val="30"/>
              </w:rPr>
              <w:t xml:space="preserve"> LLC</w:t>
            </w:r>
          </w:p>
        </w:tc>
        <w:tc>
          <w:tcPr>
            <w:tcW w:w="2256" w:type="dxa"/>
          </w:tcPr>
          <w:p w14:paraId="051C812C" w14:textId="428C075E" w:rsidR="00C1109F" w:rsidRPr="00283726" w:rsidRDefault="001D78B4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194380C" w14:textId="77777777" w:rsidR="00C1109F" w:rsidRPr="00283726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1E36EDA4" w14:textId="5A49F4D7" w:rsidR="00C1109F" w:rsidRPr="00283726" w:rsidRDefault="00AB2614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D78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</w:tr>
      <w:tr w:rsidR="00C1109F" w:rsidRPr="00283726" w14:paraId="06D2466E" w14:textId="77777777" w:rsidTr="008205E3">
        <w:tc>
          <w:tcPr>
            <w:tcW w:w="4874" w:type="dxa"/>
            <w:vAlign w:val="bottom"/>
          </w:tcPr>
          <w:p w14:paraId="0BC377B4" w14:textId="2E574B6F" w:rsidR="00C1109F" w:rsidRPr="002226AA" w:rsidRDefault="00C1109F" w:rsidP="00E1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26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2226AA">
              <w:rPr>
                <w:rFonts w:asciiTheme="majorBidi" w:hAnsiTheme="majorBidi" w:cstheme="majorBidi"/>
                <w:sz w:val="30"/>
                <w:szCs w:val="30"/>
              </w:rPr>
              <w:t xml:space="preserve"> CPF Poland S.A.</w:t>
            </w:r>
          </w:p>
        </w:tc>
        <w:tc>
          <w:tcPr>
            <w:tcW w:w="2256" w:type="dxa"/>
          </w:tcPr>
          <w:p w14:paraId="30B51E59" w14:textId="09C533FE" w:rsidR="00C1109F" w:rsidRPr="00283726" w:rsidRDefault="002226AA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2F5A03AA" w14:textId="77777777" w:rsidR="00C1109F" w:rsidRPr="00283726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2B4B679A" w14:textId="565DE32E" w:rsidR="00C1109F" w:rsidRPr="00283726" w:rsidRDefault="00AB2614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</w:tr>
      <w:tr w:rsidR="00C1109F" w:rsidRPr="00283726" w14:paraId="092374C3" w14:textId="77777777" w:rsidTr="008205E3">
        <w:tc>
          <w:tcPr>
            <w:tcW w:w="4874" w:type="dxa"/>
            <w:vAlign w:val="bottom"/>
          </w:tcPr>
          <w:p w14:paraId="331936A2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6" w:type="dxa"/>
            <w:vAlign w:val="bottom"/>
          </w:tcPr>
          <w:p w14:paraId="00D0D52F" w14:textId="77777777" w:rsidR="00C1109F" w:rsidRPr="00283726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8F1369" w14:textId="77777777" w:rsidR="00C1109F" w:rsidRPr="00283726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  <w:vAlign w:val="bottom"/>
          </w:tcPr>
          <w:p w14:paraId="19E88AD9" w14:textId="77777777" w:rsidR="00C1109F" w:rsidRPr="00283726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109F" w:rsidRPr="00283726" w14:paraId="21903B48" w14:textId="77777777" w:rsidTr="008205E3">
        <w:tc>
          <w:tcPr>
            <w:tcW w:w="4874" w:type="dxa"/>
            <w:vAlign w:val="bottom"/>
          </w:tcPr>
          <w:p w14:paraId="685F992A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56" w:type="dxa"/>
            <w:vAlign w:val="bottom"/>
          </w:tcPr>
          <w:p w14:paraId="7218921B" w14:textId="77777777" w:rsidR="00C1109F" w:rsidRPr="00283726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3AA0621" w14:textId="77777777" w:rsidR="00C1109F" w:rsidRPr="00283726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  <w:vAlign w:val="bottom"/>
          </w:tcPr>
          <w:p w14:paraId="1CB9DE42" w14:textId="77777777" w:rsidR="00C1109F" w:rsidRPr="00283726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ABB" w:rsidRPr="00283726" w14:paraId="7E426404" w14:textId="77777777" w:rsidTr="008205E3">
        <w:tc>
          <w:tcPr>
            <w:tcW w:w="4874" w:type="dxa"/>
            <w:vAlign w:val="bottom"/>
          </w:tcPr>
          <w:p w14:paraId="209F274A" w14:textId="345681CE" w:rsidR="00412ABB" w:rsidRPr="00412ABB" w:rsidRDefault="00412ABB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442F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 ซีพี</w:t>
            </w:r>
            <w:r w:rsidRPr="00442F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2FF4">
              <w:rPr>
                <w:rFonts w:asciiTheme="majorBidi" w:hAnsiTheme="majorBidi" w:cstheme="majorBidi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2256" w:type="dxa"/>
            <w:vAlign w:val="bottom"/>
          </w:tcPr>
          <w:p w14:paraId="14B30638" w14:textId="0B1033B8" w:rsidR="00412ABB" w:rsidRPr="00283726" w:rsidRDefault="00AB2614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90E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1" w:type="dxa"/>
            <w:vAlign w:val="bottom"/>
          </w:tcPr>
          <w:p w14:paraId="33025EFF" w14:textId="77777777" w:rsidR="00412ABB" w:rsidRPr="00283726" w:rsidRDefault="00412ABB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  <w:vAlign w:val="bottom"/>
          </w:tcPr>
          <w:p w14:paraId="7D032F81" w14:textId="577CC346" w:rsidR="00412ABB" w:rsidRPr="00283726" w:rsidRDefault="00390EAB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484A" w:rsidRPr="00283726" w14:paraId="7AECECC9" w14:textId="77777777" w:rsidTr="008205E3">
        <w:tc>
          <w:tcPr>
            <w:tcW w:w="4874" w:type="dxa"/>
            <w:vAlign w:val="bottom"/>
          </w:tcPr>
          <w:p w14:paraId="416FE854" w14:textId="7B80A9D4" w:rsidR="00A3484A" w:rsidRDefault="00DB7633" w:rsidP="00A3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 w:rsidR="00A3484A" w:rsidRPr="002226AA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="00A348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3484A" w:rsidRPr="00B22F53">
              <w:rPr>
                <w:rFonts w:asciiTheme="majorBidi" w:hAnsiTheme="majorBidi" w:cstheme="majorBidi"/>
                <w:sz w:val="30"/>
                <w:szCs w:val="30"/>
              </w:rPr>
              <w:t>Cloud Food System Joint Stock Company</w:t>
            </w:r>
          </w:p>
        </w:tc>
        <w:tc>
          <w:tcPr>
            <w:tcW w:w="2256" w:type="dxa"/>
          </w:tcPr>
          <w:p w14:paraId="7D30A672" w14:textId="23C5C840" w:rsidR="00A3484A" w:rsidRDefault="00AB2614" w:rsidP="00A3484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71" w:type="dxa"/>
          </w:tcPr>
          <w:p w14:paraId="4E6E4BA4" w14:textId="77777777" w:rsidR="00A3484A" w:rsidRPr="00283726" w:rsidRDefault="00A3484A" w:rsidP="00A3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</w:tcPr>
          <w:p w14:paraId="78589F87" w14:textId="763A6F97" w:rsidR="00A3484A" w:rsidRDefault="00A3484A" w:rsidP="00A3484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109F" w:rsidRPr="00283726" w14:paraId="427C8A55" w14:textId="77777777" w:rsidTr="008205E3">
        <w:tc>
          <w:tcPr>
            <w:tcW w:w="4874" w:type="dxa"/>
            <w:vAlign w:val="bottom"/>
          </w:tcPr>
          <w:p w14:paraId="22BE451F" w14:textId="78D46016" w:rsidR="00C1109F" w:rsidRPr="00442FF4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F4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 ซีพี</w:t>
            </w:r>
            <w:r w:rsidRPr="00442F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2FF4">
              <w:rPr>
                <w:rFonts w:asciiTheme="majorBidi" w:hAnsiTheme="majorBidi" w:cstheme="majorBidi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2256" w:type="dxa"/>
            <w:vAlign w:val="bottom"/>
          </w:tcPr>
          <w:p w14:paraId="44504A7B" w14:textId="1ABF8681" w:rsidR="00C1109F" w:rsidRPr="00283726" w:rsidRDefault="002C28FA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  <w:r w:rsidR="00390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57462221" w14:textId="77777777" w:rsidR="00C1109F" w:rsidRPr="00283726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6" w:type="dxa"/>
            <w:vAlign w:val="bottom"/>
          </w:tcPr>
          <w:p w14:paraId="389836D6" w14:textId="3741B472" w:rsidR="00C1109F" w:rsidRPr="004062F8" w:rsidRDefault="004062F8" w:rsidP="001136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062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062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Pr="004062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5976F22" w14:textId="77777777" w:rsidR="000B7750" w:rsidRDefault="000B7750" w:rsidP="00774786">
      <w:pPr>
        <w:pStyle w:val="BodyText2"/>
        <w:ind w:left="0" w:right="-29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08F2618C" w14:textId="4F1D09D7" w:rsidR="00527A6F" w:rsidRPr="0072481D" w:rsidRDefault="007F1D33" w:rsidP="004432FA">
      <w:pPr>
        <w:pStyle w:val="BodyText2"/>
        <w:ind w:left="558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F1D33">
        <w:rPr>
          <w:rFonts w:asciiTheme="majorBidi" w:hAnsiTheme="majorBidi" w:cs="Angsana New" w:hint="cs"/>
          <w:sz w:val="30"/>
          <w:szCs w:val="30"/>
          <w:cs/>
        </w:rPr>
        <w:t>กลุ่มบริษัทได้แสดงเงินลงทุนในบริษัท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ซีพี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ออลล์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E6351E" w:rsidRPr="00E6351E">
        <w:rPr>
          <w:rFonts w:asciiTheme="majorBidi" w:hAnsiTheme="majorBidi" w:cs="Angsana New"/>
          <w:sz w:val="30"/>
          <w:szCs w:val="30"/>
          <w:cs/>
        </w:rPr>
        <w:t>(“</w:t>
      </w:r>
      <w:r w:rsidR="00E6351E" w:rsidRPr="00E6351E">
        <w:rPr>
          <w:rFonts w:asciiTheme="majorBidi" w:hAnsiTheme="majorBidi" w:cs="Angsana New"/>
          <w:sz w:val="30"/>
          <w:szCs w:val="30"/>
        </w:rPr>
        <w:t>CPALL”)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สยามแม็คโคร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ตามวิธีส่วนได้เสียในงบการเงินรวม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มูลค่ายุติธรรมของเงินลงทุนดังกล่าว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56AD" w:rsidRPr="00283726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AB2614" w:rsidRPr="00AB2614">
        <w:rPr>
          <w:rFonts w:asciiTheme="majorBidi" w:hAnsiTheme="majorBidi" w:cs="Angsana New"/>
          <w:sz w:val="30"/>
          <w:szCs w:val="30"/>
        </w:rPr>
        <w:t>31</w:t>
      </w:r>
      <w:r w:rsidR="00C1109F" w:rsidRPr="00283726">
        <w:rPr>
          <w:rFonts w:asciiTheme="majorBidi" w:hAnsiTheme="majorBidi" w:cs="Angsana New"/>
          <w:sz w:val="30"/>
          <w:szCs w:val="30"/>
        </w:rPr>
        <w:t xml:space="preserve"> </w:t>
      </w:r>
      <w:r w:rsidR="00C1109F" w:rsidRPr="00283726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="003E56AD" w:rsidRPr="00283726">
        <w:rPr>
          <w:rFonts w:asciiTheme="majorBidi" w:hAnsiTheme="majorBidi" w:cs="Angsana New"/>
          <w:sz w:val="30"/>
          <w:szCs w:val="30"/>
          <w:cs/>
        </w:rPr>
        <w:t xml:space="preserve"> มีจำนวนเงิน</w:t>
      </w:r>
      <w:r w:rsidR="006A2F4D" w:rsidRPr="002837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196</w:t>
      </w:r>
      <w:r w:rsidR="00DE59AE">
        <w:rPr>
          <w:rFonts w:asciiTheme="majorBidi" w:hAnsiTheme="majorBidi" w:cs="Angsana New"/>
          <w:sz w:val="30"/>
          <w:szCs w:val="30"/>
          <w:lang w:val="en-AU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833</w:t>
      </w:r>
      <w:r w:rsidR="004E57E7" w:rsidRPr="00283726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="003E56AD" w:rsidRPr="00283726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4B7BC6">
        <w:rPr>
          <w:rFonts w:asciiTheme="majorBidi" w:hAnsiTheme="majorBidi" w:cs="Angsana New"/>
          <w:sz w:val="30"/>
          <w:szCs w:val="30"/>
        </w:rPr>
        <w:t xml:space="preserve"> </w:t>
      </w:r>
      <w:r w:rsidR="004B7BC6" w:rsidRPr="004B7BC6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B7BC6" w:rsidRPr="004B7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36</w:t>
      </w:r>
      <w:r w:rsidR="00DE59AE">
        <w:rPr>
          <w:rFonts w:asciiTheme="majorBidi" w:hAnsiTheme="majorBidi" w:cs="Angsana New"/>
          <w:sz w:val="30"/>
          <w:szCs w:val="30"/>
          <w:lang w:val="en-AU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975</w:t>
      </w:r>
      <w:r w:rsidR="004E57E7" w:rsidRPr="00283726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="004B7BC6" w:rsidRPr="004B7BC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B7BC6" w:rsidRPr="004B7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BC6" w:rsidRPr="004B7BC6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4B7BC6">
        <w:rPr>
          <w:rFonts w:asciiTheme="majorBidi" w:hAnsiTheme="majorBidi" w:cs="Angsana New"/>
          <w:sz w:val="30"/>
          <w:szCs w:val="30"/>
        </w:rPr>
        <w:t xml:space="preserve"> </w:t>
      </w:r>
      <w:r w:rsidR="003E56AD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(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8945AC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E56AD" w:rsidRPr="00283726">
        <w:rPr>
          <w:rFonts w:asciiTheme="majorBidi" w:hAnsiTheme="majorBidi" w:cs="Angsana New"/>
          <w:i/>
          <w:iCs/>
          <w:sz w:val="30"/>
          <w:szCs w:val="30"/>
          <w:cs/>
        </w:rPr>
        <w:t>ธันวาคม</w:t>
      </w:r>
      <w:r w:rsidR="006A2F4D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2564</w:t>
      </w:r>
      <w:r w:rsidR="006A2F4D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180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181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39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315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3E56AD" w:rsidRPr="00283726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3497662E" w14:textId="723EF449" w:rsidR="00475A6B" w:rsidRDefault="00284AC5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284AC5">
        <w:rPr>
          <w:rFonts w:asciiTheme="majorBidi" w:hAnsiTheme="majorBidi" w:cs="Angsana New" w:hint="cs"/>
          <w:sz w:val="30"/>
          <w:szCs w:val="30"/>
          <w:cs/>
        </w:rPr>
        <w:lastRenderedPageBreak/>
        <w:t>ในระหว่างไตรมาสที่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955476">
        <w:rPr>
          <w:rFonts w:asciiTheme="majorBidi" w:hAnsiTheme="majorBidi" w:cs="Angsana New"/>
          <w:sz w:val="30"/>
          <w:szCs w:val="30"/>
        </w:rPr>
        <w:t xml:space="preserve"> 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="000D4511">
        <w:rPr>
          <w:rFonts w:asciiTheme="majorBidi" w:hAnsiTheme="majorBidi" w:cs="Angsana New"/>
          <w:sz w:val="30"/>
          <w:szCs w:val="30"/>
        </w:rPr>
        <w:t xml:space="preserve"> </w:t>
      </w:r>
      <w:r w:rsidR="003F782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บริษัทได้ขายเงินลงทุน</w:t>
      </w:r>
      <w:r w:rsidR="00D15FFF" w:rsidRPr="00D15FFF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ใน</w:t>
      </w:r>
      <w:r w:rsidR="00E635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6351E">
        <w:rPr>
          <w:rFonts w:asciiTheme="majorBidi" w:hAnsiTheme="majorBidi" w:cs="Angsana New"/>
          <w:sz w:val="30"/>
          <w:szCs w:val="30"/>
        </w:rPr>
        <w:t>CPALL</w:t>
      </w:r>
      <w:r w:rsidRPr="00284AC5">
        <w:rPr>
          <w:rFonts w:asciiTheme="majorBidi" w:hAnsiTheme="majorBidi" w:cs="Angsana New"/>
          <w:sz w:val="30"/>
          <w:szCs w:val="30"/>
        </w:rPr>
        <w:t xml:space="preserve"> 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ซึ่งมีมูลค่าตามบัญชีในงบการเงินรวม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0D4511">
        <w:rPr>
          <w:rFonts w:asciiTheme="majorBidi" w:hAnsiTheme="majorBidi" w:cs="Angsana New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724</w:t>
      </w:r>
      <w:r w:rsidR="000D4511">
        <w:rPr>
          <w:rFonts w:asciiTheme="majorBidi" w:hAnsiTheme="majorBidi" w:cs="Angsana New"/>
          <w:sz w:val="30"/>
          <w:szCs w:val="30"/>
        </w:rPr>
        <w:t xml:space="preserve"> 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D15FFF" w:rsidRPr="00D15FFF">
        <w:rPr>
          <w:rFonts w:asciiTheme="majorBidi" w:hAnsiTheme="majorBidi" w:cs="Angsana New" w:hint="cs"/>
          <w:sz w:val="30"/>
          <w:szCs w:val="30"/>
          <w:cs/>
        </w:rPr>
        <w:t>บริษัทได้ขายเงินลงทุนทั้งหมดใน</w:t>
      </w:r>
      <w:r w:rsidR="00D15FFF" w:rsidRPr="00D15F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5FFF" w:rsidRPr="00D15FFF">
        <w:rPr>
          <w:rFonts w:asciiTheme="majorBidi" w:hAnsiTheme="majorBidi" w:cs="Angsana New"/>
          <w:sz w:val="30"/>
          <w:szCs w:val="30"/>
        </w:rPr>
        <w:t xml:space="preserve">CPALL </w:t>
      </w:r>
      <w:r w:rsidR="00D15FFF" w:rsidRPr="00D15FFF">
        <w:rPr>
          <w:rFonts w:asciiTheme="majorBidi" w:hAnsiTheme="majorBidi" w:cs="Angsana New" w:hint="cs"/>
          <w:sz w:val="30"/>
          <w:szCs w:val="30"/>
          <w:cs/>
        </w:rPr>
        <w:t>ในสัดส่วนร้อยละ</w:t>
      </w:r>
      <w:r w:rsidR="00D15FFF" w:rsidRPr="00D15F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0</w:t>
      </w:r>
      <w:r w:rsidR="000D4511">
        <w:rPr>
          <w:rFonts w:asciiTheme="majorBidi" w:hAnsiTheme="majorBidi" w:cs="Angsana New"/>
          <w:sz w:val="30"/>
          <w:szCs w:val="30"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28</w:t>
      </w:r>
      <w:r w:rsidR="000D4511">
        <w:rPr>
          <w:rFonts w:asciiTheme="majorBidi" w:hAnsiTheme="majorBidi" w:cs="Angsana New"/>
          <w:sz w:val="30"/>
          <w:szCs w:val="30"/>
        </w:rPr>
        <w:t xml:space="preserve"> </w:t>
      </w:r>
      <w:r w:rsidR="000D72C0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D15FFF" w:rsidRPr="00D15FFF">
        <w:rPr>
          <w:rFonts w:asciiTheme="majorBidi" w:hAnsiTheme="majorBidi" w:cs="Angsana New" w:hint="cs"/>
          <w:sz w:val="30"/>
          <w:szCs w:val="30"/>
          <w:cs/>
        </w:rPr>
        <w:t>มีมูลค่าในงบการเงินเฉพาะกิจการ</w:t>
      </w:r>
      <w:r w:rsidR="00D15FFF" w:rsidRPr="00D15F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5FFF" w:rsidRPr="00D15FFF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0D4511">
        <w:rPr>
          <w:rFonts w:asciiTheme="majorBidi" w:hAnsiTheme="majorBidi" w:cs="Angsana New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486</w:t>
      </w:r>
      <w:r w:rsidR="000D4511">
        <w:rPr>
          <w:rFonts w:asciiTheme="majorBidi" w:hAnsiTheme="majorBidi" w:cs="Angsana New"/>
          <w:sz w:val="30"/>
          <w:szCs w:val="30"/>
        </w:rPr>
        <w:t xml:space="preserve"> 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1274ED">
        <w:rPr>
          <w:rFonts w:asciiTheme="majorBidi" w:hAnsiTheme="majorBidi" w:cs="Angsana New"/>
          <w:sz w:val="30"/>
          <w:szCs w:val="30"/>
        </w:rPr>
        <w:t xml:space="preserve"> </w:t>
      </w:r>
      <w:r w:rsidR="00625511" w:rsidRPr="00625511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</w:t>
      </w:r>
      <w:r w:rsidRPr="00284AC5">
        <w:rPr>
          <w:rFonts w:asciiTheme="majorBidi" w:hAnsiTheme="majorBidi" w:cs="Angsana New" w:hint="cs"/>
          <w:sz w:val="30"/>
          <w:szCs w:val="30"/>
          <w:cs/>
        </w:rPr>
        <w:t>มีกำไรจากการขายเงินลงทุนเป็นจำนวนเงิน</w:t>
      </w:r>
      <w:r w:rsidRPr="00284A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0D4511">
        <w:rPr>
          <w:rFonts w:asciiTheme="majorBidi" w:hAnsiTheme="majorBidi" w:cs="Angsana New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595</w:t>
      </w:r>
      <w:r w:rsidR="000D4511">
        <w:rPr>
          <w:rFonts w:asciiTheme="majorBidi" w:hAnsiTheme="majorBidi" w:cs="Angsana New"/>
          <w:sz w:val="30"/>
          <w:szCs w:val="30"/>
        </w:rPr>
        <w:t xml:space="preserve"> </w:t>
      </w:r>
      <w:r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B9598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Pr="00B9598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-2"/>
          <w:sz w:val="30"/>
          <w:szCs w:val="30"/>
        </w:rPr>
        <w:t>143</w:t>
      </w:r>
      <w:r w:rsidR="000D4511" w:rsidRPr="00B9598C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B9598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ตามลำดับ</w:t>
      </w:r>
      <w:r w:rsidR="00561E85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ณ วันที่</w:t>
      </w:r>
      <w:r w:rsidR="00A41F4F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-2"/>
          <w:sz w:val="30"/>
          <w:szCs w:val="30"/>
        </w:rPr>
        <w:t>31</w:t>
      </w:r>
      <w:r w:rsidR="00A41F4F" w:rsidRPr="00B9598C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41F4F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="Angsana New"/>
          <w:spacing w:val="-2"/>
          <w:sz w:val="30"/>
          <w:szCs w:val="30"/>
        </w:rPr>
        <w:t>2565</w:t>
      </w:r>
      <w:r w:rsidR="00A41F4F" w:rsidRPr="00B9598C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41F4F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</w:t>
      </w:r>
      <w:r w:rsidR="00B94ED2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ั</w:t>
      </w:r>
      <w:r w:rsidR="00A41F4F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ท</w:t>
      </w:r>
      <w:r w:rsidR="001A5288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มีสัดส่วนการถือหุ้น</w:t>
      </w:r>
      <w:r w:rsidR="00D65D58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>ใน</w:t>
      </w:r>
      <w:r w:rsidR="003D1C8D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3D1C8D" w:rsidRPr="00B9598C">
        <w:rPr>
          <w:rFonts w:asciiTheme="majorBidi" w:hAnsiTheme="majorBidi" w:cs="Angsana New"/>
          <w:spacing w:val="-2"/>
          <w:sz w:val="30"/>
          <w:szCs w:val="30"/>
        </w:rPr>
        <w:t>CPALL</w:t>
      </w:r>
      <w:r w:rsidR="00FA794C" w:rsidRPr="00B9598C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FA794C" w:rsidRPr="00B9598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ร้อยละ </w:t>
      </w:r>
      <w:r w:rsidR="00AB2614" w:rsidRPr="00AB2614">
        <w:rPr>
          <w:rFonts w:asciiTheme="majorBidi" w:hAnsiTheme="majorBidi" w:cs="Angsana New"/>
          <w:spacing w:val="-2"/>
          <w:sz w:val="30"/>
          <w:szCs w:val="30"/>
        </w:rPr>
        <w:t>33</w:t>
      </w:r>
      <w:r w:rsidR="00FA794C" w:rsidRPr="00B9598C">
        <w:rPr>
          <w:rFonts w:asciiTheme="majorBidi" w:hAnsiTheme="majorBidi" w:cs="Angsana New"/>
          <w:spacing w:val="-2"/>
          <w:sz w:val="30"/>
          <w:szCs w:val="30"/>
        </w:rPr>
        <w:t>.</w:t>
      </w:r>
      <w:r w:rsidR="00AB2614" w:rsidRPr="00AB2614">
        <w:rPr>
          <w:rFonts w:asciiTheme="majorBidi" w:hAnsiTheme="majorBidi" w:cs="Angsana New"/>
          <w:spacing w:val="-2"/>
          <w:sz w:val="30"/>
          <w:szCs w:val="30"/>
        </w:rPr>
        <w:t>83</w:t>
      </w:r>
    </w:p>
    <w:p w14:paraId="06784B5C" w14:textId="77777777" w:rsidR="00D15FFF" w:rsidRDefault="00D15FFF" w:rsidP="007065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9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DDC1C0" w14:textId="11066685" w:rsidR="005A4B1D" w:rsidRDefault="005A4B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รายละเอียดบริษัทย่อย</w:t>
      </w:r>
      <w:r w:rsidR="007C5FCD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="000D6C48" w:rsidRPr="002837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2564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15150E4" w14:textId="77777777" w:rsidR="0056156A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2626"/>
        <w:gridCol w:w="247"/>
        <w:gridCol w:w="2234"/>
        <w:gridCol w:w="251"/>
        <w:gridCol w:w="1255"/>
        <w:gridCol w:w="272"/>
        <w:gridCol w:w="996"/>
        <w:gridCol w:w="246"/>
        <w:gridCol w:w="963"/>
      </w:tblGrid>
      <w:tr w:rsidR="0056156A" w:rsidRPr="004D74D7" w14:paraId="5BB018EE" w14:textId="77777777" w:rsidTr="004432FA">
        <w:trPr>
          <w:trHeight w:val="20"/>
          <w:tblHeader/>
        </w:trPr>
        <w:tc>
          <w:tcPr>
            <w:tcW w:w="2626" w:type="dxa"/>
          </w:tcPr>
          <w:p w14:paraId="7978178B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F2C1D1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4" w:type="dxa"/>
          </w:tcPr>
          <w:p w14:paraId="2A6467F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68F4AD64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hideMark/>
          </w:tcPr>
          <w:p w14:paraId="0DACC6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72" w:type="dxa"/>
          </w:tcPr>
          <w:p w14:paraId="3849ADF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7DA2E28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6CD8FEB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4D74D7" w14:paraId="01338044" w14:textId="77777777" w:rsidTr="004432FA">
        <w:trPr>
          <w:trHeight w:val="20"/>
          <w:tblHeader/>
        </w:trPr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7" w:type="dxa"/>
          </w:tcPr>
          <w:p w14:paraId="16A7238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51" w:type="dxa"/>
          </w:tcPr>
          <w:p w14:paraId="0AE8979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72" w:type="dxa"/>
          </w:tcPr>
          <w:p w14:paraId="303FB14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4D74D7" w14:paraId="31B5F380" w14:textId="77777777" w:rsidTr="004432FA">
        <w:trPr>
          <w:trHeight w:val="20"/>
          <w:tblHeader/>
        </w:trPr>
        <w:tc>
          <w:tcPr>
            <w:tcW w:w="2626" w:type="dxa"/>
          </w:tcPr>
          <w:p w14:paraId="2FCC6262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4EE70D7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4" w:type="dxa"/>
          </w:tcPr>
          <w:p w14:paraId="10FD49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5FEAD7D1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4F6657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43981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72D1B8B9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E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E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0C7EAD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44E85D09" w:rsidR="0056156A" w:rsidRPr="004D74D7" w:rsidRDefault="00AB2614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4D74D7" w14:paraId="3AA414D4" w14:textId="77777777" w:rsidTr="004432FA">
        <w:trPr>
          <w:trHeight w:val="20"/>
          <w:tblHeader/>
        </w:trPr>
        <w:tc>
          <w:tcPr>
            <w:tcW w:w="2626" w:type="dxa"/>
          </w:tcPr>
          <w:p w14:paraId="2C4B53FD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60E1D1C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4" w:type="dxa"/>
          </w:tcPr>
          <w:p w14:paraId="5238F48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6E0AAB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2A53C5AA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AD2D8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001486DA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406D773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67DA7192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1283" w:rsidRPr="004D74D7" w14:paraId="2BE3C2BE" w14:textId="77777777" w:rsidTr="004432FA">
        <w:tc>
          <w:tcPr>
            <w:tcW w:w="5107" w:type="dxa"/>
            <w:gridSpan w:val="3"/>
          </w:tcPr>
          <w:p w14:paraId="08C9FC69" w14:textId="4A5166B9" w:rsidR="00DC1283" w:rsidRPr="00FD6B09" w:rsidRDefault="00AF18BB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51" w:type="dxa"/>
            <w:vAlign w:val="center"/>
          </w:tcPr>
          <w:p w14:paraId="47E5074F" w14:textId="77777777" w:rsidR="00DC1283" w:rsidRPr="00FD6B09" w:rsidRDefault="00DC1283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38564042" w14:textId="77777777" w:rsidR="00DC1283" w:rsidRPr="00FD6B09" w:rsidRDefault="00DC1283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5FEC06A8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7CC83D55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28E5F212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188470B0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6156A" w:rsidRPr="004D74D7" w14:paraId="34302E13" w14:textId="77777777" w:rsidTr="004432FA">
        <w:tc>
          <w:tcPr>
            <w:tcW w:w="2626" w:type="dxa"/>
          </w:tcPr>
          <w:p w14:paraId="43BFCDA6" w14:textId="0A04EAA7" w:rsidR="0056156A" w:rsidRPr="00FD6B09" w:rsidRDefault="00CC027A" w:rsidP="00954C7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บริษัทย่อยทางตรงและทางอ้อม</w:t>
            </w:r>
          </w:p>
        </w:tc>
        <w:tc>
          <w:tcPr>
            <w:tcW w:w="247" w:type="dxa"/>
          </w:tcPr>
          <w:p w14:paraId="304141D5" w14:textId="77777777" w:rsidR="0056156A" w:rsidRPr="00FD6B09" w:rsidRDefault="0056156A" w:rsidP="00954C72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14:paraId="52874AC4" w14:textId="77777777" w:rsidR="0056156A" w:rsidRPr="00FD6B09" w:rsidRDefault="0056156A" w:rsidP="00954C72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1" w:type="dxa"/>
            <w:vAlign w:val="center"/>
          </w:tcPr>
          <w:p w14:paraId="2B4C187F" w14:textId="77777777" w:rsidR="0056156A" w:rsidRPr="00FD6B09" w:rsidRDefault="0056156A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21548B11" w14:textId="77777777" w:rsidR="0056156A" w:rsidRPr="00FD6B09" w:rsidRDefault="0056156A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4367D73A" w14:textId="77777777" w:rsidR="0056156A" w:rsidRPr="00FD6B09" w:rsidRDefault="0056156A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01B8B3ED" w14:textId="77777777" w:rsidR="0056156A" w:rsidRPr="00FD6B09" w:rsidRDefault="0056156A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25DB3522" w14:textId="77777777" w:rsidR="0056156A" w:rsidRPr="00FD6B09" w:rsidRDefault="0056156A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65922F5F" w14:textId="77777777" w:rsidR="0056156A" w:rsidRPr="00FD6B09" w:rsidRDefault="0056156A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6156A" w:rsidRPr="004D74D7" w14:paraId="69A54792" w14:textId="77777777" w:rsidTr="004432FA">
        <w:tc>
          <w:tcPr>
            <w:tcW w:w="2626" w:type="dxa"/>
          </w:tcPr>
          <w:p w14:paraId="37644B38" w14:textId="19F07EEF" w:rsidR="0056156A" w:rsidRPr="00FD6B09" w:rsidRDefault="00AB2614" w:rsidP="00631DDB">
            <w:pPr>
              <w:tabs>
                <w:tab w:val="left" w:pos="150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6156A"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</w:t>
            </w:r>
            <w:r w:rsidR="00631DDB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="003C0A9D"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>C.P. Pokphand Co., Ltd.</w:t>
            </w:r>
          </w:p>
        </w:tc>
        <w:tc>
          <w:tcPr>
            <w:tcW w:w="247" w:type="dxa"/>
          </w:tcPr>
          <w:p w14:paraId="1DA685A7" w14:textId="77777777" w:rsidR="0056156A" w:rsidRPr="00FD6B09" w:rsidRDefault="0056156A" w:rsidP="00954C72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85" w:type="dxa"/>
            <w:gridSpan w:val="2"/>
            <w:vAlign w:val="center"/>
          </w:tcPr>
          <w:p w14:paraId="18621723" w14:textId="78E4DF7A" w:rsidR="0056156A" w:rsidRPr="00FD6B09" w:rsidRDefault="00E4532E" w:rsidP="00954C72">
            <w:pPr>
              <w:ind w:left="-108" w:right="-198" w:firstLine="26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กิจการลงทุนในธุรกิจเกษตร</w:t>
            </w:r>
          </w:p>
        </w:tc>
        <w:tc>
          <w:tcPr>
            <w:tcW w:w="1255" w:type="dxa"/>
            <w:vAlign w:val="center"/>
          </w:tcPr>
          <w:p w14:paraId="061E476D" w14:textId="79CE48B8" w:rsidR="0056156A" w:rsidRPr="00FD6B09" w:rsidRDefault="0059772D" w:rsidP="00954C7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/>
                <w:sz w:val="28"/>
                <w:szCs w:val="28"/>
                <w:cs/>
              </w:rPr>
              <w:t>เบอร์มิวดา</w:t>
            </w:r>
          </w:p>
        </w:tc>
        <w:tc>
          <w:tcPr>
            <w:tcW w:w="272" w:type="dxa"/>
            <w:vAlign w:val="center"/>
          </w:tcPr>
          <w:p w14:paraId="52A6CC6E" w14:textId="77777777" w:rsidR="0056156A" w:rsidRPr="00FD6B09" w:rsidRDefault="0056156A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63FD7BC3" w14:textId="5AF37B6D" w:rsidR="0056156A" w:rsidRPr="00FD6B09" w:rsidRDefault="00AB2614" w:rsidP="005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76</w:t>
            </w:r>
            <w:r w:rsidR="006A40E0"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246" w:type="dxa"/>
            <w:vAlign w:val="center"/>
          </w:tcPr>
          <w:p w14:paraId="0E81E5F3" w14:textId="77777777" w:rsidR="0056156A" w:rsidRPr="00FD6B09" w:rsidRDefault="0056156A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85F434A" w14:textId="3141A9D2" w:rsidR="0056156A" w:rsidRPr="00FD6B09" w:rsidRDefault="00AB2614" w:rsidP="0063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52</w:t>
            </w:r>
            <w:r w:rsidR="009D5ECB"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25</w:t>
            </w:r>
          </w:p>
        </w:tc>
      </w:tr>
      <w:tr w:rsidR="00493436" w14:paraId="733180B4" w14:textId="77777777" w:rsidTr="004432FA">
        <w:trPr>
          <w:trHeight w:val="288"/>
        </w:trPr>
        <w:tc>
          <w:tcPr>
            <w:tcW w:w="2626" w:type="dxa"/>
          </w:tcPr>
          <w:p w14:paraId="766996DF" w14:textId="77777777" w:rsidR="00493436" w:rsidRPr="00FD6B09" w:rsidRDefault="00493436" w:rsidP="00954C7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7" w:type="dxa"/>
          </w:tcPr>
          <w:p w14:paraId="4BCDE35F" w14:textId="77777777" w:rsidR="00493436" w:rsidRPr="00FD6B09" w:rsidRDefault="00493436" w:rsidP="00954C72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14:paraId="34987ED1" w14:textId="7FB4B63C" w:rsidR="00493436" w:rsidRPr="00FD6B09" w:rsidRDefault="007B32EA" w:rsidP="007B32E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อุตสาหกรรมและอาหาร</w:t>
            </w:r>
          </w:p>
        </w:tc>
        <w:tc>
          <w:tcPr>
            <w:tcW w:w="251" w:type="dxa"/>
            <w:vAlign w:val="center"/>
          </w:tcPr>
          <w:p w14:paraId="5945E075" w14:textId="77777777" w:rsidR="00493436" w:rsidRPr="00FD6B09" w:rsidRDefault="00493436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68C0BBBF" w14:textId="77777777" w:rsidR="00493436" w:rsidRPr="00FD6B09" w:rsidRDefault="00493436" w:rsidP="00954C7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" w:type="dxa"/>
            <w:vAlign w:val="center"/>
          </w:tcPr>
          <w:p w14:paraId="44EF8705" w14:textId="77777777" w:rsidR="00493436" w:rsidRPr="00FD6B09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341BB597" w14:textId="77777777" w:rsidR="00493436" w:rsidRPr="00FD6B09" w:rsidRDefault="00493436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2612357A" w14:textId="77777777" w:rsidR="00493436" w:rsidRPr="00FD6B09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39A5812" w14:textId="77777777" w:rsidR="00493436" w:rsidRPr="00FD6B09" w:rsidRDefault="00493436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3877EF" w:rsidRPr="004D74D7" w14:paraId="1F4E6805" w14:textId="77777777" w:rsidTr="004432FA">
        <w:trPr>
          <w:trHeight w:hRule="exact" w:val="362"/>
        </w:trPr>
        <w:tc>
          <w:tcPr>
            <w:tcW w:w="2626" w:type="dxa"/>
          </w:tcPr>
          <w:p w14:paraId="687A7762" w14:textId="77777777" w:rsidR="003877EF" w:rsidRPr="00FD6B09" w:rsidRDefault="003877EF" w:rsidP="00271F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3D42E2A3" w14:textId="77777777" w:rsidR="003877EF" w:rsidRPr="00FD6B09" w:rsidRDefault="003877EF" w:rsidP="00271F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14:paraId="49FD609B" w14:textId="77777777" w:rsidR="003877EF" w:rsidRPr="00FD6B09" w:rsidRDefault="003877EF" w:rsidP="00271FE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1" w:type="dxa"/>
            <w:vAlign w:val="center"/>
          </w:tcPr>
          <w:p w14:paraId="186FE889" w14:textId="77777777" w:rsidR="003877EF" w:rsidRPr="00FD6B09" w:rsidRDefault="003877EF" w:rsidP="00271F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18389B86" w14:textId="77777777" w:rsidR="003877EF" w:rsidRPr="00FD6B09" w:rsidRDefault="003877EF" w:rsidP="00271F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4EB32FA8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4B3820EA" w14:textId="77777777" w:rsidR="003877EF" w:rsidRPr="00FD6B09" w:rsidRDefault="003877EF" w:rsidP="0027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43538587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763661AF" w14:textId="77777777" w:rsidR="003877EF" w:rsidRPr="00FD6B09" w:rsidRDefault="003877EF" w:rsidP="0027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3877EF" w:rsidRPr="004D74D7" w14:paraId="27F93E67" w14:textId="77777777" w:rsidTr="004432FA">
        <w:tc>
          <w:tcPr>
            <w:tcW w:w="2626" w:type="dxa"/>
          </w:tcPr>
          <w:p w14:paraId="380C246E" w14:textId="77777777" w:rsidR="003877EF" w:rsidRPr="00FD6B09" w:rsidRDefault="003877EF" w:rsidP="00271F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D6B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47" w:type="dxa"/>
          </w:tcPr>
          <w:p w14:paraId="44DE65FB" w14:textId="77777777" w:rsidR="003877EF" w:rsidRPr="00FD6B09" w:rsidRDefault="003877EF" w:rsidP="00271F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14:paraId="22FB15BE" w14:textId="77777777" w:rsidR="003877EF" w:rsidRPr="00FD6B09" w:rsidRDefault="003877EF" w:rsidP="00271FE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1" w:type="dxa"/>
            <w:vAlign w:val="center"/>
          </w:tcPr>
          <w:p w14:paraId="157DDF69" w14:textId="77777777" w:rsidR="003877EF" w:rsidRPr="00FD6B09" w:rsidRDefault="003877EF" w:rsidP="00271F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18F07A44" w14:textId="77777777" w:rsidR="003877EF" w:rsidRPr="00FD6B09" w:rsidRDefault="003877EF" w:rsidP="00271F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5C8F423E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7EED1F8F" w14:textId="77777777" w:rsidR="003877EF" w:rsidRPr="00FD6B09" w:rsidRDefault="003877EF" w:rsidP="0027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69E0A563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6A35AB4B" w14:textId="77777777" w:rsidR="003877EF" w:rsidRPr="00FD6B09" w:rsidRDefault="003877EF" w:rsidP="0027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3877EF" w:rsidRPr="004D74D7" w14:paraId="2684F38B" w14:textId="77777777" w:rsidTr="004432FA">
        <w:tc>
          <w:tcPr>
            <w:tcW w:w="2626" w:type="dxa"/>
          </w:tcPr>
          <w:p w14:paraId="1FDBCD50" w14:textId="7427A4DA" w:rsidR="003877EF" w:rsidRPr="00FD6B09" w:rsidRDefault="00AB2614" w:rsidP="00271F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877EF" w:rsidRPr="00FD6B09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631DDB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3877EF" w:rsidRPr="00FD6B09">
              <w:rPr>
                <w:rFonts w:ascii="Angsana New" w:hAnsi="Angsana New" w:cs="Angsana New"/>
                <w:sz w:val="28"/>
                <w:szCs w:val="28"/>
              </w:rPr>
              <w:t>C.P. Foods Holdings Limited</w:t>
            </w:r>
            <w:r w:rsidR="003877EF"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877EF" w:rsidRPr="00FD6B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Pr="00AB261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="003877EF" w:rsidRPr="00FD6B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7" w:type="dxa"/>
          </w:tcPr>
          <w:p w14:paraId="4E602C03" w14:textId="77777777" w:rsidR="003877EF" w:rsidRPr="00FD6B09" w:rsidRDefault="003877EF" w:rsidP="00271F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14:paraId="5A854089" w14:textId="77777777" w:rsidR="003877EF" w:rsidRPr="00FD6B09" w:rsidRDefault="003877EF" w:rsidP="001774AD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51" w:type="dxa"/>
            <w:vAlign w:val="center"/>
          </w:tcPr>
          <w:p w14:paraId="4509B29E" w14:textId="77777777" w:rsidR="003877EF" w:rsidRPr="00FD6B09" w:rsidRDefault="003877EF" w:rsidP="00271F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201631FD" w14:textId="77777777" w:rsidR="003877EF" w:rsidRPr="00FD6B09" w:rsidRDefault="003877EF" w:rsidP="00271F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บริติช</w:t>
            </w:r>
            <w:r w:rsidRPr="00FD6B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เวอร์จิน</w:t>
            </w:r>
          </w:p>
        </w:tc>
        <w:tc>
          <w:tcPr>
            <w:tcW w:w="272" w:type="dxa"/>
            <w:vAlign w:val="center"/>
          </w:tcPr>
          <w:p w14:paraId="0E88818B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25DE61AD" w14:textId="5663C6F3" w:rsidR="003877EF" w:rsidRPr="00FD6B09" w:rsidRDefault="00AB2614" w:rsidP="005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99</w:t>
            </w:r>
            <w:r w:rsidR="003877EF"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99</w:t>
            </w:r>
          </w:p>
        </w:tc>
        <w:tc>
          <w:tcPr>
            <w:tcW w:w="246" w:type="dxa"/>
            <w:vAlign w:val="center"/>
          </w:tcPr>
          <w:p w14:paraId="5F55FBD1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00AA7631" w14:textId="14ADC4CA" w:rsidR="003877EF" w:rsidRPr="00FD6B09" w:rsidRDefault="00AB2614" w:rsidP="0063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90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100</w:t>
            </w:r>
            <w:r w:rsidR="003877EF"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00</w:t>
            </w:r>
          </w:p>
        </w:tc>
      </w:tr>
      <w:tr w:rsidR="003877EF" w:rsidRPr="004D74D7" w14:paraId="49B04382" w14:textId="77777777" w:rsidTr="004432FA">
        <w:tc>
          <w:tcPr>
            <w:tcW w:w="2626" w:type="dxa"/>
          </w:tcPr>
          <w:p w14:paraId="557FE8BF" w14:textId="77777777" w:rsidR="003877EF" w:rsidRPr="00FD6B09" w:rsidRDefault="003877EF" w:rsidP="00271F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2710D725" w14:textId="77777777" w:rsidR="003877EF" w:rsidRPr="00FD6B09" w:rsidRDefault="003877EF" w:rsidP="00271F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14:paraId="4C1A69E0" w14:textId="77777777" w:rsidR="003877EF" w:rsidRPr="00FD6B09" w:rsidRDefault="003877EF" w:rsidP="00271FE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1" w:type="dxa"/>
            <w:vAlign w:val="center"/>
          </w:tcPr>
          <w:p w14:paraId="2C5CA280" w14:textId="77777777" w:rsidR="003877EF" w:rsidRPr="00FD6B09" w:rsidRDefault="003877EF" w:rsidP="00271F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78D2C018" w14:textId="77777777" w:rsidR="003877EF" w:rsidRPr="00FD6B09" w:rsidRDefault="003877EF" w:rsidP="00271F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ไอส์แลนด์</w:t>
            </w:r>
          </w:p>
        </w:tc>
        <w:tc>
          <w:tcPr>
            <w:tcW w:w="272" w:type="dxa"/>
            <w:vAlign w:val="center"/>
          </w:tcPr>
          <w:p w14:paraId="48205061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1AB8763A" w14:textId="77777777" w:rsidR="003877EF" w:rsidRPr="00FD6B09" w:rsidRDefault="003877EF" w:rsidP="0027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319C5282" w14:textId="77777777" w:rsidR="003877EF" w:rsidRPr="00FD6B09" w:rsidRDefault="003877EF" w:rsidP="00271F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5160AFC" w14:textId="77777777" w:rsidR="003877EF" w:rsidRPr="00FD6B09" w:rsidRDefault="003877EF" w:rsidP="0027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</w:tbl>
    <w:p w14:paraId="4EFF7E87" w14:textId="77777777" w:rsidR="009559B5" w:rsidRPr="00283726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79EB98DD" w14:textId="2E04A4B9" w:rsidR="003877EF" w:rsidRPr="00062FCB" w:rsidRDefault="005A4B1D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8217F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18217F" w:rsidRPr="005F369E">
        <w:rPr>
          <w:sz w:val="30"/>
          <w:szCs w:val="30"/>
        </w:rPr>
        <w:t xml:space="preserve"> </w:t>
      </w:r>
      <w:r w:rsidR="0018217F" w:rsidRPr="005F369E">
        <w:rPr>
          <w:rFonts w:asciiTheme="majorBidi" w:hAnsiTheme="majorBidi" w:cstheme="majorBidi"/>
          <w:sz w:val="30"/>
          <w:szCs w:val="30"/>
        </w:rPr>
        <w:t>C.P. Merchandising Co., Ltd.</w:t>
      </w:r>
    </w:p>
    <w:p w14:paraId="03302A46" w14:textId="77777777" w:rsidR="00062FCB" w:rsidRPr="00247A92" w:rsidRDefault="00062FCB" w:rsidP="00062FCB">
      <w:pPr>
        <w:tabs>
          <w:tab w:val="left" w:pos="720"/>
          <w:tab w:val="left" w:pos="810"/>
        </w:tabs>
        <w:ind w:left="531" w:right="-297"/>
        <w:contextualSpacing/>
        <w:jc w:val="thaiDistribute"/>
        <w:rPr>
          <w:rFonts w:asciiTheme="majorBidi" w:hAnsiTheme="majorBidi" w:cs="Angsana New"/>
          <w:sz w:val="28"/>
          <w:szCs w:val="28"/>
        </w:rPr>
      </w:pPr>
    </w:p>
    <w:p w14:paraId="3B58DE26" w14:textId="12D98C7A" w:rsidR="00C65657" w:rsidRDefault="00062FCB" w:rsidP="00062FCB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14:paraId="3EEED27A" w14:textId="77777777" w:rsidR="00062FCB" w:rsidRPr="00247A92" w:rsidRDefault="00062FCB" w:rsidP="00062FCB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4A94C61" w14:textId="03DFCA19" w:rsidR="006440DF" w:rsidRPr="006440DF" w:rsidRDefault="00C65657" w:rsidP="006440DF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1252E">
        <w:rPr>
          <w:rFonts w:asciiTheme="majorBidi" w:hAnsiTheme="majorBidi" w:cstheme="majorBidi"/>
          <w:b/>
          <w:bCs/>
          <w:sz w:val="30"/>
          <w:szCs w:val="30"/>
        </w:rPr>
        <w:t>C.P. Pokphand Co., Ltd. (“CPP”)</w:t>
      </w:r>
    </w:p>
    <w:p w14:paraId="0CB729D8" w14:textId="77777777" w:rsidR="00C04D91" w:rsidRPr="00247A92" w:rsidRDefault="00C04D91" w:rsidP="00C65657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432779" w14:textId="5ADF4479" w:rsidR="00247A92" w:rsidRDefault="00F60B74" w:rsidP="004432FA">
      <w:pPr>
        <w:pStyle w:val="BodyText2"/>
        <w:ind w:left="540" w:right="-54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5606D6">
        <w:rPr>
          <w:rFonts w:asciiTheme="majorBidi" w:hAnsiTheme="majorBidi" w:cs="Angsana New" w:hint="cs"/>
          <w:sz w:val="30"/>
          <w:szCs w:val="30"/>
          <w:cs/>
        </w:rPr>
        <w:t xml:space="preserve">ตามที่ผู้ถือหุ้นของ </w:t>
      </w:r>
      <w:r w:rsidRPr="005606D6">
        <w:rPr>
          <w:rFonts w:asciiTheme="majorBidi" w:hAnsiTheme="majorBidi" w:cs="Angsana New"/>
          <w:sz w:val="30"/>
          <w:szCs w:val="30"/>
        </w:rPr>
        <w:t xml:space="preserve">CPP </w:t>
      </w:r>
      <w:r w:rsidRPr="005606D6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761B34" w:rsidRPr="005606D6">
        <w:rPr>
          <w:rFonts w:asciiTheme="majorBidi" w:hAnsiTheme="majorBidi" w:cs="Angsana New" w:hint="cs"/>
          <w:sz w:val="30"/>
          <w:szCs w:val="30"/>
          <w:cs/>
        </w:rPr>
        <w:t>มีมติอนุมัติให้นำหุ้นสามัญของ</w:t>
      </w:r>
      <w:r w:rsidR="00761B34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1B34"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="00761B34" w:rsidRPr="005606D6">
        <w:rPr>
          <w:rFonts w:asciiTheme="majorBidi" w:hAnsiTheme="majorBidi" w:cs="Angsana New" w:hint="cs"/>
          <w:sz w:val="30"/>
          <w:szCs w:val="30"/>
          <w:cs/>
        </w:rPr>
        <w:t>ออกจากการเป็นหลักทรัพย์จดทะเบียนในตลาดหลักทรัพย์ฮ่องกง</w:t>
      </w:r>
      <w:r w:rsidR="00EF2C6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theme="majorBidi"/>
          <w:sz w:val="30"/>
          <w:szCs w:val="30"/>
        </w:rPr>
        <w:t xml:space="preserve">CPF Investment Limited (“CPFI”)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ซึ่งเป็นบริษัทย่อยที่บริษัทถือหุ้นทางตรงในสัดส่วนร้อย</w:t>
      </w:r>
      <w:r w:rsidR="00247A92" w:rsidRPr="005606D6">
        <w:rPr>
          <w:rFonts w:asciiTheme="majorBidi" w:hAnsiTheme="majorBidi" w:cs="Angsana New" w:hint="cs"/>
          <w:sz w:val="30"/>
          <w:szCs w:val="30"/>
          <w:cs/>
        </w:rPr>
        <w:t>ละ</w:t>
      </w:r>
      <w:r w:rsidR="00247A92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100</w:t>
      </w:r>
      <w:r w:rsidR="00247A92" w:rsidRPr="005606D6">
        <w:rPr>
          <w:rFonts w:asciiTheme="majorBidi" w:hAnsiTheme="majorBidi" w:cs="Angsana New"/>
          <w:sz w:val="30"/>
          <w:szCs w:val="30"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00</w:t>
      </w:r>
      <w:r w:rsidR="00247A92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5606D6">
        <w:rPr>
          <w:rFonts w:asciiTheme="majorBidi" w:hAnsiTheme="majorBidi" w:cs="Angsana New" w:hint="cs"/>
          <w:sz w:val="30"/>
          <w:szCs w:val="30"/>
          <w:cs/>
        </w:rPr>
        <w:t>ได้ชำระราคาหุ้นสามัญของ</w:t>
      </w:r>
      <w:r w:rsidR="00247A92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="00247A92" w:rsidRPr="005606D6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7057C" w:rsidRPr="005606D6">
        <w:rPr>
          <w:rFonts w:asciiTheme="majorBidi" w:hAnsiTheme="majorBidi" w:cs="Angsana New" w:hint="cs"/>
          <w:sz w:val="30"/>
          <w:szCs w:val="30"/>
          <w:cs/>
        </w:rPr>
        <w:t>ถูกยกเลิก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6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079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356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827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เป็นสัดส่วนร้อยละ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</w:t>
      </w:r>
      <w:r w:rsidR="00247A92">
        <w:rPr>
          <w:rFonts w:asciiTheme="majorBidi" w:hAnsiTheme="majorBidi" w:cs="Angsana New"/>
          <w:sz w:val="30"/>
          <w:szCs w:val="30"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26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6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991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ล้านดอลลาร์ฮ่องกง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หรือเทียบเท่าประมาณ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29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759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โดยจ่ายจากกระแสเงินสดภายในและกู้ยืมจากสถาบันการเงิน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ทำให้กลุ่มบริษัทมีสัดส่วนความเป็นเจ้าของใน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theme="majorBidi"/>
          <w:sz w:val="30"/>
          <w:szCs w:val="30"/>
        </w:rPr>
        <w:t xml:space="preserve">CPP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เพิ่มขึ้นจากร้อยละ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52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25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76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24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C65657" w:rsidRPr="007726E2" w14:paraId="4AFC675E" w14:textId="77777777" w:rsidTr="00100A46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1612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77A4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8DD3E" w14:textId="77777777" w:rsidR="00C65657" w:rsidRPr="007726E2" w:rsidRDefault="00C65657" w:rsidP="00100A46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5657" w:rsidRPr="007726E2" w14:paraId="6846B51A" w14:textId="77777777" w:rsidTr="00100A46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64CD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FCA5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F631" w14:textId="2AF48D84" w:rsidR="00C65657" w:rsidRPr="00950015" w:rsidRDefault="00950015" w:rsidP="007F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C65657" w:rsidRPr="007726E2" w14:paraId="41B14408" w14:textId="77777777" w:rsidTr="00100A4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97A9" w14:textId="77777777" w:rsidR="00C65657" w:rsidRPr="007726E2" w:rsidRDefault="00C65657" w:rsidP="00100A46">
            <w:pPr>
              <w:tabs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19D8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53939" w14:textId="4731037E" w:rsidR="00C65657" w:rsidRPr="007726E2" w:rsidRDefault="00AB2614" w:rsidP="00B1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  <w:r w:rsidR="00B1369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129</w:t>
            </w:r>
          </w:p>
        </w:tc>
      </w:tr>
      <w:tr w:rsidR="00C65657" w:rsidRPr="007726E2" w14:paraId="4F87209F" w14:textId="77777777" w:rsidTr="00100A4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B85A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3F8B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E9216" w14:textId="5D89016C" w:rsidR="00C65657" w:rsidRPr="007726E2" w:rsidRDefault="00AB2614" w:rsidP="00100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710"/>
              </w:tabs>
              <w:ind w:left="-18" w:right="-28" w:firstLine="63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  <w:r w:rsidR="00C656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759</w:t>
            </w:r>
          </w:p>
        </w:tc>
      </w:tr>
      <w:tr w:rsidR="00C65657" w:rsidRPr="007726E2" w14:paraId="0D8646C4" w14:textId="77777777" w:rsidTr="00CC51C4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B4A4F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644E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F999" w14:textId="075EC8C1" w:rsidR="00C65657" w:rsidRPr="00AE10D7" w:rsidRDefault="00CC51C4" w:rsidP="00CC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CC51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630</w:t>
            </w:r>
            <w:r w:rsidRPr="00CC51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</w:tr>
      <w:tr w:rsidR="00C65657" w:rsidRPr="007726E2" w14:paraId="23720FAA" w14:textId="77777777" w:rsidTr="00100A46">
        <w:trPr>
          <w:trHeight w:hRule="exact" w:val="86"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7B0E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CE95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6"/>
                <w:szCs w:val="6"/>
                <w:lang w:val="en-GB"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05C5" w14:textId="77777777" w:rsidR="00C65657" w:rsidRPr="00EF13C0" w:rsidRDefault="00C65657" w:rsidP="00100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6"/>
                <w:szCs w:val="6"/>
                <w:highlight w:val="yellow"/>
                <w:cs/>
                <w:lang w:val="en-GB" w:eastAsia="en-GB"/>
              </w:rPr>
            </w:pPr>
          </w:p>
        </w:tc>
      </w:tr>
      <w:tr w:rsidR="00C65657" w:rsidRPr="007726E2" w14:paraId="3278075B" w14:textId="77777777" w:rsidTr="00100A4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AFF7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944F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C8505" w14:textId="77777777" w:rsidR="00C65657" w:rsidRPr="007726E2" w:rsidRDefault="00C65657" w:rsidP="00100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C65657" w:rsidRPr="007726E2" w14:paraId="6746B02D" w14:textId="77777777" w:rsidTr="00F80F92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EF2C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ส่วนเกินทุนจากการเปลี่ยนแปลงส่วนได้เสียในบริษัทย่อย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3EE7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C0E8B" w14:textId="19605727" w:rsidR="00C65657" w:rsidRPr="00F80F92" w:rsidRDefault="00632B21" w:rsidP="00F8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BD568D" w:rsidRPr="007726E2" w14:paraId="28FD559E" w14:textId="77777777" w:rsidTr="00F80F92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76A0" w14:textId="022571E6" w:rsidR="00BD568D" w:rsidRPr="007726E2" w:rsidRDefault="00BD568D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</w:t>
            </w:r>
            <w:r w:rsidR="00125EB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ขาดทุนจากการตีราคาสินทรัพย์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DA59" w14:textId="77777777" w:rsidR="00BD568D" w:rsidRPr="007726E2" w:rsidRDefault="00BD568D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77CD8" w14:textId="74F44C9D" w:rsidR="00BD568D" w:rsidRDefault="00125EB9" w:rsidP="00F8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125EB9" w:rsidRPr="007726E2" w14:paraId="69091853" w14:textId="77777777" w:rsidTr="00F80F92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C372" w14:textId="1246D69E" w:rsidR="00125EB9" w:rsidRDefault="00680B0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ผลขาดทุนจากการป้องกันความเสี่ยงกระแสเงินสด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A5CF" w14:textId="77777777" w:rsidR="00125EB9" w:rsidRPr="007726E2" w:rsidRDefault="00125EB9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ED549" w14:textId="27743162" w:rsidR="00125EB9" w:rsidRDefault="00AC0655" w:rsidP="00F8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C65657" w:rsidRPr="007726E2" w14:paraId="38D6E4BA" w14:textId="77777777" w:rsidTr="0076503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ABB5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EDCE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FABD" w14:textId="298119AF" w:rsidR="00C65657" w:rsidRPr="007726E2" w:rsidRDefault="00AB2614" w:rsidP="0076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401</w:t>
            </w:r>
          </w:p>
        </w:tc>
      </w:tr>
      <w:tr w:rsidR="00C65657" w:rsidRPr="007726E2" w14:paraId="301E2E44" w14:textId="77777777" w:rsidTr="008214E5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72A9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894FC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86E59" w14:textId="23620CD9" w:rsidR="00C65657" w:rsidRPr="007726E2" w:rsidRDefault="008214E5" w:rsidP="0082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4EC4FF43" w14:textId="77777777" w:rsidR="00A602FA" w:rsidRDefault="00A602FA" w:rsidP="00C7140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-297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5985882" w14:textId="506E03B5" w:rsidR="00DA4291" w:rsidRDefault="005A4B1D" w:rsidP="00C7140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-297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ทั้งนี้ กลุ่มบริษัทไม่มีรายการขายเงินลงทุนในบริษัทย่อยในระหว่างงวด</w:t>
      </w:r>
      <w:r w:rsidR="00FD5139" w:rsidRPr="00283726">
        <w:rPr>
          <w:rFonts w:asciiTheme="majorBidi" w:hAnsiTheme="majorBidi" w:cstheme="majorBidi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FD5139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FD5139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</w:p>
    <w:p w14:paraId="10E1EDDB" w14:textId="77777777" w:rsidR="00C65657" w:rsidRDefault="00C65657" w:rsidP="00C7140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729" w:right="-297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EF9DBE7" w14:textId="230D7377" w:rsidR="00B60FDD" w:rsidRPr="00283726" w:rsidRDefault="00AB2614" w:rsidP="006B3365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5</w:t>
      </w:r>
      <w:r w:rsidR="002D33FB" w:rsidRPr="00283726">
        <w:rPr>
          <w:rFonts w:asciiTheme="majorBidi" w:hAnsiTheme="majorBidi" w:cstheme="majorBidi"/>
          <w:sz w:val="30"/>
          <w:szCs w:val="30"/>
        </w:rPr>
        <w:tab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5957DB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549"/>
        <w:gridCol w:w="1746"/>
        <w:gridCol w:w="180"/>
        <w:gridCol w:w="2025"/>
      </w:tblGrid>
      <w:tr w:rsidR="00FA3B7C" w:rsidRPr="00291DE4" w14:paraId="2F1225FC" w14:textId="77777777" w:rsidTr="00BB3C11">
        <w:trPr>
          <w:cantSplit/>
          <w:trHeight w:val="68"/>
          <w:tblHeader/>
        </w:trPr>
        <w:tc>
          <w:tcPr>
            <w:tcW w:w="4590" w:type="dxa"/>
            <w:vAlign w:val="bottom"/>
          </w:tcPr>
          <w:p w14:paraId="2C8EF4DE" w14:textId="77777777" w:rsidR="00FA3B7C" w:rsidRPr="000E61FB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549" w:type="dxa"/>
          </w:tcPr>
          <w:p w14:paraId="0354B78D" w14:textId="77777777" w:rsidR="00FA3B7C" w:rsidRPr="0038347A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3"/>
          </w:tcPr>
          <w:p w14:paraId="641259F6" w14:textId="77777777" w:rsidR="00FA3B7C" w:rsidRPr="00291DE4" w:rsidRDefault="00FA3B7C" w:rsidP="00185B6B">
            <w:pPr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291DE4" w14:paraId="26D524B9" w14:textId="77777777" w:rsidTr="00BB3C11">
        <w:trPr>
          <w:cantSplit/>
          <w:trHeight w:val="299"/>
          <w:tblHeader/>
        </w:trPr>
        <w:tc>
          <w:tcPr>
            <w:tcW w:w="4590" w:type="dxa"/>
          </w:tcPr>
          <w:p w14:paraId="66480970" w14:textId="77777777" w:rsidR="00FA3B7C" w:rsidRPr="00805C7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9" w:type="dxa"/>
          </w:tcPr>
          <w:p w14:paraId="749F062B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13BCA2D3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BF2E3A" w14:textId="77777777" w:rsidR="00FA3B7C" w:rsidRPr="00805C7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14:paraId="2F5D3C0A" w14:textId="77777777" w:rsidR="00FA3B7C" w:rsidRPr="003272E3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291DE4" w14:paraId="17C32BCC" w14:textId="77777777" w:rsidTr="00BB3C11">
        <w:trPr>
          <w:cantSplit/>
          <w:trHeight w:val="420"/>
        </w:trPr>
        <w:tc>
          <w:tcPr>
            <w:tcW w:w="4590" w:type="dxa"/>
          </w:tcPr>
          <w:p w14:paraId="59EEA5EC" w14:textId="0202D6BC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49" w:type="dxa"/>
          </w:tcPr>
          <w:p w14:paraId="33602AF9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951" w:type="dxa"/>
            <w:gridSpan w:val="3"/>
          </w:tcPr>
          <w:p w14:paraId="0B5D5CF0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291DE4" w14:paraId="537AEA59" w14:textId="77777777" w:rsidTr="00BB3C11">
        <w:trPr>
          <w:cantSplit/>
          <w:trHeight w:val="420"/>
        </w:trPr>
        <w:tc>
          <w:tcPr>
            <w:tcW w:w="4590" w:type="dxa"/>
          </w:tcPr>
          <w:p w14:paraId="3573E4F6" w14:textId="32220AF3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9" w:type="dxa"/>
          </w:tcPr>
          <w:p w14:paraId="3A237F85" w14:textId="77777777" w:rsidR="00FA3B7C" w:rsidRDefault="00FA3B7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7EDFD619" w14:textId="296534D2" w:rsidR="00FA3B7C" w:rsidRPr="00805C7C" w:rsidRDefault="00AB2614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3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80" w:type="dxa"/>
          </w:tcPr>
          <w:p w14:paraId="6C25738B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73CE7C13" w14:textId="5D5BC8E0" w:rsidR="00FA3B7C" w:rsidRPr="00C92559" w:rsidRDefault="00AB2614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FA3B7C" w:rsidRPr="00291DE4" w14:paraId="50B30890" w14:textId="77777777" w:rsidTr="00BB3C11">
        <w:trPr>
          <w:cantSplit/>
          <w:trHeight w:val="420"/>
        </w:trPr>
        <w:tc>
          <w:tcPr>
            <w:tcW w:w="4590" w:type="dxa"/>
          </w:tcPr>
          <w:p w14:paraId="01965666" w14:textId="77777777" w:rsidR="00FA3B7C" w:rsidRPr="00572CBA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549" w:type="dxa"/>
          </w:tcPr>
          <w:p w14:paraId="7F7D252C" w14:textId="77777777" w:rsidR="00FA3B7C" w:rsidRPr="00114452" w:rsidRDefault="00FA3B7C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7F0809EF" w14:textId="7EF2B6D2" w:rsidR="00FA3B7C" w:rsidRDefault="00FA3B7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19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72126D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D39E280" w14:textId="3CE63C00" w:rsidR="00FA3B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B2614" w:rsidRPr="00AB2614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081DCEC2" w14:textId="3ADBD05C" w:rsidR="00B87FE8" w:rsidRDefault="00B8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28D14B" w14:textId="77777777" w:rsidR="00AA221E" w:rsidRDefault="00AA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DDDBFF3" w14:textId="26DC7308" w:rsidR="0039667E" w:rsidRPr="00B126D2" w:rsidRDefault="00AB2614" w:rsidP="0039667E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39667E" w:rsidRPr="00B126D2">
        <w:rPr>
          <w:rFonts w:asciiTheme="majorBidi" w:hAnsiTheme="majorBidi" w:cstheme="majorBidi"/>
          <w:sz w:val="30"/>
          <w:szCs w:val="30"/>
        </w:rPr>
        <w:tab/>
      </w:r>
      <w:r w:rsidR="00545B75" w:rsidRPr="00B126D2">
        <w:rPr>
          <w:rFonts w:asciiTheme="majorBidi" w:hAnsiTheme="majorBidi" w:cs="Angsana New" w:hint="cs"/>
          <w:sz w:val="30"/>
          <w:szCs w:val="30"/>
          <w:cs/>
        </w:rPr>
        <w:t>หุ้นกู้ด้อยสิทธิที่มีลักษณะคล้ายทุน</w:t>
      </w:r>
    </w:p>
    <w:p w14:paraId="088B8DF0" w14:textId="77777777" w:rsidR="00AD2CCA" w:rsidRPr="005957DB" w:rsidRDefault="00AD2CCA" w:rsidP="00AD2CCA">
      <w:pPr>
        <w:rPr>
          <w:rFonts w:asciiTheme="majorBidi" w:hAnsiTheme="majorBidi" w:cstheme="majorBidi"/>
          <w:sz w:val="24"/>
          <w:szCs w:val="24"/>
          <w:highlight w:val="yellow"/>
        </w:rPr>
      </w:pPr>
    </w:p>
    <w:p w14:paraId="4D62D2D4" w14:textId="4ADC25BC" w:rsidR="004C2BF8" w:rsidRPr="007F167F" w:rsidRDefault="003B62FE" w:rsidP="007F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3B62FE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บริษัทได้ใช้สิทธิไถ่ถอนหุ้นกู้ด้อยสิทธิที่มีลักษณะคล้ายทุน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ชำระคืนเงินต้นเพียงครั้งเดียวเมื่อเลิกกิจการ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หรือเมื่อผู้ออกหุ้นกู้ใช้สิทธิไถ่ถอนหุ้นกู้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Pr="003B62FE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3B62FE">
        <w:rPr>
          <w:rFonts w:asciiTheme="majorBidi" w:hAnsiTheme="majorBidi" w:cs="Angsana New"/>
          <w:sz w:val="30"/>
          <w:szCs w:val="30"/>
          <w:cs/>
        </w:rPr>
        <w:t>) (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หุ้นกู้ชุดที่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Pr="003B62FE">
        <w:rPr>
          <w:rFonts w:asciiTheme="majorBidi" w:hAnsiTheme="majorBidi" w:cs="Angsana New"/>
          <w:sz w:val="30"/>
          <w:szCs w:val="30"/>
          <w:cs/>
        </w:rPr>
        <w:t>/</w:t>
      </w:r>
      <w:r w:rsidR="00AB2614" w:rsidRPr="00AB2614">
        <w:rPr>
          <w:rFonts w:asciiTheme="majorBidi" w:hAnsiTheme="majorBidi" w:cs="Angsana New"/>
          <w:sz w:val="30"/>
          <w:szCs w:val="30"/>
        </w:rPr>
        <w:t>2560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ก่อนกำหนดตามเงื่อนไขที่ระบุไว้ในข้อกำหนดสิทธิหุ้นกู้เป็นจ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นวนเงิน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และในวันเดียวกันบริษัทได้ออกหุ้นกู้เป็นจ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นวนเงิน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85760C">
        <w:rPr>
          <w:rFonts w:asciiTheme="majorBidi" w:hAnsiTheme="majorBidi" w:cs="Angsana New"/>
          <w:sz w:val="30"/>
          <w:szCs w:val="30"/>
        </w:rPr>
        <w:t>(</w:t>
      </w:r>
      <w:r w:rsidR="0085760C">
        <w:rPr>
          <w:rFonts w:asciiTheme="majorBidi" w:hAnsiTheme="majorBidi" w:cs="Angsana New" w:hint="cs"/>
          <w:sz w:val="30"/>
          <w:szCs w:val="30"/>
          <w:cs/>
        </w:rPr>
        <w:t xml:space="preserve">หุ้นกู้ชุดที่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85760C">
        <w:rPr>
          <w:rFonts w:asciiTheme="majorBidi" w:hAnsiTheme="majorBidi" w:cs="Angsana New"/>
          <w:sz w:val="30"/>
          <w:szCs w:val="30"/>
        </w:rPr>
        <w:t>/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="0085760C">
        <w:rPr>
          <w:rFonts w:asciiTheme="majorBidi" w:hAnsiTheme="majorBidi" w:cs="Angsana New"/>
          <w:sz w:val="30"/>
          <w:szCs w:val="30"/>
        </w:rPr>
        <w:t xml:space="preserve">)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หุ้นกู้ดังกล่าวเป็นชนิดระบุชื่อผู้ถือ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ไม่มีประกัน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ไม่แปลงสภาพ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มีตัวแทนผู้ถือหุ้นกู้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โดยบริษัทมีสิทธิไถ่ถอนหุ้นกู้ก่อนครบกำหนดตามเงื่อนไขที่กำหนดไว้ในข้อกำหนดสิทธิ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อัตราดอกเบี้ยของหุ้นกู้ในปีที่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ถึงปีที่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เท่ากับร้อยละ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4</w:t>
      </w:r>
      <w:r w:rsidR="008B7580">
        <w:rPr>
          <w:rFonts w:asciiTheme="majorBidi" w:hAnsiTheme="majorBidi" w:cs="Angsana New"/>
          <w:sz w:val="30"/>
          <w:szCs w:val="30"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50</w:t>
      </w:r>
      <w:r w:rsidR="008B7580">
        <w:rPr>
          <w:rFonts w:asciiTheme="majorBidi" w:hAnsiTheme="majorBidi" w:cs="Angsana New"/>
          <w:sz w:val="30"/>
          <w:szCs w:val="30"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และภายหลังจากปีที่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จะมีการปรับอัตราดอกเบี้ยทุกๆ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ปี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โดยอ้างอิงจาก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4C2BF8" w:rsidRPr="007F167F">
        <w:rPr>
          <w:rFonts w:asciiTheme="majorBidi" w:hAnsiTheme="majorBidi" w:cs="Angsana New"/>
          <w:sz w:val="30"/>
          <w:szCs w:val="30"/>
        </w:rPr>
        <w:t xml:space="preserve">)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อัตราผลตอบแทนพันธบัตรรัฐบาลอายุ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ปี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 (</w:t>
      </w:r>
      <w:r w:rsidR="00AB2614" w:rsidRPr="00AB2614">
        <w:rPr>
          <w:rFonts w:asciiTheme="majorBidi" w:hAnsiTheme="majorBidi" w:cs="Angsana New"/>
          <w:sz w:val="30"/>
          <w:szCs w:val="30"/>
        </w:rPr>
        <w:t>2</w:t>
      </w:r>
      <w:r w:rsidR="004C2BF8" w:rsidRPr="007F167F">
        <w:rPr>
          <w:rFonts w:asciiTheme="majorBidi" w:hAnsiTheme="majorBidi" w:cs="Angsana New"/>
          <w:sz w:val="30"/>
          <w:szCs w:val="30"/>
        </w:rPr>
        <w:t xml:space="preserve">) Initial Credit Spread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B2614" w:rsidRPr="00AB2614">
        <w:rPr>
          <w:rFonts w:asciiTheme="majorBidi" w:hAnsiTheme="majorBidi" w:cs="Angsana New"/>
          <w:sz w:val="30"/>
          <w:szCs w:val="30"/>
        </w:rPr>
        <w:t>3</w:t>
      </w:r>
      <w:r w:rsidR="004C2BF8" w:rsidRPr="007F167F">
        <w:rPr>
          <w:rFonts w:asciiTheme="majorBidi" w:hAnsiTheme="majorBidi" w:cs="Angsana New"/>
          <w:sz w:val="30"/>
          <w:szCs w:val="30"/>
        </w:rPr>
        <w:t xml:space="preserve">)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อัตราร้อยละตามเงื่อนไขที่กำหนดไว้ในหนังสือชี้ชวน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และจะชำระดอกเบี้ยทุกๆ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6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หากบริษัทเลื่อนการชำระดอกเบี้ย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บริษัทจะไม่สามารถกระทำการดังต่อไปนี้</w:t>
      </w:r>
    </w:p>
    <w:p w14:paraId="7E04E4AC" w14:textId="77777777" w:rsidR="00DE63E7" w:rsidRPr="005957DB" w:rsidRDefault="00DE63E7" w:rsidP="007F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7C1E32B2" w14:textId="0BDB77B5" w:rsidR="007A3316" w:rsidRPr="007A3316" w:rsidRDefault="007A3316" w:rsidP="007A331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ประกาศหรือจ่ายเงินปันผล </w:t>
      </w:r>
    </w:p>
    <w:p w14:paraId="2D8BD1B3" w14:textId="77777777" w:rsidR="007A3316" w:rsidRPr="007A3316" w:rsidRDefault="007A3316" w:rsidP="007A331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>ชำระดอกเบี้ยหรือแจกจ่ายทรัพย์สินใดๆ</w:t>
      </w:r>
      <w:r w:rsidRPr="007A3316">
        <w:rPr>
          <w:rFonts w:asciiTheme="majorBidi" w:eastAsia="Courier New" w:hAnsiTheme="majorBidi" w:cstheme="majorBidi"/>
          <w:sz w:val="30"/>
          <w:szCs w:val="30"/>
        </w:rPr>
        <w:t xml:space="preserve"> </w:t>
      </w: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แก่ผู้ถือหลักทรัพย์ของบริษัทที่มีสถานะทางกฎหมายเท่าเทียมกับหุ้นกู้หรือด้อยกว่าหุ้นกู้ และ </w:t>
      </w:r>
    </w:p>
    <w:p w14:paraId="67F87D64" w14:textId="77777777" w:rsidR="007A3316" w:rsidRPr="007A3316" w:rsidRDefault="007A3316" w:rsidP="007A331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>ไถ่ถอน</w:t>
      </w:r>
      <w:r w:rsidRPr="007A3316">
        <w:rPr>
          <w:rFonts w:asciiTheme="majorBidi" w:eastAsia="Courier New" w:hAnsiTheme="majorBidi" w:cstheme="majorBidi"/>
          <w:sz w:val="30"/>
          <w:szCs w:val="30"/>
        </w:rPr>
        <w:t xml:space="preserve"> </w:t>
      </w: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ด้อยกว่าหุ้นกู้โดยมีค่าตอบแทน </w:t>
      </w:r>
    </w:p>
    <w:p w14:paraId="5FEF6610" w14:textId="77777777" w:rsidR="007F167F" w:rsidRPr="005957DB" w:rsidRDefault="007F167F" w:rsidP="007F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3DF9E300" w14:textId="1B807881" w:rsidR="00CF4B10" w:rsidRPr="00880855" w:rsidRDefault="00CF4B10" w:rsidP="0031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880855">
        <w:rPr>
          <w:rFonts w:asciiTheme="majorBidi" w:hAnsiTheme="majorBidi" w:cs="Angsana New" w:hint="cs"/>
          <w:sz w:val="30"/>
          <w:szCs w:val="30"/>
          <w:cs/>
        </w:rPr>
        <w:t>ใน</w:t>
      </w:r>
      <w:r w:rsidR="00080CD3">
        <w:rPr>
          <w:rFonts w:asciiTheme="majorBidi" w:hAnsiTheme="majorBidi" w:cs="Angsana New" w:hint="cs"/>
          <w:sz w:val="30"/>
          <w:szCs w:val="30"/>
          <w:cs/>
        </w:rPr>
        <w:t xml:space="preserve">ไตรมาส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080CD3">
        <w:rPr>
          <w:rFonts w:asciiTheme="majorBidi" w:hAnsiTheme="majorBidi" w:cs="Angsana New"/>
          <w:sz w:val="30"/>
          <w:szCs w:val="30"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Pr="00880855">
        <w:rPr>
          <w:rFonts w:asciiTheme="majorBidi" w:hAnsiTheme="majorBidi" w:cs="Angsana New"/>
          <w:sz w:val="30"/>
          <w:szCs w:val="30"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บริษัทได้จ่ายดอกเบี้ยให้กับผู้ถือหุ้นกู้ไปแล้วเป็นจำนวนเงิน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372</w:t>
      </w:r>
      <w:r w:rsidR="00093767">
        <w:rPr>
          <w:rFonts w:asciiTheme="majorBidi" w:hAnsiTheme="majorBidi" w:cs="Angsana New"/>
          <w:sz w:val="30"/>
          <w:szCs w:val="30"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โดยดอกเบี้ยจ่ายและค่าใช้จ่ายอื่น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รวมเป็นจำนวนเงิน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412</w:t>
      </w:r>
      <w:r w:rsidR="00F55D25">
        <w:rPr>
          <w:rFonts w:asciiTheme="majorBidi" w:hAnsiTheme="majorBidi" w:cs="Angsana New"/>
          <w:sz w:val="30"/>
          <w:szCs w:val="30"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ได้นำไปปรับกำไรสะสมยังไม่ได้จัดสรรในงบแสดงฐานะการเงิน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ณ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31</w:t>
      </w:r>
      <w:r w:rsidRPr="00880855">
        <w:rPr>
          <w:rFonts w:asciiTheme="majorBidi" w:hAnsiTheme="majorBidi" w:cs="Angsana New"/>
          <w:sz w:val="30"/>
          <w:szCs w:val="30"/>
        </w:rPr>
        <w:t xml:space="preserve"> </w:t>
      </w:r>
      <w:r w:rsidR="001833C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</w:p>
    <w:p w14:paraId="687AABDD" w14:textId="77777777" w:rsidR="00140861" w:rsidRPr="005957DB" w:rsidRDefault="00140861" w:rsidP="0031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462E0F" w14:textId="7B88964D" w:rsidR="00304CBD" w:rsidRDefault="00304CBD" w:rsidP="00595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6D7BED">
        <w:rPr>
          <w:rFonts w:asciiTheme="majorBidi" w:hAnsiTheme="majorBidi" w:cs="Angsana New" w:hint="cs"/>
          <w:sz w:val="30"/>
          <w:szCs w:val="30"/>
          <w:cs/>
        </w:rPr>
        <w:t>ณ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31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8331F" w:rsidRPr="006D7BED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มีดอกเบี้ยค้างจ่ายสะสมนับจากวันที่จ่ายดอกเบี้ยครั้งล่าสุดเป็นจำนวนเงิน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55</w:t>
      </w:r>
      <w:r w:rsidR="00F55D25">
        <w:rPr>
          <w:rFonts w:asciiTheme="majorBidi" w:hAnsiTheme="majorBidi" w:cs="Angsana New"/>
          <w:sz w:val="30"/>
          <w:szCs w:val="30"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0D9766C" w14:textId="77777777" w:rsidR="00AA221E" w:rsidRPr="005957DB" w:rsidRDefault="00AA221E" w:rsidP="00595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9E8D042" w14:textId="2FB377A8" w:rsidR="00D63C40" w:rsidRPr="00283726" w:rsidRDefault="00AB2614" w:rsidP="000C0A96">
      <w:pPr>
        <w:pStyle w:val="Heading8"/>
        <w:pBdr>
          <w:between w:val="single" w:sz="4" w:space="1" w:color="auto"/>
        </w:pBd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7</w:t>
      </w:r>
      <w:r w:rsidR="00D77808" w:rsidRPr="00283726">
        <w:rPr>
          <w:rFonts w:asciiTheme="majorBidi" w:hAnsiTheme="majorBidi" w:cstheme="majorBidi"/>
          <w:sz w:val="30"/>
          <w:szCs w:val="30"/>
        </w:rPr>
        <w:tab/>
      </w:r>
      <w:r w:rsidR="009A35C2" w:rsidRPr="0028372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283726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283726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283726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4DC201F0" w14:textId="5A7EB28A" w:rsidR="00C77B93" w:rsidRPr="00283726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รายได้และผลการดำเนินงานจำแนกตามส่วนงานที่รายงานของกลุ่มบริษัทสำหรับงวด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F3738" w:rsidRPr="00283726">
        <w:rPr>
          <w:rFonts w:asciiTheme="majorBidi" w:hAnsiTheme="majorBidi" w:cstheme="majorBidi"/>
          <w:sz w:val="30"/>
          <w:szCs w:val="30"/>
        </w:rPr>
        <w:br/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6D12F27" w14:textId="24F47237" w:rsidR="00C77B93" w:rsidRPr="00283726" w:rsidRDefault="00C77B93" w:rsidP="00C77B9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283726" w14:paraId="03A5E37A" w14:textId="77777777" w:rsidTr="009A5397">
        <w:trPr>
          <w:trHeight w:hRule="exact" w:val="403"/>
        </w:trPr>
        <w:tc>
          <w:tcPr>
            <w:tcW w:w="6570" w:type="dxa"/>
          </w:tcPr>
          <w:p w14:paraId="73269BE3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283726" w14:paraId="61D0BE3F" w14:textId="77777777" w:rsidTr="009A5397">
        <w:trPr>
          <w:trHeight w:hRule="exact" w:val="403"/>
        </w:trPr>
        <w:tc>
          <w:tcPr>
            <w:tcW w:w="6570" w:type="dxa"/>
          </w:tcPr>
          <w:p w14:paraId="0E1471FA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283726" w14:paraId="2960FDDC" w14:textId="77777777" w:rsidTr="009A5397">
        <w:trPr>
          <w:trHeight w:hRule="exact" w:val="403"/>
        </w:trPr>
        <w:tc>
          <w:tcPr>
            <w:tcW w:w="6570" w:type="dxa"/>
          </w:tcPr>
          <w:p w14:paraId="201F675B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56335AFE" w:rsidR="009A5397" w:rsidRPr="00283726" w:rsidRDefault="00AB2614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283726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4BB357D1" w:rsidR="009A5397" w:rsidRPr="00283726" w:rsidRDefault="00AB2614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5397" w:rsidRPr="00283726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397" w:rsidRPr="00283726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2C096413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114D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3234F502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1686C331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9A5397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9A5397" w:rsidRPr="00283726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5FB398C4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14D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490EA633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64B8DAC4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A5397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9A5397" w:rsidRPr="00283726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24DA215D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6F1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66FE0228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72FE8A82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9A5397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</w:tr>
      <w:tr w:rsidR="009A5397" w:rsidRPr="00283726" w14:paraId="2C0BE17F" w14:textId="77777777" w:rsidTr="009A5397">
        <w:trPr>
          <w:trHeight w:hRule="exact" w:val="403"/>
        </w:trPr>
        <w:tc>
          <w:tcPr>
            <w:tcW w:w="6570" w:type="dxa"/>
          </w:tcPr>
          <w:p w14:paraId="6D22F281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9A5397" w:rsidRPr="00283726" w:rsidRDefault="009A5397" w:rsidP="009A539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9A5397" w:rsidRPr="00283726" w:rsidRDefault="009A5397" w:rsidP="009A539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9A5397" w:rsidRPr="00283726" w:rsidRDefault="009A5397" w:rsidP="009A539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397" w:rsidRPr="00283726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9A5397" w:rsidRPr="00283726" w:rsidRDefault="009A5397" w:rsidP="009A539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9A5397" w:rsidRPr="00283726" w:rsidRDefault="009A5397" w:rsidP="009A539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9A5397" w:rsidRPr="00283726" w:rsidRDefault="009A5397" w:rsidP="009A539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397" w:rsidRPr="00283726" w14:paraId="446AC88D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03AA9895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F69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F8DE08" w14:textId="62818C77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A5397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9A5397" w:rsidRPr="00283726" w14:paraId="65B97057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73475DF2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28866B" w14:textId="3F3D7A8F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9A5397" w:rsidRPr="00283726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76052365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F6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0915E790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15DB9E5B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9A5397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  <w:tr w:rsidR="009A5397" w:rsidRPr="00283726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2E82A18C" w:rsidR="009A5397" w:rsidRPr="00283726" w:rsidRDefault="00656779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5A8E39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62D11D6F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397" w:rsidRPr="00283726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1C1EA4A1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16FC47AC" w14:textId="77777777" w:rsidR="009A5397" w:rsidRPr="00283726" w:rsidRDefault="009A5397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68A42991" w:rsidR="009A5397" w:rsidRPr="00283726" w:rsidRDefault="00AB2614" w:rsidP="009A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A5397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</w:tbl>
    <w:p w14:paraId="006F4E6C" w14:textId="77777777" w:rsidR="007A1DB1" w:rsidRDefault="007A1DB1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58909073" w14:textId="15A3700B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283726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6033F7A9" w14:textId="5B1E4B10" w:rsidR="00C77B93" w:rsidRPr="00283726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ดสาม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B20EA" w:rsidRPr="00283726">
        <w:rPr>
          <w:rFonts w:asciiTheme="majorBidi" w:hAnsiTheme="majorBidi" w:cstheme="majorBidi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283726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113679" w:rsidRPr="00283726" w14:paraId="6AEB41F7" w14:textId="77777777" w:rsidTr="00D91A49">
        <w:trPr>
          <w:trHeight w:hRule="exact" w:val="403"/>
        </w:trPr>
        <w:tc>
          <w:tcPr>
            <w:tcW w:w="6570" w:type="dxa"/>
          </w:tcPr>
          <w:p w14:paraId="0FBADCCF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EB5AE45" w14:textId="77777777" w:rsidR="00113679" w:rsidRPr="00283726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283726" w14:paraId="2C6FEA0A" w14:textId="77777777" w:rsidTr="00D91A49">
        <w:trPr>
          <w:trHeight w:hRule="exact" w:val="403"/>
        </w:trPr>
        <w:tc>
          <w:tcPr>
            <w:tcW w:w="6570" w:type="dxa"/>
          </w:tcPr>
          <w:p w14:paraId="5E4E83B6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283726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679" w:rsidRPr="00283726" w14:paraId="39C07228" w14:textId="77777777" w:rsidTr="00D91A49">
        <w:trPr>
          <w:trHeight w:hRule="exact" w:val="403"/>
        </w:trPr>
        <w:tc>
          <w:tcPr>
            <w:tcW w:w="6570" w:type="dxa"/>
          </w:tcPr>
          <w:p w14:paraId="5C725314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6A5335FA" w:rsidR="00113679" w:rsidRPr="00283726" w:rsidRDefault="00AB2614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113679" w:rsidRPr="00283726" w:rsidRDefault="00113679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6B18B72A" w:rsidR="00113679" w:rsidRPr="00283726" w:rsidRDefault="00AB2614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13679" w:rsidRPr="00283726" w14:paraId="020E6184" w14:textId="77777777" w:rsidTr="00D91A49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283726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0DA2A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679" w:rsidRPr="00283726" w14:paraId="4D763451" w14:textId="77777777" w:rsidTr="00D91A49">
        <w:trPr>
          <w:trHeight w:hRule="exact" w:val="403"/>
        </w:trPr>
        <w:tc>
          <w:tcPr>
            <w:tcW w:w="6570" w:type="dxa"/>
          </w:tcPr>
          <w:p w14:paraId="7CBFC829" w14:textId="77777777" w:rsidR="00113679" w:rsidRPr="00283726" w:rsidRDefault="00113679" w:rsidP="001136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2240271F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E64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095A855D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BAE87F" w14:textId="02542EE0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113679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113679" w:rsidRPr="00283726" w14:paraId="6A4151E8" w14:textId="77777777" w:rsidTr="00D91A49">
        <w:trPr>
          <w:trHeight w:hRule="exact" w:val="403"/>
        </w:trPr>
        <w:tc>
          <w:tcPr>
            <w:tcW w:w="6570" w:type="dxa"/>
          </w:tcPr>
          <w:p w14:paraId="4AC1DBB8" w14:textId="77777777" w:rsidR="00113679" w:rsidRPr="00283726" w:rsidRDefault="00113679" w:rsidP="001136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7FAE2A22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E64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30BF035B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F092ED" w14:textId="1B6AEB63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113679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113679" w:rsidRPr="00283726" w14:paraId="33EC97B3" w14:textId="77777777" w:rsidTr="00D91A49">
        <w:trPr>
          <w:trHeight w:hRule="exact" w:val="403"/>
        </w:trPr>
        <w:tc>
          <w:tcPr>
            <w:tcW w:w="6570" w:type="dxa"/>
          </w:tcPr>
          <w:p w14:paraId="66F019E1" w14:textId="77777777" w:rsidR="00113679" w:rsidRPr="00283726" w:rsidRDefault="00113679" w:rsidP="00113679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5EDBB4C8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64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23D3A7AD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D46327" w14:textId="4A7BD18A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13679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113679" w:rsidRPr="00283726" w14:paraId="48AA6457" w14:textId="77777777" w:rsidTr="00D91A49">
        <w:trPr>
          <w:trHeight w:hRule="exact" w:val="403"/>
        </w:trPr>
        <w:tc>
          <w:tcPr>
            <w:tcW w:w="6570" w:type="dxa"/>
          </w:tcPr>
          <w:p w14:paraId="16848147" w14:textId="77777777" w:rsidR="00113679" w:rsidRPr="00283726" w:rsidRDefault="00113679" w:rsidP="00113679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23F01242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64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289FB9CD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A7C12C" w14:textId="0FD17A6D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13679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113679" w:rsidRPr="00283726" w14:paraId="3010F265" w14:textId="77777777" w:rsidTr="00D91A49">
        <w:trPr>
          <w:trHeight w:hRule="exact" w:val="403"/>
        </w:trPr>
        <w:tc>
          <w:tcPr>
            <w:tcW w:w="6570" w:type="dxa"/>
          </w:tcPr>
          <w:p w14:paraId="4BD82FA7" w14:textId="77777777" w:rsidR="00113679" w:rsidRPr="00283726" w:rsidRDefault="00113679" w:rsidP="001136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3FED1145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14:paraId="4EFA3AC1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476BB5F9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113679" w:rsidRPr="00283726" w14:paraId="6658DD44" w14:textId="77777777" w:rsidTr="00D91A49">
        <w:trPr>
          <w:trHeight w:hRule="exact" w:val="403"/>
        </w:trPr>
        <w:tc>
          <w:tcPr>
            <w:tcW w:w="6570" w:type="dxa"/>
          </w:tcPr>
          <w:p w14:paraId="152FD35A" w14:textId="77777777" w:rsidR="00113679" w:rsidRPr="00283726" w:rsidRDefault="00113679" w:rsidP="001136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4C304509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9C6D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36B111A5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45CE5088" w:rsidR="00113679" w:rsidRPr="00283726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113679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</w:tr>
    </w:tbl>
    <w:p w14:paraId="2C1E506C" w14:textId="33C02F95" w:rsidR="0039667E" w:rsidRPr="0039667E" w:rsidRDefault="003B2C72" w:rsidP="0039667E">
      <w:pPr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D79FB" w:rsidRPr="00283726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4C06D843" w14:textId="77777777" w:rsidR="00B60E31" w:rsidRPr="00283726" w:rsidRDefault="00B60E31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570"/>
        <w:gridCol w:w="1179"/>
        <w:gridCol w:w="270"/>
        <w:gridCol w:w="1206"/>
      </w:tblGrid>
      <w:tr w:rsidR="00216B82" w14:paraId="5888C480" w14:textId="77777777" w:rsidTr="00D91A49">
        <w:tc>
          <w:tcPr>
            <w:tcW w:w="6570" w:type="dxa"/>
          </w:tcPr>
          <w:p w14:paraId="2EEE3486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55" w:type="dxa"/>
            <w:gridSpan w:val="3"/>
          </w:tcPr>
          <w:p w14:paraId="0361C32A" w14:textId="77777777" w:rsidR="00216B82" w:rsidRPr="00216B82" w:rsidRDefault="00216B82" w:rsidP="0021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16B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16B82" w14:paraId="7B3839A2" w14:textId="77777777" w:rsidTr="00D91A49">
        <w:tc>
          <w:tcPr>
            <w:tcW w:w="6570" w:type="dxa"/>
          </w:tcPr>
          <w:p w14:paraId="11E73CB8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6F1106A1" w14:textId="77777777" w:rsidR="00216B82" w:rsidRPr="0089102D" w:rsidRDefault="00216B82" w:rsidP="0089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0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B82" w14:paraId="4FE35919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</w:tcPr>
          <w:p w14:paraId="3707F277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hideMark/>
          </w:tcPr>
          <w:p w14:paraId="46ED8763" w14:textId="13AFEAC8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B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67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6FB7B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hideMark/>
          </w:tcPr>
          <w:p w14:paraId="55E867CF" w14:textId="39B62321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B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6B82" w14:paraId="723D607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</w:tcPr>
          <w:p w14:paraId="5FDDF94F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234BF" w14:textId="458FB825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C9E768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6E008" w14:textId="2C5CC5DD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16B82" w14:paraId="49FDA99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37AA4245" w14:textId="4899B566" w:rsidR="00216B82" w:rsidRDefault="00992C34" w:rsidP="000C61F3">
            <w:pPr>
              <w:tabs>
                <w:tab w:val="left" w:pos="1260"/>
                <w:tab w:val="right" w:pos="6372"/>
              </w:tabs>
              <w:ind w:left="-111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ไม่รวมสินทรัพย์ภาษีเงินได้รอ</w:t>
            </w:r>
            <w:r w:rsidR="005E3162"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การตัดบัญชี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D1BE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F1D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DCAE6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344AF8C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235F6C4F" w14:textId="774C63B3" w:rsidR="00216B82" w:rsidRDefault="00992C34" w:rsidP="000C61F3">
            <w:pPr>
              <w:tabs>
                <w:tab w:val="left" w:pos="1260"/>
                <w:tab w:val="right" w:pos="6372"/>
              </w:tabs>
              <w:ind w:left="42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และสินทรัพย์ทางการเงินไม่หมุนเวียนอื่น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179" w:type="dxa"/>
          </w:tcPr>
          <w:p w14:paraId="1ECAC880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7A9A0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E7331D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2EAC3276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3B3648E0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C9692C4" w14:textId="7BCDAA64" w:rsidR="00216B82" w:rsidRPr="001A3CE3" w:rsidRDefault="00AB2614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2F2B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2789376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562042B6" w14:textId="740B7968" w:rsidR="00216B82" w:rsidRPr="00FE5943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693C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216B82" w14:paraId="49E55F3A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1F189363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9" w:type="dxa"/>
          </w:tcPr>
          <w:p w14:paraId="0CDB117D" w14:textId="7B13D79E" w:rsidR="00216B82" w:rsidRPr="00D92EC5" w:rsidRDefault="00AB2614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191B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4B3A97B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21DA2C62" w14:textId="353F5E54" w:rsidR="00216B82" w:rsidRPr="00FE5943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1B17AA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216B82" w14:paraId="6B329A39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7F8313AD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79" w:type="dxa"/>
          </w:tcPr>
          <w:p w14:paraId="6296CB5B" w14:textId="3A966AFE" w:rsidR="00216B82" w:rsidRPr="00D92EC5" w:rsidRDefault="00AB2614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96505C" w:rsidRPr="00D92E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4E045778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179C88A3" w14:textId="2A3AADA7" w:rsidR="00216B82" w:rsidRPr="00FE5943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1B17AA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216B82" w14:paraId="3E4DA4FA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0F5361B7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9" w:type="dxa"/>
          </w:tcPr>
          <w:p w14:paraId="0CD85744" w14:textId="454AB164" w:rsidR="00216B82" w:rsidRPr="00D92EC5" w:rsidRDefault="00AB2614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96505C" w:rsidRPr="00D92E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62987E8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0F39FA8D" w14:textId="30AAC147" w:rsidR="00216B82" w:rsidRPr="00FE5943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B17AA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B9166D" w:rsidRPr="00862BF5" w14:paraId="5124B9DF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43BED5AC" w14:textId="77777777" w:rsidR="00216B82" w:rsidRPr="00862BF5" w:rsidRDefault="00216B82" w:rsidP="000C61F3">
            <w:pPr>
              <w:tabs>
                <w:tab w:val="left" w:pos="1260"/>
              </w:tabs>
              <w:ind w:left="-111" w:firstLine="111"/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812EF" w14:textId="3EFD1B23" w:rsidR="00216B82" w:rsidRPr="001A3CE3" w:rsidRDefault="00AB2614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  <w:r w:rsidR="00460CC0" w:rsidRPr="001A3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359B206F" w14:textId="77777777" w:rsidR="00216B82" w:rsidRPr="00862BF5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8125A" w14:textId="22807253" w:rsidR="00216B82" w:rsidRPr="00862BF5" w:rsidRDefault="00AB2614" w:rsidP="00D9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  <w:r w:rsidR="00A76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</w:tr>
    </w:tbl>
    <w:p w14:paraId="2AB37714" w14:textId="41EC02DF" w:rsidR="00B274B7" w:rsidRPr="00B274B7" w:rsidRDefault="00B274B7" w:rsidP="00B274B7">
      <w:pPr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FD0AFA" w14:textId="5A8C6131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27FA60" w14:textId="4354E592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20"/>
          <w:szCs w:val="20"/>
        </w:rPr>
      </w:pPr>
    </w:p>
    <w:tbl>
      <w:tblPr>
        <w:tblpPr w:leftFromText="180" w:rightFromText="180" w:vertAnchor="text" w:horzAnchor="margin" w:tblpXSpec="center" w:tblpY="15"/>
        <w:tblW w:w="9648" w:type="dxa"/>
        <w:tblLayout w:type="fixed"/>
        <w:tblLook w:val="01E0" w:firstRow="1" w:lastRow="1" w:firstColumn="1" w:lastColumn="1" w:noHBand="0" w:noVBand="0"/>
      </w:tblPr>
      <w:tblGrid>
        <w:gridCol w:w="325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9F43C6" w:rsidRPr="00283726" w14:paraId="1716CF4F" w14:textId="77777777" w:rsidTr="009F43C6">
        <w:trPr>
          <w:trHeight w:val="87"/>
          <w:tblHeader/>
        </w:trPr>
        <w:tc>
          <w:tcPr>
            <w:tcW w:w="3258" w:type="dxa"/>
            <w:vAlign w:val="bottom"/>
          </w:tcPr>
          <w:p w14:paraId="1D8FB81E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vAlign w:val="center"/>
          </w:tcPr>
          <w:p w14:paraId="2D970E92" w14:textId="77777777" w:rsidR="009F43C6" w:rsidRPr="00283726" w:rsidRDefault="009F43C6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283726" w14:paraId="0CFF83BD" w14:textId="77777777" w:rsidTr="000824D1">
        <w:trPr>
          <w:trHeight w:val="87"/>
          <w:tblHeader/>
        </w:trPr>
        <w:tc>
          <w:tcPr>
            <w:tcW w:w="3258" w:type="dxa"/>
            <w:vAlign w:val="bottom"/>
          </w:tcPr>
          <w:p w14:paraId="611BBC20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283726" w14:paraId="31015B63" w14:textId="77777777" w:rsidTr="000824D1">
        <w:trPr>
          <w:trHeight w:val="87"/>
          <w:tblHeader/>
        </w:trPr>
        <w:tc>
          <w:tcPr>
            <w:tcW w:w="3258" w:type="dxa"/>
            <w:vAlign w:val="bottom"/>
          </w:tcPr>
          <w:p w14:paraId="416DB2A4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283726" w14:paraId="7B136109" w14:textId="77777777" w:rsidTr="000824D1">
        <w:trPr>
          <w:trHeight w:val="345"/>
          <w:tblHeader/>
        </w:trPr>
        <w:tc>
          <w:tcPr>
            <w:tcW w:w="3258" w:type="dxa"/>
            <w:vAlign w:val="bottom"/>
          </w:tcPr>
          <w:p w14:paraId="1C1BBA1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77777777" w:rsidR="009F43C6" w:rsidRPr="00283726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9F43C6" w:rsidRPr="00283726" w14:paraId="44480A33" w14:textId="77777777" w:rsidTr="009F43C6">
        <w:trPr>
          <w:trHeight w:val="87"/>
          <w:tblHeader/>
        </w:trPr>
        <w:tc>
          <w:tcPr>
            <w:tcW w:w="3258" w:type="dxa"/>
            <w:vAlign w:val="bottom"/>
            <w:hideMark/>
          </w:tcPr>
          <w:p w14:paraId="317E86E3" w14:textId="77777777" w:rsidR="009F43C6" w:rsidRPr="00283726" w:rsidRDefault="009F43C6" w:rsidP="005F648B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1044FA43" w:rsidR="009F43C6" w:rsidRPr="00283726" w:rsidRDefault="00AB2614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0BC6D023" w:rsidR="009F43C6" w:rsidRPr="00283726" w:rsidRDefault="00AB2614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</w:tcPr>
          <w:p w14:paraId="7B7529EE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4EFAFCD2" w:rsidR="009F43C6" w:rsidRPr="00283726" w:rsidRDefault="00AB2614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3BD92CEB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61B2A6D0" w:rsidR="009F43C6" w:rsidRPr="00283726" w:rsidRDefault="00AB2614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289DF63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7A423EB4" w:rsidR="009F43C6" w:rsidRPr="00283726" w:rsidRDefault="00AB2614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44" w:type="dxa"/>
          </w:tcPr>
          <w:p w14:paraId="7A003007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43F87C2" w14:textId="0D2E9593" w:rsidR="009F43C6" w:rsidRPr="00283726" w:rsidRDefault="00AB2614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9F43C6" w:rsidRPr="00283726" w14:paraId="35F4B52C" w14:textId="77777777" w:rsidTr="009F43C6">
        <w:trPr>
          <w:trHeight w:hRule="exact" w:val="144"/>
          <w:tblHeader/>
        </w:trPr>
        <w:tc>
          <w:tcPr>
            <w:tcW w:w="3258" w:type="dxa"/>
            <w:vAlign w:val="bottom"/>
          </w:tcPr>
          <w:p w14:paraId="1ABC0F9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3BAEA4CA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283726" w14:paraId="3BAE41FE" w14:textId="77777777" w:rsidTr="009F43C6">
        <w:trPr>
          <w:trHeight w:val="92"/>
        </w:trPr>
        <w:tc>
          <w:tcPr>
            <w:tcW w:w="3258" w:type="dxa"/>
            <w:hideMark/>
          </w:tcPr>
          <w:p w14:paraId="07D72005" w14:textId="77777777" w:rsidR="009F43C6" w:rsidRPr="00283726" w:rsidRDefault="009F43C6" w:rsidP="005F648B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283726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02A62A37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F43C6" w:rsidRPr="00283726" w14:paraId="4B4893E2" w14:textId="77777777" w:rsidTr="009F43C6">
        <w:tc>
          <w:tcPr>
            <w:tcW w:w="3258" w:type="dxa"/>
            <w:hideMark/>
          </w:tcPr>
          <w:p w14:paraId="27268817" w14:textId="77777777" w:rsidR="009F43C6" w:rsidRPr="00283726" w:rsidRDefault="009F43C6" w:rsidP="009F43C6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2B1CA164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</w:t>
            </w:r>
          </w:p>
        </w:tc>
        <w:tc>
          <w:tcPr>
            <w:tcW w:w="270" w:type="dxa"/>
          </w:tcPr>
          <w:p w14:paraId="017DE486" w14:textId="77777777" w:rsidR="009F43C6" w:rsidRPr="00283726" w:rsidRDefault="009F43C6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6F6D7595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560</w:t>
            </w:r>
          </w:p>
        </w:tc>
        <w:tc>
          <w:tcPr>
            <w:tcW w:w="270" w:type="dxa"/>
          </w:tcPr>
          <w:p w14:paraId="0BF4666D" w14:textId="77777777" w:rsidR="009F43C6" w:rsidRPr="00283726" w:rsidRDefault="009F43C6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2D37F93D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970</w:t>
            </w:r>
          </w:p>
        </w:tc>
        <w:tc>
          <w:tcPr>
            <w:tcW w:w="270" w:type="dxa"/>
          </w:tcPr>
          <w:p w14:paraId="2ED69494" w14:textId="77777777" w:rsidR="009F43C6" w:rsidRPr="00283726" w:rsidRDefault="009F43C6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506BB9D6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471</w:t>
            </w:r>
          </w:p>
        </w:tc>
        <w:tc>
          <w:tcPr>
            <w:tcW w:w="270" w:type="dxa"/>
          </w:tcPr>
          <w:p w14:paraId="447B2F73" w14:textId="77777777" w:rsidR="009F43C6" w:rsidRPr="00283726" w:rsidRDefault="009F43C6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583DA8C6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129</w:t>
            </w:r>
          </w:p>
        </w:tc>
        <w:tc>
          <w:tcPr>
            <w:tcW w:w="244" w:type="dxa"/>
          </w:tcPr>
          <w:p w14:paraId="3538F473" w14:textId="77777777" w:rsidR="009F43C6" w:rsidRPr="00283726" w:rsidRDefault="009F43C6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6506A72F" w14:textId="4B18AF1C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031</w:t>
            </w:r>
          </w:p>
        </w:tc>
      </w:tr>
      <w:tr w:rsidR="009F43C6" w:rsidRPr="00283726" w14:paraId="2D4F9C57" w14:textId="77777777" w:rsidTr="009F43C6">
        <w:tc>
          <w:tcPr>
            <w:tcW w:w="3258" w:type="dxa"/>
            <w:hideMark/>
          </w:tcPr>
          <w:p w14:paraId="3A5E2ED3" w14:textId="77777777" w:rsidR="009F43C6" w:rsidRPr="00283726" w:rsidRDefault="009F43C6" w:rsidP="009F43C6">
            <w:pPr>
              <w:tabs>
                <w:tab w:val="clear" w:pos="227"/>
                <w:tab w:val="left" w:pos="540"/>
              </w:tabs>
              <w:spacing w:line="240" w:lineRule="auto"/>
              <w:ind w:right="-115" w:firstLine="53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0BF363C0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740</w:t>
            </w:r>
          </w:p>
        </w:tc>
        <w:tc>
          <w:tcPr>
            <w:tcW w:w="270" w:type="dxa"/>
          </w:tcPr>
          <w:p w14:paraId="43B175EB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716F11D8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912</w:t>
            </w:r>
          </w:p>
        </w:tc>
        <w:tc>
          <w:tcPr>
            <w:tcW w:w="270" w:type="dxa"/>
          </w:tcPr>
          <w:p w14:paraId="1170E2AF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11CEB88B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761</w:t>
            </w:r>
          </w:p>
        </w:tc>
        <w:tc>
          <w:tcPr>
            <w:tcW w:w="270" w:type="dxa"/>
          </w:tcPr>
          <w:p w14:paraId="648BFE86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260BF1C4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320</w:t>
            </w:r>
          </w:p>
        </w:tc>
        <w:tc>
          <w:tcPr>
            <w:tcW w:w="270" w:type="dxa"/>
          </w:tcPr>
          <w:p w14:paraId="2B0EDF22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45304199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501</w:t>
            </w:r>
          </w:p>
        </w:tc>
        <w:tc>
          <w:tcPr>
            <w:tcW w:w="244" w:type="dxa"/>
          </w:tcPr>
          <w:p w14:paraId="413A73FD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7A807684" w14:textId="51F82079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232</w:t>
            </w:r>
          </w:p>
        </w:tc>
      </w:tr>
      <w:tr w:rsidR="009F43C6" w:rsidRPr="00283726" w14:paraId="23D20698" w14:textId="77777777" w:rsidTr="009F43C6">
        <w:trPr>
          <w:trHeight w:val="119"/>
        </w:trPr>
        <w:tc>
          <w:tcPr>
            <w:tcW w:w="3258" w:type="dxa"/>
            <w:hideMark/>
          </w:tcPr>
          <w:p w14:paraId="622D8F25" w14:textId="77777777" w:rsidR="009F43C6" w:rsidRPr="00283726" w:rsidRDefault="009F43C6" w:rsidP="009F43C6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73DE8818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972</w:t>
            </w:r>
          </w:p>
        </w:tc>
        <w:tc>
          <w:tcPr>
            <w:tcW w:w="270" w:type="dxa"/>
          </w:tcPr>
          <w:p w14:paraId="1575AFD2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1BD17E52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722</w:t>
            </w:r>
          </w:p>
        </w:tc>
        <w:tc>
          <w:tcPr>
            <w:tcW w:w="270" w:type="dxa"/>
          </w:tcPr>
          <w:p w14:paraId="58F9EB4A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7AD1EAC2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285</w:t>
            </w:r>
          </w:p>
        </w:tc>
        <w:tc>
          <w:tcPr>
            <w:tcW w:w="270" w:type="dxa"/>
          </w:tcPr>
          <w:p w14:paraId="38B9A9C3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3AB7CA98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361</w:t>
            </w:r>
          </w:p>
        </w:tc>
        <w:tc>
          <w:tcPr>
            <w:tcW w:w="270" w:type="dxa"/>
          </w:tcPr>
          <w:p w14:paraId="68E893ED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23414B8D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  <w:r w:rsidR="005B57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257</w:t>
            </w:r>
          </w:p>
        </w:tc>
        <w:tc>
          <w:tcPr>
            <w:tcW w:w="244" w:type="dxa"/>
          </w:tcPr>
          <w:p w14:paraId="6D5EF291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6E8C9F8E" w14:textId="3891133B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083</w:t>
            </w:r>
          </w:p>
        </w:tc>
      </w:tr>
      <w:tr w:rsidR="009F43C6" w:rsidRPr="00283726" w14:paraId="57ECC97F" w14:textId="77777777" w:rsidTr="009F43C6">
        <w:tc>
          <w:tcPr>
            <w:tcW w:w="3258" w:type="dxa"/>
            <w:hideMark/>
          </w:tcPr>
          <w:p w14:paraId="4B53C05F" w14:textId="77777777" w:rsidR="009F43C6" w:rsidRPr="00283726" w:rsidRDefault="009F43C6" w:rsidP="009F43C6">
            <w:pPr>
              <w:tabs>
                <w:tab w:val="clear" w:pos="227"/>
                <w:tab w:val="left" w:pos="630"/>
              </w:tabs>
              <w:ind w:right="-115" w:firstLine="5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53AC2A47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</w:t>
            </w:r>
            <w:r w:rsidR="005B57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871</w:t>
            </w:r>
          </w:p>
        </w:tc>
        <w:tc>
          <w:tcPr>
            <w:tcW w:w="270" w:type="dxa"/>
          </w:tcPr>
          <w:p w14:paraId="33C82015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114DE854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</w:t>
            </w:r>
            <w:r w:rsidR="009F43C6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194</w:t>
            </w:r>
          </w:p>
        </w:tc>
        <w:tc>
          <w:tcPr>
            <w:tcW w:w="270" w:type="dxa"/>
          </w:tcPr>
          <w:p w14:paraId="164A7EA0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6A4085B0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119</w:t>
            </w:r>
            <w:r w:rsidR="005B57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016</w:t>
            </w:r>
          </w:p>
        </w:tc>
        <w:tc>
          <w:tcPr>
            <w:tcW w:w="270" w:type="dxa"/>
          </w:tcPr>
          <w:p w14:paraId="6A26526F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1D5AC8EA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104</w:t>
            </w:r>
            <w:r w:rsidR="009F43C6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152</w:t>
            </w:r>
          </w:p>
        </w:tc>
        <w:tc>
          <w:tcPr>
            <w:tcW w:w="270" w:type="dxa"/>
          </w:tcPr>
          <w:p w14:paraId="2A8BB47C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1E1F8D66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138</w:t>
            </w:r>
            <w:r w:rsidR="005B57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887</w:t>
            </w:r>
          </w:p>
        </w:tc>
        <w:tc>
          <w:tcPr>
            <w:tcW w:w="244" w:type="dxa"/>
          </w:tcPr>
          <w:p w14:paraId="76264FC8" w14:textId="77777777" w:rsidR="009F43C6" w:rsidRPr="00283726" w:rsidRDefault="009F43C6" w:rsidP="009F43C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18E1561E" w:rsidR="009F43C6" w:rsidRPr="00283726" w:rsidRDefault="00AB2614" w:rsidP="009F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119</w:t>
            </w:r>
            <w:r w:rsidR="009F43C6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346</w:t>
            </w:r>
          </w:p>
        </w:tc>
      </w:tr>
    </w:tbl>
    <w:p w14:paraId="0C73B701" w14:textId="77777777" w:rsidR="00D07F18" w:rsidRPr="005957DB" w:rsidRDefault="00D07F18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63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0"/>
        <w:gridCol w:w="1269"/>
        <w:gridCol w:w="261"/>
        <w:gridCol w:w="1260"/>
      </w:tblGrid>
      <w:tr w:rsidR="00862BF5" w:rsidRPr="00283726" w14:paraId="2988D365" w14:textId="77777777" w:rsidTr="0075338C">
        <w:trPr>
          <w:trHeight w:val="87"/>
          <w:tblHeader/>
        </w:trPr>
        <w:tc>
          <w:tcPr>
            <w:tcW w:w="6840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283726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283726" w14:paraId="2B3AE790" w14:textId="77777777" w:rsidTr="0075338C">
        <w:trPr>
          <w:trHeight w:val="87"/>
          <w:tblHeader/>
        </w:trPr>
        <w:tc>
          <w:tcPr>
            <w:tcW w:w="6840" w:type="dxa"/>
            <w:tcBorders>
              <w:top w:val="nil"/>
            </w:tcBorders>
            <w:vAlign w:val="bottom"/>
          </w:tcPr>
          <w:p w14:paraId="0122836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283726" w14:paraId="54CF9943" w14:textId="77777777" w:rsidTr="0075338C">
        <w:trPr>
          <w:trHeight w:val="87"/>
          <w:tblHeader/>
        </w:trPr>
        <w:tc>
          <w:tcPr>
            <w:tcW w:w="6840" w:type="dxa"/>
            <w:vAlign w:val="bottom"/>
          </w:tcPr>
          <w:p w14:paraId="0DD251C6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283726" w14:paraId="7DDD98C4" w14:textId="77777777" w:rsidTr="0075338C">
        <w:trPr>
          <w:trHeight w:val="87"/>
          <w:tblHeader/>
        </w:trPr>
        <w:tc>
          <w:tcPr>
            <w:tcW w:w="6840" w:type="dxa"/>
            <w:vAlign w:val="bottom"/>
          </w:tcPr>
          <w:p w14:paraId="3B37956D" w14:textId="77777777" w:rsidR="00862BF5" w:rsidRPr="00283726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283726" w14:paraId="56444864" w14:textId="77777777" w:rsidTr="0075338C">
        <w:trPr>
          <w:trHeight w:val="87"/>
          <w:tblHeader/>
        </w:trPr>
        <w:tc>
          <w:tcPr>
            <w:tcW w:w="6840" w:type="dxa"/>
            <w:vAlign w:val="bottom"/>
          </w:tcPr>
          <w:p w14:paraId="393AA5F1" w14:textId="77777777" w:rsidR="00862BF5" w:rsidRPr="00283726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186CE7C3" w:rsidR="00862BF5" w:rsidRPr="00283726" w:rsidRDefault="00AB2614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6945431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1F5F707D" w:rsidR="00862BF5" w:rsidRPr="00283726" w:rsidRDefault="00AB2614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862BF5" w:rsidRPr="00283726" w14:paraId="4532F2EC" w14:textId="77777777" w:rsidTr="0075338C">
        <w:trPr>
          <w:trHeight w:val="92"/>
        </w:trPr>
        <w:tc>
          <w:tcPr>
            <w:tcW w:w="6840" w:type="dxa"/>
            <w:tcBorders>
              <w:top w:val="nil"/>
            </w:tcBorders>
          </w:tcPr>
          <w:p w14:paraId="0A0EFFA0" w14:textId="258C5028" w:rsidR="00862BF5" w:rsidRPr="00283726" w:rsidRDefault="00862BF5" w:rsidP="00862BF5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269" w:type="dxa"/>
            <w:tcBorders>
              <w:top w:val="nil"/>
            </w:tcBorders>
          </w:tcPr>
          <w:p w14:paraId="7C7163EE" w14:textId="77777777" w:rsidR="00862BF5" w:rsidRPr="00283726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25139441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B2B3F93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62BF5" w:rsidRPr="00283726" w14:paraId="28469053" w14:textId="77777777" w:rsidTr="0075338C">
        <w:tc>
          <w:tcPr>
            <w:tcW w:w="6840" w:type="dxa"/>
            <w:hideMark/>
          </w:tcPr>
          <w:p w14:paraId="5176897A" w14:textId="77777777" w:rsidR="00862BF5" w:rsidRPr="00283726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269" w:type="dxa"/>
            <w:tcBorders>
              <w:bottom w:val="nil"/>
            </w:tcBorders>
          </w:tcPr>
          <w:p w14:paraId="4B84EA75" w14:textId="4679FBE3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F37A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522</w:t>
            </w:r>
          </w:p>
        </w:tc>
        <w:tc>
          <w:tcPr>
            <w:tcW w:w="261" w:type="dxa"/>
            <w:tcBorders>
              <w:bottom w:val="nil"/>
            </w:tcBorders>
          </w:tcPr>
          <w:p w14:paraId="45235BE0" w14:textId="77777777" w:rsidR="00862BF5" w:rsidRPr="00283726" w:rsidRDefault="00862BF5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8888440" w14:textId="44248AF4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854</w:t>
            </w:r>
          </w:p>
        </w:tc>
      </w:tr>
      <w:tr w:rsidR="00862BF5" w:rsidRPr="00283726" w14:paraId="13E33C51" w14:textId="77777777" w:rsidTr="0075338C">
        <w:tc>
          <w:tcPr>
            <w:tcW w:w="6840" w:type="dxa"/>
            <w:hideMark/>
          </w:tcPr>
          <w:p w14:paraId="361B8A68" w14:textId="77777777" w:rsidR="00862BF5" w:rsidRPr="00283726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99991D8" w14:textId="4955C793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F37A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560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37CF20B" w14:textId="77777777" w:rsidR="00862BF5" w:rsidRPr="00283726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B5E8363" w14:textId="04E4FE47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9F43C6" w:rsidRPr="002837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236</w:t>
            </w:r>
          </w:p>
        </w:tc>
      </w:tr>
      <w:tr w:rsidR="00862BF5" w:rsidRPr="00283726" w14:paraId="04DB32E5" w14:textId="77777777" w:rsidTr="0075338C">
        <w:trPr>
          <w:trHeight w:val="119"/>
        </w:trPr>
        <w:tc>
          <w:tcPr>
            <w:tcW w:w="6840" w:type="dxa"/>
            <w:tcBorders>
              <w:bottom w:val="nil"/>
            </w:tcBorders>
            <w:hideMark/>
          </w:tcPr>
          <w:p w14:paraId="0F8DB09E" w14:textId="77777777" w:rsidR="00862BF5" w:rsidRPr="00283726" w:rsidRDefault="00862BF5" w:rsidP="00862BF5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49BD51EC" w14:textId="5306AF27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526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EFCB13C" w14:textId="77777777" w:rsidR="00862BF5" w:rsidRPr="00283726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5FD03510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715</w:t>
            </w:r>
          </w:p>
        </w:tc>
      </w:tr>
      <w:tr w:rsidR="00862BF5" w:rsidRPr="00283726" w14:paraId="65B27573" w14:textId="77777777" w:rsidTr="0075338C">
        <w:tc>
          <w:tcPr>
            <w:tcW w:w="6840" w:type="dxa"/>
            <w:tcBorders>
              <w:top w:val="nil"/>
              <w:bottom w:val="nil"/>
            </w:tcBorders>
            <w:hideMark/>
          </w:tcPr>
          <w:p w14:paraId="683C1C9B" w14:textId="77777777" w:rsidR="00862BF5" w:rsidRPr="00283726" w:rsidRDefault="00862BF5" w:rsidP="00862BF5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52266F5" w14:textId="416427BD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</w:t>
            </w:r>
            <w:r w:rsidR="00F37AE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608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3D4C07C" w14:textId="77777777" w:rsidR="00862BF5" w:rsidRPr="00283726" w:rsidRDefault="00862BF5" w:rsidP="00862BF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E93C13" w14:textId="73D48028" w:rsidR="00862BF5" w:rsidRPr="00283726" w:rsidRDefault="00AB2614" w:rsidP="0086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="009F43C6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805</w:t>
            </w:r>
          </w:p>
        </w:tc>
      </w:tr>
    </w:tbl>
    <w:p w14:paraId="07A6FC7E" w14:textId="72CF97D5" w:rsidR="006D2F35" w:rsidRPr="00283726" w:rsidRDefault="006D2F3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334E310D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5957DB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AU"/>
        </w:rPr>
      </w:pPr>
    </w:p>
    <w:p w14:paraId="7290E6CC" w14:textId="0FA7A128" w:rsidR="00C40A47" w:rsidRPr="00283726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1</w:t>
      </w:r>
      <w:r w:rsidR="00B04623">
        <w:rPr>
          <w:rFonts w:asciiTheme="majorBidi" w:hAnsiTheme="majorBidi" w:cstheme="majorBidi"/>
          <w:sz w:val="30"/>
          <w:szCs w:val="30"/>
          <w:lang w:val="en-AU"/>
        </w:rPr>
        <w:t>,</w:t>
      </w:r>
      <w:r w:rsidR="00AB2614" w:rsidRPr="00AB2614">
        <w:rPr>
          <w:rFonts w:asciiTheme="majorBidi" w:hAnsiTheme="majorBidi" w:cstheme="majorBidi"/>
          <w:sz w:val="30"/>
          <w:szCs w:val="30"/>
        </w:rPr>
        <w:t>386</w:t>
      </w:r>
      <w:r w:rsidR="004A1794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58</w:t>
      </w:r>
      <w:r w:rsidR="00AB52A0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521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55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5957DB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FF856D3" w14:textId="24EDDF8D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</w:p>
    <w:p w14:paraId="41DC0577" w14:textId="77777777" w:rsidR="00DB231B" w:rsidRPr="005957DB" w:rsidRDefault="00DB231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47B1ED" w14:textId="640E8244" w:rsidR="001E191E" w:rsidRPr="00283726" w:rsidRDefault="00AB2614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8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5081C589" w14:textId="16DE0518" w:rsidR="001E191E" w:rsidRPr="005957DB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01DCB6E" w14:textId="24ADF958" w:rsidR="006B2F18" w:rsidRPr="00283726" w:rsidRDefault="006B2F18" w:rsidP="00805C7C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ต่อหุ้นสำหรับแต่ละงวด</w:t>
      </w:r>
      <w:r w:rsidR="002E7E29" w:rsidRPr="00283726">
        <w:rPr>
          <w:rFonts w:asciiTheme="majorBidi" w:hAnsiTheme="majorBidi" w:cstheme="majorBidi"/>
          <w:spacing w:val="-4"/>
          <w:sz w:val="30"/>
          <w:szCs w:val="30"/>
          <w:cs/>
        </w:rPr>
        <w:t>สามเดือน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536983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536983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z w:val="30"/>
          <w:szCs w:val="30"/>
        </w:rPr>
        <w:t xml:space="preserve">) 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สิ้นสุดวันเดียวกันตามวิธีถัวเฉลี่ยถ่วงน้ำหนัก โดยแสดงการคำนวณได้ดังนี้</w:t>
      </w:r>
    </w:p>
    <w:p w14:paraId="337546E1" w14:textId="06A5CF4E" w:rsidR="00001631" w:rsidRPr="005957DB" w:rsidRDefault="00001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A3CB20F" w14:textId="77777777" w:rsidR="000268E2" w:rsidRDefault="000268E2">
      <w:r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080"/>
        <w:gridCol w:w="270"/>
        <w:gridCol w:w="1107"/>
        <w:gridCol w:w="9"/>
        <w:gridCol w:w="279"/>
        <w:gridCol w:w="1107"/>
      </w:tblGrid>
      <w:tr w:rsidR="00536983" w:rsidRPr="00283726" w14:paraId="386A950F" w14:textId="77777777" w:rsidTr="005F648B">
        <w:trPr>
          <w:tblHeader/>
        </w:trPr>
        <w:tc>
          <w:tcPr>
            <w:tcW w:w="3942" w:type="dxa"/>
          </w:tcPr>
          <w:p w14:paraId="4A99A1DD" w14:textId="68A8AE89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02E38430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52E44D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200D4707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283726" w14:paraId="6C49C3FC" w14:textId="77777777" w:rsidTr="005F648B">
        <w:trPr>
          <w:tblHeader/>
        </w:trPr>
        <w:tc>
          <w:tcPr>
            <w:tcW w:w="3942" w:type="dxa"/>
          </w:tcPr>
          <w:p w14:paraId="6BE53F2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ED5F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</w:tcPr>
          <w:p w14:paraId="60926C1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983" w:rsidRPr="00283726" w14:paraId="307D6E48" w14:textId="77777777" w:rsidTr="005F648B">
        <w:trPr>
          <w:tblHeader/>
        </w:trPr>
        <w:tc>
          <w:tcPr>
            <w:tcW w:w="3942" w:type="dxa"/>
          </w:tcPr>
          <w:p w14:paraId="64F090A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7C3C1E12" w:rsidR="00536983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1BF66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13F8BEE5" w:rsidR="00536983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3A1261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FC42B" w14:textId="0A18774A" w:rsidR="00536983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975708E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40279377" w:rsidR="00536983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6983" w:rsidRPr="00283726" w14:paraId="16006EA6" w14:textId="77777777" w:rsidTr="005F648B">
        <w:trPr>
          <w:trHeight w:hRule="exact" w:val="144"/>
          <w:tblHeader/>
        </w:trPr>
        <w:tc>
          <w:tcPr>
            <w:tcW w:w="3942" w:type="dxa"/>
          </w:tcPr>
          <w:p w14:paraId="56FC90B4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8"/>
          </w:tcPr>
          <w:p w14:paraId="32482D59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6983" w:rsidRPr="00283726" w14:paraId="280D18C2" w14:textId="77777777" w:rsidTr="005F648B">
        <w:tc>
          <w:tcPr>
            <w:tcW w:w="3942" w:type="dxa"/>
          </w:tcPr>
          <w:p w14:paraId="29A19C7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1143" w:type="dxa"/>
          </w:tcPr>
          <w:p w14:paraId="37FB4F20" w14:textId="23C45E5D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34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14:paraId="3F1761A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B2EFE" w14:textId="0E955484" w:rsidR="00536983" w:rsidRPr="00283726" w:rsidRDefault="00AB2614" w:rsidP="00F6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698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6B16BDD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27E76DD" w14:textId="62D49582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00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79" w:type="dxa"/>
          </w:tcPr>
          <w:p w14:paraId="28A2E35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0BF7448A" w14:textId="4121D984" w:rsidR="00536983" w:rsidRPr="00283726" w:rsidRDefault="00536983" w:rsidP="00F6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36983" w:rsidRPr="00283726" w14:paraId="3AB8DCB6" w14:textId="77777777" w:rsidTr="005F648B">
        <w:tc>
          <w:tcPr>
            <w:tcW w:w="3942" w:type="dxa"/>
          </w:tcPr>
          <w:p w14:paraId="197B8DEA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143" w:type="dxa"/>
          </w:tcPr>
          <w:p w14:paraId="34000FC4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9B02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80C8E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6808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21C766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F8423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70FF863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6983" w:rsidRPr="00283726" w14:paraId="0126AC48" w14:textId="77777777" w:rsidTr="005F648B">
        <w:tc>
          <w:tcPr>
            <w:tcW w:w="3942" w:type="dxa"/>
          </w:tcPr>
          <w:p w14:paraId="60F7F793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ดอกเบี้ยจ่ายสะสมสุทธิจากภาษีเงินได้</w:t>
            </w:r>
          </w:p>
        </w:tc>
        <w:tc>
          <w:tcPr>
            <w:tcW w:w="1143" w:type="dxa"/>
          </w:tcPr>
          <w:p w14:paraId="23E1AAD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44EF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6A83B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0D05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4A5DC45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A00194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D7C829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983" w:rsidRPr="00283726" w14:paraId="3101514A" w14:textId="77777777" w:rsidTr="005F648B">
        <w:tc>
          <w:tcPr>
            <w:tcW w:w="3942" w:type="dxa"/>
          </w:tcPr>
          <w:p w14:paraId="43AC0266" w14:textId="77777777" w:rsidR="00536983" w:rsidRPr="00283726" w:rsidRDefault="00536983" w:rsidP="0014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สำหรับปีของหุ้นกู้ด้อยสิทธิ</w:t>
            </w:r>
          </w:p>
        </w:tc>
        <w:tc>
          <w:tcPr>
            <w:tcW w:w="1143" w:type="dxa"/>
          </w:tcPr>
          <w:p w14:paraId="38E4DE65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97B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E1FB3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30167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2C598B0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238929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5CAA62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983" w:rsidRPr="00283726" w14:paraId="008623DF" w14:textId="77777777" w:rsidTr="005F648B">
        <w:tc>
          <w:tcPr>
            <w:tcW w:w="3942" w:type="dxa"/>
          </w:tcPr>
          <w:p w14:paraId="1A984CA4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FC0F15D" w14:textId="7B7FF561" w:rsidR="00536983" w:rsidRPr="00283726" w:rsidRDefault="00182065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976D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F8690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E329FB" w14:textId="1DAB85EA" w:rsidR="00536983" w:rsidRPr="00AC191D" w:rsidRDefault="00536983" w:rsidP="00E2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19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AC19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CE719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12E8FE9C" w14:textId="450EFFE6" w:rsidR="00536983" w:rsidRPr="00283726" w:rsidRDefault="00000218" w:rsidP="00E2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0F7C5C1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E5F21E" w14:textId="39D5AE93" w:rsidR="00536983" w:rsidRPr="00283726" w:rsidRDefault="00536983" w:rsidP="000E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6983" w:rsidRPr="00283726" w14:paraId="1B2D255A" w14:textId="77777777" w:rsidTr="005F648B">
        <w:tc>
          <w:tcPr>
            <w:tcW w:w="3942" w:type="dxa"/>
          </w:tcPr>
          <w:p w14:paraId="351AD39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135115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E6294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C97615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C3EAC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0513BF4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619CA8A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1FE1309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6983" w:rsidRPr="00283726" w14:paraId="1BEBCD6C" w14:textId="77777777" w:rsidTr="005F648B">
        <w:tc>
          <w:tcPr>
            <w:tcW w:w="3942" w:type="dxa"/>
          </w:tcPr>
          <w:p w14:paraId="2DFEA27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</w:p>
        </w:tc>
        <w:tc>
          <w:tcPr>
            <w:tcW w:w="1143" w:type="dxa"/>
            <w:vAlign w:val="bottom"/>
          </w:tcPr>
          <w:p w14:paraId="1CAAC476" w14:textId="2486469F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76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  <w:vAlign w:val="bottom"/>
          </w:tcPr>
          <w:p w14:paraId="5E3F9C8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6614E8" w14:textId="6DEFE647" w:rsidR="00536983" w:rsidRPr="00283726" w:rsidRDefault="00AB2614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698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270" w:type="dxa"/>
            <w:vAlign w:val="bottom"/>
          </w:tcPr>
          <w:p w14:paraId="6C3CE4E4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725EC25" w14:textId="1E8EEC47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20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79" w:type="dxa"/>
            <w:vAlign w:val="bottom"/>
          </w:tcPr>
          <w:p w14:paraId="04E1483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19D55A7" w14:textId="4DDC940D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36983" w:rsidRPr="00283726" w14:paraId="74BB00BD" w14:textId="77777777" w:rsidTr="005F648B">
        <w:trPr>
          <w:trHeight w:hRule="exact" w:val="432"/>
        </w:trPr>
        <w:tc>
          <w:tcPr>
            <w:tcW w:w="3942" w:type="dxa"/>
          </w:tcPr>
          <w:p w14:paraId="40347556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1143" w:type="dxa"/>
          </w:tcPr>
          <w:p w14:paraId="37863A8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1636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E5B81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9207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57FE68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16BA91D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79E10A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983" w:rsidRPr="00283726" w14:paraId="66C583E3" w14:textId="77777777" w:rsidTr="005F648B">
        <w:trPr>
          <w:trHeight w:hRule="exact" w:val="432"/>
        </w:trPr>
        <w:tc>
          <w:tcPr>
            <w:tcW w:w="3942" w:type="dxa"/>
          </w:tcPr>
          <w:p w14:paraId="4518572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D39296" w14:textId="07EFC4BD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3CAB592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85D7A" w14:textId="78C3C7D1" w:rsidR="00536983" w:rsidRPr="00AC191D" w:rsidRDefault="00AB2614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E76D428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FB5DD45" w14:textId="1277B4CC" w:rsidR="00536983" w:rsidRPr="00283726" w:rsidRDefault="00320320" w:rsidP="000E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3EF678A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07EAD28" w14:textId="733E0855" w:rsidR="00536983" w:rsidRPr="00283726" w:rsidRDefault="00536983" w:rsidP="0033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983" w:rsidRPr="00283726" w14:paraId="0521837E" w14:textId="77777777" w:rsidTr="005F648B">
        <w:trPr>
          <w:trHeight w:hRule="exact" w:val="432"/>
        </w:trPr>
        <w:tc>
          <w:tcPr>
            <w:tcW w:w="3942" w:type="dxa"/>
          </w:tcPr>
          <w:p w14:paraId="426189A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1143" w:type="dxa"/>
          </w:tcPr>
          <w:p w14:paraId="32EBDFD5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6BF6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8AD47" w14:textId="77777777" w:rsidR="00536983" w:rsidRPr="00AC191D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C49B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965ECC4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63906E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4C999E3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983" w:rsidRPr="00283726" w14:paraId="154D389C" w14:textId="77777777" w:rsidTr="005F648B">
        <w:trPr>
          <w:trHeight w:hRule="exact" w:val="432"/>
        </w:trPr>
        <w:tc>
          <w:tcPr>
            <w:tcW w:w="3942" w:type="dxa"/>
          </w:tcPr>
          <w:p w14:paraId="71BE2D1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(ปรับลด)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7D40380" w14:textId="0FA6D689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76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0B97180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806AF4" w14:textId="02CC0EC4" w:rsidR="00536983" w:rsidRPr="00283726" w:rsidRDefault="00AB2614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698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5F93D9E5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61B1C6E" w14:textId="00584788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20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88" w:type="dxa"/>
            <w:gridSpan w:val="2"/>
          </w:tcPr>
          <w:p w14:paraId="191E739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0443FB7" w14:textId="7D6E50B2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36983" w:rsidRPr="00283726" w14:paraId="5B93778B" w14:textId="77777777" w:rsidTr="005F648B">
        <w:trPr>
          <w:trHeight w:val="80"/>
        </w:trPr>
        <w:tc>
          <w:tcPr>
            <w:tcW w:w="3942" w:type="dxa"/>
          </w:tcPr>
          <w:p w14:paraId="3B1D00B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62B18F0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7CC04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A8734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18FE3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709C19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C53CA2A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7F9C14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6983" w:rsidRPr="00283726" w14:paraId="312FC8D0" w14:textId="77777777" w:rsidTr="005F648B">
        <w:tc>
          <w:tcPr>
            <w:tcW w:w="3942" w:type="dxa"/>
          </w:tcPr>
          <w:p w14:paraId="435DE5E3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04491FD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8386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990F4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AB4F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BC1BEE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1882A8A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D4C8FF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6983" w:rsidRPr="00283726" w14:paraId="722461C6" w14:textId="77777777" w:rsidTr="005F648B">
        <w:tc>
          <w:tcPr>
            <w:tcW w:w="3942" w:type="dxa"/>
          </w:tcPr>
          <w:p w14:paraId="113795CD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143" w:type="dxa"/>
          </w:tcPr>
          <w:p w14:paraId="1C7AA2D4" w14:textId="4844E587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13F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27C57230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A66BD" w14:textId="54FAA4C8" w:rsidR="00536983" w:rsidRPr="00AC191D" w:rsidRDefault="00AB2614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983" w:rsidRPr="00AC1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76044F8D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6CCDD5" w14:textId="768D72BA" w:rsidR="00536983" w:rsidRPr="00283726" w:rsidRDefault="00AB2614" w:rsidP="0033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203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88" w:type="dxa"/>
            <w:gridSpan w:val="2"/>
          </w:tcPr>
          <w:p w14:paraId="4F2136B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83D48F3" w14:textId="17568522" w:rsidR="00536983" w:rsidRPr="00283726" w:rsidRDefault="00AB2614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3698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536983" w:rsidRPr="00283726" w14:paraId="1A7B75E0" w14:textId="77777777" w:rsidTr="005F648B">
        <w:tc>
          <w:tcPr>
            <w:tcW w:w="3942" w:type="dxa"/>
          </w:tcPr>
          <w:p w14:paraId="78C7DE6A" w14:textId="3D8E27DB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 w:rsidR="005955C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1143" w:type="dxa"/>
          </w:tcPr>
          <w:p w14:paraId="26AC8185" w14:textId="49104A83" w:rsidR="00536983" w:rsidRPr="00283726" w:rsidRDefault="00C13F96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F18C48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F6C24" w14:textId="1657CE49" w:rsidR="00536983" w:rsidRPr="00AC191D" w:rsidRDefault="00536983" w:rsidP="0010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C19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Pr="00AC19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046D94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ECB211" w14:textId="04EDB7B4" w:rsidR="00536983" w:rsidRPr="00283726" w:rsidRDefault="00320320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177EDD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EC7619" w14:textId="611726F8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983" w:rsidRPr="00283726" w14:paraId="0C9353B1" w14:textId="77777777" w:rsidTr="005F648B">
        <w:tc>
          <w:tcPr>
            <w:tcW w:w="3942" w:type="dxa"/>
          </w:tcPr>
          <w:p w14:paraId="0D65CF38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5CB5DB4" w14:textId="44A090DB" w:rsidR="00536983" w:rsidRPr="00283726" w:rsidRDefault="00C13F96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D68B5F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D9235" w14:textId="6358A864" w:rsidR="00536983" w:rsidRPr="00AC191D" w:rsidRDefault="00536983" w:rsidP="0010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C19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AC19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CEB4CC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FFAE322" w14:textId="1D56D6A9" w:rsidR="00536983" w:rsidRPr="00283726" w:rsidRDefault="00320320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14:paraId="46E864D8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7195F9" w14:textId="65246BEF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6983" w:rsidRPr="00283726" w14:paraId="182CAE1C" w14:textId="77777777" w:rsidTr="005F648B">
        <w:tc>
          <w:tcPr>
            <w:tcW w:w="3942" w:type="dxa"/>
          </w:tcPr>
          <w:p w14:paraId="0AFE65CD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C941B4C" w14:textId="5A1F4877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13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38E82ACC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BE9513" w14:textId="1A788A94" w:rsidR="00536983" w:rsidRPr="00283726" w:rsidRDefault="00AB2614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3698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5369BFE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AF333F8" w14:textId="33550155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41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88" w:type="dxa"/>
            <w:gridSpan w:val="2"/>
          </w:tcPr>
          <w:p w14:paraId="7F1D7606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845C894" w14:textId="0BABE89E" w:rsidR="00536983" w:rsidRPr="00283726" w:rsidRDefault="00AB2614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98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</w:tr>
      <w:tr w:rsidR="00536983" w:rsidRPr="00283726" w14:paraId="0094D918" w14:textId="77777777" w:rsidTr="005F648B">
        <w:tc>
          <w:tcPr>
            <w:tcW w:w="3942" w:type="dxa"/>
          </w:tcPr>
          <w:p w14:paraId="0520219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B496C3" w14:textId="0435245B" w:rsidR="00536983" w:rsidRPr="00283726" w:rsidRDefault="00AB2614" w:rsidP="00A8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77087D9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C635DD" w14:textId="44619D4F" w:rsidR="00536983" w:rsidRPr="00AC191D" w:rsidRDefault="00AB2614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1E0D2173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8C8FB29" w14:textId="018A5786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88" w:type="dxa"/>
            <w:gridSpan w:val="2"/>
          </w:tcPr>
          <w:p w14:paraId="5158518C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43D593A" w14:textId="15EEF6E9" w:rsidR="00536983" w:rsidRPr="00283726" w:rsidRDefault="00AB2614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536983" w:rsidRPr="00283726" w14:paraId="24B75164" w14:textId="77777777" w:rsidTr="005F648B">
        <w:tc>
          <w:tcPr>
            <w:tcW w:w="3942" w:type="dxa"/>
          </w:tcPr>
          <w:p w14:paraId="69592B15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CD6BBC5" w14:textId="0ACF4093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D6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74EE2C2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21188D" w14:textId="5F07E866" w:rsidR="00536983" w:rsidRPr="00283726" w:rsidRDefault="00AB2614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98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40B7DC92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895B6E9" w14:textId="2E12F7CE" w:rsidR="00536983" w:rsidRPr="00283726" w:rsidRDefault="00AB2614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41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88" w:type="dxa"/>
            <w:gridSpan w:val="2"/>
          </w:tcPr>
          <w:p w14:paraId="5296FBBC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5443524" w14:textId="68A3DE8D" w:rsidR="00536983" w:rsidRPr="00283726" w:rsidRDefault="00AB2614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698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</w:tr>
      <w:tr w:rsidR="00536983" w:rsidRPr="00283726" w14:paraId="55D55AB1" w14:textId="77777777" w:rsidTr="005F648B">
        <w:tc>
          <w:tcPr>
            <w:tcW w:w="3942" w:type="dxa"/>
          </w:tcPr>
          <w:p w14:paraId="27BA1C5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29DE9D49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44C545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50DA68" w14:textId="77777777" w:rsidR="00536983" w:rsidRPr="00283726" w:rsidRDefault="00536983" w:rsidP="00AC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7A8AB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16E5648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00F0B771" w14:textId="77777777" w:rsidR="00536983" w:rsidRPr="00283726" w:rsidRDefault="00536983" w:rsidP="0053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DBA0EC5" w14:textId="77777777" w:rsidR="00536983" w:rsidRPr="00283726" w:rsidRDefault="00536983" w:rsidP="003B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7722A" w:rsidRPr="00283726" w14:paraId="0B39EBF7" w14:textId="77777777" w:rsidTr="005F648B">
        <w:tc>
          <w:tcPr>
            <w:tcW w:w="3942" w:type="dxa"/>
          </w:tcPr>
          <w:p w14:paraId="75050F8D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E32953F" w14:textId="2FF91715" w:rsidR="00F7722A" w:rsidRPr="00283726" w:rsidRDefault="00AB2614" w:rsidP="00A8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D6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59489FF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7EDBFF" w14:textId="494C7C8F" w:rsidR="00F7722A" w:rsidRPr="00283726" w:rsidRDefault="00AB2614" w:rsidP="0090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772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23CA8FBE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CF93827" w14:textId="6F61148D" w:rsidR="00F7722A" w:rsidRPr="00283726" w:rsidRDefault="00AB2614" w:rsidP="0010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41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88" w:type="dxa"/>
            <w:gridSpan w:val="2"/>
          </w:tcPr>
          <w:p w14:paraId="6FEBF89F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AADDE67" w14:textId="4426631E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7722A" w:rsidRPr="00283726" w14:paraId="5106330F" w14:textId="77777777" w:rsidTr="00CF3C16">
        <w:trPr>
          <w:trHeight w:val="404"/>
        </w:trPr>
        <w:tc>
          <w:tcPr>
            <w:tcW w:w="3942" w:type="dxa"/>
          </w:tcPr>
          <w:p w14:paraId="481E0E57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(ปรับลด)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4418EE81" w14:textId="0967BE7E" w:rsidR="00F7722A" w:rsidRPr="00283726" w:rsidRDefault="00AB2614" w:rsidP="00A8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D6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0B82AEF9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F7F2D59" w14:textId="166EB64C" w:rsidR="00F7722A" w:rsidRPr="00F7722A" w:rsidDel="002100BC" w:rsidRDefault="00AB2614" w:rsidP="0090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772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3CFB6D39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1499FEE6" w14:textId="12F2B1F0" w:rsidR="00F7722A" w:rsidRPr="00283726" w:rsidRDefault="00AB2614" w:rsidP="0010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41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88" w:type="dxa"/>
            <w:gridSpan w:val="2"/>
          </w:tcPr>
          <w:p w14:paraId="72D47333" w14:textId="77777777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5B546DD4" w14:textId="3A730F51" w:rsidR="00F7722A" w:rsidRPr="00283726" w:rsidRDefault="00F7722A" w:rsidP="00F7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9003AE1" w14:textId="58DF8C93" w:rsidR="00F36EB3" w:rsidRPr="00283726" w:rsidRDefault="00F36EB3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061E94B9" w14:textId="51E82CE8" w:rsidR="00613094" w:rsidRDefault="0061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13E56C7" w14:textId="77777777" w:rsidR="000268E2" w:rsidRDefault="00026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9C4215" w14:textId="623AE159" w:rsidR="00450FFC" w:rsidRPr="00283726" w:rsidRDefault="00AB2614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450FFC" w:rsidRPr="00283726">
        <w:rPr>
          <w:rFonts w:asciiTheme="majorBidi" w:hAnsiTheme="majorBidi" w:cstheme="majorBidi"/>
          <w:sz w:val="30"/>
          <w:szCs w:val="30"/>
        </w:rPr>
        <w:tab/>
      </w:r>
      <w:r w:rsidR="00450FFC" w:rsidRPr="0028372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283726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283726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283726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2DA11FDE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ยุติธรรม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616A7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4A15F1" w:rsidRPr="00283726" w14:paraId="38232BEC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13DC5BB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7B83FEC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27907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47120DB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3858E110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4BF04F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F2E75FB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EAB3502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6306695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80526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F823A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B5B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F2BB5" w:rsidRPr="00283726" w14:paraId="4F4B07F0" w14:textId="77777777" w:rsidTr="00924207">
        <w:trPr>
          <w:trHeight w:val="285"/>
        </w:trPr>
        <w:tc>
          <w:tcPr>
            <w:tcW w:w="3313" w:type="dxa"/>
            <w:vAlign w:val="bottom"/>
            <w:hideMark/>
          </w:tcPr>
          <w:p w14:paraId="391D82FD" w14:textId="6EE34E59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09" w:type="dxa"/>
            <w:vAlign w:val="bottom"/>
          </w:tcPr>
          <w:p w14:paraId="3C370817" w14:textId="40975ED4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8D9D89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C8E3A4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DBC996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2EF61C8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697952B2" w:rsidR="001A027B" w:rsidRPr="00283726" w:rsidRDefault="001A027B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DAF1E3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7C6AA118" w14:textId="77777777" w:rsidTr="005F648B">
        <w:trPr>
          <w:trHeight w:val="285"/>
        </w:trPr>
        <w:tc>
          <w:tcPr>
            <w:tcW w:w="3313" w:type="dxa"/>
            <w:hideMark/>
          </w:tcPr>
          <w:p w14:paraId="0C7C68D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BCED41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8ABB4A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B21D8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93D0F6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AC560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6CBB7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5614A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D60E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F2AE5A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BB8A41D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7CB6B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A5D9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D64BB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74DA89A" w14:textId="77777777" w:rsidTr="005F648B">
        <w:trPr>
          <w:trHeight w:val="285"/>
        </w:trPr>
        <w:tc>
          <w:tcPr>
            <w:tcW w:w="3313" w:type="dxa"/>
            <w:hideMark/>
          </w:tcPr>
          <w:p w14:paraId="21B30EF4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D517C9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6A25471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30B4B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C9744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A63295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34A4E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3A6E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DA3C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E230D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79611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88E3188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20EEC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18646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4D58B458" w14:textId="77777777" w:rsidTr="005F648B">
        <w:trPr>
          <w:trHeight w:val="285"/>
        </w:trPr>
        <w:tc>
          <w:tcPr>
            <w:tcW w:w="3313" w:type="dxa"/>
          </w:tcPr>
          <w:p w14:paraId="5949EED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45B9DB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49BE74DC" w14:textId="77E0A05A" w:rsidR="001A027B" w:rsidRPr="00283726" w:rsidRDefault="0094731F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A95ED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CB997A" w14:textId="6F4C8D65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43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236" w:type="dxa"/>
          </w:tcPr>
          <w:p w14:paraId="21CBCD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2A28A83" w14:textId="38614656" w:rsidR="001A027B" w:rsidRPr="00283726" w:rsidRDefault="007F270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D1174A2" w14:textId="3C4DEA70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F27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270" w:type="dxa"/>
            <w:vAlign w:val="bottom"/>
          </w:tcPr>
          <w:p w14:paraId="51B467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F78FC9" w14:textId="4F8684B9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51F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270" w:type="dxa"/>
            <w:vAlign w:val="bottom"/>
          </w:tcPr>
          <w:p w14:paraId="0453C9C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704370" w14:textId="624C1714" w:rsidR="001A027B" w:rsidRPr="00283726" w:rsidRDefault="00A51FD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D7F45A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5C62AA3" w14:textId="1C1E3A67" w:rsidR="001A027B" w:rsidRPr="00283726" w:rsidRDefault="00A51FD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E5E987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0CD51D" w14:textId="3C8433F4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1F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</w:tr>
      <w:tr w:rsidR="00315C68" w:rsidRPr="00283726" w14:paraId="59C2BEA9" w14:textId="77777777" w:rsidTr="002572D5">
        <w:trPr>
          <w:trHeight w:val="285"/>
        </w:trPr>
        <w:tc>
          <w:tcPr>
            <w:tcW w:w="3313" w:type="dxa"/>
          </w:tcPr>
          <w:p w14:paraId="5F0B62B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52D7030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D9B5F96" w14:textId="7F74A297" w:rsidR="001A027B" w:rsidRPr="00283726" w:rsidRDefault="0094731F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63ABB16" w14:textId="2F398E7E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F79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236" w:type="dxa"/>
          </w:tcPr>
          <w:p w14:paraId="1627F39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B7BA79" w14:textId="06D42864" w:rsidR="001A027B" w:rsidRPr="00283726" w:rsidRDefault="007F270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FF1BC" w14:textId="2F00CAE2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761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270" w:type="dxa"/>
            <w:vAlign w:val="bottom"/>
          </w:tcPr>
          <w:p w14:paraId="55997B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C2D9FBC" w14:textId="6DF21BDB" w:rsidR="001A027B" w:rsidRPr="00283726" w:rsidRDefault="00A51FD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55DC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1F7B418" w14:textId="7C2391A9" w:rsidR="001A027B" w:rsidRPr="00283726" w:rsidRDefault="00A51FD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C4E817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7B089F5B" w14:textId="18F7F38F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761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240" w:type="dxa"/>
          </w:tcPr>
          <w:p w14:paraId="14D6609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F4373E9" w14:textId="7F3E5B17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761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227F2A" w:rsidRPr="00283726" w14:paraId="49754648" w14:textId="77777777" w:rsidTr="005F648B">
        <w:trPr>
          <w:trHeight w:val="285"/>
        </w:trPr>
        <w:tc>
          <w:tcPr>
            <w:tcW w:w="3313" w:type="dxa"/>
          </w:tcPr>
          <w:p w14:paraId="1F192D8B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3F4E04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44DA34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54456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2ECBD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6664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B44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FCD5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A9CA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DA267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0334B9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90A5062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BBA9B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0F671B7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27B" w:rsidRPr="00283726" w14:paraId="08DC2583" w14:textId="77777777" w:rsidTr="005F648B">
        <w:trPr>
          <w:trHeight w:val="285"/>
        </w:trPr>
        <w:tc>
          <w:tcPr>
            <w:tcW w:w="3313" w:type="dxa"/>
          </w:tcPr>
          <w:p w14:paraId="331618F7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1C8894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54768EC" w14:textId="79452FC1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27E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236" w:type="dxa"/>
          </w:tcPr>
          <w:p w14:paraId="0F90F09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66A95F0" w14:textId="425FD926" w:rsidR="001A027B" w:rsidRPr="00283726" w:rsidRDefault="007F2705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23768EB" w14:textId="141E31F6" w:rsidR="001A027B" w:rsidRPr="00283726" w:rsidRDefault="007F270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B4E55CF" w14:textId="0BDCB525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453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270" w:type="dxa"/>
          </w:tcPr>
          <w:p w14:paraId="473EC70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E657C48" w14:textId="34C70DE1" w:rsidR="001A027B" w:rsidRPr="00283726" w:rsidRDefault="006C442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5DA6D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1D6EB15" w14:textId="74489C85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C4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251" w:type="dxa"/>
          </w:tcPr>
          <w:p w14:paraId="5D05886D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84FAAEB" w14:textId="75C03B32" w:rsidR="001A027B" w:rsidRPr="00283726" w:rsidRDefault="006C4426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35CD3B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33AF61" w14:textId="26296B99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C4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</w:tr>
      <w:tr w:rsidR="005F2BB5" w:rsidRPr="00283726" w14:paraId="05866D50" w14:textId="77777777" w:rsidTr="005F648B">
        <w:trPr>
          <w:trHeight w:val="285"/>
        </w:trPr>
        <w:tc>
          <w:tcPr>
            <w:tcW w:w="3313" w:type="dxa"/>
            <w:hideMark/>
          </w:tcPr>
          <w:p w14:paraId="0097BD14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83D5B5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25023C3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27E8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873</w:t>
            </w:r>
          </w:p>
        </w:tc>
        <w:tc>
          <w:tcPr>
            <w:tcW w:w="236" w:type="dxa"/>
          </w:tcPr>
          <w:p w14:paraId="6C1ED51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5E0B182" w14:textId="0120BCE8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7F2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</w:p>
        </w:tc>
        <w:tc>
          <w:tcPr>
            <w:tcW w:w="236" w:type="dxa"/>
          </w:tcPr>
          <w:p w14:paraId="4806BB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656F7598" w:rsidR="001A027B" w:rsidRPr="00283726" w:rsidRDefault="007F270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4CD345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434C2107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5C75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120</w:t>
            </w:r>
          </w:p>
        </w:tc>
        <w:tc>
          <w:tcPr>
            <w:tcW w:w="270" w:type="dxa"/>
            <w:vAlign w:val="bottom"/>
          </w:tcPr>
          <w:p w14:paraId="31FA71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EB22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9E22B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A66E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EE111D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76A84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2325D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96F150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16DFC31A" w14:textId="77777777" w:rsidTr="005F648B">
        <w:trPr>
          <w:trHeight w:val="285"/>
        </w:trPr>
        <w:tc>
          <w:tcPr>
            <w:tcW w:w="3313" w:type="dxa"/>
          </w:tcPr>
          <w:p w14:paraId="111C394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2CE40D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D9B69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C7F4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41EC6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D23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816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576F8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5E43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65D78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F701E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111217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93E63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4633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2C86FE55" w14:textId="77777777" w:rsidTr="005F648B">
        <w:trPr>
          <w:trHeight w:val="285"/>
        </w:trPr>
        <w:tc>
          <w:tcPr>
            <w:tcW w:w="3313" w:type="dxa"/>
          </w:tcPr>
          <w:p w14:paraId="214C68C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B5D6E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A6C5D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93B6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2267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24C0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050D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E4CF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F7860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DEBD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06654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67FCF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6004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9086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EDE21AC" w14:textId="77777777" w:rsidTr="005F648B">
        <w:trPr>
          <w:trHeight w:val="285"/>
        </w:trPr>
        <w:tc>
          <w:tcPr>
            <w:tcW w:w="3313" w:type="dxa"/>
          </w:tcPr>
          <w:p w14:paraId="51D7C963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5E55B1E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895F9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376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47B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4AFD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EB6E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F631C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CB1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B7C16F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8B255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F23E88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9D255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AAD61F9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948D9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6087E3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01B49BED" w14:textId="77777777" w:rsidTr="00141FBA">
        <w:trPr>
          <w:trHeight w:val="285"/>
        </w:trPr>
        <w:tc>
          <w:tcPr>
            <w:tcW w:w="3313" w:type="dxa"/>
          </w:tcPr>
          <w:p w14:paraId="0ABEB7B4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519A1D4D" w14:textId="603375AB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062F38F" w14:textId="31F9ED12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74658" w14:textId="378CF29A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28D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4EB0BB9" w14:textId="38850D2D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B823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40" w:type="dxa"/>
            <w:vAlign w:val="bottom"/>
          </w:tcPr>
          <w:p w14:paraId="382D772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340B676" w14:textId="296D7D9E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B823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70" w:type="dxa"/>
            <w:vAlign w:val="bottom"/>
          </w:tcPr>
          <w:p w14:paraId="24A4958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909FD0A" w14:textId="6181BA82" w:rsidR="001A027B" w:rsidRPr="00283726" w:rsidRDefault="00C24D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3D59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8D26B4" w14:textId="00801E8A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0D05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12940C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4C63CDE" w14:textId="2C678C13" w:rsidR="001A027B" w:rsidRPr="00283726" w:rsidRDefault="00B13EC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9E67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0AA5610" w14:textId="4490BE10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B17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987</w:t>
            </w:r>
          </w:p>
        </w:tc>
      </w:tr>
      <w:tr w:rsidR="00315C68" w:rsidRPr="00283726" w14:paraId="0A58CB7E" w14:textId="77777777" w:rsidTr="009D3E0F">
        <w:trPr>
          <w:trHeight w:val="285"/>
        </w:trPr>
        <w:tc>
          <w:tcPr>
            <w:tcW w:w="3313" w:type="dxa"/>
          </w:tcPr>
          <w:p w14:paraId="08CE8D19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809" w:type="dxa"/>
          </w:tcPr>
          <w:p w14:paraId="77079BD2" w14:textId="313615C9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9F1D0C5" w14:textId="5C089A4A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E3127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E487E01" w14:textId="3543BCF6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16C23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A26316B" w14:textId="29A10A90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823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240" w:type="dxa"/>
            <w:vAlign w:val="bottom"/>
          </w:tcPr>
          <w:p w14:paraId="3642A393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589FFBE" w14:textId="1968A01F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823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270" w:type="dxa"/>
            <w:vAlign w:val="bottom"/>
          </w:tcPr>
          <w:p w14:paraId="0A24DE7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378194F" w14:textId="48DCE7AA" w:rsidR="001A027B" w:rsidRPr="00283726" w:rsidRDefault="00C24D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16FB28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51FF1A7" w14:textId="194F4858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D3E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5867800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62B653CA" w14:textId="1B758E12" w:rsidR="001A027B" w:rsidRPr="00283726" w:rsidRDefault="00B13EC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B96AA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F3CCB86" w14:textId="6F3F30CD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D3E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</w:p>
        </w:tc>
      </w:tr>
      <w:tr w:rsidR="00315C68" w:rsidRPr="00283726" w14:paraId="351E3E28" w14:textId="77777777" w:rsidTr="00141FBA">
        <w:trPr>
          <w:trHeight w:val="285"/>
        </w:trPr>
        <w:tc>
          <w:tcPr>
            <w:tcW w:w="3313" w:type="dxa"/>
          </w:tcPr>
          <w:p w14:paraId="0B836556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AD34F6F" w14:textId="02EE92BF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79B4232" w14:textId="5113DF0D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CB1A714" w14:textId="02B4F9FE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638AE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3D565DC" w14:textId="44D89871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B823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240" w:type="dxa"/>
            <w:vAlign w:val="bottom"/>
          </w:tcPr>
          <w:p w14:paraId="0CB198F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4451E3C" w14:textId="3EEF5CE3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B823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270" w:type="dxa"/>
            <w:vAlign w:val="bottom"/>
          </w:tcPr>
          <w:p w14:paraId="3AA59E9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EC2DD6D" w14:textId="5DB047D0" w:rsidR="001A027B" w:rsidRPr="00283726" w:rsidRDefault="00C24D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58A1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38093EB" w14:textId="745BA97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  <w:r w:rsidR="00955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6B74AE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0C06F89" w14:textId="07D801DD" w:rsidR="001A027B" w:rsidRPr="00283726" w:rsidRDefault="00B13EC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838D6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ED539FB" w14:textId="516F00B8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45255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</w:p>
        </w:tc>
      </w:tr>
      <w:tr w:rsidR="00315C68" w:rsidRPr="00283726" w14:paraId="69FE3F27" w14:textId="77777777" w:rsidTr="005F648B">
        <w:trPr>
          <w:trHeight w:val="285"/>
        </w:trPr>
        <w:tc>
          <w:tcPr>
            <w:tcW w:w="3313" w:type="dxa"/>
          </w:tcPr>
          <w:p w14:paraId="6443548E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060FA52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13E98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840E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55E5DE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5DA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2D11B4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10BF45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86AEB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EA0EA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F410AE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4B87B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5A295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942D34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3B0B13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8AB9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10AE4F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6251199F" w14:textId="77777777" w:rsidTr="005F648B">
        <w:trPr>
          <w:trHeight w:val="285"/>
        </w:trPr>
        <w:tc>
          <w:tcPr>
            <w:tcW w:w="3313" w:type="dxa"/>
          </w:tcPr>
          <w:p w14:paraId="59C9A53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7D3237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045DD3" w14:textId="36B76F72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236" w:type="dxa"/>
          </w:tcPr>
          <w:p w14:paraId="4490607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1D07B08" w14:textId="73E749D4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0CD3A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2056F5" w14:textId="1D95F79F" w:rsidR="001A027B" w:rsidRPr="00283726" w:rsidRDefault="00B8236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4B4ABB4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22BE2CB" w14:textId="19E54F3D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270" w:type="dxa"/>
            <w:vAlign w:val="bottom"/>
          </w:tcPr>
          <w:p w14:paraId="18A86DC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8716BA" w14:textId="4EBFD559" w:rsidR="001A027B" w:rsidRPr="00283726" w:rsidRDefault="00C24D4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7F84F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1D7FDB" w14:textId="40F4E58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251" w:type="dxa"/>
            <w:vAlign w:val="bottom"/>
          </w:tcPr>
          <w:p w14:paraId="32BEB2E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E20030" w14:textId="04CC2D0B" w:rsidR="001A027B" w:rsidRPr="00283726" w:rsidRDefault="00B13EC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2E1B1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D1F92E" w14:textId="1DAE017D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</w:tr>
      <w:tr w:rsidR="00E947BC" w:rsidRPr="00283726" w14:paraId="3C1EA8CF" w14:textId="77777777" w:rsidTr="005F648B">
        <w:trPr>
          <w:trHeight w:val="285"/>
        </w:trPr>
        <w:tc>
          <w:tcPr>
            <w:tcW w:w="3313" w:type="dxa"/>
          </w:tcPr>
          <w:p w14:paraId="5C50E6A4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6AD016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22ED9947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209</w:t>
            </w:r>
          </w:p>
        </w:tc>
        <w:tc>
          <w:tcPr>
            <w:tcW w:w="236" w:type="dxa"/>
          </w:tcPr>
          <w:p w14:paraId="0B1A0A2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103CCEA" w14:textId="77B41DBF" w:rsidR="001A027B" w:rsidRPr="00283726" w:rsidRDefault="002446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D8EB9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3394" w14:textId="04077D35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350</w:t>
            </w:r>
            <w:r w:rsidR="00B823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</w:t>
            </w:r>
          </w:p>
        </w:tc>
        <w:tc>
          <w:tcPr>
            <w:tcW w:w="240" w:type="dxa"/>
            <w:vAlign w:val="bottom"/>
          </w:tcPr>
          <w:p w14:paraId="58119D8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1838" w14:textId="34093898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350</w:t>
            </w:r>
            <w:r w:rsidR="00E309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660</w:t>
            </w:r>
          </w:p>
        </w:tc>
        <w:tc>
          <w:tcPr>
            <w:tcW w:w="270" w:type="dxa"/>
            <w:vAlign w:val="bottom"/>
          </w:tcPr>
          <w:p w14:paraId="4E6BE8B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CCAD20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816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B25E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2CDC5A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24575D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83E0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B0C26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A510F7B" w14:textId="593C41C6" w:rsidR="00E24E64" w:rsidRPr="00283726" w:rsidRDefault="00E24E6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BE39FF6" w14:textId="767C8B49" w:rsidR="001A027B" w:rsidRPr="00283726" w:rsidRDefault="001A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83726">
        <w:rPr>
          <w:rFonts w:asciiTheme="majorBidi" w:hAnsiTheme="majorBidi" w:cstheme="majorBidi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4A15F1" w:rsidRPr="00283726" w14:paraId="1870726B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55DF3117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E6B2CF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20A942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262F5A4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2CE23EDA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E91EBB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3F0CA0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6A51597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09768606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30047C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CF897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8AB9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A824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F2BB5" w:rsidRPr="00283726" w14:paraId="4C7087C1" w14:textId="77777777" w:rsidTr="00924207">
        <w:trPr>
          <w:trHeight w:val="285"/>
        </w:trPr>
        <w:tc>
          <w:tcPr>
            <w:tcW w:w="3313" w:type="dxa"/>
            <w:vAlign w:val="bottom"/>
            <w:hideMark/>
          </w:tcPr>
          <w:p w14:paraId="663A3159" w14:textId="31AC8F6F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09" w:type="dxa"/>
            <w:vAlign w:val="bottom"/>
          </w:tcPr>
          <w:p w14:paraId="618407F6" w14:textId="41D839DD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2400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FCF60AE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CAAA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EBD8C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E7495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2F577BB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FF14B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CA1A1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6D573F30" w14:textId="0F6DEB82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720110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343AAF89" w14:textId="57DC2FC6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A6CDAC2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4D1122F6" w14:textId="0491D51C" w:rsidR="001A027B" w:rsidRPr="00283726" w:rsidRDefault="001A027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577131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6423CCB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5CEF796B" w14:textId="77777777" w:rsidTr="005F648B">
        <w:trPr>
          <w:trHeight w:val="285"/>
        </w:trPr>
        <w:tc>
          <w:tcPr>
            <w:tcW w:w="3313" w:type="dxa"/>
            <w:hideMark/>
          </w:tcPr>
          <w:p w14:paraId="1414CEB5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7D4AB63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63C57B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FE8A5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70EB4B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37299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1437BA5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EB31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C762D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2805B6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B6FD9A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FDC0E5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DDDFA3F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7D5E9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464F5F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03CABEB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29C302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CC782C5" w14:textId="77777777" w:rsidTr="005F648B">
        <w:trPr>
          <w:trHeight w:val="285"/>
        </w:trPr>
        <w:tc>
          <w:tcPr>
            <w:tcW w:w="3313" w:type="dxa"/>
            <w:hideMark/>
          </w:tcPr>
          <w:p w14:paraId="6A11DB61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4A1A0C7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645C8D6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A9FC1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D38DD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911E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F5BC09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DF8229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352F9F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4CDB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C9A8FC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8AF3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A0E78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0DF3DD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F5487F9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8F122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5CAB6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08FC6AB0" w14:textId="77777777" w:rsidTr="005F648B">
        <w:trPr>
          <w:trHeight w:val="285"/>
        </w:trPr>
        <w:tc>
          <w:tcPr>
            <w:tcW w:w="3313" w:type="dxa"/>
          </w:tcPr>
          <w:p w14:paraId="4CF0A39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46C0EAD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71FF08A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FFC16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4ECCEC9" w14:textId="7F485B81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36" w:type="dxa"/>
          </w:tcPr>
          <w:p w14:paraId="6BC5E5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204986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557B88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14FF335" w14:textId="0419DE87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vAlign w:val="bottom"/>
          </w:tcPr>
          <w:p w14:paraId="6332070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1438789" w14:textId="4CF3E03D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vAlign w:val="bottom"/>
          </w:tcPr>
          <w:p w14:paraId="66B341E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5F3F81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B8039AD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131A713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8E335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F96D87F" w14:textId="4CE0FFF3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227F2A" w:rsidRPr="00283726" w14:paraId="03B21837" w14:textId="77777777" w:rsidTr="005F648B">
        <w:trPr>
          <w:trHeight w:val="285"/>
        </w:trPr>
        <w:tc>
          <w:tcPr>
            <w:tcW w:w="3313" w:type="dxa"/>
          </w:tcPr>
          <w:p w14:paraId="5695A0CD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4546C18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67AFE7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81957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150D053" w14:textId="6970888B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36" w:type="dxa"/>
          </w:tcPr>
          <w:p w14:paraId="5454D9F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63BB6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BE63B4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A7DED8F" w14:textId="4F340D26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vAlign w:val="bottom"/>
          </w:tcPr>
          <w:p w14:paraId="2C0F791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8A44D2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30B20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12B71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AA42D2C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765ACB4" w14:textId="058D567E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517</w:t>
            </w:r>
          </w:p>
        </w:tc>
        <w:tc>
          <w:tcPr>
            <w:tcW w:w="240" w:type="dxa"/>
          </w:tcPr>
          <w:p w14:paraId="029F46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3594B7F" w14:textId="03271B4E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227F2A" w:rsidRPr="00283726" w14:paraId="06622C36" w14:textId="77777777" w:rsidTr="005F648B">
        <w:trPr>
          <w:trHeight w:val="285"/>
        </w:trPr>
        <w:tc>
          <w:tcPr>
            <w:tcW w:w="3313" w:type="dxa"/>
          </w:tcPr>
          <w:p w14:paraId="6257AEA0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8D3164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509853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4790E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98DC6A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0BCAD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2726F5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B25CAB3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3DDFF2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91877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07422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812B5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B69187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9DBDE2C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2E73B7E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BE20DD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A39CC5F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27B" w:rsidRPr="00283726" w14:paraId="557E00DC" w14:textId="77777777" w:rsidTr="005F648B">
        <w:trPr>
          <w:trHeight w:val="285"/>
        </w:trPr>
        <w:tc>
          <w:tcPr>
            <w:tcW w:w="3313" w:type="dxa"/>
          </w:tcPr>
          <w:p w14:paraId="7F46C2F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58B29C8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72AD6CE" w14:textId="6AA8424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36" w:type="dxa"/>
          </w:tcPr>
          <w:p w14:paraId="217F83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3EFA5E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BBD69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402388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E370683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019BCC" w14:textId="3C74BAA1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70" w:type="dxa"/>
          </w:tcPr>
          <w:p w14:paraId="28C28A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A3B822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C75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B41C658" w14:textId="5DB39A2C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51" w:type="dxa"/>
          </w:tcPr>
          <w:p w14:paraId="056306DF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430B57E0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537156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D3DC366" w14:textId="662856C5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5F2BB5" w:rsidRPr="00283726" w14:paraId="2C757E36" w14:textId="77777777" w:rsidTr="005F648B">
        <w:trPr>
          <w:trHeight w:val="285"/>
        </w:trPr>
        <w:tc>
          <w:tcPr>
            <w:tcW w:w="3313" w:type="dxa"/>
            <w:hideMark/>
          </w:tcPr>
          <w:p w14:paraId="5DF3EBD6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71AB4A8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35627EE" w14:textId="6C2320AC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36" w:type="dxa"/>
          </w:tcPr>
          <w:p w14:paraId="2B46B30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24FA82D" w14:textId="4CD9774F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034</w:t>
            </w:r>
          </w:p>
        </w:tc>
        <w:tc>
          <w:tcPr>
            <w:tcW w:w="236" w:type="dxa"/>
          </w:tcPr>
          <w:p w14:paraId="54F3B7D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17A3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91B7802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DC9D" w14:textId="5F24634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180</w:t>
            </w:r>
          </w:p>
        </w:tc>
        <w:tc>
          <w:tcPr>
            <w:tcW w:w="270" w:type="dxa"/>
            <w:vAlign w:val="bottom"/>
          </w:tcPr>
          <w:p w14:paraId="4D373E7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6517E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51DDB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B4950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DC6AAB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990726B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5824C6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2BA344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5B304CA9" w14:textId="77777777" w:rsidTr="005F648B">
        <w:trPr>
          <w:trHeight w:val="285"/>
        </w:trPr>
        <w:tc>
          <w:tcPr>
            <w:tcW w:w="3313" w:type="dxa"/>
          </w:tcPr>
          <w:p w14:paraId="3277AA5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33CECBC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F6D95E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1B656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180DEEA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8FBB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2CA7A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7281F7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4BC66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0699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73FC0D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D53FA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F8FF1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95F832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038436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97F333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FDBB80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CCEACE6" w14:textId="77777777" w:rsidTr="005F648B">
        <w:trPr>
          <w:trHeight w:val="285"/>
        </w:trPr>
        <w:tc>
          <w:tcPr>
            <w:tcW w:w="3313" w:type="dxa"/>
          </w:tcPr>
          <w:p w14:paraId="66F9D5D2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98CBEB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77E569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CDABD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14612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4739D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F8289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66E2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64C94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C073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9AEE03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DC802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A2C96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B9A949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444693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F85011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C881D0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6DB8B1B6" w14:textId="77777777" w:rsidTr="005F648B">
        <w:trPr>
          <w:trHeight w:val="285"/>
        </w:trPr>
        <w:tc>
          <w:tcPr>
            <w:tcW w:w="3313" w:type="dxa"/>
          </w:tcPr>
          <w:p w14:paraId="7FCBCA1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4814F30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6BD2F2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C61D6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56270B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8A680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4C5E60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171B3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C7BB54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6CD7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164680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F7B7A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14E273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E4427C2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7B61AD6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0306A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C60195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190880C2" w14:textId="77777777" w:rsidTr="005F648B">
        <w:trPr>
          <w:trHeight w:val="285"/>
        </w:trPr>
        <w:tc>
          <w:tcPr>
            <w:tcW w:w="3313" w:type="dxa"/>
          </w:tcPr>
          <w:p w14:paraId="6186878E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10B36EB" w14:textId="1F30A7CE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646912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3BD02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DAD29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22728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F90A6F9" w14:textId="11E6CA03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40" w:type="dxa"/>
            <w:vAlign w:val="bottom"/>
          </w:tcPr>
          <w:p w14:paraId="0B62509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5BA51D3" w14:textId="0BACFFCA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70" w:type="dxa"/>
            <w:vAlign w:val="bottom"/>
          </w:tcPr>
          <w:p w14:paraId="67E1E27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FBAE99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A1372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3CE9EF3" w14:textId="19B7F5F9" w:rsidR="001A027B" w:rsidRPr="00283726" w:rsidRDefault="00AB2614" w:rsidP="00F61058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8B4B5CF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17AF7E6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90CB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7D6DDD1" w14:textId="3520F65E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</w:tr>
      <w:tr w:rsidR="00315C68" w:rsidRPr="00283726" w14:paraId="2BF7A13E" w14:textId="77777777" w:rsidTr="005F648B">
        <w:trPr>
          <w:trHeight w:val="285"/>
        </w:trPr>
        <w:tc>
          <w:tcPr>
            <w:tcW w:w="3313" w:type="dxa"/>
          </w:tcPr>
          <w:p w14:paraId="7640402E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809" w:type="dxa"/>
          </w:tcPr>
          <w:p w14:paraId="19EB1D46" w14:textId="28A25F7B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BCEC3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3FF9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F58396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9E186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A1A086C" w14:textId="7E29FEA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240" w:type="dxa"/>
            <w:vAlign w:val="bottom"/>
          </w:tcPr>
          <w:p w14:paraId="13C1E025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C094CE" w14:textId="45966D84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270" w:type="dxa"/>
            <w:vAlign w:val="bottom"/>
          </w:tcPr>
          <w:p w14:paraId="6A19608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A97FB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38AA2D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9506BD" w14:textId="54495AD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830603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22E7285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038B1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7FACF83" w14:textId="3C97C9CE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</w:tr>
      <w:tr w:rsidR="00315C68" w:rsidRPr="00283726" w14:paraId="72AAE114" w14:textId="77777777" w:rsidTr="005F648B">
        <w:trPr>
          <w:trHeight w:val="285"/>
        </w:trPr>
        <w:tc>
          <w:tcPr>
            <w:tcW w:w="3313" w:type="dxa"/>
          </w:tcPr>
          <w:p w14:paraId="55F19A65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30BCEA7C" w14:textId="7835BCC2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A7C700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E3E7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C37394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9E55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E544BB5" w14:textId="415A0BD5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240" w:type="dxa"/>
            <w:vAlign w:val="bottom"/>
          </w:tcPr>
          <w:p w14:paraId="22E91EF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455DD1E" w14:textId="3E3AF523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270" w:type="dxa"/>
            <w:vAlign w:val="bottom"/>
          </w:tcPr>
          <w:p w14:paraId="4D10BD9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646F13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A0F29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B8797B8" w14:textId="28E6ED41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BD45A44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C97B62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349D2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47E0C4F" w14:textId="48F8BF44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</w:tr>
      <w:tr w:rsidR="00315C68" w:rsidRPr="00283726" w14:paraId="72E18888" w14:textId="77777777" w:rsidTr="005F648B">
        <w:trPr>
          <w:trHeight w:val="285"/>
        </w:trPr>
        <w:tc>
          <w:tcPr>
            <w:tcW w:w="3313" w:type="dxa"/>
          </w:tcPr>
          <w:p w14:paraId="2089A6D1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5BD15EC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A2E547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69F32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1A0F36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A7B6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B1F892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DCF4C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EA77A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09715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4E082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9A6E3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8335D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6B4FDE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87D52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CDDCF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6A3542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6C69704E" w14:textId="77777777" w:rsidTr="005F648B">
        <w:trPr>
          <w:trHeight w:val="285"/>
        </w:trPr>
        <w:tc>
          <w:tcPr>
            <w:tcW w:w="3313" w:type="dxa"/>
          </w:tcPr>
          <w:p w14:paraId="513FB42E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3F01C6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D7E977F" w14:textId="3351D076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236" w:type="dxa"/>
          </w:tcPr>
          <w:p w14:paraId="7C86DB8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CA15FC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E5228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26958F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E872572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1B449D9" w14:textId="3FC4D146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270" w:type="dxa"/>
            <w:vAlign w:val="bottom"/>
          </w:tcPr>
          <w:p w14:paraId="2C81F5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C56FA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5A181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85BE952" w14:textId="5D976C86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251" w:type="dxa"/>
            <w:vAlign w:val="bottom"/>
          </w:tcPr>
          <w:p w14:paraId="7912F85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7CEB3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FC218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43E12F0" w14:textId="4388107E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</w:tr>
      <w:tr w:rsidR="00E947BC" w:rsidRPr="00283726" w14:paraId="0FE8AC15" w14:textId="77777777" w:rsidTr="005F648B">
        <w:trPr>
          <w:trHeight w:val="285"/>
        </w:trPr>
        <w:tc>
          <w:tcPr>
            <w:tcW w:w="3313" w:type="dxa"/>
          </w:tcPr>
          <w:p w14:paraId="2406487D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017A97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6CD3410" w14:textId="53C60A3D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399</w:t>
            </w:r>
          </w:p>
        </w:tc>
        <w:tc>
          <w:tcPr>
            <w:tcW w:w="236" w:type="dxa"/>
          </w:tcPr>
          <w:p w14:paraId="495330F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78B385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FC768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C29F4" w14:textId="26E92E38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</w:t>
            </w:r>
          </w:p>
        </w:tc>
        <w:tc>
          <w:tcPr>
            <w:tcW w:w="240" w:type="dxa"/>
            <w:vAlign w:val="bottom"/>
          </w:tcPr>
          <w:p w14:paraId="7CC25AB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F1FF5" w14:textId="1E3A02F0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704</w:t>
            </w:r>
          </w:p>
        </w:tc>
        <w:tc>
          <w:tcPr>
            <w:tcW w:w="270" w:type="dxa"/>
            <w:vAlign w:val="bottom"/>
          </w:tcPr>
          <w:p w14:paraId="1019CF0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928DF6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0FE0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C2311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70526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816F9F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802E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82FB1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EFC3193" w14:textId="6271E0C0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7"/>
        <w:gridCol w:w="1480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9479E4" w:rsidRPr="00283726" w14:paraId="25778465" w14:textId="77777777" w:rsidTr="00F37AC8">
        <w:trPr>
          <w:trHeight w:val="285"/>
          <w:tblHeader/>
        </w:trPr>
        <w:tc>
          <w:tcPr>
            <w:tcW w:w="3313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028E3AEF" w14:textId="5EE099B2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4CAFD364" w14:textId="77777777" w:rsidTr="005F648B">
        <w:trPr>
          <w:trHeight w:val="285"/>
          <w:tblHeader/>
        </w:trPr>
        <w:tc>
          <w:tcPr>
            <w:tcW w:w="3313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87E35">
            <w:pPr>
              <w:pStyle w:val="acctfourfigures"/>
              <w:tabs>
                <w:tab w:val="left" w:pos="720"/>
              </w:tabs>
              <w:spacing w:line="240" w:lineRule="atLeast"/>
              <w:ind w:left="-117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72E33E64" w14:textId="77777777" w:rsidTr="005F648B">
        <w:trPr>
          <w:trHeight w:val="285"/>
          <w:tblHeader/>
        </w:trPr>
        <w:tc>
          <w:tcPr>
            <w:tcW w:w="3313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F2BB5" w:rsidRPr="00283726" w14:paraId="6B3D90E4" w14:textId="77777777" w:rsidTr="00F37AC8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12DD64F0" w14:textId="6F28C771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09" w:type="dxa"/>
            <w:vAlign w:val="bottom"/>
          </w:tcPr>
          <w:p w14:paraId="52760029" w14:textId="6F3703F6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10D0BE2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F37AC8">
        <w:trPr>
          <w:trHeight w:val="285"/>
        </w:trPr>
        <w:tc>
          <w:tcPr>
            <w:tcW w:w="3313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1D7AA4B" w14:textId="77777777" w:rsidTr="00F37AC8">
        <w:trPr>
          <w:trHeight w:val="285"/>
        </w:trPr>
        <w:tc>
          <w:tcPr>
            <w:tcW w:w="3313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307F8BF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282A312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C0FC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4E781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8E9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E1019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E298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67BC91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13652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7B9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5750B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C0FE6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DED476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DA2A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6A778F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3F1EB0A" w14:textId="77777777" w:rsidTr="00F37AC8">
        <w:trPr>
          <w:trHeight w:val="285"/>
        </w:trPr>
        <w:tc>
          <w:tcPr>
            <w:tcW w:w="3313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73667520" w14:textId="6A13BF05" w:rsidR="005F648B" w:rsidRPr="00283726" w:rsidRDefault="00385E66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CA841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1DDAA6BC" w14:textId="2409E837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236" w:type="dxa"/>
            <w:vAlign w:val="bottom"/>
          </w:tcPr>
          <w:p w14:paraId="683B46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503CC50" w14:textId="67963F11" w:rsidR="005F648B" w:rsidRPr="00283726" w:rsidRDefault="00385E6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C1ED95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3C442C5" w14:textId="1831D248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EF633B8" w14:textId="4CBA140D" w:rsidR="005F648B" w:rsidRPr="00283726" w:rsidRDefault="00385E6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2AD3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F0EA81" w14:textId="19A019C8" w:rsidR="005F648B" w:rsidRPr="00283726" w:rsidRDefault="00385E66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C6125D6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5F56DD0" w14:textId="4D76F83C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774</w:t>
            </w:r>
          </w:p>
        </w:tc>
        <w:tc>
          <w:tcPr>
            <w:tcW w:w="240" w:type="dxa"/>
            <w:vAlign w:val="bottom"/>
          </w:tcPr>
          <w:p w14:paraId="1382B42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8454197" w14:textId="1046CC50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</w:tr>
      <w:tr w:rsidR="004A15F1" w:rsidRPr="00283726" w14:paraId="3528A193" w14:textId="77777777" w:rsidTr="00F37AC8">
        <w:trPr>
          <w:trHeight w:val="285"/>
        </w:trPr>
        <w:tc>
          <w:tcPr>
            <w:tcW w:w="3313" w:type="dxa"/>
          </w:tcPr>
          <w:p w14:paraId="62D2A66A" w14:textId="2AE655FC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2E76093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4CDD1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CCAD8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E29C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C9D827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A267D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E75A87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99F1EE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1870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6569C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CDC63F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83B3C8D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38EA2A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2028157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35F7276E" w14:textId="77777777" w:rsidTr="00F37AC8">
        <w:trPr>
          <w:trHeight w:val="285"/>
        </w:trPr>
        <w:tc>
          <w:tcPr>
            <w:tcW w:w="3313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0E97295" w14:textId="2747B58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237" w:type="dxa"/>
          </w:tcPr>
          <w:p w14:paraId="76DDAA3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0D93736" w14:textId="70CF612C" w:rsidR="005F648B" w:rsidRPr="00283726" w:rsidRDefault="00385E66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7E4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4D6524A9" w14:textId="5ECFBCD5" w:rsidR="005F648B" w:rsidRPr="00283726" w:rsidRDefault="00385E6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3C41F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EBC2B2C" w14:textId="55CDF584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270" w:type="dxa"/>
          </w:tcPr>
          <w:p w14:paraId="43D13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BC083E0" w14:textId="012EE05F" w:rsidR="005F648B" w:rsidRPr="00283726" w:rsidRDefault="00385E6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8FFE3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6197082" w14:textId="07BB3DD1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251" w:type="dxa"/>
          </w:tcPr>
          <w:p w14:paraId="08FDF8DB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240A3EE" w14:textId="023AA140" w:rsidR="005F648B" w:rsidRPr="00283726" w:rsidRDefault="00385E66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4DDA80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6848BE1" w14:textId="524609B6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</w:tr>
      <w:tr w:rsidR="005F2BB5" w:rsidRPr="00283726" w14:paraId="63F3BBDB" w14:textId="77777777" w:rsidTr="00F37AC8">
        <w:trPr>
          <w:trHeight w:val="285"/>
        </w:trPr>
        <w:tc>
          <w:tcPr>
            <w:tcW w:w="3313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74A17E69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237" w:type="dxa"/>
          </w:tcPr>
          <w:p w14:paraId="38D4FB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2330E5DB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236" w:type="dxa"/>
          </w:tcPr>
          <w:p w14:paraId="5F08D5C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2A008364" w:rsidR="005F648B" w:rsidRPr="00283726" w:rsidRDefault="003877F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A8AD9D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0669EBE9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933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44416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0567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A0DF0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98EF4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E213C0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09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D11A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26047B02" w14:textId="77777777" w:rsidTr="00F37AC8">
        <w:trPr>
          <w:trHeight w:val="285"/>
        </w:trPr>
        <w:tc>
          <w:tcPr>
            <w:tcW w:w="3313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6B56ED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DD25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double" w:sz="4" w:space="0" w:color="auto"/>
            </w:tcBorders>
          </w:tcPr>
          <w:p w14:paraId="3EE4933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1414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72583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3DEEC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3628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BDD1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F0901C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957839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1E9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1CCB9E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57872C2" w14:textId="77777777" w:rsidTr="00F37AC8">
        <w:trPr>
          <w:trHeight w:val="285"/>
        </w:trPr>
        <w:tc>
          <w:tcPr>
            <w:tcW w:w="3313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CA49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29C6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7B100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7F66E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E9BEE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1F801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681E3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58430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43C7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2373F2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7F36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5CA892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BBD1B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86929E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D0AE498" w14:textId="77777777" w:rsidTr="00F37AC8">
        <w:trPr>
          <w:trHeight w:val="285"/>
        </w:trPr>
        <w:tc>
          <w:tcPr>
            <w:tcW w:w="3313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1F3322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D7C1B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52F17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09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34A209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22F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377327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B4D6E4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8D44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8AF70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34081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727ECF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1BAB4E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2BB78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5D3DE73A" w14:textId="77777777" w:rsidTr="00F37AC8">
        <w:trPr>
          <w:trHeight w:val="285"/>
        </w:trPr>
        <w:tc>
          <w:tcPr>
            <w:tcW w:w="3313" w:type="dxa"/>
          </w:tcPr>
          <w:p w14:paraId="25F0A577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1C087EA7" w14:textId="6C9DD1FB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CEF9DE5" w14:textId="7BA3EF94" w:rsidR="005F648B" w:rsidRPr="00283726" w:rsidRDefault="00385E6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8909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748B185" w14:textId="776F660F" w:rsidR="005F648B" w:rsidRPr="00283726" w:rsidRDefault="0074477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F0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2F8CD65" w14:textId="54178E6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7447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40" w:type="dxa"/>
            <w:vAlign w:val="bottom"/>
          </w:tcPr>
          <w:p w14:paraId="7DEC851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5BB992D" w14:textId="2B950B58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7447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70" w:type="dxa"/>
            <w:vAlign w:val="bottom"/>
          </w:tcPr>
          <w:p w14:paraId="38F0461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4BCB13F" w14:textId="0A715C77" w:rsidR="005F648B" w:rsidRPr="00283726" w:rsidRDefault="00B7067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E8AB2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9FA0AE5" w14:textId="31BF5C62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CD2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251" w:type="dxa"/>
            <w:vAlign w:val="bottom"/>
          </w:tcPr>
          <w:p w14:paraId="1880E157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3517A88" w14:textId="6322B099" w:rsidR="005F648B" w:rsidRPr="00283726" w:rsidRDefault="00CD272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7D688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C4063B5" w14:textId="4CCC9BB1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CD27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</w:tr>
      <w:tr w:rsidR="00315C68" w:rsidRPr="00283726" w14:paraId="21A74394" w14:textId="77777777" w:rsidTr="002A66CA">
        <w:trPr>
          <w:trHeight w:val="285"/>
        </w:trPr>
        <w:tc>
          <w:tcPr>
            <w:tcW w:w="3313" w:type="dxa"/>
          </w:tcPr>
          <w:p w14:paraId="2ADC790F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671CF7E2" w14:textId="7D8D75B4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D5E8539" w14:textId="5B2B0CE1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29B9A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1C4A66A" w14:textId="3C3FD231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133C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A9C627D" w14:textId="40636CC9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97D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240" w:type="dxa"/>
            <w:vAlign w:val="bottom"/>
          </w:tcPr>
          <w:p w14:paraId="7C7B1F49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A6C3779" w14:textId="787CA3EE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97D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4498CB7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4C34C88" w14:textId="3F5118F4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5BDA3E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5D05863" w14:textId="5A6F42B4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A46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DB9BF8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7FB2FF1" w14:textId="25373105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B08E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740F296" w14:textId="0C635212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864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</w:tr>
      <w:tr w:rsidR="00315C68" w:rsidRPr="00283726" w14:paraId="307A8F83" w14:textId="77777777" w:rsidTr="00B97D65">
        <w:trPr>
          <w:trHeight w:val="285"/>
        </w:trPr>
        <w:tc>
          <w:tcPr>
            <w:tcW w:w="3313" w:type="dxa"/>
          </w:tcPr>
          <w:p w14:paraId="28D84B80" w14:textId="77777777" w:rsidR="00B97D65" w:rsidRPr="00283726" w:rsidRDefault="00B97D65" w:rsidP="00B97D65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0CD532F6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10C9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210D48E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5B36126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A2B95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6ADCE00" w14:textId="138FB14F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C485B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24B2576" w14:textId="1BEAA384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E8E121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C1190D8" w14:textId="38EDF55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EE90D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337C1B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0EED62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0B59E19" w14:textId="513D54E0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7EE23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8B986F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409CE08E" w14:textId="77777777" w:rsidTr="00F37AC8">
        <w:trPr>
          <w:trHeight w:val="285"/>
        </w:trPr>
        <w:tc>
          <w:tcPr>
            <w:tcW w:w="3313" w:type="dxa"/>
          </w:tcPr>
          <w:p w14:paraId="68E064C3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0386745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8291B58" w14:textId="510B53CB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7" w:type="dxa"/>
          </w:tcPr>
          <w:p w14:paraId="3C0AE99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9B031E8" w14:textId="24F3E909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7741E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5285D10" w14:textId="064782BD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8870B5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FCB3BAF" w14:textId="54F07DE0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70" w:type="dxa"/>
            <w:vAlign w:val="bottom"/>
          </w:tcPr>
          <w:p w14:paraId="22BD871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BF32629" w14:textId="0933740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D95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39D043E" w14:textId="5E22FCD5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51" w:type="dxa"/>
            <w:vAlign w:val="bottom"/>
          </w:tcPr>
          <w:p w14:paraId="49B8961D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63BD56" w14:textId="5F6BA363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636E2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B867756" w14:textId="64A41A47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E947BC" w:rsidRPr="00283726" w14:paraId="78B3DF9C" w14:textId="77777777" w:rsidTr="00F37AC8">
        <w:trPr>
          <w:trHeight w:val="285"/>
        </w:trPr>
        <w:tc>
          <w:tcPr>
            <w:tcW w:w="3313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02262171" w:rsidR="00B97D65" w:rsidRPr="00283726" w:rsidRDefault="00AB2614" w:rsidP="00B97D65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37" w:type="dxa"/>
          </w:tcPr>
          <w:p w14:paraId="6C2320FA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221BF0D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A1C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7D5C66E7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="00B97D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870</w:t>
            </w:r>
          </w:p>
        </w:tc>
        <w:tc>
          <w:tcPr>
            <w:tcW w:w="240" w:type="dxa"/>
            <w:vAlign w:val="bottom"/>
          </w:tcPr>
          <w:p w14:paraId="6A6FA51C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32031CE6" w:rsidR="00B97D65" w:rsidRPr="00283726" w:rsidRDefault="00AB261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="00C87E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885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2F19A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8080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B584DF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B37503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09CD919" w14:textId="77777777" w:rsidR="00B97D65" w:rsidRPr="00283726" w:rsidRDefault="00B97D65" w:rsidP="00B97D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4141D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E8894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9479E4" w:rsidRPr="00283726" w14:paraId="6F43D6A8" w14:textId="77777777" w:rsidTr="00F37AC8">
        <w:trPr>
          <w:trHeight w:val="285"/>
          <w:tblHeader/>
        </w:trPr>
        <w:tc>
          <w:tcPr>
            <w:tcW w:w="3313" w:type="dxa"/>
            <w:vAlign w:val="bottom"/>
          </w:tcPr>
          <w:p w14:paraId="64FAF688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AD0A6BC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01994049" w14:textId="7F7D3558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610F34C7" w14:textId="77777777" w:rsidTr="005F648B">
        <w:trPr>
          <w:trHeight w:val="285"/>
          <w:tblHeader/>
        </w:trPr>
        <w:tc>
          <w:tcPr>
            <w:tcW w:w="3313" w:type="dxa"/>
            <w:vAlign w:val="bottom"/>
          </w:tcPr>
          <w:p w14:paraId="12674B42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1FBEEFE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7B0745D7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281CF98C" w14:textId="77777777" w:rsidTr="005F648B">
        <w:trPr>
          <w:trHeight w:val="285"/>
          <w:tblHeader/>
        </w:trPr>
        <w:tc>
          <w:tcPr>
            <w:tcW w:w="3313" w:type="dxa"/>
            <w:vAlign w:val="bottom"/>
          </w:tcPr>
          <w:p w14:paraId="1F6890E2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98AF8B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374F47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D3BE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8122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F2BB5" w:rsidRPr="00283726" w14:paraId="25186D9F" w14:textId="77777777" w:rsidTr="004072F9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7A9E3D1B" w14:textId="73D6208E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09" w:type="dxa"/>
            <w:vAlign w:val="bottom"/>
          </w:tcPr>
          <w:p w14:paraId="239B3F6E" w14:textId="10B094D8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D13F0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D52A1C5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4FCA0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2C5BD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CC3F8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4AD80D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33D86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0282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260A499" w14:textId="4F923668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0976F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C94CDA2" w14:textId="7F546FAE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03A1ADB4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C9175E7" w14:textId="18A27B6F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36522D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79F7738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2F53C1B7" w14:textId="77777777" w:rsidTr="005F648B">
        <w:trPr>
          <w:trHeight w:val="285"/>
        </w:trPr>
        <w:tc>
          <w:tcPr>
            <w:tcW w:w="3313" w:type="dxa"/>
            <w:hideMark/>
          </w:tcPr>
          <w:p w14:paraId="3532233C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5F7E90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5807166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8B0CE6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07AD24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E10DD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EDBA441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39143A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C9BAE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414D9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A70960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7A80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E355A65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FD9D6B1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30E23D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08192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5EE3A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B981A85" w14:textId="77777777" w:rsidTr="005F648B">
        <w:trPr>
          <w:trHeight w:val="285"/>
        </w:trPr>
        <w:tc>
          <w:tcPr>
            <w:tcW w:w="3313" w:type="dxa"/>
            <w:hideMark/>
          </w:tcPr>
          <w:p w14:paraId="3B3B5622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E64293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138E458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D189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575319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FB8A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BF490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4F9609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83BB17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14B03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5B8594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47222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F65F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9B9AA54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C83EA4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18099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34FB4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847EA9A" w14:textId="77777777" w:rsidTr="005F648B">
        <w:trPr>
          <w:trHeight w:val="285"/>
        </w:trPr>
        <w:tc>
          <w:tcPr>
            <w:tcW w:w="3313" w:type="dxa"/>
          </w:tcPr>
          <w:p w14:paraId="153E50B6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12AB1B47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49423F5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85EB6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5A51B6B" w14:textId="1105288F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236" w:type="dxa"/>
            <w:vAlign w:val="bottom"/>
          </w:tcPr>
          <w:p w14:paraId="0A19D6E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C5524A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96B9C8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06148BB" w14:textId="0E5065F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270" w:type="dxa"/>
            <w:vAlign w:val="bottom"/>
          </w:tcPr>
          <w:p w14:paraId="2F2FE54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7CC4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7B9E0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D69DC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137BE9E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2987D47" w14:textId="79566EBF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761</w:t>
            </w:r>
          </w:p>
        </w:tc>
        <w:tc>
          <w:tcPr>
            <w:tcW w:w="240" w:type="dxa"/>
            <w:vAlign w:val="bottom"/>
          </w:tcPr>
          <w:p w14:paraId="6F0AEA6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CE600F" w14:textId="49D5374C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4A15F1" w:rsidRPr="00283726" w14:paraId="71D9CB10" w14:textId="77777777" w:rsidTr="005F648B">
        <w:trPr>
          <w:trHeight w:val="285"/>
        </w:trPr>
        <w:tc>
          <w:tcPr>
            <w:tcW w:w="3313" w:type="dxa"/>
          </w:tcPr>
          <w:p w14:paraId="59FFF6E7" w14:textId="77777777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สินทรัพย์ทางการเงินไม่หมุนเวียน</w:t>
            </w:r>
          </w:p>
        </w:tc>
        <w:tc>
          <w:tcPr>
            <w:tcW w:w="809" w:type="dxa"/>
          </w:tcPr>
          <w:p w14:paraId="4BAFD76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33E7824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7EB5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3F10DC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F5623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4C5118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3F0B97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8AC70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69A2F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19E76D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42C38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7547B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F0DB71E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C36B7F1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A3B5B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22ADFD4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541511D6" w14:textId="77777777" w:rsidTr="005F648B">
        <w:trPr>
          <w:trHeight w:val="285"/>
        </w:trPr>
        <w:tc>
          <w:tcPr>
            <w:tcW w:w="3313" w:type="dxa"/>
          </w:tcPr>
          <w:p w14:paraId="4B50192D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5AE2B0A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59F1629" w14:textId="1CA02C58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36" w:type="dxa"/>
          </w:tcPr>
          <w:p w14:paraId="0321FE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A2E86D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F8B5D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165A72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C9F16A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3F211C" w14:textId="34219088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70" w:type="dxa"/>
          </w:tcPr>
          <w:p w14:paraId="21E612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25EB97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FDF5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7BE3A35" w14:textId="2807FB3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51" w:type="dxa"/>
          </w:tcPr>
          <w:p w14:paraId="07CBDFA5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34F6EF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0961ED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CDF3F7" w14:textId="7EB560BA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5F2BB5" w:rsidRPr="00283726" w14:paraId="0B97DC9E" w14:textId="77777777" w:rsidTr="005F648B">
        <w:trPr>
          <w:trHeight w:val="285"/>
        </w:trPr>
        <w:tc>
          <w:tcPr>
            <w:tcW w:w="3313" w:type="dxa"/>
            <w:hideMark/>
          </w:tcPr>
          <w:p w14:paraId="475A270B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6898A4D7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2F8AFC3" w14:textId="7AC63E75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597B95A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528B18E" w14:textId="75F21179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761</w:t>
            </w:r>
          </w:p>
        </w:tc>
        <w:tc>
          <w:tcPr>
            <w:tcW w:w="236" w:type="dxa"/>
          </w:tcPr>
          <w:p w14:paraId="35309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5CA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03E6AA9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E9B01" w14:textId="1F68C9B1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905</w:t>
            </w:r>
          </w:p>
        </w:tc>
        <w:tc>
          <w:tcPr>
            <w:tcW w:w="270" w:type="dxa"/>
            <w:vAlign w:val="bottom"/>
          </w:tcPr>
          <w:p w14:paraId="3ADD456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5BBC08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D4F1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2F5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611AED0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F6C3B66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62FB0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E833BB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62E941AE" w14:textId="77777777" w:rsidTr="005F648B">
        <w:trPr>
          <w:trHeight w:val="285"/>
        </w:trPr>
        <w:tc>
          <w:tcPr>
            <w:tcW w:w="3313" w:type="dxa"/>
          </w:tcPr>
          <w:p w14:paraId="5BF73EC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3730975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5E2B854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5D5D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630A083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E97DF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926D1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66F9E3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165B4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B9B4A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E5515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28D82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F93B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276A1C0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C280A8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28DDB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5CDCAC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90088D8" w14:textId="77777777" w:rsidTr="005F648B">
        <w:trPr>
          <w:trHeight w:val="285"/>
        </w:trPr>
        <w:tc>
          <w:tcPr>
            <w:tcW w:w="3313" w:type="dxa"/>
          </w:tcPr>
          <w:p w14:paraId="2989A70D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20DA545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2E29D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CB545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56E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8253C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DD4D90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997A6CF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9E719E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DAAB4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CE9D19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1B09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538A9C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9D5D27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AF90323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DFA4D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68E37D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8B48259" w14:textId="77777777" w:rsidTr="005F648B">
        <w:trPr>
          <w:trHeight w:val="285"/>
        </w:trPr>
        <w:tc>
          <w:tcPr>
            <w:tcW w:w="3313" w:type="dxa"/>
          </w:tcPr>
          <w:p w14:paraId="048EB59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D923A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23936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A0EC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F16C4D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8B057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B5D5C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A0626A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EEC6F9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821A6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D3C72E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1107A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F601FB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AD54DF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59DBAFE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1B5CC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7C3AC4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61E5943E" w14:textId="77777777" w:rsidTr="005F648B">
        <w:trPr>
          <w:trHeight w:val="285"/>
        </w:trPr>
        <w:tc>
          <w:tcPr>
            <w:tcW w:w="3313" w:type="dxa"/>
          </w:tcPr>
          <w:p w14:paraId="7FF95B68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1C34A523" w14:textId="614AE7ED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AAFE9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8BD66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4AC5ED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BE636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9F71F7B" w14:textId="14EB0AF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40" w:type="dxa"/>
            <w:vAlign w:val="bottom"/>
          </w:tcPr>
          <w:p w14:paraId="787FA81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45F9414" w14:textId="6F735D2B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70" w:type="dxa"/>
            <w:vAlign w:val="bottom"/>
          </w:tcPr>
          <w:p w14:paraId="71C09F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5B3E25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FF12B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47E2B5C" w14:textId="74A3468B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251" w:type="dxa"/>
            <w:vAlign w:val="bottom"/>
          </w:tcPr>
          <w:p w14:paraId="67522E54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6C838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A29039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27A88F8" w14:textId="52935853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</w:tr>
      <w:tr w:rsidR="00315C68" w:rsidRPr="00283726" w14:paraId="1C864753" w14:textId="77777777" w:rsidTr="005F648B">
        <w:trPr>
          <w:trHeight w:val="285"/>
        </w:trPr>
        <w:tc>
          <w:tcPr>
            <w:tcW w:w="3313" w:type="dxa"/>
          </w:tcPr>
          <w:p w14:paraId="3F74FBF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5F42794" w14:textId="11B0578D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29F064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BF828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2FFD84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19EF9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A096A18" w14:textId="67BAE923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40" w:type="dxa"/>
            <w:vAlign w:val="bottom"/>
          </w:tcPr>
          <w:p w14:paraId="4637E65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98BBC31" w14:textId="6AD096CD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30BF8CE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F8E33D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68A85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0EB92B" w14:textId="30EB25CF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51" w:type="dxa"/>
            <w:vAlign w:val="bottom"/>
          </w:tcPr>
          <w:p w14:paraId="26E27CD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9DD06B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F58ACC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7E8E42C" w14:textId="1A5CE911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315C68" w:rsidRPr="00283726" w14:paraId="3AD1EC7F" w14:textId="77777777" w:rsidTr="005F648B">
        <w:trPr>
          <w:trHeight w:val="285"/>
        </w:trPr>
        <w:tc>
          <w:tcPr>
            <w:tcW w:w="3313" w:type="dxa"/>
          </w:tcPr>
          <w:p w14:paraId="666AFEBC" w14:textId="77777777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31BB6C5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E38B4C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07C085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158C7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EC2CD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07FF1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4FFA4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241859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AE6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CCE7E5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D202C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C0B1E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A76CF0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AF20C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2D7529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989140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77E0B63C" w14:textId="77777777" w:rsidTr="005F648B">
        <w:trPr>
          <w:trHeight w:val="285"/>
        </w:trPr>
        <w:tc>
          <w:tcPr>
            <w:tcW w:w="3313" w:type="dxa"/>
          </w:tcPr>
          <w:p w14:paraId="226A851A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6B80FC6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E60D476" w14:textId="68BFAE95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</w:tcPr>
          <w:p w14:paraId="73C39E3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29A6F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A7726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7DCB29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8BBDDD0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A394CAD" w14:textId="49820EDF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70" w:type="dxa"/>
            <w:vAlign w:val="bottom"/>
          </w:tcPr>
          <w:p w14:paraId="333F7A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53AA34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9606F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95684C" w14:textId="042E69E6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51" w:type="dxa"/>
            <w:vAlign w:val="bottom"/>
          </w:tcPr>
          <w:p w14:paraId="39CF2B83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BC51C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3EFBB7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EF8BFBF" w14:textId="610ED77A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E947BC" w:rsidRPr="00283726" w14:paraId="7F00C69A" w14:textId="77777777" w:rsidTr="005F648B">
        <w:trPr>
          <w:trHeight w:val="285"/>
        </w:trPr>
        <w:tc>
          <w:tcPr>
            <w:tcW w:w="3313" w:type="dxa"/>
          </w:tcPr>
          <w:p w14:paraId="02BC1050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03CA91E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D4CE1CF" w14:textId="2B848961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</w:tcPr>
          <w:p w14:paraId="597F68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7E659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0A222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DEF44" w14:textId="4A7C4815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="005F648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891</w:t>
            </w:r>
          </w:p>
        </w:tc>
        <w:tc>
          <w:tcPr>
            <w:tcW w:w="240" w:type="dxa"/>
            <w:vAlign w:val="bottom"/>
          </w:tcPr>
          <w:p w14:paraId="7D60D22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02D4" w14:textId="439F029D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="005F648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</w:p>
        </w:tc>
        <w:tc>
          <w:tcPr>
            <w:tcW w:w="270" w:type="dxa"/>
            <w:vAlign w:val="bottom"/>
          </w:tcPr>
          <w:p w14:paraId="52583EC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E6D483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790DD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16095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4703214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F3E1863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A4F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41544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9C76FE5" w14:textId="77777777" w:rsidR="00232F94" w:rsidRPr="00C840F5" w:rsidRDefault="00232F94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="Angsana New" w:hint="cs"/>
          <w:sz w:val="29"/>
          <w:szCs w:val="29"/>
          <w:cs/>
          <w:lang w:bidi="th-TH"/>
        </w:rPr>
        <w:t>ไม่มีการเปลี่ยนแปลง</w:t>
      </w:r>
      <w:r w:rsidRPr="00C840F5">
        <w:rPr>
          <w:rFonts w:asciiTheme="majorBidi" w:hAnsiTheme="majorBidi" w:cs="Angsana New" w:hint="cs"/>
          <w:sz w:val="29"/>
          <w:szCs w:val="29"/>
          <w:cs/>
          <w:lang w:bidi="th-TH"/>
        </w:rPr>
        <w:t>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>
        <w:rPr>
          <w:rFonts w:asciiTheme="majorBidi" w:hAnsiTheme="majorBidi" w:cs="Angsana New" w:hint="cs"/>
          <w:sz w:val="29"/>
          <w:szCs w:val="29"/>
          <w:cs/>
          <w:lang w:bidi="th-TH"/>
        </w:rPr>
        <w:t>ที่มีนัยสำคัญระหว่างงวด</w:t>
      </w:r>
    </w:p>
    <w:p w14:paraId="6DDC0230" w14:textId="7A38EAE5" w:rsidR="00232F94" w:rsidRPr="00283726" w:rsidRDefault="00232F9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232F94" w:rsidRPr="00283726" w:rsidSect="001A027B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854FE5" w14:textId="5D33FEA9" w:rsidR="00A911E8" w:rsidRPr="00283726" w:rsidRDefault="00E22A6D" w:rsidP="00CF4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0A4FBEF9" w14:textId="18D3C22C" w:rsidR="00DC3EE7" w:rsidRPr="00283726" w:rsidRDefault="00DC3EE7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02"/>
        <w:gridCol w:w="271"/>
        <w:gridCol w:w="1079"/>
        <w:gridCol w:w="236"/>
        <w:gridCol w:w="1141"/>
        <w:gridCol w:w="270"/>
        <w:gridCol w:w="1080"/>
        <w:gridCol w:w="270"/>
        <w:gridCol w:w="1089"/>
      </w:tblGrid>
      <w:tr w:rsidR="002C4659" w:rsidRPr="00283726" w14:paraId="16D9C359" w14:textId="77777777" w:rsidTr="000524D3">
        <w:trPr>
          <w:trHeight w:hRule="exact" w:val="360"/>
        </w:trPr>
        <w:tc>
          <w:tcPr>
            <w:tcW w:w="4302" w:type="dxa"/>
          </w:tcPr>
          <w:p w14:paraId="03F43330" w14:textId="77777777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4A5C6758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F56991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DFCE45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1EF90ACE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4"/>
            <w:hideMark/>
          </w:tcPr>
          <w:p w14:paraId="53203D3A" w14:textId="77777777" w:rsidR="002C4659" w:rsidRPr="00283726" w:rsidRDefault="002C4659" w:rsidP="00107252">
            <w:pPr>
              <w:tabs>
                <w:tab w:val="clear" w:pos="227"/>
                <w:tab w:val="clear" w:pos="2807"/>
                <w:tab w:val="clear" w:pos="3515"/>
                <w:tab w:val="left" w:pos="0"/>
                <w:tab w:val="left" w:pos="540"/>
                <w:tab w:val="left" w:pos="2509"/>
                <w:tab w:val="left" w:pos="3043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70BBA" w:rsidRPr="00283726" w14:paraId="18AE7671" w14:textId="77777777" w:rsidTr="005A42CD">
        <w:trPr>
          <w:trHeight w:hRule="exact" w:val="360"/>
        </w:trPr>
        <w:tc>
          <w:tcPr>
            <w:tcW w:w="4302" w:type="dxa"/>
          </w:tcPr>
          <w:p w14:paraId="3B27E8AD" w14:textId="77777777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516094C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F50EC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7E803CEE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4659" w:rsidRPr="00283726" w14:paraId="08F31EDE" w14:textId="77777777" w:rsidTr="005A42CD">
        <w:trPr>
          <w:trHeight w:hRule="exact" w:val="360"/>
        </w:trPr>
        <w:tc>
          <w:tcPr>
            <w:tcW w:w="4302" w:type="dxa"/>
          </w:tcPr>
          <w:p w14:paraId="780289D1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46DFCAE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6" w:type="dxa"/>
            <w:gridSpan w:val="3"/>
          </w:tcPr>
          <w:p w14:paraId="5A836C76" w14:textId="77777777" w:rsidR="002C4659" w:rsidRPr="00283726" w:rsidRDefault="002C4659" w:rsidP="001072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CF1E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hideMark/>
          </w:tcPr>
          <w:p w14:paraId="2AEAB373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970BBA" w:rsidRPr="00283726" w14:paraId="48A20883" w14:textId="77777777" w:rsidTr="005A42CD">
        <w:trPr>
          <w:trHeight w:hRule="exact" w:val="360"/>
        </w:trPr>
        <w:tc>
          <w:tcPr>
            <w:tcW w:w="4302" w:type="dxa"/>
          </w:tcPr>
          <w:p w14:paraId="71F3E730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4F913A6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3A0D8" w14:textId="77777777" w:rsidR="002C4659" w:rsidRPr="00283726" w:rsidRDefault="002C4659" w:rsidP="0010725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38EE5AA2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7BC5D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970BBA" w:rsidRPr="00283726" w14:paraId="28D6F155" w14:textId="77777777" w:rsidTr="000524D3">
        <w:trPr>
          <w:trHeight w:hRule="exact" w:val="372"/>
        </w:trPr>
        <w:tc>
          <w:tcPr>
            <w:tcW w:w="4302" w:type="dxa"/>
          </w:tcPr>
          <w:p w14:paraId="52901617" w14:textId="77777777" w:rsidR="000524D3" w:rsidRPr="00283726" w:rsidRDefault="000524D3" w:rsidP="00052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CAC435F" w14:textId="77777777" w:rsidR="000524D3" w:rsidRPr="00283726" w:rsidRDefault="000524D3" w:rsidP="000524D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7A19D9A" w14:textId="577FCFA1" w:rsidR="000524D3" w:rsidRPr="00283726" w:rsidRDefault="00AB2614" w:rsidP="000524D3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E281429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329A1C12" w14:textId="759FB7E0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524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D33BAB3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8E4EE7" w14:textId="2DCB4CEB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275C0A6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7A6C53C7" w14:textId="5939D6EC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947BC" w:rsidRPr="00283726" w14:paraId="73299188" w14:textId="77777777" w:rsidTr="000524D3">
        <w:trPr>
          <w:trHeight w:val="372"/>
        </w:trPr>
        <w:tc>
          <w:tcPr>
            <w:tcW w:w="4302" w:type="dxa"/>
          </w:tcPr>
          <w:p w14:paraId="0B2D636F" w14:textId="77777777" w:rsidR="000524D3" w:rsidRPr="00283726" w:rsidRDefault="000524D3" w:rsidP="00052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74C44A1" w14:textId="77777777" w:rsidR="000524D3" w:rsidRPr="00283726" w:rsidRDefault="000524D3" w:rsidP="000524D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F1D43D" w14:textId="3FC9BA5C" w:rsidR="000524D3" w:rsidRPr="00283726" w:rsidRDefault="00AB2614" w:rsidP="000524D3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F681CC0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3BD80" w14:textId="32A531C3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Merge w:val="restart"/>
            <w:hideMark/>
          </w:tcPr>
          <w:p w14:paraId="0E29C9D8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11E22" w14:textId="7DEDDF8C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5E072C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5F08A" w14:textId="5E08350A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947BC" w:rsidRPr="00283726" w14:paraId="1F95C15A" w14:textId="77777777" w:rsidTr="000524D3">
        <w:trPr>
          <w:trHeight w:hRule="exact" w:val="165"/>
        </w:trPr>
        <w:tc>
          <w:tcPr>
            <w:tcW w:w="4302" w:type="dxa"/>
          </w:tcPr>
          <w:p w14:paraId="1CC0FF7A" w14:textId="77777777" w:rsidR="000524D3" w:rsidRPr="00283726" w:rsidRDefault="000524D3" w:rsidP="000524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315AE15" w14:textId="77777777" w:rsidR="000524D3" w:rsidRPr="00283726" w:rsidRDefault="000524D3" w:rsidP="000524D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42F66" w14:textId="77777777" w:rsidR="000524D3" w:rsidRPr="00283726" w:rsidRDefault="000524D3" w:rsidP="000524D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B38BE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C9EF3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2F8AA685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318C6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7A69AD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F488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79E4" w:rsidRPr="00283726" w14:paraId="686E72C1" w14:textId="77777777" w:rsidTr="000524D3">
        <w:trPr>
          <w:trHeight w:hRule="exact" w:val="360"/>
        </w:trPr>
        <w:tc>
          <w:tcPr>
            <w:tcW w:w="4302" w:type="dxa"/>
          </w:tcPr>
          <w:p w14:paraId="683A56DD" w14:textId="5A0AE4BC" w:rsidR="000524D3" w:rsidRPr="00283726" w:rsidRDefault="00B641C3" w:rsidP="003C2E7B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271" w:type="dxa"/>
          </w:tcPr>
          <w:p w14:paraId="2123517A" w14:textId="77777777" w:rsidR="000524D3" w:rsidRPr="00283726" w:rsidRDefault="000524D3" w:rsidP="000524D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2F96C17" w14:textId="5590B0B9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23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36" w:type="dxa"/>
          </w:tcPr>
          <w:p w14:paraId="15B4A618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E54A43C" w14:textId="2147EB83" w:rsidR="000524D3" w:rsidRPr="00283726" w:rsidRDefault="00AB2614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vMerge/>
            <w:vAlign w:val="center"/>
          </w:tcPr>
          <w:p w14:paraId="202D7082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1F57C" w14:textId="32755F81" w:rsidR="000524D3" w:rsidRPr="00283726" w:rsidRDefault="00AB2614" w:rsidP="001E2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1F7349C0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E10AF7" w14:textId="03AFD0FF" w:rsidR="000524D3" w:rsidRPr="00283726" w:rsidRDefault="00AB2614" w:rsidP="001E284C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9479E4" w:rsidRPr="00283726" w14:paraId="2FFAFF7A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70354BD3" w14:textId="6E732A5C" w:rsidR="000524D3" w:rsidRPr="00283726" w:rsidRDefault="000524D3" w:rsidP="003C2E7B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47AAC534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D5C36ED" w14:textId="6F70E49D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3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36" w:type="dxa"/>
          </w:tcPr>
          <w:p w14:paraId="55B41689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hideMark/>
          </w:tcPr>
          <w:p w14:paraId="78D16A18" w14:textId="26B3C8FC" w:rsidR="000524D3" w:rsidRPr="00283726" w:rsidRDefault="00AB2614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vMerge/>
            <w:vAlign w:val="center"/>
            <w:hideMark/>
          </w:tcPr>
          <w:p w14:paraId="14E0233E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4B333" w14:textId="778C95AC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04B95C7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5EBDBCA5" w14:textId="486981D4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9479E4" w:rsidRPr="00283726" w14:paraId="498BFD77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4B27B69F" w14:textId="518F0753" w:rsidR="000524D3" w:rsidRPr="00283726" w:rsidRDefault="000524D3" w:rsidP="003C2E7B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4D95E0A8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D86048" w14:textId="56310A7F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3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36" w:type="dxa"/>
          </w:tcPr>
          <w:p w14:paraId="4CF25610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hideMark/>
          </w:tcPr>
          <w:p w14:paraId="07DC8E97" w14:textId="08211EB8" w:rsidR="000524D3" w:rsidRPr="00283726" w:rsidRDefault="00AB2614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vMerge/>
            <w:vAlign w:val="center"/>
            <w:hideMark/>
          </w:tcPr>
          <w:p w14:paraId="3356E41D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9FB49" w14:textId="3E82F75E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DA9F5B1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C43366E" w14:textId="03900779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E947BC" w:rsidRPr="00283726" w14:paraId="73A65B1D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1A87A077" w14:textId="272B61AA" w:rsidR="000524D3" w:rsidRPr="00283726" w:rsidRDefault="000524D3" w:rsidP="003C2E7B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6023ADBA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C90C3" w14:textId="2C3F00B3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33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36" w:type="dxa"/>
          </w:tcPr>
          <w:p w14:paraId="69DA5AA9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4ECB8" w14:textId="472F2CC9" w:rsidR="000524D3" w:rsidRPr="00283726" w:rsidRDefault="00AB2614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524D3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  <w:vMerge/>
            <w:vAlign w:val="center"/>
            <w:hideMark/>
          </w:tcPr>
          <w:p w14:paraId="1B8A3B31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D9374" w14:textId="0D59D557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20DE9C03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3F4E3" w14:textId="54178A77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5F2BB5" w:rsidRPr="00283726" w14:paraId="44CB1952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50025FA5" w14:textId="77777777" w:rsidR="000524D3" w:rsidRPr="00283726" w:rsidRDefault="000524D3" w:rsidP="003C2E7B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061C1D61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FBCF2" w14:textId="4B48BE3A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823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36" w:type="dxa"/>
          </w:tcPr>
          <w:p w14:paraId="2E207E49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997F6D" w14:textId="4F05B695" w:rsidR="000524D3" w:rsidRPr="00283726" w:rsidRDefault="00AB2614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0524D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  <w:vMerge/>
            <w:vAlign w:val="center"/>
            <w:hideMark/>
          </w:tcPr>
          <w:p w14:paraId="2EBA4853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555D2" w14:textId="7A2AE290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23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1F6A1F93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4A0C6A" w14:textId="75D3F538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524D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5F2BB5" w:rsidRPr="00283726" w14:paraId="6D80476B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3E973E53" w14:textId="77777777" w:rsidR="000524D3" w:rsidRPr="003C2E7B" w:rsidRDefault="000524D3" w:rsidP="003C2E7B">
            <w:pPr>
              <w:ind w:left="-113" w:firstLine="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2E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C2E7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1" w:type="dxa"/>
          </w:tcPr>
          <w:p w14:paraId="4B3EC055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1654FFA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9EE27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5F24130" w14:textId="77777777" w:rsidR="000524D3" w:rsidRPr="00283726" w:rsidRDefault="000524D3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39BB7AF2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686BB4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8D7C6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7A7250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BB5" w:rsidRPr="00283726" w14:paraId="63E100D6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6D40C456" w14:textId="77777777" w:rsidR="000524D3" w:rsidRPr="00283726" w:rsidRDefault="000524D3" w:rsidP="00523D60">
            <w:pPr>
              <w:ind w:left="-113" w:firstLine="55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68B909CE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A19B3" w14:textId="48175330" w:rsidR="000524D3" w:rsidRPr="00283726" w:rsidRDefault="0082338D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78B728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725D0" w14:textId="65232A9C" w:rsidR="000524D3" w:rsidRPr="00283726" w:rsidRDefault="000524D3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  <w:vAlign w:val="center"/>
            <w:hideMark/>
          </w:tcPr>
          <w:p w14:paraId="3C1283D0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7A7F1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2992D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4B17E9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BB5" w:rsidRPr="00283726" w14:paraId="40138C8E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49E9FE9D" w14:textId="77777777" w:rsidR="000524D3" w:rsidRPr="00283726" w:rsidRDefault="000524D3" w:rsidP="003C2E7B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30D9A3F4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39618" w14:textId="1D150CA2" w:rsidR="000524D3" w:rsidRPr="00283726" w:rsidRDefault="00AB2614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823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36" w:type="dxa"/>
          </w:tcPr>
          <w:p w14:paraId="7551D103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CC4611" w14:textId="4987D4DC" w:rsidR="000524D3" w:rsidRPr="00283726" w:rsidRDefault="00AB2614" w:rsidP="000524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0524D3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  <w:vMerge/>
            <w:vAlign w:val="center"/>
            <w:hideMark/>
          </w:tcPr>
          <w:p w14:paraId="5DA8DC41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6A0E6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777FD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32F5FB" w14:textId="77777777" w:rsidR="000524D3" w:rsidRPr="00283726" w:rsidRDefault="000524D3" w:rsidP="000524D3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1577C67" w14:textId="244C5DE0" w:rsidR="002C4659" w:rsidRPr="003F774C" w:rsidRDefault="002C4659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7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75"/>
        <w:gridCol w:w="271"/>
        <w:gridCol w:w="1079"/>
        <w:gridCol w:w="270"/>
        <w:gridCol w:w="1098"/>
        <w:gridCol w:w="270"/>
        <w:gridCol w:w="1116"/>
        <w:gridCol w:w="270"/>
        <w:gridCol w:w="1098"/>
      </w:tblGrid>
      <w:tr w:rsidR="002C4659" w:rsidRPr="00283726" w14:paraId="6D59F4D3" w14:textId="77777777" w:rsidTr="005A42CD">
        <w:trPr>
          <w:trHeight w:hRule="exact" w:val="360"/>
        </w:trPr>
        <w:tc>
          <w:tcPr>
            <w:tcW w:w="4275" w:type="dxa"/>
          </w:tcPr>
          <w:p w14:paraId="4903EC6A" w14:textId="3906B4EB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36918DA1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8F31B47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A38B3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30E16ED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4"/>
            <w:hideMark/>
          </w:tcPr>
          <w:p w14:paraId="1E924B28" w14:textId="77777777" w:rsidR="002C4659" w:rsidRPr="00283726" w:rsidRDefault="002C4659" w:rsidP="00107252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70BBA" w:rsidRPr="00283726" w14:paraId="284B310B" w14:textId="77777777" w:rsidTr="005A42CD">
        <w:trPr>
          <w:trHeight w:hRule="exact" w:val="360"/>
        </w:trPr>
        <w:tc>
          <w:tcPr>
            <w:tcW w:w="4275" w:type="dxa"/>
          </w:tcPr>
          <w:p w14:paraId="2F1244CE" w14:textId="77777777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AE659F1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55ADA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659" w:rsidRPr="00283726" w14:paraId="0513ABEC" w14:textId="77777777" w:rsidTr="005A42CD">
        <w:trPr>
          <w:trHeight w:hRule="exact" w:val="360"/>
        </w:trPr>
        <w:tc>
          <w:tcPr>
            <w:tcW w:w="4275" w:type="dxa"/>
          </w:tcPr>
          <w:p w14:paraId="67A53049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73A50B0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7" w:type="dxa"/>
            <w:gridSpan w:val="3"/>
          </w:tcPr>
          <w:p w14:paraId="2336468F" w14:textId="77777777" w:rsidR="002C4659" w:rsidRPr="00283726" w:rsidRDefault="002C4659" w:rsidP="001072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D8E86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4" w:type="dxa"/>
            <w:gridSpan w:val="3"/>
            <w:hideMark/>
          </w:tcPr>
          <w:p w14:paraId="78919BD1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970BBA" w:rsidRPr="00283726" w14:paraId="23DFED9E" w14:textId="77777777" w:rsidTr="005A42CD">
        <w:trPr>
          <w:trHeight w:hRule="exact" w:val="360"/>
        </w:trPr>
        <w:tc>
          <w:tcPr>
            <w:tcW w:w="4275" w:type="dxa"/>
          </w:tcPr>
          <w:p w14:paraId="5EB72E1C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470DCE9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D7B055" w14:textId="77777777" w:rsidR="002C4659" w:rsidRPr="00283726" w:rsidRDefault="002C4659" w:rsidP="001072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359496FA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0D674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970BBA" w:rsidRPr="00283726" w14:paraId="369847A2" w14:textId="77777777" w:rsidTr="005A42CD">
        <w:trPr>
          <w:trHeight w:hRule="exact" w:val="372"/>
        </w:trPr>
        <w:tc>
          <w:tcPr>
            <w:tcW w:w="4275" w:type="dxa"/>
          </w:tcPr>
          <w:p w14:paraId="64A789C9" w14:textId="77777777" w:rsidR="002C4659" w:rsidRPr="00283726" w:rsidRDefault="002C4659" w:rsidP="002C46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A5DD7DD" w14:textId="77777777" w:rsidR="002C4659" w:rsidRPr="00283726" w:rsidRDefault="002C4659" w:rsidP="002C46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4D2EE5B8" w14:textId="2BEE7230" w:rsidR="002C4659" w:rsidRPr="00283726" w:rsidRDefault="00AB2614" w:rsidP="002C4659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4659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659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B2F92AC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0B1A8743" w14:textId="0099BF86" w:rsidR="002C4659" w:rsidRPr="00283726" w:rsidRDefault="00AB2614" w:rsidP="002C4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4659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C3C05A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7B6FA36" w14:textId="4C910FCB" w:rsidR="002C4659" w:rsidRPr="00283726" w:rsidRDefault="00AB2614" w:rsidP="002C4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4659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659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1A9C854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097708C6" w14:textId="4F209C78" w:rsidR="002C4659" w:rsidRPr="00283726" w:rsidRDefault="00AB2614" w:rsidP="002C4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4659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947BC" w:rsidRPr="00283726" w14:paraId="43B9B5C6" w14:textId="77777777" w:rsidTr="005A42CD">
        <w:trPr>
          <w:trHeight w:val="372"/>
        </w:trPr>
        <w:tc>
          <w:tcPr>
            <w:tcW w:w="4275" w:type="dxa"/>
          </w:tcPr>
          <w:p w14:paraId="60AB9931" w14:textId="77777777" w:rsidR="002C4659" w:rsidRPr="00283726" w:rsidRDefault="002C4659" w:rsidP="002C46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220E1FD" w14:textId="77777777" w:rsidR="002C4659" w:rsidRPr="00283726" w:rsidRDefault="002C4659" w:rsidP="002C46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A840C" w14:textId="2DA39C6B" w:rsidR="002C4659" w:rsidRPr="00283726" w:rsidRDefault="00AB2614" w:rsidP="002C4659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F891BC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B96D1" w14:textId="411E95F0" w:rsidR="002C4659" w:rsidRPr="00283726" w:rsidRDefault="00AB2614" w:rsidP="002C4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Merge w:val="restart"/>
            <w:hideMark/>
          </w:tcPr>
          <w:p w14:paraId="36D58846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D9AFAF" w14:textId="196F5841" w:rsidR="002C4659" w:rsidRPr="00283726" w:rsidRDefault="00AB2614" w:rsidP="002C4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235A6A4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46A1CB" w14:textId="1D279499" w:rsidR="002C4659" w:rsidRPr="00283726" w:rsidRDefault="00AB2614" w:rsidP="002C4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947BC" w:rsidRPr="00283726" w14:paraId="11E4A8B8" w14:textId="77777777" w:rsidTr="005A42CD">
        <w:trPr>
          <w:trHeight w:hRule="exact" w:val="165"/>
        </w:trPr>
        <w:tc>
          <w:tcPr>
            <w:tcW w:w="4275" w:type="dxa"/>
          </w:tcPr>
          <w:p w14:paraId="467F3C47" w14:textId="77777777" w:rsidR="002C4659" w:rsidRPr="00283726" w:rsidRDefault="002C4659" w:rsidP="002C46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A385759" w14:textId="77777777" w:rsidR="002C4659" w:rsidRPr="00283726" w:rsidRDefault="002C4659" w:rsidP="002C46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BA5DA" w14:textId="77777777" w:rsidR="002C4659" w:rsidRPr="00283726" w:rsidRDefault="002C4659" w:rsidP="002C46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6A90F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090DE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20228E7C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0EC02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2AF513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8A668" w14:textId="77777777" w:rsidR="002C4659" w:rsidRPr="00283726" w:rsidRDefault="002C4659" w:rsidP="002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79E4" w:rsidRPr="00283726" w14:paraId="12E23C7D" w14:textId="77777777" w:rsidTr="005A42CD">
        <w:trPr>
          <w:trHeight w:hRule="exact" w:val="403"/>
        </w:trPr>
        <w:tc>
          <w:tcPr>
            <w:tcW w:w="4275" w:type="dxa"/>
          </w:tcPr>
          <w:p w14:paraId="093DFBCC" w14:textId="2EC81BE9" w:rsidR="001916B8" w:rsidRPr="00283726" w:rsidRDefault="00B641C3" w:rsidP="00CF4CEC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</w:t>
            </w:r>
            <w:r w:rsidR="001916B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271" w:type="dxa"/>
          </w:tcPr>
          <w:p w14:paraId="29F184FF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187F3D8" w14:textId="4954C116" w:rsidR="001916B8" w:rsidRPr="00283726" w:rsidRDefault="00AB2614" w:rsidP="001E2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8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A02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47A26AB4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CE44EF0" w14:textId="490F5EC5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16B8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0" w:type="dxa"/>
            <w:vMerge/>
            <w:vAlign w:val="center"/>
          </w:tcPr>
          <w:p w14:paraId="1DB514F9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6F24862" w14:textId="6A928B2E" w:rsidR="001916B8" w:rsidRPr="00283726" w:rsidRDefault="00AB2614" w:rsidP="001E2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CFACB8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21F5DF" w14:textId="7F5F823E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9E4" w:rsidRPr="00283726" w14:paraId="190A9122" w14:textId="77777777" w:rsidTr="005A42CD">
        <w:trPr>
          <w:trHeight w:hRule="exact" w:val="403"/>
        </w:trPr>
        <w:tc>
          <w:tcPr>
            <w:tcW w:w="4275" w:type="dxa"/>
            <w:hideMark/>
          </w:tcPr>
          <w:p w14:paraId="0C373E09" w14:textId="7B4E6E83" w:rsidR="001916B8" w:rsidRPr="00283726" w:rsidRDefault="001916B8" w:rsidP="00CF4CEC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3E53A2B5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995BF84" w14:textId="74A88669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70E0E28C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7E600C84" w14:textId="1DDA77A5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  <w:vMerge/>
            <w:vAlign w:val="center"/>
            <w:hideMark/>
          </w:tcPr>
          <w:p w14:paraId="45CD274D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A699ED8" w14:textId="08189F76" w:rsidR="001916B8" w:rsidRPr="00283726" w:rsidRDefault="003908E3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FB78E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1D31C2CA" w14:textId="44430498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9E4" w:rsidRPr="00283726" w14:paraId="609BB18D" w14:textId="77777777" w:rsidTr="005A42CD">
        <w:trPr>
          <w:trHeight w:hRule="exact" w:val="403"/>
        </w:trPr>
        <w:tc>
          <w:tcPr>
            <w:tcW w:w="4275" w:type="dxa"/>
            <w:hideMark/>
          </w:tcPr>
          <w:p w14:paraId="456E7F59" w14:textId="17209F38" w:rsidR="001916B8" w:rsidRPr="00283726" w:rsidRDefault="001916B8" w:rsidP="00CF4CEC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3B184370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DFEBD1" w14:textId="7697E9E9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25667962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674B70E0" w14:textId="1EB13054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  <w:vMerge/>
            <w:vAlign w:val="center"/>
            <w:hideMark/>
          </w:tcPr>
          <w:p w14:paraId="54363E21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FA6263" w14:textId="33AA245F" w:rsidR="001916B8" w:rsidRPr="00283726" w:rsidRDefault="003908E3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D471C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43BDBA2A" w14:textId="5210B43F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47BC" w:rsidRPr="00283726" w14:paraId="55AB0430" w14:textId="77777777" w:rsidTr="005A42CD">
        <w:trPr>
          <w:trHeight w:hRule="exact" w:val="403"/>
        </w:trPr>
        <w:tc>
          <w:tcPr>
            <w:tcW w:w="4275" w:type="dxa"/>
            <w:hideMark/>
          </w:tcPr>
          <w:p w14:paraId="4FF75553" w14:textId="0D2ABC4F" w:rsidR="001916B8" w:rsidRPr="00283726" w:rsidRDefault="001916B8" w:rsidP="00CF4CEC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5E912898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F2816" w14:textId="199089C9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034197CE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97C14" w14:textId="31E0560D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  <w:vMerge/>
            <w:vAlign w:val="center"/>
            <w:hideMark/>
          </w:tcPr>
          <w:p w14:paraId="17C9C542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13774" w14:textId="02E0F813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D92BED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70FEE" w14:textId="3E196867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5F2BB5" w:rsidRPr="00283726" w14:paraId="2C7003CD" w14:textId="77777777" w:rsidTr="005A42CD">
        <w:trPr>
          <w:trHeight w:hRule="exact" w:val="403"/>
        </w:trPr>
        <w:tc>
          <w:tcPr>
            <w:tcW w:w="4275" w:type="dxa"/>
            <w:hideMark/>
          </w:tcPr>
          <w:p w14:paraId="1CCC8067" w14:textId="77777777" w:rsidR="001916B8" w:rsidRPr="00283726" w:rsidRDefault="001916B8" w:rsidP="00CF4CEC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6C66B686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51AFB" w14:textId="7CA9BBAA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908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1698E308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4A6734" w14:textId="5642311A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916B8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0" w:type="dxa"/>
            <w:vMerge/>
            <w:vAlign w:val="center"/>
            <w:hideMark/>
          </w:tcPr>
          <w:p w14:paraId="7B65D954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F6880" w14:textId="7C1A3A33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68C028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A08736" w14:textId="4166F43D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5F2BB5" w:rsidRPr="00283726" w14:paraId="70C770B9" w14:textId="77777777" w:rsidTr="005A42CD">
        <w:trPr>
          <w:trHeight w:hRule="exact" w:val="403"/>
        </w:trPr>
        <w:tc>
          <w:tcPr>
            <w:tcW w:w="4275" w:type="dxa"/>
            <w:hideMark/>
          </w:tcPr>
          <w:p w14:paraId="604E9980" w14:textId="77777777" w:rsidR="001916B8" w:rsidRPr="00283726" w:rsidRDefault="001916B8" w:rsidP="00CF4CEC">
            <w:pPr>
              <w:ind w:left="-113" w:firstLine="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1" w:type="dxa"/>
          </w:tcPr>
          <w:p w14:paraId="4263AF06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53E45C3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6EF61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21A3627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029C4ED0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883078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83A33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9D6F66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BB5" w:rsidRPr="00283726" w14:paraId="2DD8ED23" w14:textId="77777777" w:rsidTr="005A42CD">
        <w:trPr>
          <w:trHeight w:hRule="exact" w:val="403"/>
        </w:trPr>
        <w:tc>
          <w:tcPr>
            <w:tcW w:w="4275" w:type="dxa"/>
            <w:hideMark/>
          </w:tcPr>
          <w:p w14:paraId="2E3C4CCA" w14:textId="77777777" w:rsidR="001916B8" w:rsidRPr="00283726" w:rsidRDefault="001916B8" w:rsidP="00523D60">
            <w:pPr>
              <w:ind w:left="-113" w:firstLine="55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5A5AA44B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DB2F3" w14:textId="14CBDCB9" w:rsidR="001916B8" w:rsidRPr="00283726" w:rsidRDefault="003908E3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A70F16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A8DAC" w14:textId="1B6D460F" w:rsidR="001916B8" w:rsidRPr="00283726" w:rsidRDefault="001916B8" w:rsidP="001E2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  <w:vAlign w:val="center"/>
            <w:hideMark/>
          </w:tcPr>
          <w:p w14:paraId="5519A852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5B2B67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CF18C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EB6D9D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BB5" w:rsidRPr="00283726" w14:paraId="1792F4A2" w14:textId="77777777" w:rsidTr="005A42CD">
        <w:trPr>
          <w:trHeight w:hRule="exact" w:val="403"/>
        </w:trPr>
        <w:tc>
          <w:tcPr>
            <w:tcW w:w="4275" w:type="dxa"/>
            <w:hideMark/>
          </w:tcPr>
          <w:p w14:paraId="760E2E07" w14:textId="77777777" w:rsidR="001916B8" w:rsidRPr="00283726" w:rsidRDefault="001916B8" w:rsidP="00CF4CEC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1908CC57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3DA95" w14:textId="64602C82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908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203549B7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9C52D" w14:textId="687E92EC" w:rsidR="001916B8" w:rsidRPr="00283726" w:rsidRDefault="00AB2614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916B8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  <w:vMerge/>
            <w:vAlign w:val="center"/>
            <w:hideMark/>
          </w:tcPr>
          <w:p w14:paraId="09EE3092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1CA0B56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1A1DC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4B3091" w14:textId="77777777" w:rsidR="001916B8" w:rsidRPr="00283726" w:rsidRDefault="001916B8" w:rsidP="001916B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ECCE010" w14:textId="64BC83A0" w:rsidR="002C4659" w:rsidRPr="00283726" w:rsidRDefault="002C4659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9"/>
          <w:szCs w:val="29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C0ED9E9" w14:textId="621B45AE" w:rsidR="00BC322F" w:rsidRPr="00283726" w:rsidRDefault="00AB2614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lastRenderedPageBreak/>
        <w:t>10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813B31" w:rsidRPr="00283726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283726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4EEBCF54" w:rsidR="003645D7" w:rsidRPr="00283726" w:rsidRDefault="00AB261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8A7EFC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14496766" w:rsidR="00A332A5" w:rsidRPr="00283726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9"/>
        <w:gridCol w:w="270"/>
        <w:gridCol w:w="1066"/>
      </w:tblGrid>
      <w:tr w:rsidR="005A42CD" w:rsidRPr="00283726" w14:paraId="7C858391" w14:textId="77777777" w:rsidTr="005A42CD">
        <w:tc>
          <w:tcPr>
            <w:tcW w:w="3942" w:type="dxa"/>
          </w:tcPr>
          <w:p w14:paraId="67FB8B10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2C70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</w:tcPr>
          <w:p w14:paraId="73B4DCBF" w14:textId="77777777" w:rsidR="005A42CD" w:rsidRPr="00283726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005A42CD">
        <w:tc>
          <w:tcPr>
            <w:tcW w:w="3942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283726" w14:paraId="2631BA37" w14:textId="77777777" w:rsidTr="005A42CD">
        <w:tc>
          <w:tcPr>
            <w:tcW w:w="3942" w:type="dxa"/>
          </w:tcPr>
          <w:p w14:paraId="0D3AAF7E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B2C86" w14:textId="2C91F64D" w:rsidR="005A42CD" w:rsidRPr="00283726" w:rsidRDefault="00AB2614" w:rsidP="009C1B54">
            <w:pPr>
              <w:tabs>
                <w:tab w:val="clear" w:pos="907"/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BFAE4" w14:textId="5BEF65DF" w:rsidR="005A42CD" w:rsidRPr="00283726" w:rsidRDefault="00AB261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D79ECD" w14:textId="2461526A" w:rsidR="005A42CD" w:rsidRPr="00283726" w:rsidRDefault="00AB261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5A42CD" w:rsidRPr="00283726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A42CD" w:rsidRPr="00283726" w14:paraId="53BC24DA" w14:textId="77777777" w:rsidTr="005A42CD">
        <w:tc>
          <w:tcPr>
            <w:tcW w:w="3942" w:type="dxa"/>
          </w:tcPr>
          <w:p w14:paraId="44AFE0D5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135EE" w14:textId="3040D02C" w:rsidR="005A42CD" w:rsidRPr="00283726" w:rsidRDefault="00AB2614" w:rsidP="009C1B5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8EAA2E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35B75" w14:textId="4113E636" w:rsidR="005A42CD" w:rsidRPr="00283726" w:rsidRDefault="00AB261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7892E9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BA8D4B5" w14:textId="716357DF" w:rsidR="005A42CD" w:rsidRPr="00283726" w:rsidRDefault="00AB261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6F4D1F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23A9F95A" w:rsidR="005A42CD" w:rsidRPr="00283726" w:rsidRDefault="00AB2614" w:rsidP="000951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A42CD" w:rsidRPr="00283726" w14:paraId="3716EC82" w14:textId="77777777" w:rsidTr="005A42CD">
        <w:tc>
          <w:tcPr>
            <w:tcW w:w="3942" w:type="dxa"/>
          </w:tcPr>
          <w:p w14:paraId="0DE1AA53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54FEF5F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7B1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3FEC1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2CD" w:rsidRPr="00283726" w14:paraId="3F41AF3E" w14:textId="77777777" w:rsidTr="005A42CD">
        <w:tc>
          <w:tcPr>
            <w:tcW w:w="3942" w:type="dxa"/>
          </w:tcPr>
          <w:p w14:paraId="057C089A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0262B977" w14:textId="57109E17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64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2071C29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7206" w14:textId="77CD6F4F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5B1D1A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9D2D9E" w14:textId="0F249952" w:rsidR="005A42CD" w:rsidRPr="00283726" w:rsidRDefault="00F64E2B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BAD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4EF46044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56CC03D9" w14:textId="77777777" w:rsidTr="005A42CD">
        <w:tc>
          <w:tcPr>
            <w:tcW w:w="3942" w:type="dxa"/>
          </w:tcPr>
          <w:p w14:paraId="55ECBC88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76099388" w14:textId="5F41AB17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64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14:paraId="686DB859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6168E" w14:textId="3A5A7DB1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1FDC38D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7CDE6D" w14:textId="55AE1B76" w:rsidR="005A42CD" w:rsidRPr="00975CB1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776DEB6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71AFD0D2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5A42CD" w:rsidRPr="00283726" w14:paraId="7C42DB20" w14:textId="77777777" w:rsidTr="005A42CD">
        <w:tc>
          <w:tcPr>
            <w:tcW w:w="3942" w:type="dxa"/>
          </w:tcPr>
          <w:p w14:paraId="6BBC9211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33F2305F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764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793FB18E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31BA2B96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A42CD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526DD6D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51A0B351" w:rsidR="005A42CD" w:rsidRPr="00975CB1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418B97F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70ADA61B" w:rsidR="005A42CD" w:rsidRPr="00283726" w:rsidRDefault="00AB2614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</w:tbl>
    <w:p w14:paraId="16A666B0" w14:textId="34EBAD03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7324FC6D" w:rsidR="00BC322F" w:rsidRPr="00283726" w:rsidRDefault="00AB2614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85090" w14:textId="173AAFDE" w:rsidR="00A05A84" w:rsidRPr="00283726" w:rsidRDefault="00A05A84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283726">
        <w:rPr>
          <w:rFonts w:asciiTheme="majorBidi" w:hAnsiTheme="majorBidi" w:cstheme="majorBidi"/>
          <w:sz w:val="30"/>
          <w:szCs w:val="30"/>
        </w:rPr>
        <w:t>“</w:t>
      </w:r>
      <w:r w:rsidRPr="00283726">
        <w:rPr>
          <w:rFonts w:asciiTheme="majorBidi" w:hAnsiTheme="majorBidi" w:cstheme="majorBidi"/>
          <w:sz w:val="30"/>
          <w:szCs w:val="30"/>
          <w:cs/>
        </w:rPr>
        <w:t>มหาวิทยาลัย</w:t>
      </w:r>
      <w:r w:rsidRPr="00283726">
        <w:rPr>
          <w:rFonts w:asciiTheme="majorBidi" w:hAnsiTheme="majorBidi" w:cstheme="majorBidi"/>
          <w:sz w:val="30"/>
          <w:szCs w:val="30"/>
        </w:rPr>
        <w:t>”</w:t>
      </w:r>
      <w:r w:rsidRPr="00283726">
        <w:rPr>
          <w:rFonts w:asciiTheme="majorBidi" w:hAnsiTheme="majorBidi" w:cstheme="majorBidi"/>
          <w:sz w:val="30"/>
          <w:szCs w:val="30"/>
          <w:cs/>
        </w:rPr>
        <w:t>) โดยทางมหาวิทยาลัย</w:t>
      </w:r>
      <w:r w:rsidR="003937F8" w:rsidRPr="00283726">
        <w:rPr>
          <w:rFonts w:asciiTheme="majorBidi" w:hAnsiTheme="majorBidi" w:cstheme="majorBidi"/>
          <w:sz w:val="30"/>
          <w:szCs w:val="30"/>
        </w:rPr>
        <w:t xml:space="preserve">  </w:t>
      </w:r>
      <w:r w:rsidRPr="00283726">
        <w:rPr>
          <w:rFonts w:asciiTheme="majorBidi" w:hAnsiTheme="majorBidi" w:cstheme="majorBidi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>แ</w:t>
      </w:r>
      <w:r w:rsidR="0006244A" w:rsidRPr="00283726">
        <w:rPr>
          <w:rFonts w:asciiTheme="majorBidi" w:hAnsiTheme="majorBidi" w:cstheme="majorBidi"/>
          <w:sz w:val="30"/>
          <w:szCs w:val="30"/>
          <w:cs/>
        </w:rPr>
        <w:t>ละใช้เป็นศูนย์วิจัยและฝึกอบรมแก่</w:t>
      </w:r>
      <w:r w:rsidR="003937F8" w:rsidRPr="00283726">
        <w:rPr>
          <w:rFonts w:asciiTheme="majorBidi" w:hAnsiTheme="majorBidi" w:cstheme="majorBidi"/>
          <w:sz w:val="30"/>
          <w:szCs w:val="30"/>
        </w:rPr>
        <w:t xml:space="preserve">         </w:t>
      </w:r>
      <w:r w:rsidRPr="00283726">
        <w:rPr>
          <w:rFonts w:asciiTheme="majorBidi" w:hAnsiTheme="majorBidi" w:cstheme="majorBidi"/>
          <w:sz w:val="30"/>
          <w:szCs w:val="30"/>
          <w:cs/>
        </w:rPr>
        <w:t>อาจารย์และนักวิชาการ ซึ่ง</w:t>
      </w:r>
      <w:r w:rsidR="00AC3E57" w:rsidRPr="00283726">
        <w:rPr>
          <w:rFonts w:asciiTheme="majorBidi" w:hAnsiTheme="majorBidi" w:cstheme="majorBidi"/>
          <w:sz w:val="30"/>
          <w:szCs w:val="30"/>
          <w:cs/>
        </w:rPr>
        <w:t>จะสิ้นสุด</w:t>
      </w:r>
      <w:r w:rsidR="00794C28" w:rsidRPr="0028372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794C28"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904" w:rsidRPr="00283726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 บริษัทมี</w:t>
      </w:r>
      <w:r w:rsidR="00417708" w:rsidRPr="00283726">
        <w:rPr>
          <w:rFonts w:asciiTheme="majorBidi" w:hAnsiTheme="majorBidi" w:cstheme="majorBidi"/>
          <w:spacing w:val="-4"/>
          <w:sz w:val="30"/>
          <w:szCs w:val="30"/>
        </w:rPr>
        <w:br/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ภาระผูกพันที่จะต้อง</w:t>
      </w:r>
      <w:r w:rsidR="00355124" w:rsidRPr="00283726">
        <w:rPr>
          <w:rFonts w:asciiTheme="majorBidi" w:hAnsiTheme="majorBidi" w:cstheme="majorBidi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283726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28372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283726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  <w:r w:rsidR="00355124" w:rsidRPr="0028372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283726">
        <w:rPr>
          <w:rFonts w:asciiTheme="majorBidi" w:hAnsiTheme="majorBidi" w:cstheme="majorBidi"/>
          <w:spacing w:val="-4"/>
          <w:sz w:val="30"/>
          <w:szCs w:val="30"/>
          <w:cs/>
        </w:rPr>
        <w:t>และจะต้อง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โอนกรรมสิทธิ์ในสินทรัพย์</w:t>
      </w:r>
      <w:r w:rsidRPr="00283726">
        <w:rPr>
          <w:rFonts w:asciiTheme="majorBidi" w:hAnsiTheme="majorBidi" w:cstheme="majorBidi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Pr="00283726">
        <w:rPr>
          <w:rFonts w:asciiTheme="majorBidi" w:hAnsiTheme="majorBidi" w:cstheme="majorBidi"/>
          <w:sz w:val="30"/>
          <w:szCs w:val="30"/>
          <w:cs/>
        </w:rPr>
        <w:t>สัญญาสิ้นสุดลง ทั้งนี้ราคาตามบัญชีของ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สินทรัพย</w:t>
      </w:r>
      <w:r w:rsidR="008F3E98" w:rsidRPr="00283726">
        <w:rPr>
          <w:rFonts w:asciiTheme="majorBidi" w:hAnsiTheme="majorBidi" w:cstheme="majorBidi"/>
          <w:spacing w:val="-2"/>
          <w:sz w:val="30"/>
          <w:szCs w:val="30"/>
          <w:cs/>
        </w:rPr>
        <w:t>์ของบริษัทภายใต้สัญญา</w:t>
      </w:r>
      <w:r w:rsidR="004C24C1"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4D117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4D117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="00786572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มีจำนวนเงินรวม</w:t>
      </w:r>
      <w:r w:rsidR="00DA34B4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14</w:t>
      </w:r>
      <w:r w:rsidR="00521698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2588" w:rsidRPr="00283726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862588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62588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2564</w:t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>:</w:t>
      </w:r>
      <w:r w:rsidR="00D65091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15</w:t>
      </w:r>
      <w:r w:rsidR="00390CE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ล้านบาท)</w:t>
      </w:r>
    </w:p>
    <w:p w14:paraId="09A5B950" w14:textId="77777777" w:rsidR="00221B93" w:rsidRPr="00283726" w:rsidRDefault="00221B93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1908B131" w14:textId="71891721" w:rsidR="00F1014A" w:rsidRPr="00283726" w:rsidRDefault="00AB2614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283726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46DEDAB9" w:rsidR="002C1FB9" w:rsidRPr="00283726" w:rsidRDefault="00F1014A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283726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283726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</w:t>
      </w:r>
      <w:r w:rsidRPr="00A97C6D">
        <w:rPr>
          <w:rFonts w:asciiTheme="majorBidi" w:hAnsiTheme="majorBidi" w:cstheme="majorBidi"/>
          <w:sz w:val="30"/>
          <w:szCs w:val="30"/>
          <w:cs/>
        </w:rPr>
        <w:t>รวม</w:t>
      </w:r>
      <w:r w:rsidR="00390CED" w:rsidRPr="00A97C6D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21231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533</w:t>
      </w:r>
      <w:r w:rsidR="00390CED" w:rsidRPr="00283726">
        <w:rPr>
          <w:rFonts w:asciiTheme="majorBidi" w:hAnsiTheme="majorBidi" w:cstheme="majorBidi"/>
          <w:i/>
          <w:iCs/>
          <w:cs/>
        </w:rPr>
        <w:t xml:space="preserve"> </w:t>
      </w:r>
      <w:r w:rsidR="005832D2" w:rsidRPr="002837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83DA9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4A63AD" w:rsidRPr="00283726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2564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2</w:t>
      </w:r>
      <w:r w:rsidR="00A97C6D">
        <w:rPr>
          <w:rFonts w:asciiTheme="majorBidi" w:eastAsia="CG Times (W1)" w:hAnsiTheme="majorBidi" w:cstheme="majorBidi"/>
          <w:i/>
          <w:iCs/>
          <w:sz w:val="30"/>
          <w:szCs w:val="30"/>
        </w:rPr>
        <w:t>,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658</w:t>
      </w:r>
      <w:r w:rsidR="00A97C6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4EC0FE3D" w14:textId="5CE63B15" w:rsidR="00B25DD5" w:rsidRPr="00283726" w:rsidRDefault="00B25DD5" w:rsidP="00B2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9D3EE9" w14:textId="77777777" w:rsidR="00E23A98" w:rsidRPr="00283726" w:rsidRDefault="00E23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lang w:val="en-AU"/>
        </w:rPr>
        <w:br w:type="page"/>
      </w:r>
    </w:p>
    <w:p w14:paraId="330133CF" w14:textId="23764B3F" w:rsidR="003645D7" w:rsidRPr="00283726" w:rsidRDefault="00AB2614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0ACD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</w:t>
      </w:r>
    </w:p>
    <w:p w14:paraId="502D588D" w14:textId="77777777" w:rsidR="00EC4737" w:rsidRPr="00283726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FC47BBA" w14:textId="43343748" w:rsidR="0045523B" w:rsidRDefault="00573495" w:rsidP="00D1018F">
      <w:pPr>
        <w:pStyle w:val="a"/>
        <w:tabs>
          <w:tab w:val="clear" w:pos="1080"/>
        </w:tabs>
        <w:ind w:left="1080" w:right="-27"/>
        <w:jc w:val="thaiDistribute"/>
        <w:rPr>
          <w:rFonts w:asciiTheme="majorBidi" w:eastAsia="CG Times (W1)" w:hAnsiTheme="majorBidi" w:cs="Angsana New"/>
          <w:spacing w:val="-4"/>
          <w:lang w:val="en-US"/>
        </w:rPr>
      </w:pP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ณ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วันที่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="000924CE">
        <w:rPr>
          <w:rFonts w:asciiTheme="majorBidi" w:eastAsia="CG Times (W1)" w:hAnsiTheme="majorBidi" w:cs="Angsana New"/>
          <w:spacing w:val="-4"/>
          <w:lang w:val="en-US"/>
        </w:rPr>
        <w:t xml:space="preserve">31 </w:t>
      </w: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มีนาคม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="000924CE">
        <w:rPr>
          <w:rFonts w:asciiTheme="majorBidi" w:eastAsia="CG Times (W1)" w:hAnsiTheme="majorBidi" w:cs="Angsana New"/>
          <w:spacing w:val="-4"/>
          <w:lang w:val="en-US"/>
        </w:rPr>
        <w:t xml:space="preserve">2565 </w:t>
      </w: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บริษัทและบริษัทย่อยบางแห่งมีภาระผูกพันจากหนังสือค้ำประกันจำนวนเงินรวม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="00EA11EC">
        <w:rPr>
          <w:rFonts w:asciiTheme="majorBidi" w:eastAsia="CG Times (W1)" w:hAnsiTheme="majorBidi" w:cs="Angsana New"/>
          <w:spacing w:val="-4"/>
          <w:cs/>
          <w:lang w:val="en-US"/>
        </w:rPr>
        <w:br/>
      </w:r>
      <w:r w:rsidR="000924CE">
        <w:rPr>
          <w:rFonts w:asciiTheme="majorBidi" w:eastAsia="CG Times (W1)" w:hAnsiTheme="majorBidi" w:cs="Angsana New"/>
          <w:spacing w:val="-4"/>
          <w:lang w:val="en-US"/>
        </w:rPr>
        <w:t xml:space="preserve">11 </w:t>
      </w: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ล้านบาท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และ</w:t>
      </w:r>
      <w:r w:rsidR="00793A8E">
        <w:rPr>
          <w:rFonts w:asciiTheme="majorBidi" w:eastAsia="CG Times (W1)" w:hAnsiTheme="majorBidi" w:cs="Angsana New"/>
          <w:spacing w:val="-4"/>
          <w:lang w:val="en-US"/>
        </w:rPr>
        <w:t xml:space="preserve"> </w:t>
      </w:r>
      <w:r w:rsidR="000924CE">
        <w:rPr>
          <w:rFonts w:asciiTheme="majorBidi" w:eastAsia="CG Times (W1)" w:hAnsiTheme="majorBidi" w:cs="Angsana New"/>
          <w:spacing w:val="-4"/>
          <w:lang w:val="en-US"/>
        </w:rPr>
        <w:t xml:space="preserve">1,918 </w:t>
      </w: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ล้านบาท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Pr="00573495">
        <w:rPr>
          <w:rFonts w:asciiTheme="majorBidi" w:eastAsia="CG Times (W1)" w:hAnsiTheme="majorBidi" w:cs="Angsana New" w:hint="cs"/>
          <w:spacing w:val="-4"/>
          <w:cs/>
          <w:lang w:val="en-US"/>
        </w:rPr>
        <w:t>ตามลำดับ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Pr="0045523B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>(</w:t>
      </w:r>
      <w:r w:rsidR="00793A8E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 w:rsidR="00793A8E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2564</w:t>
      </w:r>
      <w:r w:rsidRPr="0045523B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 xml:space="preserve">: </w:t>
      </w:r>
      <w:r w:rsidR="00793A8E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11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ล้านบาท</w:t>
      </w:r>
      <w:r w:rsidRPr="0045523B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 xml:space="preserve">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และ</w:t>
      </w:r>
      <w:r w:rsidRPr="0045523B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 xml:space="preserve"> </w:t>
      </w:r>
      <w:r w:rsidR="00793A8E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1,771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ล้านบาท</w:t>
      </w:r>
      <w:r w:rsidRPr="0045523B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 xml:space="preserve">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ตามลำดับ</w:t>
      </w:r>
      <w:r w:rsidRPr="0045523B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>)</w:t>
      </w:r>
      <w:r w:rsidRPr="00573495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="00EA11EC">
        <w:rPr>
          <w:rFonts w:asciiTheme="majorBidi" w:eastAsia="CG Times (W1)" w:hAnsiTheme="majorBidi" w:cs="Angsana New"/>
          <w:spacing w:val="-4"/>
          <w:cs/>
          <w:lang w:val="en-US"/>
        </w:rPr>
        <w:br/>
      </w:r>
      <w:r w:rsidR="001F2F0E" w:rsidRPr="001F2F0E">
        <w:rPr>
          <w:rFonts w:asciiTheme="majorBidi" w:eastAsia="CG Times (W1)" w:hAnsiTheme="majorBidi" w:cs="Angsana New" w:hint="cs"/>
          <w:spacing w:val="-4"/>
          <w:cs/>
          <w:lang w:val="en-US"/>
        </w:rPr>
        <w:t>โดยส่วนใหญ่เป็น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</w:t>
      </w:r>
      <w:r w:rsidR="001F2F0E" w:rsidRPr="001F2F0E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="001F2F0E" w:rsidRPr="001F2F0E">
        <w:rPr>
          <w:rFonts w:asciiTheme="majorBidi" w:eastAsia="CG Times (W1)" w:hAnsiTheme="majorBidi" w:cs="Angsana New" w:hint="cs"/>
          <w:spacing w:val="-4"/>
          <w:cs/>
          <w:lang w:val="en-US"/>
        </w:rPr>
        <w:t>สำหรับการค้ำประกันการนำเข้าและขายสินค้า</w:t>
      </w:r>
      <w:r w:rsidR="001F2F0E" w:rsidRPr="001F2F0E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="001F2F0E" w:rsidRPr="001F2F0E">
        <w:rPr>
          <w:rFonts w:asciiTheme="majorBidi" w:eastAsia="CG Times (W1)" w:hAnsiTheme="majorBidi" w:cs="Angsana New" w:hint="cs"/>
          <w:spacing w:val="-4"/>
          <w:cs/>
          <w:lang w:val="en-US"/>
        </w:rPr>
        <w:t>ค่าภาษี</w:t>
      </w:r>
      <w:r w:rsidR="001F2F0E" w:rsidRPr="001F2F0E">
        <w:rPr>
          <w:rFonts w:asciiTheme="majorBidi" w:eastAsia="CG Times (W1)" w:hAnsiTheme="majorBidi" w:cs="Angsana New"/>
          <w:spacing w:val="-4"/>
          <w:cs/>
          <w:lang w:val="en-US"/>
        </w:rPr>
        <w:t xml:space="preserve"> </w:t>
      </w:r>
      <w:r w:rsidR="001F2F0E" w:rsidRPr="001F2F0E">
        <w:rPr>
          <w:rFonts w:asciiTheme="majorBidi" w:eastAsia="CG Times (W1)" w:hAnsiTheme="majorBidi" w:cs="Angsana New" w:hint="cs"/>
          <w:spacing w:val="-4"/>
          <w:cs/>
          <w:lang w:val="en-US"/>
        </w:rPr>
        <w:t>และค่าอากรต่างๆ</w:t>
      </w:r>
    </w:p>
    <w:p w14:paraId="3097463D" w14:textId="77777777" w:rsidR="005D2CF6" w:rsidRPr="00283726" w:rsidRDefault="005D2CF6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</w:rPr>
      </w:pPr>
    </w:p>
    <w:p w14:paraId="64DFBA8B" w14:textId="3D3B0D7E" w:rsidR="005D2CF6" w:rsidRPr="00283726" w:rsidRDefault="00AB2614" w:rsidP="005D2CF6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5D2CF6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5D2CF6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  <w:t>ผู้ให้การสนับสนุน</w:t>
      </w:r>
    </w:p>
    <w:p w14:paraId="7604614D" w14:textId="77777777" w:rsidR="005D2CF6" w:rsidRPr="00283726" w:rsidRDefault="005D2CF6" w:rsidP="005D2CF6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5BC03" w14:textId="0C287077" w:rsidR="005D2CF6" w:rsidRPr="00283726" w:rsidRDefault="005D2CF6" w:rsidP="004A63AD">
      <w:pPr>
        <w:pStyle w:val="BodyText2"/>
        <w:ind w:left="1080" w:right="-36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C6BB6" w:rsidRPr="00283726">
        <w:rPr>
          <w:rFonts w:asciiTheme="majorBidi" w:hAnsiTheme="majorBidi" w:cstheme="majorBidi"/>
          <w:sz w:val="30"/>
          <w:szCs w:val="30"/>
          <w:cs/>
        </w:rPr>
        <w:t>เป็นผู้ให้การสนับสนุน</w:t>
      </w:r>
      <w:r w:rsidR="004B0BC2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BC2" w:rsidRPr="00283726">
        <w:rPr>
          <w:rFonts w:asciiTheme="majorBidi" w:hAnsiTheme="majorBidi" w:cstheme="majorBidi"/>
          <w:sz w:val="30"/>
          <w:szCs w:val="30"/>
        </w:rPr>
        <w:t xml:space="preserve">(Sponsor </w:t>
      </w:r>
      <w:r w:rsidR="009775CA" w:rsidRPr="00283726">
        <w:rPr>
          <w:rFonts w:asciiTheme="majorBidi" w:hAnsiTheme="majorBidi" w:cstheme="majorBidi"/>
          <w:sz w:val="30"/>
          <w:szCs w:val="30"/>
        </w:rPr>
        <w:t>Undertaking)</w:t>
      </w:r>
      <w:r w:rsidR="005219AC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B8296C" w:rsidRPr="00283726">
        <w:rPr>
          <w:rFonts w:asciiTheme="majorBidi" w:hAnsiTheme="majorBidi" w:cstheme="majorBidi"/>
          <w:sz w:val="30"/>
          <w:szCs w:val="30"/>
          <w:cs/>
        </w:rPr>
        <w:t>หุ้นกู้อนุพันธ์ที่ออกโดยบร</w:t>
      </w:r>
      <w:r w:rsidR="00344D63" w:rsidRPr="00283726">
        <w:rPr>
          <w:rFonts w:asciiTheme="majorBidi" w:hAnsiTheme="majorBidi" w:cstheme="majorBidi"/>
          <w:sz w:val="30"/>
          <w:szCs w:val="30"/>
          <w:cs/>
        </w:rPr>
        <w:t>ิ</w:t>
      </w:r>
      <w:r w:rsidR="00B8296C" w:rsidRPr="00283726">
        <w:rPr>
          <w:rFonts w:asciiTheme="majorBidi" w:hAnsiTheme="majorBidi" w:cstheme="majorBidi"/>
          <w:sz w:val="30"/>
          <w:szCs w:val="30"/>
          <w:cs/>
        </w:rPr>
        <w:t>ษัท</w:t>
      </w:r>
      <w:r w:rsidR="000B2A7B" w:rsidRPr="00283726">
        <w:rPr>
          <w:rFonts w:asciiTheme="majorBidi" w:hAnsiTheme="majorBidi" w:cstheme="majorBidi"/>
          <w:sz w:val="30"/>
          <w:szCs w:val="30"/>
          <w:cs/>
        </w:rPr>
        <w:t>ย่อย</w:t>
      </w:r>
      <w:r w:rsidR="00296CBF" w:rsidRPr="00283726">
        <w:rPr>
          <w:rFonts w:asciiTheme="majorBidi" w:hAnsiTheme="majorBidi" w:cstheme="majorBidi"/>
          <w:sz w:val="30"/>
          <w:szCs w:val="30"/>
          <w:cs/>
        </w:rPr>
        <w:t>ตามที่เปิดเผย</w:t>
      </w:r>
      <w:r w:rsidR="00FB5FB3" w:rsidRPr="00283726">
        <w:rPr>
          <w:rFonts w:asciiTheme="majorBidi" w:hAnsiTheme="majorBidi" w:cstheme="majorBidi"/>
          <w:sz w:val="30"/>
          <w:szCs w:val="30"/>
          <w:cs/>
        </w:rPr>
        <w:t>ใน</w:t>
      </w:r>
      <w:r w:rsidR="004912F3" w:rsidRPr="00283726">
        <w:rPr>
          <w:rFonts w:asciiTheme="majorBidi" w:hAnsiTheme="majorBidi" w:cstheme="majorBidi"/>
          <w:sz w:val="30"/>
          <w:szCs w:val="30"/>
        </w:rPr>
        <w:br/>
      </w:r>
      <w:r w:rsidR="00FB5FB3" w:rsidRPr="00283726">
        <w:rPr>
          <w:rFonts w:asciiTheme="majorBidi" w:hAnsiTheme="majorBidi" w:cstheme="majorBidi"/>
          <w:sz w:val="30"/>
          <w:szCs w:val="30"/>
          <w:cs/>
        </w:rPr>
        <w:t>งบการเงินประจำปี</w:t>
      </w:r>
    </w:p>
    <w:p w14:paraId="70EFE456" w14:textId="77777777" w:rsidR="001B597C" w:rsidRPr="00283726" w:rsidRDefault="001B597C" w:rsidP="00C83979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  <w:cs/>
        </w:rPr>
      </w:pPr>
    </w:p>
    <w:p w14:paraId="062DF5DC" w14:textId="61F36562" w:rsidR="001B597C" w:rsidRPr="00283726" w:rsidRDefault="00AB2614" w:rsidP="001B597C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11</w:t>
      </w:r>
      <w:r w:rsidR="001B597C" w:rsidRPr="00283726">
        <w:rPr>
          <w:rFonts w:asciiTheme="majorBidi" w:hAnsiTheme="majorBidi" w:cstheme="majorBidi"/>
          <w:sz w:val="30"/>
          <w:szCs w:val="30"/>
        </w:rPr>
        <w:tab/>
      </w:r>
      <w:r w:rsidR="001B597C" w:rsidRPr="00283726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2C3DB05F" w14:textId="77777777" w:rsidR="001B597C" w:rsidRPr="00283726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542A83BE" w:rsidR="001B597C" w:rsidRPr="00B30A43" w:rsidRDefault="001B597C" w:rsidP="002943A8">
      <w:pPr>
        <w:tabs>
          <w:tab w:val="clear" w:pos="454"/>
        </w:tabs>
        <w:ind w:left="540" w:right="-25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19FB" w:rsidRPr="00B30A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ในต่างประเทศบางแห่งได้นำสินทรัพย์ต่างๆ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91267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440</w:t>
      </w:r>
      <w:r w:rsidR="00440074" w:rsidRPr="00B30A43">
        <w:rPr>
          <w:rFonts w:asciiTheme="majorBidi" w:eastAsia="CG Times (W1)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</w:t>
      </w:r>
      <w:r w:rsidR="00DC19FB"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13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731</w:t>
      </w:r>
      <w:r w:rsidR="00901A51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1F3596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277</w:t>
      </w:r>
      <w:r w:rsidR="00B726C7" w:rsidRPr="00B30A43">
        <w:rPr>
          <w:rFonts w:asciiTheme="majorBidi" w:eastAsia="CG Times (W1)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252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หุ้นสามัญของบริษัทย่อยในต่างประเทศซึ่งมีมูลค่ารวมประมาณ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73977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020</w:t>
      </w:r>
      <w:r w:rsidR="00B726C7" w:rsidRPr="00B30A43">
        <w:rPr>
          <w:rFonts w:asciiTheme="majorBidi" w:eastAsia="CG Times (W1)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102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2E20EF3F" w14:textId="435D9119" w:rsidR="006B28FB" w:rsidRDefault="006B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0C5A07FE" w14:textId="0E53F68C" w:rsidR="00AF0BB5" w:rsidRPr="00283726" w:rsidRDefault="00AB2614" w:rsidP="003D1B8B">
      <w:pPr>
        <w:pStyle w:val="Heading8"/>
        <w:ind w:left="549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12</w:t>
      </w:r>
      <w:r w:rsidR="00AF0BB5" w:rsidRPr="00283726">
        <w:rPr>
          <w:rFonts w:asciiTheme="majorBidi" w:hAnsiTheme="majorBidi" w:cstheme="majorBidi"/>
          <w:sz w:val="30"/>
          <w:szCs w:val="30"/>
        </w:rPr>
        <w:tab/>
      </w:r>
      <w:r w:rsidR="00AF0BB5" w:rsidRPr="00283726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244313AF" w14:textId="77777777" w:rsidR="002F2836" w:rsidRDefault="002F2836" w:rsidP="004306B0">
      <w:pPr>
        <w:rPr>
          <w:rFonts w:asciiTheme="majorBidi" w:hAnsiTheme="majorBidi" w:cstheme="majorBidi"/>
          <w:sz w:val="30"/>
          <w:szCs w:val="30"/>
        </w:rPr>
      </w:pPr>
    </w:p>
    <w:p w14:paraId="14635F9C" w14:textId="7B393E79" w:rsidR="00913B96" w:rsidRDefault="00AB2614" w:rsidP="003D1B8B">
      <w:pPr>
        <w:pStyle w:val="acctmergecolhdg"/>
        <w:spacing w:line="240" w:lineRule="auto"/>
        <w:ind w:left="1080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AB2614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12</w:t>
      </w:r>
      <w:r w:rsidR="00913B96" w:rsidRPr="00913B96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.</w:t>
      </w:r>
      <w:r w:rsidR="00803C44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</w:t>
      </w:r>
      <w:r w:rsidR="00913B96" w:rsidRPr="00913B96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ab/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เมื่อวันที่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11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เมษายน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2565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บริษัทได้ออกหนังสือรับรอง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(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Letter of Undertaking)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ให้กับสถาบันการเงิน</w:t>
      </w:r>
      <w:r w:rsidR="00911CF5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ในต่างประเทศแห่งหนึ่ง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ในฐานะเป็นผู้ให้การสนับสนุนทางการเงินแก่บริษัทย่อยแห่งหนึ่งภายใต้สัญญา</w:t>
      </w:r>
      <w:r w:rsidR="00911CF5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เงินกู้ยืม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ในวงเงินกู้ตามสัญญารวม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80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ล้านเหรียญสหรัฐ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หรือประมาณ</w:t>
      </w:r>
      <w:r w:rsidR="00803C44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2,663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ล้านบาท</w:t>
      </w:r>
    </w:p>
    <w:p w14:paraId="1126B626" w14:textId="152686BB" w:rsidR="00D34704" w:rsidRDefault="00D34704" w:rsidP="00C14E73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7BB628E4" w14:textId="77777777" w:rsidR="00803C44" w:rsidRDefault="00D34704" w:rsidP="003D1B8B">
      <w:pPr>
        <w:pStyle w:val="acctmergecolhdg"/>
        <w:tabs>
          <w:tab w:val="left" w:pos="1080"/>
        </w:tabs>
        <w:spacing w:line="240" w:lineRule="auto"/>
        <w:ind w:left="1098" w:hanging="558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3D1B8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12.2</w:t>
      </w:r>
      <w:r w:rsidR="00803C44" w:rsidRPr="00803C44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ab/>
      </w:r>
      <w:r w:rsidR="00803C44" w:rsidRPr="00803C44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เมื่อวันที่</w:t>
      </w:r>
      <w:r w:rsidR="00803C44" w:rsidRPr="00803C44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22 </w:t>
      </w:r>
      <w:r w:rsidR="00803C44" w:rsidRPr="00803C44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 xml:space="preserve">เมษายน </w:t>
      </w:r>
      <w:r w:rsidR="00803C44" w:rsidRPr="00803C44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2565 </w:t>
      </w:r>
      <w:r w:rsidR="00803C44" w:rsidRPr="00803C44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 xml:space="preserve">ที่ประชุมคณะกรรมการของบริษัทได้มีมติอนุมัติให้ </w:t>
      </w:r>
      <w:r w:rsidR="00803C44" w:rsidRPr="00803C44">
        <w:rPr>
          <w:rFonts w:asciiTheme="majorBidi" w:hAnsiTheme="majorBidi" w:cstheme="majorBidi"/>
          <w:b w:val="0"/>
          <w:sz w:val="30"/>
          <w:szCs w:val="30"/>
          <w:lang w:val="en-US" w:bidi="th-TH"/>
        </w:rPr>
        <w:t>C.P. Vietnam Corporation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(“CPV”)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ซึ่งเป็นบริษัทย่อยที่บริษัทถือหุ้นทางอ้อมในสัดส่วนร้อยละ 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83.17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ดำเนินการยื่นขอกระจาย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หุ้นสามัญให้แก่ผู้ถือหุ้นรายย่อยเพื่อแปรสภาพเป็นบริษัทมหาชน ซึ่งหากได้รับการอนุมัติจากหน่วยงาน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ที่เกี่ยวข้องและดำเนินการกระจายหุ้นเสร็จสมบูรณ์ </w:t>
      </w:r>
      <w:r w:rsidR="00803C44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CPV </w:t>
      </w:r>
      <w:r w:rsidR="00803C44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จะดำเนินการขอจดทะเบียนเป็นบริษัทจดทะเบียนในตลาดหลักทรัพย์โฮจิมินห์ ประเทศเวียดนาม</w:t>
      </w:r>
    </w:p>
    <w:p w14:paraId="126F7439" w14:textId="63977DA4" w:rsidR="001C090D" w:rsidRPr="00701CE0" w:rsidRDefault="00AB2614" w:rsidP="00803C44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  <w:r w:rsidRPr="00AB2614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lastRenderedPageBreak/>
        <w:t>12</w:t>
      </w:r>
      <w:r w:rsidR="00FE184D" w:rsidRPr="00CB6304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.</w:t>
      </w:r>
      <w:r w:rsidR="00D34704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3</w:t>
      </w:r>
      <w:r w:rsidR="00FE184D" w:rsidRPr="00CB6304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ab/>
      </w:r>
      <w:r w:rsidR="00A7535D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เมื่อวันที่</w:t>
      </w:r>
      <w:r w:rsidR="00A7535D" w:rsidRPr="00803C44">
        <w:rPr>
          <w:rFonts w:asciiTheme="majorBidi" w:hAnsiTheme="majorBidi" w:cs="Angsana New"/>
          <w:b w:val="0"/>
          <w:sz w:val="30"/>
          <w:szCs w:val="30"/>
          <w:lang w:bidi="th-TH"/>
        </w:rPr>
        <w:t xml:space="preserve"> </w:t>
      </w:r>
      <w:r w:rsidRPr="00803C44">
        <w:rPr>
          <w:rFonts w:asciiTheme="majorBidi" w:hAnsiTheme="majorBidi" w:cs="Angsana New"/>
          <w:b w:val="0"/>
          <w:sz w:val="30"/>
          <w:szCs w:val="30"/>
          <w:lang w:val="en-US" w:bidi="th-TH"/>
        </w:rPr>
        <w:t>26</w:t>
      </w:r>
      <w:r w:rsidR="00143FC5" w:rsidRPr="00803C44">
        <w:rPr>
          <w:rFonts w:asciiTheme="majorBidi" w:hAnsiTheme="majorBidi" w:cs="Angsana New"/>
          <w:b w:val="0"/>
          <w:sz w:val="30"/>
          <w:szCs w:val="30"/>
          <w:lang w:bidi="th-TH"/>
        </w:rPr>
        <w:t xml:space="preserve"> </w:t>
      </w:r>
      <w:r w:rsidR="00B83A4D" w:rsidRPr="00803C44">
        <w:rPr>
          <w:rFonts w:asciiTheme="majorBidi" w:hAnsiTheme="majorBidi" w:cs="Angsana New" w:hint="cs"/>
          <w:b w:val="0"/>
          <w:sz w:val="30"/>
          <w:szCs w:val="30"/>
          <w:cs/>
          <w:lang w:bidi="th-TH"/>
        </w:rPr>
        <w:t>เมษายน</w:t>
      </w:r>
      <w:r w:rsidR="00143FC5" w:rsidRPr="00803C44">
        <w:rPr>
          <w:rFonts w:asciiTheme="majorBidi" w:hAnsiTheme="majorBidi" w:cs="Angsana New"/>
          <w:b w:val="0"/>
          <w:sz w:val="30"/>
          <w:szCs w:val="30"/>
          <w:lang w:bidi="th-TH"/>
        </w:rPr>
        <w:t xml:space="preserve"> </w:t>
      </w:r>
      <w:r w:rsidRPr="00803C44">
        <w:rPr>
          <w:rFonts w:asciiTheme="majorBidi" w:hAnsiTheme="majorBidi" w:cs="Angsana New"/>
          <w:b w:val="0"/>
          <w:sz w:val="30"/>
          <w:szCs w:val="30"/>
          <w:lang w:val="en-US" w:bidi="th-TH"/>
        </w:rPr>
        <w:t>2565</w:t>
      </w:r>
      <w:r w:rsidR="00143FC5" w:rsidRPr="00803C44">
        <w:rPr>
          <w:rFonts w:asciiTheme="majorBidi" w:hAnsiTheme="majorBidi" w:cs="Angsana New"/>
          <w:b w:val="0"/>
          <w:sz w:val="30"/>
          <w:szCs w:val="30"/>
          <w:cs/>
          <w:lang w:bidi="th-TH"/>
        </w:rPr>
        <w:t xml:space="preserve"> </w:t>
      </w:r>
      <w:r w:rsidR="00143FC5" w:rsidRPr="00803C44">
        <w:rPr>
          <w:rFonts w:asciiTheme="majorBidi" w:hAnsiTheme="majorBidi" w:cs="Angsana New" w:hint="cs"/>
          <w:b w:val="0"/>
          <w:sz w:val="30"/>
          <w:szCs w:val="30"/>
          <w:cs/>
          <w:lang w:bidi="th-TH"/>
        </w:rPr>
        <w:t>ที่ประชุม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สามัญผู้ถือหุ้น</w:t>
      </w:r>
      <w:r w:rsidR="00ED6E3F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ประจำปี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ของบริษัทได้มีมติอนุมัติการจ่ายเงินปันผลจาก</w:t>
      </w:r>
      <w:r w:rsidR="00803C44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ผลการดำเนินงานของบริษัทประจำปี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2564</w:t>
      </w:r>
      <w:r w:rsidR="00143FC5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ให้แก่ผู้ถือหุ้นรวมทั้งสิ้นในอัตราหุ้นละ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95535E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0.65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บาท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โดยเงินปันผลดังกล่าว บริษัทได้มีการจ่ายครั้งแรกเมื่อวันที่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10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กันยายน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2564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เป็นเงินปันผลระหว่างกาลให้แก่ผู้ถือหุ้นไปแล้วในอัตราหุ้นละ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0</w:t>
      </w:r>
      <w:r w:rsidR="00143FC5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40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บาท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จึงคงเหลือเป็นเงินปันผลจ่ายครั้งที่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2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ให้กับผู้ถือหุ้นสามัญที่มีสิทธิรับเงินปันผลจำนวน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8</w:t>
      </w:r>
      <w:r w:rsidR="00AA78E1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406</w:t>
      </w:r>
      <w:r w:rsidR="007818F8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962</w:t>
      </w:r>
      <w:r w:rsidR="007818F8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585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หุ้น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ในอัตราหุ้นละ</w:t>
      </w:r>
      <w:r w:rsidR="0095535E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0.25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บาท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เป็นจำนวนเงินรวม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2</w:t>
      </w:r>
      <w:r w:rsidR="007818F8"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102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ล้านบาท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และมีกำหนดจ่ายเงินปันผลดังกล่าวในวันที่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25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143FC5" w:rsidRPr="00803C4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พฤษภาคม</w:t>
      </w:r>
      <w:r w:rsidR="00143FC5" w:rsidRPr="00803C4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803C44"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  <w:r w:rsidR="00455191" w:rsidRPr="0045519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</w:p>
    <w:p w14:paraId="4E3D07EB" w14:textId="77777777" w:rsidR="00381395" w:rsidRDefault="00381395" w:rsidP="001C090D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44030A57" w14:textId="31FCA830" w:rsidR="00D34704" w:rsidRDefault="00AB2614" w:rsidP="00D34704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12</w:t>
      </w:r>
      <w:r w:rsidR="00381395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="00D34704">
        <w:rPr>
          <w:rFonts w:ascii="Angsana New" w:hAnsi="Angsana New" w:cs="Angsana New"/>
          <w:b w:val="0"/>
          <w:sz w:val="30"/>
          <w:szCs w:val="30"/>
          <w:lang w:val="en-US" w:bidi="th-TH"/>
        </w:rPr>
        <w:t>4</w:t>
      </w:r>
      <w:r w:rsidR="00381395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ab/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เมื่อวันที่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29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เมษายน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บริษัทได้ทำการขายเงินลงทุนในหุ้นสามัญของบริษัท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ซี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.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พี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.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เมอร์แชนไดซิ่ง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จำกัด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(“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CPM”)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ซึ่งเป็นบริษัทย่อยที่บริษัทถือหุ้นทั้งทางตรงและทางอ้อมในสัดส่วนร้อยละ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ให้กับบริษัท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A9004E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ซีพีเอฟ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(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ประเทศไทย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)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จำกัด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(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มหาชน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)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ซึ่งเป็นบริษัทย่อยที่บริษัทถือหุ้นทางตรงในสัดส่วนร้อยละ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จำนวน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360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000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000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หุ้น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คิดเป็นจำนวนเงินรวม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12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078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ล้านบาท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ทำให้บริษัทมีสัดส่วนการถือหุ้นใน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CPM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ลดลงจากร้อยละ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87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54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เป็นร้อยละ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79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46</w:t>
      </w:r>
      <w:r w:rsidR="00573D21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อย่างไรก็ตาม</w:t>
      </w:r>
      <w:r w:rsidR="00573D21" w:rsidRPr="005502AE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รายการดังกล่าวไม่ทำให้สัดส่วนการถือหุ้นของ</w:t>
      </w:r>
      <w:r w:rsidR="00AB3C78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573D21" w:rsidRPr="005502A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กลุ่มบริษัทเปลี่ยนแปลง</w:t>
      </w:r>
      <w:r w:rsidR="00701CE0" w:rsidRPr="005502AE">
        <w:rPr>
          <w:rFonts w:ascii="Angsana New" w:hAnsi="Angsana New" w:cs="Angsana New"/>
          <w:b w:val="0"/>
          <w:sz w:val="30"/>
          <w:szCs w:val="30"/>
          <w:lang w:val="en-US" w:bidi="th-TH"/>
        </w:rPr>
        <w:tab/>
      </w:r>
    </w:p>
    <w:p w14:paraId="679185D9" w14:textId="77777777" w:rsidR="00D34704" w:rsidRDefault="00D34704" w:rsidP="00701CE0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234768A0" w14:textId="0E73729E" w:rsidR="00701CE0" w:rsidRPr="00701CE0" w:rsidRDefault="00D34704" w:rsidP="00701CE0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12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.5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ab/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เมื่อวันที่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5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พฤษภาคม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บริษัท 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ซีพีเอฟ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(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ประเทศไทย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) 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จำกัด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(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มหาชน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) (“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CPFTH”) 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ซึ่งเป็นบริษัทย่อยที่</w:t>
      </w:r>
      <w:r w:rsidR="00701CE0" w:rsidRPr="00CB2AC3">
        <w:rPr>
          <w:rFonts w:ascii="Angsana New" w:hAnsi="Angsana New" w:cs="Angsana New" w:hint="cs"/>
          <w:b w:val="0"/>
          <w:spacing w:val="-1"/>
          <w:sz w:val="30"/>
          <w:szCs w:val="30"/>
          <w:cs/>
          <w:lang w:val="en-US" w:bidi="th-TH"/>
        </w:rPr>
        <w:t>บริษัทถือหุ้นในอัตราร้อยละ</w:t>
      </w:r>
      <w:r w:rsidR="00701CE0" w:rsidRPr="00CB2AC3">
        <w:rPr>
          <w:rFonts w:ascii="Angsana New" w:hAnsi="Angsana New" w:cs="Angsana New"/>
          <w:b w:val="0"/>
          <w:spacing w:val="-1"/>
          <w:sz w:val="30"/>
          <w:szCs w:val="30"/>
          <w:cs/>
          <w:lang w:val="en-US" w:bidi="th-TH"/>
        </w:rPr>
        <w:t xml:space="preserve"> </w:t>
      </w:r>
      <w:r w:rsidR="00AB2614" w:rsidRPr="00AB2614">
        <w:rPr>
          <w:rFonts w:ascii="Angsana New" w:hAnsi="Angsana New" w:cs="Angsana New"/>
          <w:b w:val="0"/>
          <w:spacing w:val="-1"/>
          <w:sz w:val="30"/>
          <w:szCs w:val="30"/>
          <w:lang w:val="en-US" w:bidi="th-TH"/>
        </w:rPr>
        <w:t>99</w:t>
      </w:r>
      <w:r w:rsidR="00701CE0" w:rsidRPr="00CB2AC3">
        <w:rPr>
          <w:rFonts w:ascii="Angsana New" w:hAnsi="Angsana New" w:cs="Angsana New"/>
          <w:b w:val="0"/>
          <w:spacing w:val="-1"/>
          <w:sz w:val="30"/>
          <w:szCs w:val="30"/>
          <w:cs/>
          <w:lang w:val="en-US" w:bidi="th-TH"/>
        </w:rPr>
        <w:t>.</w:t>
      </w:r>
      <w:r w:rsidR="00AB2614" w:rsidRPr="00AB2614">
        <w:rPr>
          <w:rFonts w:ascii="Angsana New" w:hAnsi="Angsana New" w:cs="Angsana New"/>
          <w:b w:val="0"/>
          <w:spacing w:val="-1"/>
          <w:sz w:val="30"/>
          <w:szCs w:val="30"/>
          <w:lang w:val="en-US" w:bidi="th-TH"/>
        </w:rPr>
        <w:t>99</w:t>
      </w:r>
      <w:r w:rsidR="00701CE0" w:rsidRPr="00CB2AC3">
        <w:rPr>
          <w:rFonts w:ascii="Angsana New" w:hAnsi="Angsana New" w:cs="Angsana New"/>
          <w:b w:val="0"/>
          <w:spacing w:val="-1"/>
          <w:sz w:val="30"/>
          <w:szCs w:val="30"/>
          <w:lang w:val="en-US" w:bidi="th-TH"/>
        </w:rPr>
        <w:t xml:space="preserve"> </w:t>
      </w:r>
      <w:r w:rsidR="00701CE0" w:rsidRPr="00CB2AC3">
        <w:rPr>
          <w:rFonts w:ascii="Angsana New" w:hAnsi="Angsana New" w:cs="Angsana New"/>
          <w:b w:val="0"/>
          <w:spacing w:val="-1"/>
          <w:sz w:val="30"/>
          <w:szCs w:val="30"/>
          <w:cs/>
          <w:lang w:val="en-US" w:bidi="th-TH"/>
        </w:rPr>
        <w:t>ได้ออกหุ้นกู้ครั้งที่</w:t>
      </w:r>
      <w:r w:rsidR="00701CE0" w:rsidRPr="00CB2AC3">
        <w:rPr>
          <w:rFonts w:ascii="Angsana New" w:hAnsi="Angsana New" w:cs="Angsana New"/>
          <w:b w:val="0"/>
          <w:spacing w:val="-1"/>
          <w:sz w:val="30"/>
          <w:szCs w:val="30"/>
          <w:lang w:val="en-US" w:bidi="th-TH"/>
        </w:rPr>
        <w:t xml:space="preserve"> </w:t>
      </w:r>
      <w:r w:rsidR="00AB2614" w:rsidRPr="00AB2614">
        <w:rPr>
          <w:rFonts w:ascii="Angsana New" w:hAnsi="Angsana New" w:cs="Angsana New"/>
          <w:b w:val="0"/>
          <w:spacing w:val="-1"/>
          <w:sz w:val="30"/>
          <w:szCs w:val="30"/>
          <w:lang w:val="en-US" w:bidi="th-TH"/>
        </w:rPr>
        <w:t>1</w:t>
      </w:r>
      <w:r w:rsidR="00701CE0" w:rsidRPr="00CB2AC3">
        <w:rPr>
          <w:rFonts w:ascii="Angsana New" w:hAnsi="Angsana New" w:cs="Angsana New"/>
          <w:b w:val="0"/>
          <w:spacing w:val="-1"/>
          <w:sz w:val="30"/>
          <w:szCs w:val="30"/>
          <w:lang w:val="en-US" w:bidi="th-TH"/>
        </w:rPr>
        <w:t>/</w:t>
      </w:r>
      <w:r w:rsidR="00AB2614" w:rsidRPr="00AB2614">
        <w:rPr>
          <w:rFonts w:ascii="Angsana New" w:hAnsi="Angsana New" w:cs="Angsana New"/>
          <w:b w:val="0"/>
          <w:spacing w:val="-1"/>
          <w:sz w:val="30"/>
          <w:szCs w:val="30"/>
          <w:lang w:val="en-US" w:bidi="th-TH"/>
        </w:rPr>
        <w:t>2565</w:t>
      </w:r>
      <w:r w:rsidR="00701CE0" w:rsidRPr="00CB2AC3">
        <w:rPr>
          <w:rFonts w:ascii="Angsana New" w:hAnsi="Angsana New" w:cs="Angsana New"/>
          <w:b w:val="0"/>
          <w:spacing w:val="-1"/>
          <w:sz w:val="30"/>
          <w:szCs w:val="30"/>
          <w:cs/>
          <w:lang w:val="en-US" w:bidi="th-TH"/>
        </w:rPr>
        <w:t xml:space="preserve"> ชนิดไม่ด้อยสิทธิ ไม่มีหลักประกัน ระบุชื่อผู้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ถือ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และมีผู้แทนผู้ถือหุ้นกู้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เป็นจำนวนเงินรวม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10</w:t>
      </w:r>
      <w:r w:rsidR="00A9275C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150</w:t>
      </w:r>
      <w:r w:rsidR="00A9275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701CE0" w:rsidRPr="00701CE0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ล้านบาท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อายุหุ้นกู้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7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-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15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ปี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โดยมีอัตราดอกเบี้ยคงที่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ร้อยละ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3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80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-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5</w:t>
      </w:r>
      <w:r w:rsidR="00701CE0" w:rsidRPr="00701CE0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00</w:t>
      </w:r>
      <w:r w:rsidR="00701CE0" w:rsidRPr="00701CE0">
        <w:rPr>
          <w:rFonts w:ascii="Angsana New" w:hAnsi="Angsana New" w:cs="Angsana New"/>
          <w:b w:val="0"/>
          <w:sz w:val="30"/>
          <w:szCs w:val="30"/>
          <w:cs/>
          <w:lang w:val="en-US"/>
        </w:rPr>
        <w:t xml:space="preserve"> ต่อปี </w:t>
      </w:r>
    </w:p>
    <w:p w14:paraId="05859872" w14:textId="77777777" w:rsidR="00701CE0" w:rsidRPr="006C4B53" w:rsidRDefault="00701CE0" w:rsidP="00701CE0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1360A7A" w14:textId="134D5F82" w:rsidR="00701CE0" w:rsidRDefault="00701CE0" w:rsidP="00701CE0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A022F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หุ้นกู้ดังกล่าวได้รับการ</w:t>
      </w:r>
      <w:r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จัด</w:t>
      </w:r>
      <w:r w:rsidRPr="00A022F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อันดับเครดิตไว้ที่ระดับ </w:t>
      </w:r>
      <w:r w:rsidRPr="00A022F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“A+” </w:t>
      </w:r>
      <w:r w:rsidRPr="00A022F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โดยบริษัท ทริสเรทติ้ง จำกัด เมื่อวันที่</w:t>
      </w:r>
      <w:r w:rsidRPr="00A022F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br/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31</w:t>
      </w:r>
      <w:r w:rsidRPr="00A022F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Pr="00A022F4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มีนาคม</w:t>
      </w:r>
      <w:r w:rsidRPr="00A022F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AB2614" w:rsidRPr="00AB2614"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  <w:r w:rsidRPr="00A022F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ทั้งนี้ </w:t>
      </w:r>
      <w:r w:rsidRPr="00A022F4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CPFTH </w:t>
      </w:r>
      <w:r w:rsidRPr="00A022F4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ได้นำหุ้นกู้ดังกล่าวไปขึ้นทะเบียนกับสมาคมตลาดตราสารหนี้ไทยแล้ว</w:t>
      </w:r>
      <w:r w:rsidRPr="0045519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</w:p>
    <w:p w14:paraId="57D5738E" w14:textId="77777777" w:rsidR="00701CE0" w:rsidRDefault="00701CE0" w:rsidP="00FE184D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theme="minorBidi"/>
          <w:b w:val="0"/>
          <w:bCs/>
          <w:sz w:val="30"/>
          <w:szCs w:val="30"/>
          <w:lang w:val="en-US" w:bidi="th-TH"/>
        </w:rPr>
      </w:pPr>
    </w:p>
    <w:p w14:paraId="11FB1B21" w14:textId="77777777" w:rsidR="00DF7A97" w:rsidRDefault="00DF7A97" w:rsidP="008803CE">
      <w:pPr>
        <w:pStyle w:val="acctmergecolhdg"/>
        <w:tabs>
          <w:tab w:val="left" w:pos="1080"/>
        </w:tabs>
        <w:spacing w:line="240" w:lineRule="auto"/>
        <w:jc w:val="thaiDistribute"/>
        <w:rPr>
          <w:rFonts w:ascii="Angsana New" w:hAnsi="Angsana New" w:cstheme="minorBidi"/>
          <w:b w:val="0"/>
          <w:bCs/>
          <w:sz w:val="30"/>
          <w:szCs w:val="30"/>
          <w:lang w:val="en-US" w:bidi="th-TH"/>
        </w:rPr>
      </w:pPr>
    </w:p>
    <w:p w14:paraId="36B52D01" w14:textId="77777777" w:rsidR="007067EF" w:rsidRPr="00651F6B" w:rsidRDefault="007067EF" w:rsidP="00352BE5">
      <w:pPr>
        <w:tabs>
          <w:tab w:val="left" w:pos="990"/>
        </w:tabs>
        <w:ind w:left="540"/>
        <w:contextualSpacing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69EFCCB" w14:textId="5BE7B103" w:rsidR="00380798" w:rsidRPr="00283726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sectPr w:rsidR="00380798" w:rsidRPr="00283726" w:rsidSect="00203AF9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77B5" w14:textId="77777777" w:rsidR="008C2AE1" w:rsidRDefault="008C2AE1" w:rsidP="004956B4">
      <w:r>
        <w:separator/>
      </w:r>
    </w:p>
  </w:endnote>
  <w:endnote w:type="continuationSeparator" w:id="0">
    <w:p w14:paraId="4BF9AD84" w14:textId="77777777" w:rsidR="008C2AE1" w:rsidRDefault="008C2AE1" w:rsidP="004956B4">
      <w:r>
        <w:continuationSeparator/>
      </w:r>
    </w:p>
  </w:endnote>
  <w:endnote w:type="continuationNotice" w:id="1">
    <w:p w14:paraId="5EDB3654" w14:textId="77777777" w:rsidR="008C2AE1" w:rsidRDefault="008C2A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7BBAC" w14:textId="77777777" w:rsidR="00803C44" w:rsidRDefault="00803C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8C2AE1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B2846" w14:textId="77777777" w:rsidR="00803C44" w:rsidRDefault="00803C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FC68" w14:textId="77777777" w:rsidR="008C2AE1" w:rsidRDefault="008C2AE1" w:rsidP="004956B4">
      <w:r>
        <w:separator/>
      </w:r>
    </w:p>
  </w:footnote>
  <w:footnote w:type="continuationSeparator" w:id="0">
    <w:p w14:paraId="03A5BE99" w14:textId="77777777" w:rsidR="008C2AE1" w:rsidRDefault="008C2AE1" w:rsidP="004956B4">
      <w:r>
        <w:continuationSeparator/>
      </w:r>
    </w:p>
  </w:footnote>
  <w:footnote w:type="continuationNotice" w:id="1">
    <w:p w14:paraId="3D5A3B9B" w14:textId="77777777" w:rsidR="008C2AE1" w:rsidRDefault="008C2A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F906" w14:textId="77777777" w:rsidR="00803C44" w:rsidRDefault="00803C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7C24B7D3" w:rsidR="005F648B" w:rsidRPr="0018399C" w:rsidRDefault="005F648B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2565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EE4E" w14:textId="77777777" w:rsidR="00803C44" w:rsidRDefault="00803C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3358FFD3" w:rsidR="005F648B" w:rsidRPr="001A027B" w:rsidRDefault="005F648B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 w:rsidRPr="001A027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2565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5AE41AD0" w:rsidR="005F648B" w:rsidRPr="008B6CCF" w:rsidRDefault="005F648B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2565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C44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5F67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CF5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04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F25030C8-545A-486C-B76A-07954191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3745</TotalTime>
  <Pages>27</Pages>
  <Words>4482</Words>
  <Characters>25551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Nutcha, Tungborwornphan</cp:lastModifiedBy>
  <cp:revision>1076</cp:revision>
  <cp:lastPrinted>2022-05-11T01:45:00Z</cp:lastPrinted>
  <dcterms:created xsi:type="dcterms:W3CDTF">2022-04-24T06:00:00Z</dcterms:created>
  <dcterms:modified xsi:type="dcterms:W3CDTF">2022-05-12T08:41:00Z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