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66DC8" w14:textId="01E4968E" w:rsidR="00804175" w:rsidRPr="00C60284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25CF778D" w:rsidR="007B20FA" w:rsidRPr="00C60284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02F7CA6C" w14:textId="5A7B1734" w:rsidR="00F471E1" w:rsidRPr="00A61FFF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A9C77E0" w14:textId="2095A8B6" w:rsidR="00F471E1" w:rsidRPr="00697359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6E9BD7" w14:textId="79940CAA" w:rsidR="007125D3" w:rsidRPr="00C60284" w:rsidRDefault="007125D3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FAFA804" w14:textId="77777777" w:rsidR="00F471E1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41AACA96" w14:textId="77777777" w:rsidR="00730207" w:rsidRPr="00C60284" w:rsidRDefault="00730207" w:rsidP="00730207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B13AC7D" w14:textId="785147F9" w:rsidR="00730207" w:rsidRPr="00C60284" w:rsidRDefault="00730207" w:rsidP="00730207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52F27615" w14:textId="25102959" w:rsidR="009908D6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F4B1A5E" w14:textId="77777777" w:rsidR="00730207" w:rsidRPr="009460DA" w:rsidRDefault="00730207" w:rsidP="00730207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B017FAD" w14:textId="3CF07772" w:rsidR="00F471E1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EFC6D4" w14:textId="2A2E7768" w:rsidR="00B6058C" w:rsidRPr="00C60284" w:rsidRDefault="00B6058C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A20D7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4A982008" w14:textId="0B7F3A84" w:rsidR="00F471E1" w:rsidRPr="00CF5B14" w:rsidRDefault="00730207" w:rsidP="00CF5B14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4911BAD5" w14:textId="77777777" w:rsidR="00F471E1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3954BF" w14:textId="77777777" w:rsidR="00F471E1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48BEA5" w14:textId="72C2ACB4" w:rsidR="00FA13DD" w:rsidRPr="00C60284" w:rsidRDefault="00F471E1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316352E9" w14:textId="1856C5D0" w:rsidR="00FA13DD" w:rsidRDefault="00FA13DD" w:rsidP="00D42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71E45DF7" w:rsidR="001F79E0" w:rsidRPr="00C60284" w:rsidRDefault="007109B0" w:rsidP="001F79E0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z w:val="30"/>
          <w:szCs w:val="30"/>
          <w:rtl/>
          <w:cs/>
          <w:lang w:val="en-US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A3583CA" w14:textId="5E38D204" w:rsidR="0088322F" w:rsidRPr="00C60284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30207">
        <w:rPr>
          <w:rFonts w:ascii="Angsana New" w:hAnsi="Angsana New" w:cs="Angsana New"/>
          <w:sz w:val="30"/>
          <w:szCs w:val="30"/>
        </w:rPr>
        <w:t xml:space="preserve">12 </w:t>
      </w:r>
      <w:r w:rsidR="0073020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D42C9B">
        <w:rPr>
          <w:rFonts w:ascii="Angsana New" w:hAnsi="Angsana New" w:cs="Angsana New"/>
          <w:sz w:val="30"/>
          <w:szCs w:val="30"/>
        </w:rPr>
        <w:t>5</w:t>
      </w:r>
    </w:p>
    <w:p w14:paraId="1E42CC33" w14:textId="77777777" w:rsidR="006D3EFC" w:rsidRPr="00C60284" w:rsidRDefault="006D3EFC" w:rsidP="00730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eastAsia="Calibri" w:hAnsi="Angsana New" w:cs="Angsana New"/>
          <w:i/>
          <w:iCs/>
          <w:sz w:val="24"/>
          <w:szCs w:val="24"/>
          <w:shd w:val="clear" w:color="auto" w:fill="E0E0E0"/>
          <w:cs/>
          <w:lang w:val="en-GB"/>
        </w:rPr>
      </w:pPr>
    </w:p>
    <w:p w14:paraId="03A0744F" w14:textId="2D075EE9" w:rsidR="00804175" w:rsidRPr="00C60284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8208B5B" w14:textId="55E0C18E" w:rsidR="002E7177" w:rsidRPr="00C60284" w:rsidRDefault="00FB774E" w:rsidP="0021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0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="00CB4BC6" w:rsidRPr="00CB4BC6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216362">
        <w:rPr>
          <w:rFonts w:ascii="Angsana New" w:hAnsi="Angsana New" w:cs="Angsana New" w:hint="cs"/>
          <w:sz w:val="30"/>
          <w:szCs w:val="30"/>
          <w:cs/>
        </w:rPr>
        <w:t>โดย</w:t>
      </w:r>
      <w:r w:rsidRPr="00C6028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E40797">
        <w:rPr>
          <w:rFonts w:ascii="Angsana New" w:hAnsi="Angsana New" w:cs="Angsana New" w:hint="cs"/>
          <w:sz w:val="30"/>
          <w:szCs w:val="30"/>
          <w:cs/>
        </w:rPr>
        <w:t>ในงบการเงินประจำปี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</w:t>
      </w:r>
      <w:r w:rsidRPr="003F0E4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ธันวาคม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8F5C69">
        <w:rPr>
          <w:rFonts w:ascii="Angsana New" w:hAnsi="Angsana New" w:cs="Angsana New"/>
          <w:sz w:val="30"/>
          <w:szCs w:val="30"/>
        </w:rPr>
        <w:t>4</w:t>
      </w:r>
    </w:p>
    <w:p w14:paraId="359FBB70" w14:textId="77777777" w:rsidR="00EA7D72" w:rsidRPr="00216362" w:rsidRDefault="00EA7D72" w:rsidP="0021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2FC8472" w14:textId="48CE5ACB" w:rsidR="002C1C0E" w:rsidRPr="00C60284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F0E4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F0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60284">
        <w:rPr>
          <w:rFonts w:ascii="Angsana New" w:hAnsi="Angsana New" w:cs="Angsana New" w:hint="cs"/>
          <w:sz w:val="30"/>
          <w:szCs w:val="30"/>
          <w:cs/>
        </w:rPr>
        <w:t>ไว้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8F5C69">
        <w:rPr>
          <w:rFonts w:ascii="Angsana New" w:hAnsi="Angsana New" w:cs="Angsana New"/>
          <w:sz w:val="30"/>
          <w:szCs w:val="30"/>
        </w:rPr>
        <w:t>4</w:t>
      </w:r>
    </w:p>
    <w:p w14:paraId="4392BA33" w14:textId="77777777" w:rsidR="002C1C0E" w:rsidRPr="00C60284" w:rsidRDefault="002C1C0E" w:rsidP="0021636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A94DF54" w14:textId="63C6B066" w:rsidR="00093B30" w:rsidRPr="002C1C0E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2C1C0E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2C1C0E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08D3736" w14:textId="20D75000" w:rsidR="00B63EF6" w:rsidRPr="00C60284" w:rsidRDefault="00B63EF6" w:rsidP="00BC7B7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</w:t>
      </w:r>
      <w:r w:rsidRPr="00C60284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C6028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16362">
        <w:rPr>
          <w:rFonts w:asciiTheme="majorBidi" w:hAnsiTheme="majorBidi" w:cstheme="majorBidi"/>
          <w:bCs/>
          <w:sz w:val="30"/>
          <w:szCs w:val="30"/>
        </w:rPr>
        <w:t>6</w:t>
      </w:r>
      <w:r w:rsidRPr="00C6028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53B19">
        <w:rPr>
          <w:rFonts w:asciiTheme="majorBidi" w:hAnsiTheme="majorBidi" w:cstheme="majorBidi" w:hint="cs"/>
          <w:b/>
          <w:sz w:val="30"/>
          <w:szCs w:val="30"/>
          <w:cs/>
        </w:rPr>
        <w:t>สำหรับความสัมพันธ์กับผู้บริหารคนสำคัญและ</w:t>
      </w:r>
      <w:r w:rsidRPr="00C6028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CD4233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="00765D71">
        <w:rPr>
          <w:rFonts w:asciiTheme="majorBidi" w:hAnsiTheme="majorBidi" w:cstheme="majorBidi" w:hint="cs"/>
          <w:b/>
          <w:sz w:val="30"/>
          <w:szCs w:val="30"/>
          <w:cs/>
        </w:rPr>
        <w:t xml:space="preserve">มีความสัมพันธ์เหมือนงบการเงินสำหรับปีสิ้นสุดวันที่ </w:t>
      </w:r>
      <w:r w:rsidR="00765D71" w:rsidRPr="00765D71">
        <w:rPr>
          <w:rFonts w:asciiTheme="majorBidi" w:hAnsiTheme="majorBidi" w:cstheme="majorBidi"/>
          <w:bCs/>
          <w:sz w:val="30"/>
          <w:szCs w:val="30"/>
        </w:rPr>
        <w:t>31</w:t>
      </w:r>
      <w:r w:rsidR="00765D7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65D71">
        <w:rPr>
          <w:rFonts w:asciiTheme="majorBidi" w:hAnsiTheme="majorBidi" w:cstheme="majorBidi" w:hint="cs"/>
          <w:b/>
          <w:sz w:val="30"/>
          <w:szCs w:val="30"/>
          <w:cs/>
        </w:rPr>
        <w:t xml:space="preserve">ธันวาคม </w:t>
      </w:r>
      <w:r w:rsidR="00765D71" w:rsidRPr="00765D71">
        <w:rPr>
          <w:rFonts w:asciiTheme="majorBidi" w:hAnsiTheme="majorBidi" w:cstheme="majorBidi"/>
          <w:bCs/>
          <w:sz w:val="30"/>
          <w:szCs w:val="30"/>
        </w:rPr>
        <w:t>256</w:t>
      </w:r>
      <w:r w:rsidR="008F5C69">
        <w:rPr>
          <w:rFonts w:asciiTheme="majorBidi" w:hAnsiTheme="majorBidi" w:cstheme="majorBidi"/>
          <w:bCs/>
          <w:sz w:val="30"/>
          <w:szCs w:val="30"/>
        </w:rPr>
        <w:t>4</w:t>
      </w:r>
    </w:p>
    <w:p w14:paraId="66AC1D06" w14:textId="2209A1D3" w:rsidR="004036CD" w:rsidRDefault="004036CD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691DF9C" w14:textId="053C5A36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775D8ABA" w14:textId="5A9FFBDA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468DC4D1" w14:textId="47C471F9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56553473" w14:textId="1DC9F533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7D05BB3" w14:textId="3F5AC861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18C60FBA" w14:textId="015607EC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5C7AA8CC" w14:textId="68AA7F90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FEC9A5D" w14:textId="62EAE6EE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68AA301F" w14:textId="6404F22C" w:rsidR="002C1C0E" w:rsidRDefault="002C1C0E" w:rsidP="00765D71">
      <w:pPr>
        <w:pStyle w:val="block"/>
        <w:spacing w:after="0"/>
        <w:ind w:left="540" w:right="-45"/>
        <w:jc w:val="thaiDistribute"/>
        <w:rPr>
          <w:rFonts w:ascii="Angsana New" w:hAnsi="Angsana New" w:cs="Angsana New"/>
          <w:b/>
          <w:szCs w:val="22"/>
          <w:lang w:bidi="th-TH"/>
        </w:rPr>
      </w:pPr>
    </w:p>
    <w:p w14:paraId="745EA90E" w14:textId="77777777" w:rsidR="000B2FE1" w:rsidRPr="001C1049" w:rsidRDefault="000B2FE1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22"/>
          <w:szCs w:val="22"/>
          <w:lang w:val="en-GB"/>
        </w:rPr>
      </w:pPr>
    </w:p>
    <w:tbl>
      <w:tblPr>
        <w:tblW w:w="9521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357"/>
        <w:gridCol w:w="1108"/>
        <w:gridCol w:w="267"/>
        <w:gridCol w:w="1097"/>
        <w:gridCol w:w="268"/>
        <w:gridCol w:w="1078"/>
        <w:gridCol w:w="251"/>
        <w:gridCol w:w="1095"/>
      </w:tblGrid>
      <w:tr w:rsidR="000B2FE1" w:rsidRPr="00C60284" w14:paraId="5DECC412" w14:textId="77777777" w:rsidTr="002F257B">
        <w:trPr>
          <w:trHeight w:hRule="exact" w:val="389"/>
          <w:tblHeader/>
        </w:trPr>
        <w:tc>
          <w:tcPr>
            <w:tcW w:w="2288" w:type="pct"/>
          </w:tcPr>
          <w:p w14:paraId="6E88737F" w14:textId="6BEDE9D5" w:rsidR="000B2FE1" w:rsidRPr="00C60284" w:rsidRDefault="000B2FE1" w:rsidP="00007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C60284">
              <w:lastRenderedPageBreak/>
              <w:br w:type="page"/>
            </w:r>
            <w:r w:rsidR="00007E1E"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03C3C142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7D9A6AB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3DBAF9C" w14:textId="77777777" w:rsidR="000B2FE1" w:rsidRPr="00C60284" w:rsidRDefault="000B2FE1" w:rsidP="001F7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C9B" w:rsidRPr="00C60284" w14:paraId="2076D1D1" w14:textId="77777777" w:rsidTr="002F257B">
        <w:trPr>
          <w:trHeight w:hRule="exact" w:val="389"/>
          <w:tblHeader/>
        </w:trPr>
        <w:tc>
          <w:tcPr>
            <w:tcW w:w="2288" w:type="pct"/>
          </w:tcPr>
          <w:p w14:paraId="5F2ABC8E" w14:textId="0EA2A92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5D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05908182" w14:textId="7C175CEE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13C51D9D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C0DCB28" w14:textId="641DE713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8377D13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3C5F693" w14:textId="3B6E7966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6C9159D7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F307149" w14:textId="18341AD2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42C9B" w:rsidRPr="00C60284" w14:paraId="2D842165" w14:textId="77777777" w:rsidTr="000B2FE1">
        <w:trPr>
          <w:trHeight w:hRule="exact" w:val="324"/>
          <w:tblHeader/>
        </w:trPr>
        <w:tc>
          <w:tcPr>
            <w:tcW w:w="2288" w:type="pct"/>
          </w:tcPr>
          <w:p w14:paraId="095BFFAB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96BF433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2C9B" w:rsidRPr="00C60284" w14:paraId="0A7D5903" w14:textId="77777777" w:rsidTr="002F257B">
        <w:trPr>
          <w:trHeight w:hRule="exact" w:val="389"/>
        </w:trPr>
        <w:tc>
          <w:tcPr>
            <w:tcW w:w="2288" w:type="pct"/>
          </w:tcPr>
          <w:p w14:paraId="4101E380" w14:textId="77777777" w:rsidR="00D42C9B" w:rsidRPr="00C60284" w:rsidRDefault="00D42C9B" w:rsidP="00D4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0818E1B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53544CE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9D3FA4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69F73BE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E280F98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1EB36AC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9D5973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1AF" w:rsidRPr="00C60284" w14:paraId="132E801B" w14:textId="77777777" w:rsidTr="002F257B">
        <w:trPr>
          <w:trHeight w:hRule="exact" w:val="389"/>
        </w:trPr>
        <w:tc>
          <w:tcPr>
            <w:tcW w:w="2288" w:type="pct"/>
          </w:tcPr>
          <w:p w14:paraId="05CC7F77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1142B4A0" w14:textId="00923B4E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7182109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B837FB" w14:textId="372138FD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D484644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8BC6D60" w14:textId="12B245F3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848,188</w:t>
            </w:r>
          </w:p>
        </w:tc>
        <w:tc>
          <w:tcPr>
            <w:tcW w:w="132" w:type="pct"/>
          </w:tcPr>
          <w:p w14:paraId="1FBCF171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E872F4E" w14:textId="04B1E284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</w:tr>
      <w:tr w:rsidR="004021AF" w:rsidRPr="00C60284" w14:paraId="04E4A12C" w14:textId="77777777" w:rsidTr="002F257B">
        <w:trPr>
          <w:trHeight w:hRule="exact" w:val="389"/>
        </w:trPr>
        <w:tc>
          <w:tcPr>
            <w:tcW w:w="2288" w:type="pct"/>
          </w:tcPr>
          <w:p w14:paraId="78319B93" w14:textId="146916ED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222A4F1D" w14:textId="04F9DD4E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C29D6F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297E60" w14:textId="1EA13952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E21A3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3158F9F" w14:textId="46B44DE9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24,562</w:t>
            </w:r>
          </w:p>
        </w:tc>
        <w:tc>
          <w:tcPr>
            <w:tcW w:w="132" w:type="pct"/>
          </w:tcPr>
          <w:p w14:paraId="0D338B1A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D6C0ABD" w14:textId="2A20D39C" w:rsidR="004021AF" w:rsidRPr="00765D71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</w:tr>
      <w:tr w:rsidR="004021AF" w:rsidRPr="00C60284" w14:paraId="64830D88" w14:textId="77777777" w:rsidTr="002F257B">
        <w:trPr>
          <w:trHeight w:hRule="exact" w:val="389"/>
        </w:trPr>
        <w:tc>
          <w:tcPr>
            <w:tcW w:w="2288" w:type="pct"/>
          </w:tcPr>
          <w:p w14:paraId="391F4BC5" w14:textId="6F5965A8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2" w:type="pct"/>
          </w:tcPr>
          <w:p w14:paraId="00AA9771" w14:textId="00ABB522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B80797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C13CB2" w14:textId="539DCE33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2427C46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BA6788D" w14:textId="2D91EF90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105,741</w:t>
            </w:r>
          </w:p>
        </w:tc>
        <w:tc>
          <w:tcPr>
            <w:tcW w:w="132" w:type="pct"/>
          </w:tcPr>
          <w:p w14:paraId="2C6B7B0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25AE800" w14:textId="67FC5138" w:rsidR="004021AF" w:rsidRPr="00765D71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021AF" w:rsidRPr="00C60284" w14:paraId="5EC7045D" w14:textId="77777777" w:rsidTr="002F257B">
        <w:trPr>
          <w:trHeight w:hRule="exact" w:val="389"/>
        </w:trPr>
        <w:tc>
          <w:tcPr>
            <w:tcW w:w="2288" w:type="pct"/>
          </w:tcPr>
          <w:p w14:paraId="03DE2746" w14:textId="1690279A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7C9564BE" w14:textId="56509660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A46D5B2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80CD21" w14:textId="334BEED2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A4A3F0F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D61F4A6" w14:textId="52A02E6B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1F341C0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C2E1422" w14:textId="0315C321" w:rsidR="004021AF" w:rsidRPr="00CB4BC6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4021AF" w:rsidRPr="00C60284" w14:paraId="39C7F4BD" w14:textId="77777777" w:rsidTr="002F257B">
        <w:trPr>
          <w:trHeight w:hRule="exact" w:val="389"/>
        </w:trPr>
        <w:tc>
          <w:tcPr>
            <w:tcW w:w="2288" w:type="pct"/>
          </w:tcPr>
          <w:p w14:paraId="2913A76E" w14:textId="02B8CC90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720AEBBE" w14:textId="6CA5C435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802CE7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B84BA2" w14:textId="068C6AE9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F3A3E7F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87C7445" w14:textId="07359394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2,527</w:t>
            </w:r>
          </w:p>
        </w:tc>
        <w:tc>
          <w:tcPr>
            <w:tcW w:w="132" w:type="pct"/>
          </w:tcPr>
          <w:p w14:paraId="29851E49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E7983B" w14:textId="53EE21C5" w:rsidR="004021AF" w:rsidRPr="00CB4BC6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021AF" w:rsidRPr="00C60284" w14:paraId="6B2A12D6" w14:textId="77777777" w:rsidTr="002F257B">
        <w:trPr>
          <w:trHeight w:hRule="exact" w:val="389"/>
        </w:trPr>
        <w:tc>
          <w:tcPr>
            <w:tcW w:w="2288" w:type="pct"/>
          </w:tcPr>
          <w:p w14:paraId="0F394566" w14:textId="1E616D53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สินค้าหรือบริการ</w:t>
            </w:r>
          </w:p>
        </w:tc>
        <w:tc>
          <w:tcPr>
            <w:tcW w:w="582" w:type="pct"/>
          </w:tcPr>
          <w:p w14:paraId="23280E22" w14:textId="2E65053D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2B2EB0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4EFE3C8" w14:textId="6B6BDDD5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240E0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7FCDAE" w14:textId="741FFC36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3,238,378</w:t>
            </w:r>
          </w:p>
        </w:tc>
        <w:tc>
          <w:tcPr>
            <w:tcW w:w="132" w:type="pct"/>
          </w:tcPr>
          <w:p w14:paraId="5102733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60BBBA2" w14:textId="1E61E648" w:rsidR="004021AF" w:rsidRPr="00CB4BC6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67A77" w:rsidRPr="00C60284" w14:paraId="746F994A" w14:textId="77777777" w:rsidTr="002F257B">
        <w:trPr>
          <w:trHeight w:hRule="exact" w:val="389"/>
        </w:trPr>
        <w:tc>
          <w:tcPr>
            <w:tcW w:w="2288" w:type="pct"/>
          </w:tcPr>
          <w:p w14:paraId="2C523598" w14:textId="77777777" w:rsidR="00867A77" w:rsidRDefault="00867A77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392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  <w:p w14:paraId="75DEEB23" w14:textId="65BA04AC" w:rsidR="00867A77" w:rsidRPr="00C60284" w:rsidRDefault="00867A77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3EF8618" w14:textId="494B5AA2" w:rsidR="00867A77" w:rsidRDefault="00B63928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6F7FB3F" w14:textId="77777777" w:rsidR="00867A77" w:rsidRPr="00C60284" w:rsidRDefault="00867A77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6E6007" w14:textId="6AE0D6E2" w:rsidR="00867A77" w:rsidRDefault="00B63928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F66B29A" w14:textId="77777777" w:rsidR="00867A77" w:rsidRPr="00C60284" w:rsidRDefault="00867A77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1DE916A" w14:textId="3DC5EC27" w:rsidR="00867A77" w:rsidRDefault="00B63928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132" w:type="pct"/>
          </w:tcPr>
          <w:p w14:paraId="127D76B0" w14:textId="77777777" w:rsidR="00867A77" w:rsidRPr="00C60284" w:rsidRDefault="00867A77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3EF5FB" w14:textId="3306DABD" w:rsidR="00867A77" w:rsidRPr="00CB4BC6" w:rsidRDefault="00B63928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</w:tr>
      <w:tr w:rsidR="004021AF" w:rsidRPr="00C60284" w14:paraId="2A1E3C5E" w14:textId="77777777" w:rsidTr="002F257B">
        <w:trPr>
          <w:trHeight w:hRule="exact" w:val="389"/>
        </w:trPr>
        <w:tc>
          <w:tcPr>
            <w:tcW w:w="2288" w:type="pct"/>
          </w:tcPr>
          <w:p w14:paraId="79A7F3A0" w14:textId="5E5BE850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3B3A2A2D" w14:textId="7486C2DC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170CD4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80CB5B" w14:textId="06EC3010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B06275E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6211BAA" w14:textId="3BA0CCBB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16,673</w:t>
            </w:r>
          </w:p>
        </w:tc>
        <w:tc>
          <w:tcPr>
            <w:tcW w:w="132" w:type="pct"/>
          </w:tcPr>
          <w:p w14:paraId="5F2F0C6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AFC3F89" w14:textId="2DFC97FA" w:rsidR="004021AF" w:rsidRPr="00CB4BC6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021AF" w:rsidRPr="00C60284" w14:paraId="1BF18051" w14:textId="77777777" w:rsidTr="002F257B">
        <w:trPr>
          <w:trHeight w:hRule="exact" w:val="389"/>
        </w:trPr>
        <w:tc>
          <w:tcPr>
            <w:tcW w:w="2288" w:type="pct"/>
          </w:tcPr>
          <w:p w14:paraId="5E0523F7" w14:textId="32C20825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0641A91B" w14:textId="70EE599F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011347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4D538C" w14:textId="58BF4C61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8B0A0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20BDB00" w14:textId="0BB34B70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</w:t>
            </w:r>
            <w:r w:rsidR="00B63928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132" w:type="pct"/>
          </w:tcPr>
          <w:p w14:paraId="5BDD5488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500D4D3" w14:textId="77956539" w:rsidR="004021AF" w:rsidRPr="00CB4BC6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3928">
              <w:rPr>
                <w:rFonts w:ascii="Angsana New" w:hAnsi="Angsana New" w:cs="Angsana New"/>
                <w:sz w:val="30"/>
                <w:szCs w:val="30"/>
              </w:rPr>
              <w:t>479</w:t>
            </w:r>
          </w:p>
        </w:tc>
      </w:tr>
      <w:tr w:rsidR="004021AF" w:rsidRPr="00C60284" w14:paraId="2F26A9CA" w14:textId="77777777" w:rsidTr="002F257B">
        <w:trPr>
          <w:trHeight w:hRule="exact" w:val="74"/>
        </w:trPr>
        <w:tc>
          <w:tcPr>
            <w:tcW w:w="2288" w:type="pct"/>
          </w:tcPr>
          <w:p w14:paraId="7387AC9B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2" w:type="pct"/>
          </w:tcPr>
          <w:p w14:paraId="36F5ACFF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09FA81B1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6A4E089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EAD5A68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6" w:type="pct"/>
          </w:tcPr>
          <w:p w14:paraId="6B722CC8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</w:tcPr>
          <w:p w14:paraId="162CEF2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5" w:type="pct"/>
          </w:tcPr>
          <w:p w14:paraId="54DFF77F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021AF" w:rsidRPr="00C60284" w14:paraId="393D000B" w14:textId="77777777" w:rsidTr="002F257B">
        <w:trPr>
          <w:trHeight w:hRule="exact" w:val="389"/>
        </w:trPr>
        <w:tc>
          <w:tcPr>
            <w:tcW w:w="2288" w:type="pct"/>
          </w:tcPr>
          <w:p w14:paraId="794C7E60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06991A78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A992F28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B2E8E6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79D917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2E1D71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D04B5C4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8BDED14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1AF" w:rsidRPr="00C60284" w14:paraId="57D0E470" w14:textId="77777777" w:rsidTr="002F257B">
        <w:trPr>
          <w:trHeight w:hRule="exact" w:val="389"/>
        </w:trPr>
        <w:tc>
          <w:tcPr>
            <w:tcW w:w="2288" w:type="pct"/>
          </w:tcPr>
          <w:p w14:paraId="74376F6C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2" w:type="pct"/>
          </w:tcPr>
          <w:p w14:paraId="0DBA82BD" w14:textId="2B2D5959" w:rsidR="004021AF" w:rsidRPr="00C60284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38,232</w:t>
            </w:r>
          </w:p>
        </w:tc>
        <w:tc>
          <w:tcPr>
            <w:tcW w:w="140" w:type="pct"/>
          </w:tcPr>
          <w:p w14:paraId="473653E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3E2E40" w14:textId="2A56CE50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141" w:type="pct"/>
          </w:tcPr>
          <w:p w14:paraId="0E80F27E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3E389D1" w14:textId="01C4F598" w:rsidR="004021AF" w:rsidRPr="00C60284" w:rsidRDefault="00FF3F5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38,323</w:t>
            </w:r>
          </w:p>
        </w:tc>
        <w:tc>
          <w:tcPr>
            <w:tcW w:w="132" w:type="pct"/>
          </w:tcPr>
          <w:p w14:paraId="4B2AD9B0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5EE08B5" w14:textId="4BFA5C24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</w:tr>
      <w:tr w:rsidR="004021AF" w:rsidRPr="00C60284" w14:paraId="79DE3757" w14:textId="77777777" w:rsidTr="002F257B">
        <w:trPr>
          <w:trHeight w:hRule="exact" w:val="389"/>
        </w:trPr>
        <w:tc>
          <w:tcPr>
            <w:tcW w:w="2288" w:type="pct"/>
          </w:tcPr>
          <w:p w14:paraId="496F9A71" w14:textId="160E6303" w:rsidR="004021AF" w:rsidRPr="002F257B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5984C65A" w14:textId="2D0CD744" w:rsidR="004021AF" w:rsidRPr="00C60284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140" w:type="pct"/>
          </w:tcPr>
          <w:p w14:paraId="55BA5AB6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36E729" w14:textId="2576D6C9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41" w:type="pct"/>
          </w:tcPr>
          <w:p w14:paraId="7A4EF11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183564C" w14:textId="42E13869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  <w:tc>
          <w:tcPr>
            <w:tcW w:w="132" w:type="pct"/>
          </w:tcPr>
          <w:p w14:paraId="669266C4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97D6025" w14:textId="45804231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</w:tr>
      <w:tr w:rsidR="004021AF" w:rsidRPr="00C60284" w14:paraId="606EED82" w14:textId="77777777" w:rsidTr="002F257B">
        <w:trPr>
          <w:trHeight w:hRule="exact" w:val="389"/>
        </w:trPr>
        <w:tc>
          <w:tcPr>
            <w:tcW w:w="2288" w:type="pct"/>
          </w:tcPr>
          <w:p w14:paraId="1D04443A" w14:textId="40F922D0" w:rsidR="004021AF" w:rsidRPr="002F257B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2" w:type="pct"/>
          </w:tcPr>
          <w:p w14:paraId="47BA2595" w14:textId="05F91E05" w:rsidR="004021AF" w:rsidRPr="00C60284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1,541</w:t>
            </w:r>
          </w:p>
        </w:tc>
        <w:tc>
          <w:tcPr>
            <w:tcW w:w="140" w:type="pct"/>
          </w:tcPr>
          <w:p w14:paraId="4B40AE07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6127C6" w14:textId="2A227064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293F999E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7F50F34" w14:textId="553DEBE2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F54F855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C7C8CB" w14:textId="726E15E4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21AF" w:rsidRPr="00C60284" w14:paraId="1E427447" w14:textId="77777777" w:rsidTr="002F257B">
        <w:trPr>
          <w:trHeight w:hRule="exact" w:val="389"/>
        </w:trPr>
        <w:tc>
          <w:tcPr>
            <w:tcW w:w="2288" w:type="pct"/>
          </w:tcPr>
          <w:p w14:paraId="14FBB4C2" w14:textId="30B94C4C" w:rsidR="004021AF" w:rsidRPr="002F257B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17523F89" w14:textId="109CA3BA" w:rsidR="004021AF" w:rsidRPr="00C60284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  <w:tc>
          <w:tcPr>
            <w:tcW w:w="140" w:type="pct"/>
          </w:tcPr>
          <w:p w14:paraId="495C2211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93C1F6" w14:textId="239D601C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3584E7C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6BC052C" w14:textId="7CAAFBD7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  <w:tc>
          <w:tcPr>
            <w:tcW w:w="132" w:type="pct"/>
          </w:tcPr>
          <w:p w14:paraId="361F40F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80B8D8E" w14:textId="44E0FC4F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021AF" w:rsidRPr="00C60284" w14:paraId="4D3D11DA" w14:textId="77777777" w:rsidTr="002F257B">
        <w:trPr>
          <w:trHeight w:hRule="exact" w:val="389"/>
        </w:trPr>
        <w:tc>
          <w:tcPr>
            <w:tcW w:w="2288" w:type="pct"/>
          </w:tcPr>
          <w:p w14:paraId="3A748A72" w14:textId="4FB0C511" w:rsidR="004021AF" w:rsidRPr="002F257B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3EFFAA0" w14:textId="7A7FAEBB" w:rsidR="004021AF" w:rsidRPr="00C60284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B479C1"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  <w:tc>
          <w:tcPr>
            <w:tcW w:w="140" w:type="pct"/>
          </w:tcPr>
          <w:p w14:paraId="486EA357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7D2AED" w14:textId="3DBF090A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41" w:type="pct"/>
          </w:tcPr>
          <w:p w14:paraId="77E4BCA2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D257A54" w14:textId="0013A2C9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10,652</w:t>
            </w:r>
          </w:p>
        </w:tc>
        <w:tc>
          <w:tcPr>
            <w:tcW w:w="132" w:type="pct"/>
          </w:tcPr>
          <w:p w14:paraId="41D2BC8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C96B8D1" w14:textId="5277CE72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</w:tr>
      <w:tr w:rsidR="004021AF" w:rsidRPr="00C60284" w14:paraId="1B7D6E91" w14:textId="77777777" w:rsidTr="002F257B">
        <w:trPr>
          <w:trHeight w:hRule="exact" w:val="389"/>
        </w:trPr>
        <w:tc>
          <w:tcPr>
            <w:tcW w:w="2288" w:type="pct"/>
          </w:tcPr>
          <w:p w14:paraId="1352506B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82" w:type="pct"/>
          </w:tcPr>
          <w:p w14:paraId="57E3C860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88AEAD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60C78C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FD42697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8D95BC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A3A58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11447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1AF" w:rsidRPr="00C60284" w14:paraId="3ABE5217" w14:textId="77777777" w:rsidTr="002F257B">
        <w:trPr>
          <w:trHeight w:hRule="exact" w:val="389"/>
        </w:trPr>
        <w:tc>
          <w:tcPr>
            <w:tcW w:w="2288" w:type="pct"/>
          </w:tcPr>
          <w:p w14:paraId="36076D98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</w:tcPr>
          <w:p w14:paraId="56042D8B" w14:textId="4EDD44EC" w:rsidR="004021AF" w:rsidRPr="00C60284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73,957</w:t>
            </w:r>
          </w:p>
        </w:tc>
        <w:tc>
          <w:tcPr>
            <w:tcW w:w="140" w:type="pct"/>
          </w:tcPr>
          <w:p w14:paraId="795418B7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4521E9" w14:textId="4B6522AE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141" w:type="pct"/>
          </w:tcPr>
          <w:p w14:paraId="3932C42F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B9CFF10" w14:textId="6FC67AA9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F1E74D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432A65" w14:textId="4F0F5853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21AF" w:rsidRPr="00C60284" w14:paraId="4E986C3C" w14:textId="77777777" w:rsidTr="002F257B">
        <w:trPr>
          <w:trHeight w:hRule="exact" w:val="389"/>
        </w:trPr>
        <w:tc>
          <w:tcPr>
            <w:tcW w:w="2288" w:type="pct"/>
          </w:tcPr>
          <w:p w14:paraId="326002CA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82" w:type="pct"/>
          </w:tcPr>
          <w:p w14:paraId="2857CF55" w14:textId="19A9E655" w:rsidR="004021AF" w:rsidRPr="00C60284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BB9C27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659610" w14:textId="7CCDEDC4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65D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4BC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" w:type="pct"/>
          </w:tcPr>
          <w:p w14:paraId="443AA6F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9238887" w14:textId="2C5C85E7" w:rsidR="004021AF" w:rsidRPr="00C6028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3396B21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CCF7A6C" w14:textId="420EAC86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21AF" w:rsidRPr="00C60284" w14:paraId="59470564" w14:textId="77777777" w:rsidTr="002F257B">
        <w:trPr>
          <w:trHeight w:hRule="exact" w:val="281"/>
        </w:trPr>
        <w:tc>
          <w:tcPr>
            <w:tcW w:w="2288" w:type="pct"/>
            <w:shd w:val="clear" w:color="auto" w:fill="FFFFFF"/>
          </w:tcPr>
          <w:p w14:paraId="212F8C08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81BCD19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D9808C8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C95AC2E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4FB648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B4BBC8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38D213A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784063F1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021AF" w:rsidRPr="00C60284" w14:paraId="5888F7CA" w14:textId="77777777" w:rsidTr="002F257B">
        <w:tc>
          <w:tcPr>
            <w:tcW w:w="2288" w:type="pct"/>
            <w:shd w:val="clear" w:color="auto" w:fill="FFFFFF"/>
          </w:tcPr>
          <w:p w14:paraId="1FA4196F" w14:textId="77777777" w:rsidR="004021AF" w:rsidRPr="00C60284" w:rsidRDefault="004021AF" w:rsidP="004021AF">
            <w:pPr>
              <w:ind w:left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75706B65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D50B1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18101C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22EBB0B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5CA69AA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1448257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C490671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1AF" w:rsidRPr="00C60284" w14:paraId="75C7E904" w14:textId="77777777" w:rsidTr="002F257B">
        <w:tc>
          <w:tcPr>
            <w:tcW w:w="2288" w:type="pct"/>
            <w:shd w:val="clear" w:color="auto" w:fill="FFFFFF"/>
          </w:tcPr>
          <w:p w14:paraId="1996E46A" w14:textId="77777777" w:rsidR="004021AF" w:rsidRPr="00C60284" w:rsidRDefault="004021AF" w:rsidP="004021AF">
            <w:pPr>
              <w:ind w:left="10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6028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4CC57CCA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5139C2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21A249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5BD06A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8576321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B829CC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CC4D263" w14:textId="77777777" w:rsidR="004021AF" w:rsidRPr="00C60284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1AF" w:rsidRPr="00C60284" w14:paraId="1741CD5D" w14:textId="77777777" w:rsidTr="002F257B">
        <w:tc>
          <w:tcPr>
            <w:tcW w:w="2288" w:type="pct"/>
            <w:shd w:val="clear" w:color="auto" w:fill="FFFFFF"/>
          </w:tcPr>
          <w:p w14:paraId="1143427B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  <w:shd w:val="clear" w:color="auto" w:fill="auto"/>
          </w:tcPr>
          <w:p w14:paraId="5C5A1E42" w14:textId="1C84EECB" w:rsidR="004021AF" w:rsidRPr="00D73AA2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3AA2">
              <w:rPr>
                <w:rFonts w:ascii="Angsana New" w:hAnsi="Angsana New" w:cs="Angsana New"/>
                <w:sz w:val="30"/>
                <w:szCs w:val="30"/>
              </w:rPr>
              <w:t>13,031</w:t>
            </w:r>
          </w:p>
        </w:tc>
        <w:tc>
          <w:tcPr>
            <w:tcW w:w="140" w:type="pct"/>
          </w:tcPr>
          <w:p w14:paraId="08479EF3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3EA98301" w14:textId="1C995294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216362">
              <w:rPr>
                <w:rFonts w:ascii="Angsana New" w:hAnsi="Angsana New" w:cs="Angsana New"/>
                <w:sz w:val="30"/>
                <w:szCs w:val="30"/>
              </w:rPr>
              <w:t>11,829</w:t>
            </w:r>
          </w:p>
        </w:tc>
        <w:tc>
          <w:tcPr>
            <w:tcW w:w="141" w:type="pct"/>
          </w:tcPr>
          <w:p w14:paraId="08139615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2715980" w14:textId="1B4FE602" w:rsidR="004021AF" w:rsidRPr="00D8551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85514">
              <w:rPr>
                <w:rFonts w:ascii="Angsana New" w:hAnsi="Angsana New" w:cs="Angsana New"/>
                <w:sz w:val="30"/>
                <w:szCs w:val="30"/>
              </w:rPr>
              <w:t>4,512</w:t>
            </w:r>
          </w:p>
        </w:tc>
        <w:tc>
          <w:tcPr>
            <w:tcW w:w="132" w:type="pct"/>
          </w:tcPr>
          <w:p w14:paraId="01837459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131CBA" w14:textId="33B30C2B" w:rsidR="004021AF" w:rsidRPr="00216362" w:rsidRDefault="00286E35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4,133</w:t>
            </w:r>
          </w:p>
        </w:tc>
      </w:tr>
      <w:tr w:rsidR="004021AF" w:rsidRPr="00C60284" w14:paraId="5C52B63A" w14:textId="77777777" w:rsidTr="002F257B">
        <w:tc>
          <w:tcPr>
            <w:tcW w:w="2288" w:type="pct"/>
            <w:shd w:val="clear" w:color="auto" w:fill="FFFFFF"/>
          </w:tcPr>
          <w:p w14:paraId="527013D5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shd w:val="clear" w:color="auto" w:fill="auto"/>
          </w:tcPr>
          <w:p w14:paraId="30B5A690" w14:textId="546CBA2C" w:rsidR="004021AF" w:rsidRPr="00D73AA2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D73AA2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40" w:type="pct"/>
          </w:tcPr>
          <w:p w14:paraId="43C3ABBE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44A0722A" w14:textId="6D12072B" w:rsidR="004021AF" w:rsidRPr="00764F19" w:rsidRDefault="0041613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D73AA2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41" w:type="pct"/>
          </w:tcPr>
          <w:p w14:paraId="5A487C70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shd w:val="clear" w:color="auto" w:fill="auto"/>
          </w:tcPr>
          <w:p w14:paraId="29DAC3F5" w14:textId="687F0539" w:rsidR="004021AF" w:rsidRPr="00D8551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85514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32" w:type="pct"/>
          </w:tcPr>
          <w:p w14:paraId="489C5DBA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31C48C9A" w14:textId="4E2DDA80" w:rsidR="004021AF" w:rsidRPr="00D85514" w:rsidRDefault="0041613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85514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4021AF" w:rsidRPr="00C60284" w14:paraId="1CE03E46" w14:textId="77777777" w:rsidTr="002F257B">
        <w:tc>
          <w:tcPr>
            <w:tcW w:w="2288" w:type="pct"/>
            <w:shd w:val="clear" w:color="auto" w:fill="FFFFFF"/>
          </w:tcPr>
          <w:p w14:paraId="6C25B771" w14:textId="77777777" w:rsidR="004021AF" w:rsidRPr="00C60284" w:rsidRDefault="004021AF" w:rsidP="00402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B6B39" w14:textId="47F200F3" w:rsidR="004021AF" w:rsidRPr="00D73AA2" w:rsidRDefault="00D73AA2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3A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</w:t>
            </w:r>
            <w:r w:rsidR="002232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0" w:type="pct"/>
          </w:tcPr>
          <w:p w14:paraId="314D6F9B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2BF5791" w14:textId="7DB70F05" w:rsidR="004021AF" w:rsidRPr="00764F19" w:rsidRDefault="00764F19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4F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11,94</w:t>
            </w:r>
            <w:r w:rsidR="004161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41" w:type="pct"/>
          </w:tcPr>
          <w:p w14:paraId="018F0961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78E74" w14:textId="3D375327" w:rsidR="004021AF" w:rsidRPr="00D85514" w:rsidRDefault="00D85514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55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4,556</w:t>
            </w:r>
          </w:p>
        </w:tc>
        <w:tc>
          <w:tcPr>
            <w:tcW w:w="132" w:type="pct"/>
          </w:tcPr>
          <w:p w14:paraId="0AD0DC2B" w14:textId="77777777" w:rsidR="004021AF" w:rsidRPr="00216362" w:rsidRDefault="004021AF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99B10CD" w14:textId="03465091" w:rsidR="004021AF" w:rsidRPr="00D85514" w:rsidRDefault="00286E35" w:rsidP="0040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4,17</w:t>
            </w:r>
            <w:r w:rsidR="004161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14:paraId="7E8EF61D" w14:textId="1E8B5CA0" w:rsidR="002C1C0E" w:rsidRDefault="002C1C0E" w:rsidP="000C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36D1C72" w14:textId="30D5C24A" w:rsidR="00276FF6" w:rsidRDefault="00276FF6" w:rsidP="000C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38B5AC4" w14:textId="6425C86C" w:rsidR="00104680" w:rsidRDefault="00104680" w:rsidP="000C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886D26B" w14:textId="77777777" w:rsidR="00104680" w:rsidRDefault="00104680" w:rsidP="000C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CBE10A1" w14:textId="77777777" w:rsidR="00276FF6" w:rsidRDefault="00276FF6" w:rsidP="000C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1C1C6F0" w14:textId="6B6E04C7" w:rsidR="000B2FE1" w:rsidRPr="00C60284" w:rsidRDefault="000B2FE1" w:rsidP="002F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66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D42C9B">
        <w:rPr>
          <w:rFonts w:ascii="Angsana New" w:hAnsi="Angsana New" w:cs="Angsana New"/>
          <w:sz w:val="30"/>
          <w:szCs w:val="30"/>
        </w:rPr>
        <w:t>5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และ</w:t>
      </w:r>
      <w:r w:rsidRPr="00C6028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D42C9B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30F5347" w14:textId="77777777" w:rsidR="00810D31" w:rsidRPr="00C60284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978"/>
        <w:gridCol w:w="1175"/>
        <w:gridCol w:w="243"/>
        <w:gridCol w:w="1211"/>
        <w:gridCol w:w="243"/>
        <w:gridCol w:w="1098"/>
        <w:gridCol w:w="264"/>
        <w:gridCol w:w="1143"/>
      </w:tblGrid>
      <w:tr w:rsidR="006162F5" w:rsidRPr="00C60284" w14:paraId="47960E40" w14:textId="77777777" w:rsidTr="00D42C9B">
        <w:trPr>
          <w:trHeight w:val="379"/>
          <w:tblHeader/>
        </w:trPr>
        <w:tc>
          <w:tcPr>
            <w:tcW w:w="2126" w:type="pct"/>
          </w:tcPr>
          <w:p w14:paraId="564E0157" w14:textId="66C5FBEA" w:rsidR="00804175" w:rsidRPr="00C60284" w:rsidRDefault="00804175" w:rsidP="00AD33D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099654D4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7410F5F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45F79EDB" w14:textId="77777777" w:rsidR="00804175" w:rsidRPr="00C60284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2F5" w:rsidRPr="00C60284" w14:paraId="242915E8" w14:textId="77777777" w:rsidTr="00D42C9B">
        <w:trPr>
          <w:trHeight w:val="379"/>
          <w:tblHeader/>
        </w:trPr>
        <w:tc>
          <w:tcPr>
            <w:tcW w:w="2126" w:type="pct"/>
          </w:tcPr>
          <w:p w14:paraId="6597BB17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08F159FE" w14:textId="4165B903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E1629AF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349F232" w14:textId="62A36EEA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6DD36E9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90852D" w14:textId="47BE5523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7651E4D6" w14:textId="77777777" w:rsidR="00E41871" w:rsidRPr="00C60284" w:rsidRDefault="00E418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EC4EF9C" w14:textId="6608FC26" w:rsidR="00E41871" w:rsidRPr="00C60284" w:rsidRDefault="00765D71" w:rsidP="00E418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41871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2C9B" w:rsidRPr="00C60284" w14:paraId="5C8BD783" w14:textId="77777777" w:rsidTr="00D42C9B">
        <w:trPr>
          <w:trHeight w:val="366"/>
          <w:tblHeader/>
        </w:trPr>
        <w:tc>
          <w:tcPr>
            <w:tcW w:w="2126" w:type="pct"/>
          </w:tcPr>
          <w:p w14:paraId="62AD8D28" w14:textId="545E29BB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8" w:type="pct"/>
          </w:tcPr>
          <w:p w14:paraId="370D248E" w14:textId="6D19CE0C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0E401A14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4C353779" w14:textId="6D08A342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09DFE5D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3414B8" w14:textId="5D4D433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410BB601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9521210" w14:textId="78186C0B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42C9B" w:rsidRPr="00C60284" w14:paraId="453D9986" w14:textId="77777777" w:rsidTr="00D42C9B">
        <w:trPr>
          <w:trHeight w:val="379"/>
          <w:tblHeader/>
        </w:trPr>
        <w:tc>
          <w:tcPr>
            <w:tcW w:w="2126" w:type="pct"/>
          </w:tcPr>
          <w:p w14:paraId="7BD7A569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4" w:type="pct"/>
            <w:gridSpan w:val="7"/>
          </w:tcPr>
          <w:p w14:paraId="1AF1B1C5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C9B" w:rsidRPr="00C60284" w14:paraId="344C9C0F" w14:textId="77777777" w:rsidTr="00D42C9B">
        <w:trPr>
          <w:trHeight w:val="379"/>
        </w:trPr>
        <w:tc>
          <w:tcPr>
            <w:tcW w:w="2126" w:type="pct"/>
          </w:tcPr>
          <w:p w14:paraId="6737840B" w14:textId="77777777" w:rsidR="00D42C9B" w:rsidRPr="00C60284" w:rsidRDefault="00D42C9B" w:rsidP="00D4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8" w:type="pct"/>
            <w:shd w:val="clear" w:color="auto" w:fill="auto"/>
          </w:tcPr>
          <w:p w14:paraId="57D17615" w14:textId="4C3DF33F" w:rsidR="00D42C9B" w:rsidRPr="00C60284" w:rsidRDefault="00D73AA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ABE689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2B7E69D" w14:textId="6A1D5B06" w:rsidR="00D42C9B" w:rsidRPr="00C60284" w:rsidRDefault="00D42C9B" w:rsidP="00B2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26B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1714DE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8837A1" w14:textId="0C6025E0" w:rsidR="00D42C9B" w:rsidRPr="00C60284" w:rsidRDefault="00D85514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365,390</w:t>
            </w:r>
          </w:p>
        </w:tc>
        <w:tc>
          <w:tcPr>
            <w:tcW w:w="141" w:type="pct"/>
          </w:tcPr>
          <w:p w14:paraId="08CAF10F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C8E908F" w14:textId="680A118A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279,249</w:t>
            </w:r>
          </w:p>
        </w:tc>
      </w:tr>
      <w:tr w:rsidR="00D42C9B" w:rsidRPr="00C60284" w14:paraId="7FE80562" w14:textId="77777777" w:rsidTr="00D42C9B">
        <w:trPr>
          <w:trHeight w:val="379"/>
        </w:trPr>
        <w:tc>
          <w:tcPr>
            <w:tcW w:w="2126" w:type="pct"/>
          </w:tcPr>
          <w:p w14:paraId="55E4F6EE" w14:textId="0CBCFACF" w:rsidR="00D42C9B" w:rsidRPr="00C60284" w:rsidRDefault="00D42C9B" w:rsidP="00D4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8" w:type="pct"/>
            <w:shd w:val="clear" w:color="auto" w:fill="auto"/>
          </w:tcPr>
          <w:p w14:paraId="4BE1DD81" w14:textId="4C183DBE" w:rsidR="00D42C9B" w:rsidRPr="00C60284" w:rsidRDefault="00D73AA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39,289</w:t>
            </w:r>
          </w:p>
        </w:tc>
        <w:tc>
          <w:tcPr>
            <w:tcW w:w="130" w:type="pct"/>
          </w:tcPr>
          <w:p w14:paraId="32FB7DEC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51A9B53" w14:textId="74E4C54A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26,675</w:t>
            </w:r>
          </w:p>
        </w:tc>
        <w:tc>
          <w:tcPr>
            <w:tcW w:w="130" w:type="pct"/>
          </w:tcPr>
          <w:p w14:paraId="18C5C221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B532F1" w14:textId="3F85A1B9" w:rsidR="00D42C9B" w:rsidRPr="00C60284" w:rsidRDefault="00D85514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39,289</w:t>
            </w:r>
          </w:p>
        </w:tc>
        <w:tc>
          <w:tcPr>
            <w:tcW w:w="141" w:type="pct"/>
          </w:tcPr>
          <w:p w14:paraId="43704847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591A808" w14:textId="05728E11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26,675</w:t>
            </w:r>
          </w:p>
        </w:tc>
      </w:tr>
      <w:tr w:rsidR="00D42C9B" w:rsidRPr="00C60284" w14:paraId="21E0CC62" w14:textId="77777777" w:rsidTr="00D42C9B">
        <w:trPr>
          <w:trHeight w:val="366"/>
        </w:trPr>
        <w:tc>
          <w:tcPr>
            <w:tcW w:w="2126" w:type="pct"/>
            <w:vAlign w:val="bottom"/>
          </w:tcPr>
          <w:p w14:paraId="7BC3337E" w14:textId="674E22C8" w:rsidR="00D42C9B" w:rsidRPr="00C60284" w:rsidRDefault="00D42C9B" w:rsidP="00D4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B726C" w14:textId="713EACD9" w:rsidR="00D42C9B" w:rsidRPr="00C60284" w:rsidRDefault="00D73AA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39,289</w:t>
            </w:r>
          </w:p>
        </w:tc>
        <w:tc>
          <w:tcPr>
            <w:tcW w:w="130" w:type="pct"/>
            <w:vAlign w:val="bottom"/>
          </w:tcPr>
          <w:p w14:paraId="08814047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18B8941" w14:textId="075A6C81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26,675</w:t>
            </w:r>
          </w:p>
        </w:tc>
        <w:tc>
          <w:tcPr>
            <w:tcW w:w="130" w:type="pct"/>
            <w:vAlign w:val="bottom"/>
          </w:tcPr>
          <w:p w14:paraId="411D7BEC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E97F" w14:textId="099E8E5A" w:rsidR="00D42C9B" w:rsidRPr="00C60284" w:rsidRDefault="00D85514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404,679</w:t>
            </w:r>
          </w:p>
        </w:tc>
        <w:tc>
          <w:tcPr>
            <w:tcW w:w="141" w:type="pct"/>
            <w:vAlign w:val="bottom"/>
          </w:tcPr>
          <w:p w14:paraId="4D358208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8CA3F08" w14:textId="13D807D2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305,924</w:t>
            </w:r>
          </w:p>
        </w:tc>
      </w:tr>
    </w:tbl>
    <w:p w14:paraId="72216AD1" w14:textId="77777777" w:rsidR="008705BE" w:rsidRPr="00506AC7" w:rsidRDefault="00870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1170"/>
        <w:gridCol w:w="260"/>
        <w:gridCol w:w="1211"/>
        <w:gridCol w:w="236"/>
        <w:gridCol w:w="1090"/>
        <w:gridCol w:w="236"/>
        <w:gridCol w:w="1120"/>
      </w:tblGrid>
      <w:tr w:rsidR="006162F5" w:rsidRPr="00C60284" w14:paraId="7D1A4C75" w14:textId="77777777" w:rsidTr="00D42C9B">
        <w:trPr>
          <w:trHeight w:val="322"/>
          <w:tblHeader/>
        </w:trPr>
        <w:tc>
          <w:tcPr>
            <w:tcW w:w="2130" w:type="pct"/>
          </w:tcPr>
          <w:p w14:paraId="2681837C" w14:textId="4D4AAA39" w:rsidR="00F61EF0" w:rsidRPr="00C60284" w:rsidRDefault="00F61EF0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519DE0B9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0C2E749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02F9956" w14:textId="77777777" w:rsidR="00F61EF0" w:rsidRPr="00C60284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04D" w:rsidRPr="00C60284" w14:paraId="103FF3D8" w14:textId="77777777" w:rsidTr="00D42C9B">
        <w:trPr>
          <w:trHeight w:val="394"/>
          <w:tblHeader/>
        </w:trPr>
        <w:tc>
          <w:tcPr>
            <w:tcW w:w="2130" w:type="pct"/>
          </w:tcPr>
          <w:p w14:paraId="0B54A3AC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917C737" w14:textId="6CC3B10B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304258A1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C4EF58C" w14:textId="0680E9C4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7C2EECA0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89E34" w14:textId="570C77BC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2A19EFE8" w14:textId="77777777" w:rsidR="009E204D" w:rsidRPr="00C60284" w:rsidRDefault="009E204D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01567E8" w14:textId="66C67EC5" w:rsidR="009E204D" w:rsidRPr="00C60284" w:rsidRDefault="00765D71" w:rsidP="009E2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E204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2C9B" w:rsidRPr="00C60284" w14:paraId="6D1B6680" w14:textId="77777777" w:rsidTr="00D42C9B">
        <w:trPr>
          <w:trHeight w:val="394"/>
          <w:tblHeader/>
        </w:trPr>
        <w:tc>
          <w:tcPr>
            <w:tcW w:w="2130" w:type="pct"/>
          </w:tcPr>
          <w:p w14:paraId="74F42AFF" w14:textId="447125F2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56227AA3" w14:textId="6341E5A9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03C79EC1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C21F5EE" w14:textId="1538D566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5DE47E8E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1D7F849" w14:textId="279964CD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755CD52B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6ACBDC" w14:textId="61DCB3C1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42C9B" w:rsidRPr="00C60284" w14:paraId="316D74CB" w14:textId="77777777" w:rsidTr="00D42C9B">
        <w:trPr>
          <w:trHeight w:val="380"/>
          <w:tblHeader/>
        </w:trPr>
        <w:tc>
          <w:tcPr>
            <w:tcW w:w="2130" w:type="pct"/>
          </w:tcPr>
          <w:p w14:paraId="4F382373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0" w:type="pct"/>
            <w:gridSpan w:val="7"/>
          </w:tcPr>
          <w:p w14:paraId="37B4E2CC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C9B" w:rsidRPr="00C60284" w14:paraId="17341B9D" w14:textId="77777777" w:rsidTr="00D42C9B">
        <w:trPr>
          <w:trHeight w:val="394"/>
        </w:trPr>
        <w:tc>
          <w:tcPr>
            <w:tcW w:w="2130" w:type="pct"/>
          </w:tcPr>
          <w:p w14:paraId="4F264A90" w14:textId="77777777" w:rsidR="00D42C9B" w:rsidRPr="00C60284" w:rsidRDefault="00D42C9B" w:rsidP="00D4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B0766B5" w14:textId="0C7A0695" w:rsidR="00D42C9B" w:rsidRPr="00C60284" w:rsidRDefault="00D73AA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5FBF2EA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DA2C796" w14:textId="01D782C7" w:rsidR="00D42C9B" w:rsidRPr="00C60284" w:rsidRDefault="00D42C9B" w:rsidP="00B2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8CF9166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09A99C" w14:textId="0BA5C6E7" w:rsidR="00D42C9B" w:rsidRPr="00C60284" w:rsidRDefault="00D85514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73,012</w:t>
            </w:r>
          </w:p>
        </w:tc>
        <w:tc>
          <w:tcPr>
            <w:tcW w:w="127" w:type="pct"/>
          </w:tcPr>
          <w:p w14:paraId="73BC77F2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0527A8C" w14:textId="37419F5D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62,953</w:t>
            </w:r>
          </w:p>
        </w:tc>
      </w:tr>
      <w:tr w:rsidR="00D42C9B" w:rsidRPr="00C60284" w14:paraId="1BEAB8A8" w14:textId="77777777" w:rsidTr="00D42C9B">
        <w:trPr>
          <w:trHeight w:val="394"/>
        </w:trPr>
        <w:tc>
          <w:tcPr>
            <w:tcW w:w="2130" w:type="pct"/>
          </w:tcPr>
          <w:p w14:paraId="5FFE09F7" w14:textId="35360A1D" w:rsidR="00D42C9B" w:rsidRPr="00C60284" w:rsidRDefault="00D42C9B" w:rsidP="00D4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  <w:shd w:val="clear" w:color="auto" w:fill="auto"/>
          </w:tcPr>
          <w:p w14:paraId="2FD13CCC" w14:textId="0E1EE1AD" w:rsidR="00D42C9B" w:rsidRPr="00C60284" w:rsidRDefault="00D73AA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140" w:type="pct"/>
          </w:tcPr>
          <w:p w14:paraId="09161F73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0C1413D" w14:textId="50AD9A48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1,337</w:t>
            </w:r>
          </w:p>
        </w:tc>
        <w:tc>
          <w:tcPr>
            <w:tcW w:w="127" w:type="pct"/>
          </w:tcPr>
          <w:p w14:paraId="00F09F6D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20B90B" w14:textId="378119B5" w:rsidR="00D42C9B" w:rsidRPr="00C60284" w:rsidRDefault="00D85514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27" w:type="pct"/>
          </w:tcPr>
          <w:p w14:paraId="4467A76D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8ECA10" w14:textId="2FF2373E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</w:tr>
      <w:tr w:rsidR="00D42C9B" w:rsidRPr="00C60284" w14:paraId="496E4BCB" w14:textId="77777777" w:rsidTr="00D42C9B">
        <w:trPr>
          <w:trHeight w:val="380"/>
        </w:trPr>
        <w:tc>
          <w:tcPr>
            <w:tcW w:w="2130" w:type="pct"/>
          </w:tcPr>
          <w:p w14:paraId="451405D7" w14:textId="77777777" w:rsidR="00D42C9B" w:rsidRPr="00C60284" w:rsidRDefault="00D42C9B" w:rsidP="00D4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00B01D0D" w:rsidR="00D42C9B" w:rsidRPr="00C60284" w:rsidRDefault="00D73AA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40" w:type="pct"/>
          </w:tcPr>
          <w:p w14:paraId="69D87716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4CD88608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1,337</w:t>
            </w:r>
          </w:p>
        </w:tc>
        <w:tc>
          <w:tcPr>
            <w:tcW w:w="127" w:type="pct"/>
          </w:tcPr>
          <w:p w14:paraId="0A9A8E92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3699E3D0" w:rsidR="00D42C9B" w:rsidRPr="00C60284" w:rsidRDefault="00D85514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73,345</w:t>
            </w:r>
          </w:p>
        </w:tc>
        <w:tc>
          <w:tcPr>
            <w:tcW w:w="127" w:type="pct"/>
          </w:tcPr>
          <w:p w14:paraId="78989E78" w14:textId="77777777" w:rsidR="00D42C9B" w:rsidRPr="00C60284" w:rsidRDefault="00D42C9B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20448EC" w14:textId="0D71D396" w:rsidR="00D42C9B" w:rsidRPr="00C60284" w:rsidRDefault="00146FE2" w:rsidP="00D42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63,748</w:t>
            </w:r>
          </w:p>
        </w:tc>
      </w:tr>
    </w:tbl>
    <w:p w14:paraId="4F34E800" w14:textId="5E9F867B" w:rsidR="009E204D" w:rsidRDefault="009E20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6"/>
        <w:gridCol w:w="1142"/>
        <w:gridCol w:w="272"/>
        <w:gridCol w:w="1170"/>
        <w:gridCol w:w="276"/>
        <w:gridCol w:w="1108"/>
        <w:gridCol w:w="259"/>
        <w:gridCol w:w="1134"/>
      </w:tblGrid>
      <w:tr w:rsidR="00B26BC9" w:rsidRPr="00C60284" w14:paraId="5389AB89" w14:textId="77777777" w:rsidTr="00930BE9">
        <w:trPr>
          <w:trHeight w:val="388"/>
        </w:trPr>
        <w:tc>
          <w:tcPr>
            <w:tcW w:w="2160" w:type="pct"/>
          </w:tcPr>
          <w:p w14:paraId="009E2381" w14:textId="77777777" w:rsidR="00B26BC9" w:rsidRPr="00C60284" w:rsidRDefault="00B26BC9" w:rsidP="00930BE9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4DC4CACD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1A50A7F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39057EC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BC9" w:rsidRPr="00C60284" w14:paraId="08AF4AC5" w14:textId="77777777" w:rsidTr="00930BE9">
        <w:trPr>
          <w:trHeight w:val="388"/>
        </w:trPr>
        <w:tc>
          <w:tcPr>
            <w:tcW w:w="2160" w:type="pct"/>
          </w:tcPr>
          <w:p w14:paraId="63868673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3AE0E842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13AF6D4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E1C0E77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563B0D8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C83F821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4DD2E387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6F8E35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26BC9" w:rsidRPr="00C60284" w14:paraId="29057005" w14:textId="77777777" w:rsidTr="00930BE9">
        <w:trPr>
          <w:trHeight w:val="376"/>
        </w:trPr>
        <w:tc>
          <w:tcPr>
            <w:tcW w:w="2160" w:type="pct"/>
          </w:tcPr>
          <w:p w14:paraId="47D40DEE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หนี้สัญญาเช่า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605" w:type="pct"/>
          </w:tcPr>
          <w:p w14:paraId="2D273D4D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56784A5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F588754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24C961C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F27558F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330A414B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B77ABC5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BC9" w:rsidRPr="00C60284" w14:paraId="0485CCB4" w14:textId="77777777" w:rsidTr="00930BE9">
        <w:trPr>
          <w:trHeight w:val="388"/>
        </w:trPr>
        <w:tc>
          <w:tcPr>
            <w:tcW w:w="2160" w:type="pct"/>
          </w:tcPr>
          <w:p w14:paraId="50A74648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0" w:type="pct"/>
            <w:gridSpan w:val="7"/>
          </w:tcPr>
          <w:p w14:paraId="3C402986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BC9" w:rsidRPr="00C60284" w14:paraId="74B4F54C" w14:textId="77777777" w:rsidTr="00930BE9">
        <w:trPr>
          <w:trHeight w:val="388"/>
        </w:trPr>
        <w:tc>
          <w:tcPr>
            <w:tcW w:w="2160" w:type="pct"/>
          </w:tcPr>
          <w:p w14:paraId="1C0AD2C2" w14:textId="77777777" w:rsidR="00B26BC9" w:rsidRPr="00C60284" w:rsidRDefault="00B26BC9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66442D3F" w14:textId="7F572F0C" w:rsidR="00B26BC9" w:rsidRPr="00C60284" w:rsidRDefault="00D73AA2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88C2BF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9A3F2B3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A2AAA6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8797240" w14:textId="69EDEA94" w:rsidR="00B26BC9" w:rsidRPr="000F627C" w:rsidRDefault="00D85514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7,501</w:t>
            </w:r>
          </w:p>
        </w:tc>
        <w:tc>
          <w:tcPr>
            <w:tcW w:w="137" w:type="pct"/>
          </w:tcPr>
          <w:p w14:paraId="6620FA2F" w14:textId="77777777" w:rsidR="00B26BC9" w:rsidRPr="000F627C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A2ABD82" w14:textId="2E92839D" w:rsidR="00B26BC9" w:rsidRPr="000F627C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B26BC9" w:rsidRPr="00C60284" w14:paraId="496EB447" w14:textId="77777777" w:rsidTr="00930BE9">
        <w:trPr>
          <w:trHeight w:val="376"/>
        </w:trPr>
        <w:tc>
          <w:tcPr>
            <w:tcW w:w="2160" w:type="pct"/>
          </w:tcPr>
          <w:p w14:paraId="5D3352FA" w14:textId="77777777" w:rsidR="00B26BC9" w:rsidRPr="00C60284" w:rsidRDefault="00B26BC9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5033017" w14:textId="4EB4C975" w:rsidR="00B26BC9" w:rsidRPr="00A61019" w:rsidRDefault="00D73AA2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58B215" w14:textId="77777777" w:rsidR="00B26BC9" w:rsidRPr="00A61019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48D4D" w14:textId="77777777" w:rsidR="00B26BC9" w:rsidRPr="00A61019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9D62E4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0E7AD33" w14:textId="235EB516" w:rsidR="00B26BC9" w:rsidRPr="00C60284" w:rsidRDefault="00D85514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7,501</w:t>
            </w:r>
          </w:p>
        </w:tc>
        <w:tc>
          <w:tcPr>
            <w:tcW w:w="137" w:type="pct"/>
          </w:tcPr>
          <w:p w14:paraId="02EC7EB5" w14:textId="77777777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5C59EED" w14:textId="3914CDEE" w:rsidR="00B26BC9" w:rsidRPr="00C60284" w:rsidRDefault="00B26BC9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753</w:t>
            </w:r>
          </w:p>
        </w:tc>
      </w:tr>
    </w:tbl>
    <w:p w14:paraId="15F3BC2C" w14:textId="77777777" w:rsidR="00506AC7" w:rsidRPr="00FA313D" w:rsidRDefault="00506A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83"/>
        <w:gridCol w:w="270"/>
        <w:gridCol w:w="1067"/>
        <w:gridCol w:w="270"/>
        <w:gridCol w:w="1080"/>
        <w:gridCol w:w="270"/>
        <w:gridCol w:w="1170"/>
      </w:tblGrid>
      <w:tr w:rsidR="009E204D" w:rsidRPr="00C60284" w14:paraId="71517CDE" w14:textId="77777777" w:rsidTr="00185060">
        <w:trPr>
          <w:trHeight w:val="379"/>
          <w:tblHeader/>
        </w:trPr>
        <w:tc>
          <w:tcPr>
            <w:tcW w:w="4140" w:type="dxa"/>
            <w:vAlign w:val="bottom"/>
          </w:tcPr>
          <w:p w14:paraId="75257977" w14:textId="31601C92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185060">
        <w:trPr>
          <w:trHeight w:val="733"/>
          <w:tblHeader/>
        </w:trPr>
        <w:tc>
          <w:tcPr>
            <w:tcW w:w="4140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531A9AA1" w:rsidR="009E204D" w:rsidRPr="000F627C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3E0286A5" w:rsidR="009E204D" w:rsidRPr="000F627C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C60284" w14:paraId="695EC2A0" w14:textId="77777777" w:rsidTr="00185060">
        <w:trPr>
          <w:trHeight w:hRule="exact" w:val="404"/>
          <w:tblHeader/>
        </w:trPr>
        <w:tc>
          <w:tcPr>
            <w:tcW w:w="4140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185060">
        <w:trPr>
          <w:trHeight w:hRule="exact" w:val="404"/>
        </w:trPr>
        <w:tc>
          <w:tcPr>
            <w:tcW w:w="4140" w:type="dxa"/>
          </w:tcPr>
          <w:p w14:paraId="735D6DBB" w14:textId="23C4B508" w:rsidR="009E204D" w:rsidRPr="000F627C" w:rsidRDefault="00CB4BC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03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10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4D" w:rsidRPr="00C60284" w14:paraId="7DAE0C1C" w14:textId="77777777" w:rsidTr="00185060">
        <w:trPr>
          <w:trHeight w:val="367"/>
        </w:trPr>
        <w:tc>
          <w:tcPr>
            <w:tcW w:w="4140" w:type="dxa"/>
            <w:vAlign w:val="bottom"/>
          </w:tcPr>
          <w:p w14:paraId="6757AB7B" w14:textId="644E82EF" w:rsidR="009E204D" w:rsidRPr="000F627C" w:rsidRDefault="00976B30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27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295A6BA5" w14:textId="37BB9E4D" w:rsidR="009E204D" w:rsidRPr="000F627C" w:rsidRDefault="009059F4" w:rsidP="0018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87,300</w:t>
            </w:r>
          </w:p>
        </w:tc>
        <w:tc>
          <w:tcPr>
            <w:tcW w:w="270" w:type="dxa"/>
            <w:vAlign w:val="bottom"/>
          </w:tcPr>
          <w:p w14:paraId="0CE06A3E" w14:textId="77777777" w:rsidR="009E204D" w:rsidRPr="000F627C" w:rsidRDefault="009E204D" w:rsidP="009E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8588313" w14:textId="6F8CAF55" w:rsidR="009E204D" w:rsidRPr="000F627C" w:rsidRDefault="00D73AA2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14,200</w:t>
            </w:r>
          </w:p>
        </w:tc>
        <w:tc>
          <w:tcPr>
            <w:tcW w:w="270" w:type="dxa"/>
            <w:vAlign w:val="bottom"/>
          </w:tcPr>
          <w:p w14:paraId="16A92C5F" w14:textId="77777777" w:rsidR="009E204D" w:rsidRPr="000F627C" w:rsidRDefault="009E204D" w:rsidP="009E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180263" w14:textId="27424A28" w:rsidR="009E204D" w:rsidRPr="000F627C" w:rsidRDefault="00D73AA2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2093E9" w14:textId="77777777" w:rsidR="009E204D" w:rsidRPr="000F627C" w:rsidRDefault="009E204D" w:rsidP="009E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D74CE7" w14:textId="3A35C654" w:rsidR="009E204D" w:rsidRPr="000F627C" w:rsidRDefault="00D73AA2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101,500</w:t>
            </w:r>
          </w:p>
        </w:tc>
      </w:tr>
      <w:tr w:rsidR="00B11856" w:rsidRPr="00C60284" w14:paraId="7B1BB1FB" w14:textId="77777777" w:rsidTr="004021AF">
        <w:trPr>
          <w:trHeight w:val="367"/>
        </w:trPr>
        <w:tc>
          <w:tcPr>
            <w:tcW w:w="4140" w:type="dxa"/>
          </w:tcPr>
          <w:p w14:paraId="19139858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7D8EB69E" w:rsidR="00B11856" w:rsidRPr="000F627C" w:rsidRDefault="009059F4" w:rsidP="00185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87,300</w:t>
            </w:r>
          </w:p>
        </w:tc>
        <w:tc>
          <w:tcPr>
            <w:tcW w:w="270" w:type="dxa"/>
            <w:vAlign w:val="bottom"/>
          </w:tcPr>
          <w:p w14:paraId="5A8139B5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A8FAE72" w14:textId="6A9312BA" w:rsidR="00B11856" w:rsidRPr="000F627C" w:rsidRDefault="00D73AA2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14,200</w:t>
            </w:r>
          </w:p>
        </w:tc>
        <w:tc>
          <w:tcPr>
            <w:tcW w:w="270" w:type="dxa"/>
            <w:vAlign w:val="bottom"/>
          </w:tcPr>
          <w:p w14:paraId="65240F26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60670" w14:textId="3523992E" w:rsidR="00B11856" w:rsidRPr="000F627C" w:rsidRDefault="00D73AA2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11C429" w14:textId="77777777" w:rsidR="00B11856" w:rsidRPr="000F627C" w:rsidRDefault="00B11856" w:rsidP="00B1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F520F" w14:textId="33950B4D" w:rsidR="00B11856" w:rsidRPr="000F627C" w:rsidRDefault="00D73AA2" w:rsidP="0018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101,500</w:t>
            </w:r>
          </w:p>
        </w:tc>
      </w:tr>
    </w:tbl>
    <w:p w14:paraId="7BAD3941" w14:textId="77777777" w:rsidR="00CD3B26" w:rsidRPr="00506AC7" w:rsidRDefault="00CD3B26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70"/>
      </w:tblGrid>
      <w:tr w:rsidR="00CD2C4E" w:rsidRPr="00212853" w14:paraId="7F9C459D" w14:textId="77777777" w:rsidTr="0035133E">
        <w:trPr>
          <w:trHeight w:val="378"/>
          <w:tblHeader/>
        </w:trPr>
        <w:tc>
          <w:tcPr>
            <w:tcW w:w="4140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C4E" w:rsidRPr="00212853" w14:paraId="694FF562" w14:textId="77777777" w:rsidTr="0035133E">
        <w:trPr>
          <w:trHeight w:val="732"/>
          <w:tblHeader/>
        </w:trPr>
        <w:tc>
          <w:tcPr>
            <w:tcW w:w="4140" w:type="dxa"/>
            <w:shd w:val="clear" w:color="auto" w:fill="auto"/>
            <w:vAlign w:val="bottom"/>
          </w:tcPr>
          <w:p w14:paraId="2927A12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705E3E97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76F5BE22" w:rsidR="00CD2C4E" w:rsidRPr="00212853" w:rsidRDefault="00765D71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2C4E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6AA08F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4AC64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363522A4" w:rsidR="00CD2C4E" w:rsidRPr="00212853" w:rsidRDefault="00765D71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2C4E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D2C4E" w:rsidRPr="00212853" w14:paraId="2758E0DA" w14:textId="77777777" w:rsidTr="0035133E">
        <w:trPr>
          <w:trHeight w:hRule="exact" w:val="403"/>
          <w:tblHeader/>
        </w:trPr>
        <w:tc>
          <w:tcPr>
            <w:tcW w:w="4140" w:type="dxa"/>
          </w:tcPr>
          <w:p w14:paraId="3B85AC89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238C7E2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C4E" w:rsidRPr="00212853" w14:paraId="0137060D" w14:textId="77777777" w:rsidTr="0035133E">
        <w:trPr>
          <w:trHeight w:hRule="exact" w:val="403"/>
        </w:trPr>
        <w:tc>
          <w:tcPr>
            <w:tcW w:w="4140" w:type="dxa"/>
          </w:tcPr>
          <w:p w14:paraId="17B6C412" w14:textId="5ACF768C" w:rsidR="00CD2C4E" w:rsidRPr="00212853" w:rsidRDefault="00CB4BC6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03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10" w:type="dxa"/>
            <w:gridSpan w:val="7"/>
          </w:tcPr>
          <w:p w14:paraId="598C94D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6276" w:rsidRPr="00212853" w14:paraId="5A72FC8E" w14:textId="77777777" w:rsidTr="0035133E">
        <w:trPr>
          <w:trHeight w:val="366"/>
        </w:trPr>
        <w:tc>
          <w:tcPr>
            <w:tcW w:w="4140" w:type="dxa"/>
            <w:vAlign w:val="bottom"/>
          </w:tcPr>
          <w:p w14:paraId="36EFE38F" w14:textId="08AF3389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BF9BFB1" w14:textId="4F4EF28C" w:rsidR="00516276" w:rsidRPr="00212853" w:rsidRDefault="009059F4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7,341,219</w:t>
            </w:r>
          </w:p>
        </w:tc>
        <w:tc>
          <w:tcPr>
            <w:tcW w:w="270" w:type="dxa"/>
          </w:tcPr>
          <w:p w14:paraId="273BA6F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13E61" w14:textId="51A53E42" w:rsidR="00516276" w:rsidRPr="00212853" w:rsidRDefault="0012568A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6,131,905</w:t>
            </w:r>
          </w:p>
        </w:tc>
        <w:tc>
          <w:tcPr>
            <w:tcW w:w="270" w:type="dxa"/>
          </w:tcPr>
          <w:p w14:paraId="1742D141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2B995F6E" w:rsidR="00516276" w:rsidRPr="00212853" w:rsidRDefault="0012568A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5,840,336</w:t>
            </w:r>
          </w:p>
        </w:tc>
        <w:tc>
          <w:tcPr>
            <w:tcW w:w="270" w:type="dxa"/>
          </w:tcPr>
          <w:p w14:paraId="4DE5C85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3C897" w14:textId="6B117921" w:rsidR="00516276" w:rsidRPr="00212853" w:rsidRDefault="0012568A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7,632,788</w:t>
            </w:r>
          </w:p>
        </w:tc>
      </w:tr>
      <w:tr w:rsidR="00516276" w:rsidRPr="00212853" w14:paraId="05D70EF8" w14:textId="77777777" w:rsidTr="009059F4">
        <w:trPr>
          <w:trHeight w:val="366"/>
        </w:trPr>
        <w:tc>
          <w:tcPr>
            <w:tcW w:w="4140" w:type="dxa"/>
          </w:tcPr>
          <w:p w14:paraId="084FBA2B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5C149" w14:textId="0789B8AA" w:rsidR="00516276" w:rsidRPr="00212853" w:rsidRDefault="009059F4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7,341,219</w:t>
            </w:r>
          </w:p>
        </w:tc>
        <w:tc>
          <w:tcPr>
            <w:tcW w:w="270" w:type="dxa"/>
          </w:tcPr>
          <w:p w14:paraId="72F4FA2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5177D0B3" w:rsidR="00516276" w:rsidRPr="00212853" w:rsidRDefault="0012568A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6,131,905</w:t>
            </w:r>
          </w:p>
        </w:tc>
        <w:tc>
          <w:tcPr>
            <w:tcW w:w="270" w:type="dxa"/>
          </w:tcPr>
          <w:p w14:paraId="6FA0B27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1FD86F08" w:rsidR="00516276" w:rsidRPr="00212853" w:rsidRDefault="0012568A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5,840,336</w:t>
            </w:r>
          </w:p>
        </w:tc>
        <w:tc>
          <w:tcPr>
            <w:tcW w:w="270" w:type="dxa"/>
          </w:tcPr>
          <w:p w14:paraId="316D68DF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5D0D61" w14:textId="77CF8FD3" w:rsidR="00516276" w:rsidRPr="00212853" w:rsidRDefault="0012568A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7,632,788</w:t>
            </w:r>
          </w:p>
        </w:tc>
      </w:tr>
      <w:tr w:rsidR="00190E6C" w:rsidRPr="00212853" w14:paraId="48FC2C25" w14:textId="77777777" w:rsidTr="00190E6C">
        <w:trPr>
          <w:trHeight w:val="390"/>
        </w:trPr>
        <w:tc>
          <w:tcPr>
            <w:tcW w:w="4140" w:type="dxa"/>
          </w:tcPr>
          <w:p w14:paraId="1B09AE80" w14:textId="2CD8DF6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81C9F" w14:textId="0771F85B" w:rsidR="00190E6C" w:rsidRPr="00212853" w:rsidRDefault="00190E6C" w:rsidP="0019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(181,878)</w:t>
            </w:r>
          </w:p>
        </w:tc>
        <w:tc>
          <w:tcPr>
            <w:tcW w:w="270" w:type="dxa"/>
          </w:tcPr>
          <w:p w14:paraId="63EEDB79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669762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1093C" w14:textId="3588A14A" w:rsidR="00190E6C" w:rsidRPr="00212853" w:rsidRDefault="0012568A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(11,773)</w:t>
            </w:r>
          </w:p>
        </w:tc>
      </w:tr>
      <w:tr w:rsidR="00190E6C" w:rsidRPr="00212853" w14:paraId="21A9C5FD" w14:textId="77777777" w:rsidTr="0035133E">
        <w:trPr>
          <w:trHeight w:val="378"/>
        </w:trPr>
        <w:tc>
          <w:tcPr>
            <w:tcW w:w="4140" w:type="dxa"/>
          </w:tcPr>
          <w:p w14:paraId="4C390AED" w14:textId="66F5208B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5B2191A3" w:rsidR="00190E6C" w:rsidRPr="00212853" w:rsidRDefault="00190E6C" w:rsidP="0019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7,159,341</w:t>
            </w:r>
          </w:p>
        </w:tc>
        <w:tc>
          <w:tcPr>
            <w:tcW w:w="270" w:type="dxa"/>
          </w:tcPr>
          <w:p w14:paraId="1550E523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332A0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190E6C" w:rsidRPr="00212853" w:rsidRDefault="00190E6C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7A4DCCB4" w:rsidR="00190E6C" w:rsidRPr="00212853" w:rsidRDefault="0012568A" w:rsidP="0019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7,621,015</w:t>
            </w:r>
          </w:p>
        </w:tc>
      </w:tr>
    </w:tbl>
    <w:p w14:paraId="49EFB16B" w14:textId="4D84AFEB" w:rsidR="00506AC7" w:rsidRDefault="00506AC7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D4C5288" w14:textId="3CB1AA28" w:rsidR="00F324A8" w:rsidRPr="006D1EEA" w:rsidRDefault="006D1EEA" w:rsidP="006D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3DC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3DC5">
        <w:rPr>
          <w:rFonts w:ascii="Angsana New" w:hAnsi="Angsana New" w:cs="Angsana New"/>
          <w:sz w:val="30"/>
          <w:szCs w:val="30"/>
        </w:rPr>
        <w:t xml:space="preserve">31 </w:t>
      </w:r>
      <w:r w:rsidRPr="00FC3DC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C3DC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Pr="00FC3DC5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FC3DC5">
        <w:rPr>
          <w:rFonts w:ascii="Angsana New" w:hAnsi="Angsana New" w:cs="Angsana New"/>
          <w:sz w:val="30"/>
          <w:szCs w:val="30"/>
          <w:cs/>
        </w:rPr>
        <w:t>บางแห่ง เป็นเงินให้กู้ยืมประเภทไม่มีหลักประกันและชำระคืนเมื่อทวงถาม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="0012568A">
        <w:rPr>
          <w:rFonts w:ascii="Angsana New" w:hAnsi="Angsana New" w:cs="Angsana New"/>
          <w:sz w:val="30"/>
          <w:szCs w:val="30"/>
        </w:rPr>
        <w:t>3.88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12568A">
        <w:rPr>
          <w:rFonts w:ascii="Angsana New" w:hAnsi="Angsana New" w:cs="Angsana New"/>
          <w:sz w:val="30"/>
          <w:szCs w:val="30"/>
        </w:rPr>
        <w:t>6.50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4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3.88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>
        <w:rPr>
          <w:rFonts w:ascii="Angsana New" w:hAnsi="Angsana New" w:cs="Angsana New"/>
          <w:i/>
          <w:iCs/>
          <w:sz w:val="30"/>
          <w:szCs w:val="30"/>
        </w:rPr>
        <w:t>6.50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E1616E8" w14:textId="77777777" w:rsidR="00F324A8" w:rsidRPr="00C058DA" w:rsidRDefault="00F324A8" w:rsidP="009E204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180AB32E" w:rsidR="009E204D" w:rsidRPr="00C60284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2D07E958" w:rsidR="009E204D" w:rsidRPr="00C60284" w:rsidRDefault="00765D71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3176A467" w:rsidR="009E204D" w:rsidRPr="00C60284" w:rsidRDefault="00CB4BC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03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2568A" w:rsidRPr="00C60284" w14:paraId="6ADE1647" w14:textId="77777777" w:rsidTr="00EA41B7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944F77C" w14:textId="69E8AB74" w:rsidR="0012568A" w:rsidRPr="00C60284" w:rsidRDefault="0012568A" w:rsidP="0012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  <w:tc>
          <w:tcPr>
            <w:tcW w:w="287" w:type="dxa"/>
          </w:tcPr>
          <w:p w14:paraId="65D74ADA" w14:textId="77777777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F5F8250" w14:textId="06D98CBD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16E6DE" w14:textId="77777777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FA3A825" w14:textId="2105505E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4765095" w14:textId="77777777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9FE465C" w14:textId="49F93753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</w:tr>
      <w:tr w:rsidR="0012568A" w:rsidRPr="00C60284" w14:paraId="061C5BA7" w14:textId="77777777" w:rsidTr="00EA41B7">
        <w:trPr>
          <w:trHeight w:val="413"/>
        </w:trPr>
        <w:tc>
          <w:tcPr>
            <w:tcW w:w="4131" w:type="dxa"/>
          </w:tcPr>
          <w:p w14:paraId="6509A058" w14:textId="77777777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A06B8B8" w:rsidR="0012568A" w:rsidRPr="00C60284" w:rsidRDefault="0012568A" w:rsidP="00125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87" w:type="dxa"/>
          </w:tcPr>
          <w:p w14:paraId="2534C75E" w14:textId="77777777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4D12302" w14:textId="62F8D7B8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638F6F8" w14:textId="77777777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26749A8" w14:textId="63E8DABF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F818965" w14:textId="77777777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78CC5326" w:rsidR="0012568A" w:rsidRPr="00C60284" w:rsidRDefault="0012568A" w:rsidP="0012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461A4364" w14:textId="78981CFB" w:rsidR="009E204D" w:rsidRPr="003C0A38" w:rsidRDefault="009E204D">
      <w:pPr>
        <w:rPr>
          <w:rFonts w:ascii="Angsana New" w:hAnsi="Angsana New" w:cs="Angsana New"/>
          <w:sz w:val="24"/>
          <w:szCs w:val="24"/>
        </w:rPr>
      </w:pPr>
    </w:p>
    <w:p w14:paraId="3B32148B" w14:textId="306C9340" w:rsidR="006D1EEA" w:rsidRPr="00190E6C" w:rsidRDefault="001F79E0" w:rsidP="00190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765D71" w:rsidRPr="00327851">
        <w:rPr>
          <w:rFonts w:ascii="Angsana New" w:hAnsi="Angsana New" w:cs="Angsana New"/>
          <w:spacing w:val="2"/>
          <w:sz w:val="30"/>
          <w:szCs w:val="30"/>
        </w:rPr>
        <w:t>31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มีนาคม </w:t>
      </w:r>
      <w:r w:rsidR="00CB4BC6" w:rsidRPr="00327851">
        <w:rPr>
          <w:rFonts w:ascii="Angsana New" w:hAnsi="Angsana New" w:cs="Angsana New"/>
          <w:spacing w:val="2"/>
          <w:sz w:val="30"/>
          <w:szCs w:val="30"/>
        </w:rPr>
        <w:t>256</w:t>
      </w:r>
      <w:r w:rsidR="00DD03E6">
        <w:rPr>
          <w:rFonts w:ascii="Angsana New" w:hAnsi="Angsana New" w:cs="Angsana New"/>
          <w:spacing w:val="2"/>
          <w:sz w:val="30"/>
          <w:szCs w:val="30"/>
        </w:rPr>
        <w:t>5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ย่อยแห่งหนึ่ง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="00DD03E6" w:rsidRPr="0011717B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="00DD03E6"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03E6" w:rsidRPr="0011717B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="00DD03E6"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03E6" w:rsidRPr="0011717B">
        <w:rPr>
          <w:rFonts w:asciiTheme="majorBidi" w:hAnsiTheme="majorBidi" w:cs="Angsana New" w:hint="cs"/>
          <w:sz w:val="30"/>
          <w:szCs w:val="30"/>
          <w:cs/>
        </w:rPr>
        <w:t>จำกัด)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br/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เงินให้กู้ยืมประเภท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="00DD03E6" w:rsidRPr="0011717B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="00DD03E6"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3E6"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="00DD03E6" w:rsidRPr="0011717B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DD03E6" w:rsidRPr="0011717B">
        <w:rPr>
          <w:rFonts w:ascii="Angsana New" w:hAnsi="Angsana New" w:cs="Angsana New"/>
          <w:sz w:val="30"/>
          <w:szCs w:val="30"/>
        </w:rPr>
        <w:t xml:space="preserve">3,000 </w:t>
      </w:r>
      <w:r w:rsidR="00DD03E6" w:rsidRPr="0011717B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</w:t>
      </w:r>
      <w:r w:rsidR="00DD03E6" w:rsidRPr="0012568A">
        <w:rPr>
          <w:rFonts w:ascii="Angsana New" w:hAnsi="Angsana New" w:cs="Angsana New" w:hint="cs"/>
          <w:sz w:val="30"/>
          <w:szCs w:val="30"/>
          <w:cs/>
        </w:rPr>
        <w:t xml:space="preserve">คืนทั้งจำนวนในเดือนมกราคม </w:t>
      </w:r>
      <w:r w:rsidR="00DD03E6" w:rsidRPr="0012568A">
        <w:rPr>
          <w:rFonts w:ascii="Angsana New" w:hAnsi="Angsana New" w:cs="Angsana New"/>
          <w:sz w:val="30"/>
          <w:szCs w:val="30"/>
        </w:rPr>
        <w:t xml:space="preserve">2568 </w:t>
      </w:r>
      <w:r w:rsidR="00DD03E6" w:rsidRPr="0012568A">
        <w:rPr>
          <w:rFonts w:ascii="Angsana New" w:hAnsi="Angsana New" w:cs="Angsana New" w:hint="cs"/>
          <w:sz w:val="30"/>
          <w:szCs w:val="30"/>
          <w:cs/>
        </w:rPr>
        <w:t xml:space="preserve">และเดือนพฤศจิกายน </w:t>
      </w:r>
      <w:r w:rsidR="00DD03E6" w:rsidRPr="0012568A">
        <w:rPr>
          <w:rFonts w:ascii="Angsana New" w:hAnsi="Angsana New" w:cs="Angsana New"/>
          <w:sz w:val="30"/>
          <w:szCs w:val="30"/>
        </w:rPr>
        <w:t>2569</w:t>
      </w:r>
      <w:r w:rsidR="00DD03E6" w:rsidRPr="0012568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D03E6" w:rsidRPr="0012568A">
        <w:rPr>
          <w:rFonts w:ascii="Angsana New" w:hAnsi="Angsana New" w:cs="Angsana New" w:hint="cs"/>
          <w:spacing w:val="8"/>
          <w:sz w:val="30"/>
          <w:szCs w:val="30"/>
          <w:cs/>
        </w:rPr>
        <w:t>เงินให้กู้ยืมดังกล่าว</w:t>
      </w:r>
      <w:r w:rsidR="00DD03E6" w:rsidRPr="0012568A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มีอัตราดอกเบี้ยร้อยล</w:t>
      </w:r>
      <w:r w:rsidR="00DD03E6" w:rsidRPr="0012568A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DD03E6" w:rsidRPr="0012568A">
        <w:rPr>
          <w:rFonts w:ascii="Angsana New" w:hAnsi="Angsana New" w:cs="Angsana New"/>
          <w:spacing w:val="8"/>
          <w:sz w:val="30"/>
          <w:szCs w:val="30"/>
        </w:rPr>
        <w:t xml:space="preserve">4.25 </w:t>
      </w:r>
      <w:r w:rsidR="00DD03E6" w:rsidRPr="0012568A">
        <w:rPr>
          <w:rFonts w:ascii="Angsana New" w:hAnsi="Angsana New" w:cs="Angsana New" w:hint="cs"/>
          <w:spacing w:val="8"/>
          <w:sz w:val="30"/>
          <w:szCs w:val="30"/>
          <w:cs/>
        </w:rPr>
        <w:t>และ</w:t>
      </w:r>
      <w:r w:rsidR="00DD03E6" w:rsidRPr="0012568A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DD03E6" w:rsidRPr="0012568A">
        <w:rPr>
          <w:rFonts w:ascii="Angsana New" w:hAnsi="Angsana New" w:cs="Angsana New"/>
          <w:spacing w:val="8"/>
          <w:sz w:val="30"/>
          <w:szCs w:val="30"/>
        </w:rPr>
        <w:t xml:space="preserve"> 4.78 </w:t>
      </w:r>
      <w:r w:rsidR="00DD03E6" w:rsidRPr="00CF1517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9059F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9059F4"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>256</w:t>
      </w:r>
      <w:r w:rsidR="009059F4">
        <w:rPr>
          <w:rFonts w:ascii="Angsana New" w:hAnsi="Angsana New" w:cs="Angsana New"/>
          <w:i/>
          <w:iCs/>
          <w:sz w:val="30"/>
          <w:szCs w:val="30"/>
        </w:rPr>
        <w:t>4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059F4"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9059F4">
        <w:rPr>
          <w:rFonts w:ascii="Angsana New" w:hAnsi="Angsana New" w:cs="Angsana New"/>
          <w:i/>
          <w:iCs/>
          <w:sz w:val="30"/>
          <w:szCs w:val="30"/>
        </w:rPr>
        <w:t xml:space="preserve">4.25 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059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 w:rsidR="009059F4">
        <w:rPr>
          <w:rFonts w:ascii="Angsana New" w:hAnsi="Angsana New" w:cs="Angsana New"/>
          <w:i/>
          <w:iCs/>
          <w:sz w:val="30"/>
          <w:szCs w:val="30"/>
        </w:rPr>
        <w:t>4.78</w:t>
      </w:r>
      <w:r w:rsidR="009059F4"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059F4"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</w:t>
      </w:r>
      <w:r w:rsidR="00190E6C">
        <w:rPr>
          <w:rFonts w:ascii="Angsana New" w:hAnsi="Angsana New" w:cs="Angsana New" w:hint="cs"/>
          <w:i/>
          <w:iCs/>
          <w:sz w:val="30"/>
          <w:szCs w:val="30"/>
          <w:cs/>
        </w:rPr>
        <w:t>ี</w:t>
      </w:r>
      <w:r w:rsidR="006542BF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2A54F0BE" w14:textId="10CDB3EF" w:rsidR="006D1EEA" w:rsidRDefault="006D1EEA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3E7C8A40" w14:textId="4AD09C74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400EFADD" w14:textId="19BAB945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2B623C66" w14:textId="72B3CE99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7709B09A" w14:textId="49C8E8E0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3B9AA6A0" w14:textId="77777777" w:rsidR="00190E6C" w:rsidRDefault="00190E6C" w:rsidP="009059F4">
      <w:pPr>
        <w:tabs>
          <w:tab w:val="clear" w:pos="454"/>
        </w:tabs>
        <w:ind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38"/>
        <w:gridCol w:w="287"/>
        <w:gridCol w:w="1242"/>
        <w:gridCol w:w="249"/>
        <w:gridCol w:w="1177"/>
        <w:gridCol w:w="287"/>
        <w:gridCol w:w="1193"/>
      </w:tblGrid>
      <w:tr w:rsidR="006D1EEA" w:rsidRPr="00C60284" w14:paraId="11C85AD8" w14:textId="77777777" w:rsidTr="006D1EEA">
        <w:trPr>
          <w:trHeight w:val="377"/>
        </w:trPr>
        <w:tc>
          <w:tcPr>
            <w:tcW w:w="2051" w:type="pct"/>
            <w:vAlign w:val="bottom"/>
          </w:tcPr>
          <w:p w14:paraId="787CEF39" w14:textId="347CDFB7" w:rsidR="006D1EEA" w:rsidRPr="00C60284" w:rsidRDefault="006D1EEA" w:rsidP="00930BE9">
            <w:pPr>
              <w:rPr>
                <w:b/>
                <w:bCs/>
              </w:rPr>
            </w:pPr>
            <w:r w:rsidRPr="006D1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D1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กลับรายการ) ผลขาดทุนด้านเครดิตที่คาดว่า</w:t>
            </w:r>
          </w:p>
        </w:tc>
        <w:tc>
          <w:tcPr>
            <w:tcW w:w="1411" w:type="pct"/>
            <w:gridSpan w:val="3"/>
            <w:vAlign w:val="bottom"/>
          </w:tcPr>
          <w:p w14:paraId="6BF266C0" w14:textId="7947F521" w:rsidR="006D1EEA" w:rsidRPr="00C60284" w:rsidRDefault="006D1EEA" w:rsidP="00930BE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bottom"/>
          </w:tcPr>
          <w:p w14:paraId="4D5CB621" w14:textId="77777777" w:rsidR="006D1EEA" w:rsidRPr="00C60284" w:rsidRDefault="006D1EEA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  <w:vAlign w:val="bottom"/>
          </w:tcPr>
          <w:p w14:paraId="78C3FCDB" w14:textId="43F3C135" w:rsidR="006D1EEA" w:rsidRPr="00C60284" w:rsidRDefault="006D1EEA" w:rsidP="00930BE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D1EEA" w:rsidRPr="00C60284" w14:paraId="695B7AA7" w14:textId="77777777" w:rsidTr="006D1EEA">
        <w:trPr>
          <w:trHeight w:val="377"/>
        </w:trPr>
        <w:tc>
          <w:tcPr>
            <w:tcW w:w="2051" w:type="pct"/>
            <w:vAlign w:val="bottom"/>
          </w:tcPr>
          <w:p w14:paraId="7D8C8DC1" w14:textId="5F6E85C3" w:rsidR="006D1EEA" w:rsidRPr="006D1EEA" w:rsidRDefault="006D1EEA" w:rsidP="006D1EE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E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จะเกิดขึ้นสำหรับงวด</w:t>
            </w:r>
            <w:r w:rsidRPr="006D1EE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สามเดือนสิ้นสุดวันที่</w:t>
            </w:r>
            <w:r w:rsidRPr="006D1EE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1" w:type="pct"/>
            <w:gridSpan w:val="3"/>
            <w:vAlign w:val="bottom"/>
          </w:tcPr>
          <w:p w14:paraId="14271489" w14:textId="20739B2F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A4B8324" w14:textId="77777777" w:rsidR="006D1EEA" w:rsidRPr="00C60284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  <w:vAlign w:val="bottom"/>
          </w:tcPr>
          <w:p w14:paraId="7DF2DED5" w14:textId="0E152010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EEA" w:rsidRPr="00C60284" w14:paraId="22C4BE5A" w14:textId="77777777" w:rsidTr="00D73AA2">
        <w:trPr>
          <w:trHeight w:val="412"/>
        </w:trPr>
        <w:tc>
          <w:tcPr>
            <w:tcW w:w="2051" w:type="pct"/>
            <w:vAlign w:val="bottom"/>
          </w:tcPr>
          <w:p w14:paraId="4E51B88E" w14:textId="799BD0B5" w:rsidR="006D1EEA" w:rsidRPr="006D1EEA" w:rsidRDefault="006D1EEA" w:rsidP="006D1EE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E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</w:t>
            </w:r>
            <w:r w:rsidRPr="006D1EE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31 </w:t>
            </w:r>
            <w:r w:rsidRPr="006D1EE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2" w:type="pct"/>
            <w:vAlign w:val="bottom"/>
          </w:tcPr>
          <w:p w14:paraId="3022003F" w14:textId="77777777" w:rsidR="006D1EEA" w:rsidRPr="00800341" w:rsidRDefault="006D1EEA" w:rsidP="006D1EE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03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52" w:type="pct"/>
            <w:vAlign w:val="bottom"/>
          </w:tcPr>
          <w:p w14:paraId="23703081" w14:textId="77777777" w:rsidR="006D1EEA" w:rsidRPr="00800341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2018082" w14:textId="77777777" w:rsidR="006D1EEA" w:rsidRPr="00800341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00341">
              <w:rPr>
                <w:rFonts w:ascii="Angsana New" w:hAnsi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32" w:type="pct"/>
            <w:vAlign w:val="bottom"/>
          </w:tcPr>
          <w:p w14:paraId="2EABC52F" w14:textId="77777777" w:rsidR="006D1EEA" w:rsidRPr="00C60284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EB85A45" w14:textId="77777777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0034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  <w:vAlign w:val="bottom"/>
          </w:tcPr>
          <w:p w14:paraId="516BB366" w14:textId="77777777" w:rsidR="006D1EEA" w:rsidRPr="00C60284" w:rsidRDefault="006D1EEA" w:rsidP="006D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BCE41F2" w14:textId="77777777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00341">
              <w:rPr>
                <w:rFonts w:ascii="Angsana New" w:hAnsi="Angsana New"/>
                <w:sz w:val="30"/>
                <w:szCs w:val="30"/>
                <w:lang w:eastAsia="ko-KR"/>
              </w:rPr>
              <w:t>2564</w:t>
            </w:r>
          </w:p>
        </w:tc>
      </w:tr>
      <w:tr w:rsidR="006D1EEA" w:rsidRPr="00C60284" w14:paraId="4D4DB32D" w14:textId="77777777" w:rsidTr="006D1EEA">
        <w:trPr>
          <w:trHeight w:val="377"/>
        </w:trPr>
        <w:tc>
          <w:tcPr>
            <w:tcW w:w="2051" w:type="pct"/>
            <w:vAlign w:val="bottom"/>
          </w:tcPr>
          <w:p w14:paraId="70C74993" w14:textId="77777777" w:rsidR="006D1EEA" w:rsidRPr="00C60284" w:rsidRDefault="006D1EEA" w:rsidP="006D1EE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  <w:vAlign w:val="bottom"/>
          </w:tcPr>
          <w:p w14:paraId="285E862A" w14:textId="77777777" w:rsidR="006D1EEA" w:rsidRPr="00C60284" w:rsidRDefault="006D1EEA" w:rsidP="006D1EE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A422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AA2" w:rsidRPr="00C60284" w14:paraId="04D6CB66" w14:textId="77777777" w:rsidTr="00D73AA2">
        <w:trPr>
          <w:trHeight w:val="377"/>
        </w:trPr>
        <w:tc>
          <w:tcPr>
            <w:tcW w:w="2051" w:type="pct"/>
            <w:vAlign w:val="bottom"/>
          </w:tcPr>
          <w:p w14:paraId="66A2012C" w14:textId="6173E523" w:rsidR="00D73AA2" w:rsidRPr="005258E6" w:rsidRDefault="00D73AA2" w:rsidP="00D73AA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vAlign w:val="bottom"/>
          </w:tcPr>
          <w:p w14:paraId="7013D6D7" w14:textId="2BA0116F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vAlign w:val="bottom"/>
          </w:tcPr>
          <w:p w14:paraId="4425D87D" w14:textId="77777777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57" w:type="pct"/>
            <w:vAlign w:val="bottom"/>
          </w:tcPr>
          <w:p w14:paraId="7AEEF9EA" w14:textId="77777777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258E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bottom"/>
          </w:tcPr>
          <w:p w14:paraId="3CF6834A" w14:textId="77777777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3" w:type="pct"/>
            <w:vAlign w:val="bottom"/>
          </w:tcPr>
          <w:p w14:paraId="58177C55" w14:textId="5A331E4E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93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(170,105)</w:t>
            </w:r>
          </w:p>
        </w:tc>
        <w:tc>
          <w:tcPr>
            <w:tcW w:w="152" w:type="pct"/>
            <w:vAlign w:val="bottom"/>
          </w:tcPr>
          <w:p w14:paraId="1809A98A" w14:textId="77777777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vAlign w:val="bottom"/>
          </w:tcPr>
          <w:p w14:paraId="45B9D2BF" w14:textId="3F952EB9" w:rsidR="00D73AA2" w:rsidRPr="005258E6" w:rsidRDefault="00D73AA2" w:rsidP="00D73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11,041</w:t>
            </w:r>
          </w:p>
        </w:tc>
      </w:tr>
    </w:tbl>
    <w:p w14:paraId="69462680" w14:textId="77777777" w:rsidR="00B44114" w:rsidRPr="00AA3A06" w:rsidRDefault="00B44114" w:rsidP="00015B02">
      <w:pPr>
        <w:ind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3"/>
        <w:gridCol w:w="282"/>
        <w:gridCol w:w="1163"/>
        <w:gridCol w:w="284"/>
        <w:gridCol w:w="1143"/>
        <w:gridCol w:w="267"/>
        <w:gridCol w:w="1169"/>
      </w:tblGrid>
      <w:tr w:rsidR="008E5338" w:rsidRPr="00C60284" w14:paraId="08093DAA" w14:textId="77777777" w:rsidTr="00B44114">
        <w:trPr>
          <w:trHeight w:val="369"/>
        </w:trPr>
        <w:tc>
          <w:tcPr>
            <w:tcW w:w="2069" w:type="pct"/>
          </w:tcPr>
          <w:p w14:paraId="4D79BA50" w14:textId="702BB04E" w:rsidR="008E5338" w:rsidRPr="00C60284" w:rsidRDefault="008E533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CEC" w:rsidRPr="00C60284" w14:paraId="6F6FF796" w14:textId="77777777" w:rsidTr="00B44114">
        <w:trPr>
          <w:trHeight w:val="369"/>
        </w:trPr>
        <w:tc>
          <w:tcPr>
            <w:tcW w:w="2069" w:type="pct"/>
          </w:tcPr>
          <w:p w14:paraId="202E9E6D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7808CAC" w14:textId="59C2BF2C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59A16A7D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7F2C9B" w14:textId="160A4A09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9DEFF10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AEBF0F7" w14:textId="25A75A2F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887F9A4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80CE1D" w14:textId="2772D3B1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7CEC" w:rsidRPr="00C60284" w14:paraId="52445793" w14:textId="77777777" w:rsidTr="00B44114">
        <w:trPr>
          <w:trHeight w:val="357"/>
        </w:trPr>
        <w:tc>
          <w:tcPr>
            <w:tcW w:w="2069" w:type="pct"/>
          </w:tcPr>
          <w:p w14:paraId="658F55B5" w14:textId="174ECCD4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7" w:type="pct"/>
          </w:tcPr>
          <w:p w14:paraId="46D7EE60" w14:textId="41EEB641" w:rsidR="00677CEC" w:rsidRPr="00C60284" w:rsidRDefault="00E337CB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64E0A8BF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B6995B" w14:textId="4688CBEB" w:rsidR="00677CEC" w:rsidRPr="00C60284" w:rsidRDefault="00E337CB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0D25F61A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45F0636" w14:textId="0448ABAA" w:rsidR="00677CEC" w:rsidRPr="00C60284" w:rsidRDefault="00E337CB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C7DF306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E109DE" w14:textId="17532BB0" w:rsidR="00677CEC" w:rsidRPr="00C60284" w:rsidRDefault="00E337CB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B5618" w:rsidRPr="00C60284" w14:paraId="2EDE04CE" w14:textId="77777777" w:rsidTr="002F1472">
        <w:trPr>
          <w:trHeight w:val="369"/>
        </w:trPr>
        <w:tc>
          <w:tcPr>
            <w:tcW w:w="2069" w:type="pct"/>
          </w:tcPr>
          <w:p w14:paraId="22E078A6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</w:tcPr>
          <w:p w14:paraId="18812E68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7CB" w:rsidRPr="00C60284" w14:paraId="4738ACF9" w14:textId="77777777" w:rsidTr="00B44114">
        <w:trPr>
          <w:trHeight w:val="369"/>
        </w:trPr>
        <w:tc>
          <w:tcPr>
            <w:tcW w:w="2069" w:type="pct"/>
          </w:tcPr>
          <w:p w14:paraId="166B0F15" w14:textId="77777777" w:rsidR="00E337CB" w:rsidRPr="00C60284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42E4D9B" w14:textId="291EE4AA" w:rsidR="00E337CB" w:rsidRPr="00C60284" w:rsidRDefault="00D73AA2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F63F6E5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90382E3" w14:textId="0434477A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6C1142E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830211E" w14:textId="0AF30A54" w:rsidR="00E337CB" w:rsidRPr="00C60284" w:rsidRDefault="00AE0D30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172,506</w:t>
            </w:r>
          </w:p>
        </w:tc>
        <w:tc>
          <w:tcPr>
            <w:tcW w:w="143" w:type="pct"/>
          </w:tcPr>
          <w:p w14:paraId="19737835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DD749D7" w14:textId="7E5B71D2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7,910</w:t>
            </w:r>
          </w:p>
        </w:tc>
      </w:tr>
      <w:tr w:rsidR="00E337CB" w:rsidRPr="00C60284" w14:paraId="690F7DE8" w14:textId="77777777" w:rsidTr="00B44114">
        <w:trPr>
          <w:trHeight w:val="369"/>
        </w:trPr>
        <w:tc>
          <w:tcPr>
            <w:tcW w:w="2069" w:type="pct"/>
          </w:tcPr>
          <w:p w14:paraId="6450ADA3" w14:textId="77777777" w:rsidR="00E337CB" w:rsidRPr="00C60284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27" w:type="pct"/>
          </w:tcPr>
          <w:p w14:paraId="0622369C" w14:textId="4C552D89" w:rsidR="00E337CB" w:rsidRPr="00C60284" w:rsidRDefault="00D73AA2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127,754</w:t>
            </w:r>
          </w:p>
        </w:tc>
        <w:tc>
          <w:tcPr>
            <w:tcW w:w="151" w:type="pct"/>
          </w:tcPr>
          <w:p w14:paraId="6995C3D4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1868EF5" w14:textId="21E02AF4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120,032</w:t>
            </w:r>
          </w:p>
        </w:tc>
        <w:tc>
          <w:tcPr>
            <w:tcW w:w="152" w:type="pct"/>
          </w:tcPr>
          <w:p w14:paraId="122718E9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0F35633" w14:textId="28DFFC1A" w:rsidR="00E337CB" w:rsidRPr="00C60284" w:rsidRDefault="00AE0D30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5DF781C" w14:textId="37AB1D98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37CB" w:rsidRPr="00C60284" w14:paraId="1DE4B3EF" w14:textId="77777777" w:rsidTr="00B44114">
        <w:trPr>
          <w:trHeight w:val="357"/>
        </w:trPr>
        <w:tc>
          <w:tcPr>
            <w:tcW w:w="2069" w:type="pct"/>
          </w:tcPr>
          <w:p w14:paraId="125E2A87" w14:textId="77777777" w:rsidR="00E337CB" w:rsidRPr="00C60284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7C5DC57C" w:rsidR="00E337CB" w:rsidRPr="00C60284" w:rsidRDefault="00D73AA2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127,754</w:t>
            </w:r>
          </w:p>
        </w:tc>
        <w:tc>
          <w:tcPr>
            <w:tcW w:w="151" w:type="pct"/>
          </w:tcPr>
          <w:p w14:paraId="2100089E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6C2B99A8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120,032</w:t>
            </w:r>
          </w:p>
        </w:tc>
        <w:tc>
          <w:tcPr>
            <w:tcW w:w="152" w:type="pct"/>
          </w:tcPr>
          <w:p w14:paraId="498CF1C1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054F0595" w:rsidR="00E337CB" w:rsidRPr="00C60284" w:rsidRDefault="00AE0D30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172,506</w:t>
            </w:r>
          </w:p>
        </w:tc>
        <w:tc>
          <w:tcPr>
            <w:tcW w:w="143" w:type="pct"/>
          </w:tcPr>
          <w:p w14:paraId="4B7F71CD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7A15B0FB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7,910</w:t>
            </w:r>
          </w:p>
        </w:tc>
      </w:tr>
    </w:tbl>
    <w:p w14:paraId="252CB919" w14:textId="77777777" w:rsidR="00E337CB" w:rsidRPr="00B44114" w:rsidRDefault="00E337CB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081278" w:rsidRPr="00C60284" w14:paraId="7D95232B" w14:textId="77777777" w:rsidTr="002F1472">
        <w:trPr>
          <w:trHeight w:val="370"/>
        </w:trPr>
        <w:tc>
          <w:tcPr>
            <w:tcW w:w="2074" w:type="pct"/>
          </w:tcPr>
          <w:p w14:paraId="17B3B795" w14:textId="51547060" w:rsidR="00081278" w:rsidRPr="00C60284" w:rsidRDefault="0008127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64968F57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F05EFFE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1D4D8FD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CEC" w:rsidRPr="00C60284" w14:paraId="20B2FF58" w14:textId="77777777" w:rsidTr="002F1472">
        <w:trPr>
          <w:trHeight w:val="370"/>
        </w:trPr>
        <w:tc>
          <w:tcPr>
            <w:tcW w:w="2074" w:type="pct"/>
          </w:tcPr>
          <w:p w14:paraId="6984D4EE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7E99843" w14:textId="787A5C9B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2" w:type="pct"/>
          </w:tcPr>
          <w:p w14:paraId="47830819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DA850C" w14:textId="6AF4D520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22EC84B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7C6C229" w14:textId="36596B5B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3F135B5D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4C8AA" w14:textId="635CA6E9" w:rsidR="00677CEC" w:rsidRPr="00C60284" w:rsidRDefault="00765D71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7CEC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337CB" w:rsidRPr="00C60284" w14:paraId="6137DF56" w14:textId="77777777" w:rsidTr="002F1472">
        <w:trPr>
          <w:trHeight w:val="357"/>
        </w:trPr>
        <w:tc>
          <w:tcPr>
            <w:tcW w:w="2074" w:type="pct"/>
          </w:tcPr>
          <w:p w14:paraId="5D7330D7" w14:textId="3C7A44AD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7" w:type="pct"/>
          </w:tcPr>
          <w:p w14:paraId="27258AA3" w14:textId="27D38D02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66446395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AD3932" w14:textId="07BB61FD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58782CD9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55D5A13" w14:textId="27AA5AE6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39554B31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326ACC" w14:textId="4D6DE340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337CB" w:rsidRPr="00C60284" w14:paraId="6E52A1CE" w14:textId="77777777" w:rsidTr="002F1472">
        <w:trPr>
          <w:trHeight w:val="370"/>
        </w:trPr>
        <w:tc>
          <w:tcPr>
            <w:tcW w:w="2074" w:type="pct"/>
          </w:tcPr>
          <w:p w14:paraId="377FCE2B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3D151EFD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7CB" w:rsidRPr="00C60284" w14:paraId="1E974D57" w14:textId="77777777" w:rsidTr="002F1472">
        <w:trPr>
          <w:trHeight w:val="370"/>
        </w:trPr>
        <w:tc>
          <w:tcPr>
            <w:tcW w:w="2074" w:type="pct"/>
          </w:tcPr>
          <w:p w14:paraId="73164A21" w14:textId="77777777" w:rsidR="00E337CB" w:rsidRPr="00C60284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3926BC37" w14:textId="346E19E3" w:rsidR="00E337CB" w:rsidRPr="00C60284" w:rsidRDefault="00D73AA2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0F56EF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D86D734" w14:textId="2FFCA38F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AD190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65BD3" w14:textId="1E6595CB" w:rsidR="00E337CB" w:rsidRPr="00C60284" w:rsidRDefault="00AE0D30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23,404</w:t>
            </w:r>
          </w:p>
        </w:tc>
        <w:tc>
          <w:tcPr>
            <w:tcW w:w="143" w:type="pct"/>
          </w:tcPr>
          <w:p w14:paraId="7B3D97AC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F0A284" w14:textId="26D90C7E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26,414</w:t>
            </w:r>
          </w:p>
        </w:tc>
      </w:tr>
      <w:tr w:rsidR="00E337CB" w:rsidRPr="00C60284" w14:paraId="4B0B99A5" w14:textId="77777777" w:rsidTr="002F1472">
        <w:trPr>
          <w:trHeight w:val="370"/>
        </w:trPr>
        <w:tc>
          <w:tcPr>
            <w:tcW w:w="2074" w:type="pct"/>
          </w:tcPr>
          <w:p w14:paraId="5CE12DA2" w14:textId="0F29BEDC" w:rsidR="00E337CB" w:rsidRPr="00C60284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</w:tcPr>
          <w:p w14:paraId="45A0848E" w14:textId="4AD1C136" w:rsidR="00E337CB" w:rsidRPr="00C60284" w:rsidRDefault="00D73AA2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7,566</w:t>
            </w:r>
          </w:p>
        </w:tc>
        <w:tc>
          <w:tcPr>
            <w:tcW w:w="152" w:type="pct"/>
          </w:tcPr>
          <w:p w14:paraId="3A0A1A39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CBFFE" w14:textId="35790AF1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8,939</w:t>
            </w:r>
          </w:p>
        </w:tc>
        <w:tc>
          <w:tcPr>
            <w:tcW w:w="152" w:type="pct"/>
          </w:tcPr>
          <w:p w14:paraId="087E5176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107DBB4" w14:textId="5AD9CCCA" w:rsidR="00E337CB" w:rsidRPr="00C60284" w:rsidRDefault="00AE0D30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4,068</w:t>
            </w:r>
          </w:p>
        </w:tc>
        <w:tc>
          <w:tcPr>
            <w:tcW w:w="143" w:type="pct"/>
          </w:tcPr>
          <w:p w14:paraId="55847F4D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7149100" w14:textId="23525506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4,825</w:t>
            </w:r>
          </w:p>
        </w:tc>
      </w:tr>
      <w:tr w:rsidR="00E337CB" w:rsidRPr="00C60284" w14:paraId="143C180C" w14:textId="77777777" w:rsidTr="002F1472">
        <w:trPr>
          <w:trHeight w:val="357"/>
        </w:trPr>
        <w:tc>
          <w:tcPr>
            <w:tcW w:w="2074" w:type="pct"/>
          </w:tcPr>
          <w:p w14:paraId="2D7EBC9A" w14:textId="77777777" w:rsidR="00E337CB" w:rsidRPr="00C60284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6A24B9C2" w:rsidR="00E337CB" w:rsidRPr="00C60284" w:rsidRDefault="00D73AA2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7,566</w:t>
            </w:r>
          </w:p>
        </w:tc>
        <w:tc>
          <w:tcPr>
            <w:tcW w:w="152" w:type="pct"/>
          </w:tcPr>
          <w:p w14:paraId="575800D9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532A7F12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8,939</w:t>
            </w:r>
          </w:p>
        </w:tc>
        <w:tc>
          <w:tcPr>
            <w:tcW w:w="152" w:type="pct"/>
          </w:tcPr>
          <w:p w14:paraId="45D299F2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322D16AE" w:rsidR="00E337CB" w:rsidRPr="00C60284" w:rsidRDefault="00AE0D30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27,472</w:t>
            </w:r>
          </w:p>
        </w:tc>
        <w:tc>
          <w:tcPr>
            <w:tcW w:w="143" w:type="pct"/>
          </w:tcPr>
          <w:p w14:paraId="3A1A2DBC" w14:textId="77777777" w:rsidR="00E337CB" w:rsidRPr="00C60284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16E0792E" w:rsidR="00E337CB" w:rsidRPr="00C60284" w:rsidRDefault="009B5C81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31,239</w:t>
            </w:r>
          </w:p>
        </w:tc>
      </w:tr>
    </w:tbl>
    <w:p w14:paraId="5E6DBF70" w14:textId="745F2147" w:rsidR="000D0250" w:rsidRPr="00B44114" w:rsidRDefault="000D0250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5A2C34" w:rsidRPr="00C60284" w14:paraId="6E916BEB" w14:textId="77777777" w:rsidTr="002F1472">
        <w:trPr>
          <w:trHeight w:val="381"/>
        </w:trPr>
        <w:tc>
          <w:tcPr>
            <w:tcW w:w="2074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2F1472">
        <w:trPr>
          <w:trHeight w:val="381"/>
        </w:trPr>
        <w:tc>
          <w:tcPr>
            <w:tcW w:w="2074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2F1472">
        <w:trPr>
          <w:trHeight w:val="368"/>
        </w:trPr>
        <w:tc>
          <w:tcPr>
            <w:tcW w:w="2074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27" w:type="pct"/>
          </w:tcPr>
          <w:p w14:paraId="637808D5" w14:textId="557D8EFB" w:rsidR="005A2C34" w:rsidRPr="00C60284" w:rsidRDefault="00765D71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E7DF38" w14:textId="3FD8D56F" w:rsidR="005A2C34" w:rsidRPr="00C60284" w:rsidRDefault="00765D71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A2C34" w:rsidRPr="00C60284" w14:paraId="71D17098" w14:textId="77777777" w:rsidTr="002F1472">
        <w:trPr>
          <w:trHeight w:val="381"/>
        </w:trPr>
        <w:tc>
          <w:tcPr>
            <w:tcW w:w="2074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2F1472">
        <w:trPr>
          <w:trHeight w:val="381"/>
        </w:trPr>
        <w:tc>
          <w:tcPr>
            <w:tcW w:w="2074" w:type="pct"/>
          </w:tcPr>
          <w:p w14:paraId="0AD96AD6" w14:textId="0E65BD85" w:rsidR="005A2C34" w:rsidRPr="00C60284" w:rsidRDefault="00CB4BC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337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4FC314" w14:textId="77777777" w:rsidR="005A2C34" w:rsidRPr="00C60284" w:rsidRDefault="005A2C34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2F1472">
        <w:trPr>
          <w:trHeight w:val="332"/>
        </w:trPr>
        <w:tc>
          <w:tcPr>
            <w:tcW w:w="2074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427A2D94" w14:textId="6D0FC962" w:rsidR="00347C2E" w:rsidRPr="00C60284" w:rsidRDefault="009059F4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2,216,550</w:t>
            </w:r>
          </w:p>
        </w:tc>
        <w:tc>
          <w:tcPr>
            <w:tcW w:w="152" w:type="pct"/>
          </w:tcPr>
          <w:p w14:paraId="643355A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06A3EDD" w14:textId="7629D7E0" w:rsidR="00347C2E" w:rsidRPr="00C60284" w:rsidRDefault="00DB262E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2,614,200</w:t>
            </w:r>
          </w:p>
        </w:tc>
        <w:tc>
          <w:tcPr>
            <w:tcW w:w="152" w:type="pct"/>
          </w:tcPr>
          <w:p w14:paraId="26FA718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E27905" w14:textId="5FFC00F2" w:rsidR="00347C2E" w:rsidRPr="00C60284" w:rsidRDefault="00DB262E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3,670,900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E6103D" w14:textId="318C9E2A" w:rsidR="00347C2E" w:rsidRPr="00C60284" w:rsidRDefault="00DB262E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1,159,850</w:t>
            </w:r>
          </w:p>
        </w:tc>
      </w:tr>
      <w:tr w:rsidR="00347C2E" w:rsidRPr="00C60284" w14:paraId="78857CA8" w14:textId="77777777" w:rsidTr="00E337CB">
        <w:trPr>
          <w:trHeight w:val="368"/>
        </w:trPr>
        <w:tc>
          <w:tcPr>
            <w:tcW w:w="2074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142B8A79" w:rsidR="00347C2E" w:rsidRPr="00C60284" w:rsidRDefault="009059F4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2,216,550</w:t>
            </w:r>
          </w:p>
        </w:tc>
        <w:tc>
          <w:tcPr>
            <w:tcW w:w="152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65B74EAA" w:rsidR="00347C2E" w:rsidRPr="00C60284" w:rsidRDefault="00DB262E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2,614,200</w:t>
            </w:r>
          </w:p>
        </w:tc>
        <w:tc>
          <w:tcPr>
            <w:tcW w:w="152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1C1E0F1A" w:rsidR="00347C2E" w:rsidRPr="00C60284" w:rsidRDefault="00DB262E" w:rsidP="00AE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3,670,900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3855EFDE" w:rsidR="00347C2E" w:rsidRPr="00C60284" w:rsidRDefault="00DB262E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1,159,850</w:t>
            </w:r>
          </w:p>
        </w:tc>
      </w:tr>
      <w:tr w:rsidR="00E337CB" w:rsidRPr="00C60284" w14:paraId="7E90FBC8" w14:textId="77777777" w:rsidTr="00E337CB">
        <w:trPr>
          <w:trHeight w:val="368"/>
        </w:trPr>
        <w:tc>
          <w:tcPr>
            <w:tcW w:w="2074" w:type="pct"/>
          </w:tcPr>
          <w:p w14:paraId="79DCCB8A" w14:textId="77777777" w:rsidR="00E337CB" w:rsidRPr="00C60284" w:rsidRDefault="00E337CB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679598E" w14:textId="77777777" w:rsidR="00E337CB" w:rsidRPr="00CB4BC6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86D7022" w14:textId="77777777" w:rsidR="00E337CB" w:rsidRPr="00C60284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39739022" w14:textId="77777777" w:rsidR="00E337CB" w:rsidRPr="00CB4BC6" w:rsidRDefault="00E337C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216D42A4" w14:textId="77777777" w:rsidR="00E337CB" w:rsidRPr="00C60284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7A262B2" w14:textId="77777777" w:rsidR="00E337CB" w:rsidRPr="00765D71" w:rsidRDefault="00E337C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B12DB1" w14:textId="77777777" w:rsidR="00E337CB" w:rsidRPr="00C60284" w:rsidRDefault="00E337C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4732AFD9" w14:textId="77777777" w:rsidR="00E337CB" w:rsidRPr="00CB4BC6" w:rsidRDefault="00E337CB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F69C2EF" w14:textId="77777777" w:rsidR="00B44114" w:rsidRDefault="00B44114" w:rsidP="00341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7BBE8D82" w14:textId="6CD295B7" w:rsidR="000D0250" w:rsidRDefault="00FE26E4" w:rsidP="006D1EE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4"/>
          <w:sz w:val="30"/>
          <w:szCs w:val="30"/>
        </w:rPr>
      </w:pP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765D71" w:rsidRPr="005258E6">
        <w:rPr>
          <w:rFonts w:ascii="Angsana New" w:hAnsi="Angsana New" w:cs="Angsana New"/>
          <w:spacing w:val="4"/>
          <w:sz w:val="30"/>
          <w:szCs w:val="30"/>
        </w:rPr>
        <w:t>31</w:t>
      </w:r>
      <w:r w:rsidRPr="005258E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มีนาคม </w:t>
      </w:r>
      <w:r w:rsidR="00CB4BC6" w:rsidRPr="005258E6">
        <w:rPr>
          <w:rFonts w:ascii="Angsana New" w:hAnsi="Angsana New" w:cs="Angsana New"/>
          <w:spacing w:val="4"/>
          <w:sz w:val="30"/>
          <w:szCs w:val="30"/>
        </w:rPr>
        <w:t>256</w:t>
      </w:r>
      <w:r w:rsidR="00E81838">
        <w:rPr>
          <w:rFonts w:ascii="Angsana New" w:hAnsi="Angsana New" w:cs="Angsana New"/>
          <w:spacing w:val="4"/>
          <w:sz w:val="30"/>
          <w:szCs w:val="30"/>
        </w:rPr>
        <w:t>5</w:t>
      </w:r>
      <w:r w:rsidRPr="005258E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เงินกู้ยืมระยะสั้น</w:t>
      </w:r>
      <w:r w:rsidR="00E81838" w:rsidRPr="00E81838">
        <w:rPr>
          <w:rFonts w:ascii="Angsana New" w:hAnsi="Angsana New" w:cs="Angsana New" w:hint="cs"/>
          <w:spacing w:val="4"/>
          <w:sz w:val="30"/>
          <w:szCs w:val="30"/>
          <w:cs/>
        </w:rPr>
        <w:t>จาก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บริษัทย่อย เป็นเงินกู้ยืมประเภทไม่มีหลักประกันและชำระคืนเมื่อทวงถาม โดยมีอัตราดอกเบี้ย</w:t>
      </w:r>
      <w:r w:rsidR="00E81838" w:rsidRPr="00E81838">
        <w:rPr>
          <w:rFonts w:ascii="Angsana New" w:hAnsi="Angsana New" w:cs="Angsana New" w:hint="cs"/>
          <w:spacing w:val="4"/>
          <w:sz w:val="30"/>
          <w:szCs w:val="30"/>
          <w:cs/>
        </w:rPr>
        <w:t>ระหว่าง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ร้อยล</w:t>
      </w:r>
      <w:r w:rsidR="00E81838" w:rsidRPr="00E81838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ะ </w:t>
      </w:r>
      <w:r w:rsidR="00E72180">
        <w:rPr>
          <w:rFonts w:ascii="Angsana New" w:hAnsi="Angsana New" w:cs="Angsana New"/>
          <w:spacing w:val="4"/>
          <w:sz w:val="30"/>
          <w:szCs w:val="30"/>
        </w:rPr>
        <w:t>4.38</w:t>
      </w:r>
      <w:r w:rsidR="00B232F4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E81838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ถึงร้อยละ </w:t>
      </w:r>
      <w:r w:rsidR="00E72180">
        <w:rPr>
          <w:rFonts w:ascii="Angsana New" w:hAnsi="Angsana New" w:cs="Angsana New"/>
          <w:spacing w:val="4"/>
          <w:sz w:val="30"/>
          <w:szCs w:val="30"/>
        </w:rPr>
        <w:t>4.54</w:t>
      </w:r>
      <w:r w:rsidR="00E81838" w:rsidRPr="00E81838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E81838">
        <w:rPr>
          <w:rFonts w:ascii="Angsana New" w:hAnsi="Angsana New" w:cs="Angsana New"/>
          <w:spacing w:val="4"/>
          <w:sz w:val="30"/>
          <w:szCs w:val="30"/>
          <w:cs/>
        </w:rPr>
        <w:t>ต่อปี</w:t>
      </w:r>
      <w:r w:rsidR="00E81838" w:rsidRPr="00E81838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(</w:t>
      </w:r>
      <w:r w:rsidR="001F3867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31 </w:t>
      </w:r>
      <w:r w:rsidR="001F3867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256</w:t>
      </w:r>
      <w:r w:rsidR="001F3867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4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: </w:t>
      </w:r>
      <w:r w:rsidR="00E81838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ร้อยละ 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4.</w:t>
      </w:r>
      <w:r w:rsidR="004F488B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38 </w:t>
      </w:r>
      <w:r w:rsidR="004F488B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ถึงร้อยละ </w:t>
      </w:r>
      <w:r w:rsidR="004F488B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4.52 </w:t>
      </w:r>
      <w:r w:rsidR="00E81838" w:rsidRPr="003A4735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ต่อปี</w:t>
      </w:r>
      <w:r w:rsidR="00E81838" w:rsidRPr="003A4735">
        <w:rPr>
          <w:rFonts w:ascii="Angsana New" w:hAnsi="Angsana New" w:cs="Angsana New"/>
          <w:i/>
          <w:iCs/>
          <w:spacing w:val="4"/>
          <w:sz w:val="30"/>
          <w:szCs w:val="30"/>
        </w:rPr>
        <w:t>)</w:t>
      </w:r>
    </w:p>
    <w:p w14:paraId="43D3962A" w14:textId="0E0BF52C" w:rsidR="003A4735" w:rsidRDefault="003A4735" w:rsidP="006D1EE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4"/>
          <w:sz w:val="30"/>
          <w:szCs w:val="30"/>
        </w:rPr>
      </w:pPr>
    </w:p>
    <w:p w14:paraId="77727AE9" w14:textId="77777777" w:rsidR="003A4735" w:rsidRPr="00CF1517" w:rsidRDefault="003A4735" w:rsidP="003A4735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F19A4B4" w14:textId="77777777" w:rsidR="003A4735" w:rsidRPr="00CF1517" w:rsidRDefault="003A4735" w:rsidP="003A4735">
      <w:pPr>
        <w:ind w:left="540"/>
        <w:rPr>
          <w:rFonts w:ascii="Angsana New" w:hAnsi="Angsana New" w:cs="Angsana New"/>
          <w:sz w:val="30"/>
          <w:szCs w:val="30"/>
        </w:rPr>
      </w:pPr>
    </w:p>
    <w:p w14:paraId="35D0442A" w14:textId="77777777" w:rsidR="003A4735" w:rsidRPr="00CF1517" w:rsidRDefault="003A4735" w:rsidP="003A473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11D3D0A2" w14:textId="77777777" w:rsidR="003A4735" w:rsidRPr="00CF1517" w:rsidRDefault="003A4735" w:rsidP="003A473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05F7945F" w14:textId="4888642F" w:rsidR="003A4735" w:rsidRPr="00CF1517" w:rsidRDefault="003A4735" w:rsidP="003A473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FF3F54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ในประเทศบางแห่งมีสัญญาเช่าช่วงพื้นที่และบริการกับบริษัท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บริษัทตกลงที่จะให้บริษัทย่อย</w:t>
      </w:r>
      <w:r w:rsidR="00563AE9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เช่าช่วงพื้นที่สำนักงานจากบริษัทเพื่อใช้เป็นพื้นที่สำนักงาน ในการนี้บริษัทย่อย</w:t>
      </w:r>
      <w:r w:rsidR="00FF3F54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ดังกล่าวตกลงจ่ายค่าเช่าช่วงให้กับบริษัทตามอัตราที่ระบุไว้ในสัญญา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360B44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086D0E">
        <w:rPr>
          <w:rFonts w:ascii="Angsana New" w:hAnsi="Angsana New" w:cs="Angsana New"/>
          <w:sz w:val="30"/>
          <w:szCs w:val="30"/>
        </w:rPr>
        <w:t>2</w:t>
      </w:r>
      <w:r w:rsidRPr="00360B44">
        <w:rPr>
          <w:rFonts w:ascii="Angsana New" w:hAnsi="Angsana New" w:cs="Angsana New"/>
          <w:sz w:val="30"/>
          <w:szCs w:val="30"/>
        </w:rPr>
        <w:t>5</w:t>
      </w:r>
      <w:r w:rsidR="00FF3F54">
        <w:rPr>
          <w:rFonts w:ascii="Angsana New" w:hAnsi="Angsana New" w:cs="Angsana New"/>
          <w:sz w:val="30"/>
          <w:szCs w:val="30"/>
        </w:rPr>
        <w:t xml:space="preserve">62 </w:t>
      </w:r>
      <w:r w:rsidRPr="00CF1517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3A4735">
        <w:rPr>
          <w:rFonts w:ascii="Angsana New" w:hAnsi="Angsana New" w:cs="Angsana New"/>
          <w:sz w:val="30"/>
          <w:szCs w:val="30"/>
        </w:rPr>
        <w:t xml:space="preserve">31 </w:t>
      </w:r>
      <w:r w:rsidRPr="003A473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A4735">
        <w:rPr>
          <w:rFonts w:ascii="Angsana New" w:hAnsi="Angsana New" w:cs="Angsana New"/>
          <w:sz w:val="30"/>
          <w:szCs w:val="30"/>
        </w:rPr>
        <w:t>256</w:t>
      </w:r>
      <w:r w:rsidR="00FF3F54"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(“ระยะเวลาเช่าช่วงแรก”)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แต่ทั้งนี้ไม่เกินกว่าระยะเวลาการเช่าพื้นที่สำนักงาน ตามที่ระบุไว้ในสัญญาเช่าและบริการ โดยเมื่อครบกำหนดระยะเวลาเช่าช่วงแรกดังกล่าว คู่สัญญาจะตกลงต่ออายุการเช่า</w:t>
      </w:r>
      <w:r w:rsidRPr="00E63993">
        <w:rPr>
          <w:rFonts w:ascii="Angsana New" w:hAnsi="Angsana New" w:cs="Angsana New"/>
          <w:spacing w:val="12"/>
          <w:sz w:val="30"/>
          <w:szCs w:val="30"/>
          <w:cs/>
        </w:rPr>
        <w:t>ออกไปตามข้อกำหนดและเงื่อนไขที่เห็นชอบร่วมกัน</w:t>
      </w:r>
      <w:r w:rsidRPr="00E63993">
        <w:rPr>
          <w:rFonts w:ascii="Angsana New" w:hAnsi="Angsana New" w:cs="Angsana New"/>
          <w:spacing w:val="12"/>
          <w:sz w:val="30"/>
          <w:szCs w:val="30"/>
        </w:rPr>
        <w:t xml:space="preserve"> </w:t>
      </w:r>
      <w:r w:rsidRPr="00E63993">
        <w:rPr>
          <w:rFonts w:ascii="Angsana New" w:hAnsi="Angsana New" w:cs="Angsana New" w:hint="cs"/>
          <w:spacing w:val="12"/>
          <w:sz w:val="30"/>
          <w:szCs w:val="30"/>
          <w:cs/>
        </w:rPr>
        <w:t>สัญญาเช่าช่วงที่ต่อสัญญามีผลบังคับใช้ตั้งแต่วันที่</w:t>
      </w:r>
      <w:r w:rsidRPr="00E63993">
        <w:rPr>
          <w:rFonts w:ascii="Angsana New" w:hAnsi="Angsana New" w:cs="Angsana New"/>
          <w:spacing w:val="12"/>
          <w:sz w:val="30"/>
          <w:szCs w:val="30"/>
        </w:rPr>
        <w:t xml:space="preserve"> 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086D0E">
        <w:rPr>
          <w:rFonts w:ascii="Angsana New" w:hAnsi="Angsana New" w:cs="Angsana New"/>
          <w:sz w:val="30"/>
          <w:szCs w:val="30"/>
        </w:rPr>
        <w:t>2</w:t>
      </w:r>
      <w:r w:rsidRPr="00360B44"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3A4735">
        <w:rPr>
          <w:rFonts w:ascii="Angsana New" w:hAnsi="Angsana New" w:cs="Angsana New"/>
          <w:sz w:val="30"/>
          <w:szCs w:val="30"/>
        </w:rPr>
        <w:t xml:space="preserve">31 </w:t>
      </w:r>
      <w:r w:rsidRPr="003A473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3A4735">
        <w:rPr>
          <w:rFonts w:ascii="Angsana New" w:hAnsi="Angsana New" w:cs="Angsana New"/>
          <w:sz w:val="30"/>
          <w:szCs w:val="30"/>
        </w:rPr>
        <w:t>2568</w:t>
      </w:r>
    </w:p>
    <w:p w14:paraId="0AEAFF9D" w14:textId="45A54433" w:rsidR="00B44114" w:rsidRDefault="00B4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0363091" w14:textId="69F214EC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7199175" w14:textId="7AEDE24F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30FE25E" w14:textId="636BF8C1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032DE54" w14:textId="7A880AAA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00E06E8" w14:textId="452BC288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AD2A37D" w14:textId="3DD6C236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2E55640" w14:textId="632ABDC6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9BF3DC0" w14:textId="38B0F360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77570D4" w14:textId="6F7675BD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8FD643" w14:textId="5F1B92E4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FDF2AC4" w14:textId="6F78774B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B856D22" w14:textId="0675A433" w:rsidR="00705377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28F824" w14:textId="40C45F16" w:rsidR="00223261" w:rsidRDefault="0022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88098F2" w14:textId="77777777" w:rsidR="00223261" w:rsidRDefault="0022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CD190C0" w14:textId="77777777" w:rsidR="00705377" w:rsidRPr="006D1EEA" w:rsidRDefault="0070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F709795" w14:textId="74002CF5" w:rsidR="00F85D22" w:rsidRPr="00C60284" w:rsidRDefault="00F85D22" w:rsidP="00E70AB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5DEA1259" w14:textId="75B9F838" w:rsidR="00F85D22" w:rsidRDefault="00F85D22" w:rsidP="00F85D2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E337CB" w:rsidRPr="008342AF" w14:paraId="00C5710C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2479BFD1" w14:textId="77777777" w:rsidR="00E337CB" w:rsidRPr="008342AF" w:rsidRDefault="00E337CB" w:rsidP="0090568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6DC08D30" w14:textId="77777777" w:rsidR="00E337CB" w:rsidRPr="008342AF" w:rsidRDefault="00E337CB" w:rsidP="0090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0EF56998" w14:textId="77777777" w:rsidR="00E337CB" w:rsidRPr="008342AF" w:rsidRDefault="00E337CB" w:rsidP="0090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7E0A922" w14:textId="77777777" w:rsidR="00E337CB" w:rsidRPr="008342AF" w:rsidRDefault="00E337CB" w:rsidP="0090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7CB" w:rsidRPr="008342AF" w14:paraId="3270EEA1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61F6CF2C" w14:textId="77777777" w:rsidR="00E337CB" w:rsidRPr="00E05319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5476C0B2" w14:textId="3EF583B3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ACB5436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6A9CDF" w14:textId="1B192984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6" w:type="pct"/>
          </w:tcPr>
          <w:p w14:paraId="3610D73A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F1D9919" w14:textId="44566506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6D87236E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4671A82" w14:textId="416E68ED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337CB" w:rsidRPr="008342AF" w14:paraId="0B74E8C9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318E77DB" w14:textId="74790B76" w:rsidR="00E337CB" w:rsidRPr="00E05319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4198E3A0" w14:textId="5F3132C2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1615904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EA0AF31" w14:textId="79A43B8C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6" w:type="pct"/>
          </w:tcPr>
          <w:p w14:paraId="656DC23D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EC19D64" w14:textId="25024E9C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4BFC924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C942C50" w14:textId="4A3CBAEE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337CB" w:rsidRPr="008342AF" w14:paraId="2DF0B736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1F1313E7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39EF5731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7CB" w:rsidRPr="008342AF" w14:paraId="07ABC0D1" w14:textId="77777777" w:rsidTr="00905685">
        <w:trPr>
          <w:trHeight w:hRule="exact" w:val="393"/>
          <w:tblHeader/>
        </w:trPr>
        <w:tc>
          <w:tcPr>
            <w:tcW w:w="2073" w:type="pct"/>
          </w:tcPr>
          <w:p w14:paraId="06B1663E" w14:textId="77777777" w:rsidR="00E337CB" w:rsidRPr="00E964C8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27" w:type="pct"/>
            <w:gridSpan w:val="7"/>
          </w:tcPr>
          <w:p w14:paraId="5EAC00E9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337CB" w:rsidRPr="008342AF" w14:paraId="76E8C1ED" w14:textId="77777777" w:rsidTr="00905685">
        <w:trPr>
          <w:trHeight w:hRule="exact" w:val="393"/>
        </w:trPr>
        <w:tc>
          <w:tcPr>
            <w:tcW w:w="2073" w:type="pct"/>
          </w:tcPr>
          <w:p w14:paraId="6310C10E" w14:textId="77777777" w:rsidR="00E337CB" w:rsidRPr="00E05319" w:rsidRDefault="00E337CB" w:rsidP="00E337C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</w:tcPr>
          <w:p w14:paraId="14CB1998" w14:textId="1964EBEF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223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782,308</w:t>
            </w:r>
          </w:p>
        </w:tc>
        <w:tc>
          <w:tcPr>
            <w:tcW w:w="146" w:type="pct"/>
          </w:tcPr>
          <w:p w14:paraId="4EA19816" w14:textId="77777777" w:rsidR="00E337CB" w:rsidRPr="008342AF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85462DA" w14:textId="6ABF4BE3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1,842,507</w:t>
            </w:r>
          </w:p>
        </w:tc>
        <w:tc>
          <w:tcPr>
            <w:tcW w:w="196" w:type="pct"/>
          </w:tcPr>
          <w:p w14:paraId="48611D63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0B130C9" w14:textId="7FF02EBC" w:rsidR="00E337CB" w:rsidRPr="008342AF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877,684</w:t>
            </w:r>
          </w:p>
        </w:tc>
        <w:tc>
          <w:tcPr>
            <w:tcW w:w="147" w:type="pct"/>
          </w:tcPr>
          <w:p w14:paraId="38A97659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82DFA50" w14:textId="23B8816A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726,805</w:t>
            </w:r>
          </w:p>
        </w:tc>
      </w:tr>
      <w:tr w:rsidR="00E337CB" w:rsidRPr="008342AF" w14:paraId="08F3BC42" w14:textId="77777777" w:rsidTr="00905685">
        <w:trPr>
          <w:trHeight w:hRule="exact" w:val="393"/>
        </w:trPr>
        <w:tc>
          <w:tcPr>
            <w:tcW w:w="2073" w:type="pct"/>
          </w:tcPr>
          <w:p w14:paraId="5A648C65" w14:textId="77777777" w:rsidR="00E337CB" w:rsidRPr="00E05319" w:rsidRDefault="00E337CB" w:rsidP="00E337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99" w:type="pct"/>
          </w:tcPr>
          <w:p w14:paraId="5E6ADCBA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A2A3D6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E742189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3837419D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DCEA65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18EDAC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62B62C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7CB" w:rsidRPr="008342AF" w14:paraId="4532CCD3" w14:textId="77777777" w:rsidTr="00905685">
        <w:trPr>
          <w:trHeight w:hRule="exact" w:val="393"/>
        </w:trPr>
        <w:tc>
          <w:tcPr>
            <w:tcW w:w="2073" w:type="pct"/>
          </w:tcPr>
          <w:p w14:paraId="0989F6A3" w14:textId="77777777" w:rsidR="00E337CB" w:rsidRPr="00E05319" w:rsidRDefault="00E337CB" w:rsidP="00E337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9" w:type="pct"/>
          </w:tcPr>
          <w:p w14:paraId="0CC789B5" w14:textId="08376024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200,017</w:t>
            </w:r>
          </w:p>
        </w:tc>
        <w:tc>
          <w:tcPr>
            <w:tcW w:w="146" w:type="pct"/>
          </w:tcPr>
          <w:p w14:paraId="5DFAAAF6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747D80C5" w14:textId="72D18668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362,540</w:t>
            </w:r>
          </w:p>
        </w:tc>
        <w:tc>
          <w:tcPr>
            <w:tcW w:w="196" w:type="pct"/>
          </w:tcPr>
          <w:p w14:paraId="0DC20ADE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8279F84" w14:textId="231FDEEB" w:rsidR="00E337CB" w:rsidRPr="008342AF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119,431</w:t>
            </w:r>
          </w:p>
        </w:tc>
        <w:tc>
          <w:tcPr>
            <w:tcW w:w="147" w:type="pct"/>
          </w:tcPr>
          <w:p w14:paraId="531F85FC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B63F820" w14:textId="393F4C02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145,243</w:t>
            </w:r>
          </w:p>
        </w:tc>
      </w:tr>
      <w:tr w:rsidR="00E337CB" w:rsidRPr="008342AF" w14:paraId="0BC61D1D" w14:textId="77777777" w:rsidTr="00905685">
        <w:trPr>
          <w:trHeight w:hRule="exact" w:val="393"/>
        </w:trPr>
        <w:tc>
          <w:tcPr>
            <w:tcW w:w="2073" w:type="pct"/>
          </w:tcPr>
          <w:p w14:paraId="48E89564" w14:textId="77777777" w:rsidR="00E337CB" w:rsidRPr="00E05319" w:rsidRDefault="00E337CB" w:rsidP="00E337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1DB7F5E5" w14:textId="0FE90F53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116,817</w:t>
            </w:r>
          </w:p>
        </w:tc>
        <w:tc>
          <w:tcPr>
            <w:tcW w:w="146" w:type="pct"/>
          </w:tcPr>
          <w:p w14:paraId="3561207E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6A28547E" w14:textId="00C46783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60,576</w:t>
            </w:r>
          </w:p>
        </w:tc>
        <w:tc>
          <w:tcPr>
            <w:tcW w:w="196" w:type="pct"/>
          </w:tcPr>
          <w:p w14:paraId="283E53FF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291887" w14:textId="7617EF8D" w:rsidR="00E337CB" w:rsidRPr="003B2DD6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1,894</w:t>
            </w:r>
          </w:p>
        </w:tc>
        <w:tc>
          <w:tcPr>
            <w:tcW w:w="147" w:type="pct"/>
          </w:tcPr>
          <w:p w14:paraId="159EEA68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C9358E6" w14:textId="41372A8F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E337CB" w:rsidRPr="008342AF" w14:paraId="112E1607" w14:textId="77777777" w:rsidTr="00905685">
        <w:trPr>
          <w:trHeight w:hRule="exact" w:val="393"/>
        </w:trPr>
        <w:tc>
          <w:tcPr>
            <w:tcW w:w="2073" w:type="pct"/>
          </w:tcPr>
          <w:p w14:paraId="4A57A5CB" w14:textId="77777777" w:rsidR="00E337CB" w:rsidRPr="00E05319" w:rsidRDefault="00E337CB" w:rsidP="00E337C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1F8048CC" w14:textId="30CBB9BF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69,571</w:t>
            </w:r>
          </w:p>
        </w:tc>
        <w:tc>
          <w:tcPr>
            <w:tcW w:w="146" w:type="pct"/>
          </w:tcPr>
          <w:p w14:paraId="17756ABE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0E8CAA15" w14:textId="33B2349C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94,697</w:t>
            </w:r>
          </w:p>
        </w:tc>
        <w:tc>
          <w:tcPr>
            <w:tcW w:w="196" w:type="pct"/>
          </w:tcPr>
          <w:p w14:paraId="45659DCD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63A7D3" w14:textId="56203A63" w:rsidR="00E337CB" w:rsidRPr="008342AF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147" w:type="pct"/>
          </w:tcPr>
          <w:p w14:paraId="182A2824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452A26E" w14:textId="51DC97A8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</w:tr>
      <w:tr w:rsidR="00E337CB" w:rsidRPr="008342AF" w14:paraId="5020AA87" w14:textId="77777777" w:rsidTr="00905685">
        <w:trPr>
          <w:trHeight w:hRule="exact" w:val="393"/>
        </w:trPr>
        <w:tc>
          <w:tcPr>
            <w:tcW w:w="2073" w:type="pct"/>
          </w:tcPr>
          <w:p w14:paraId="300FC9A2" w14:textId="77777777" w:rsidR="00E337CB" w:rsidRPr="00CF1517" w:rsidRDefault="00E337CB" w:rsidP="00E337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68B72371" w14:textId="608C338E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40,203</w:t>
            </w:r>
          </w:p>
        </w:tc>
        <w:tc>
          <w:tcPr>
            <w:tcW w:w="146" w:type="pct"/>
          </w:tcPr>
          <w:p w14:paraId="54D78CDA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6C436920" w14:textId="4C525C65" w:rsidR="00E337CB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36,940</w:t>
            </w:r>
          </w:p>
        </w:tc>
        <w:tc>
          <w:tcPr>
            <w:tcW w:w="196" w:type="pct"/>
          </w:tcPr>
          <w:p w14:paraId="7124D9F9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DCB0E48" w14:textId="0B9E0D79" w:rsidR="00E337CB" w:rsidRPr="008342AF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7,34</w:t>
            </w:r>
            <w:r w:rsidR="00FF3F5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1EFBE7D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6BB58D" w14:textId="697E6370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8,250</w:t>
            </w:r>
          </w:p>
        </w:tc>
      </w:tr>
      <w:tr w:rsidR="00E337CB" w:rsidRPr="008342AF" w14:paraId="278AC13F" w14:textId="77777777" w:rsidTr="00905685">
        <w:trPr>
          <w:trHeight w:hRule="exact" w:val="393"/>
        </w:trPr>
        <w:tc>
          <w:tcPr>
            <w:tcW w:w="2073" w:type="pct"/>
          </w:tcPr>
          <w:p w14:paraId="103AE1C0" w14:textId="77777777" w:rsidR="00E337CB" w:rsidRPr="00E05319" w:rsidRDefault="00E337CB" w:rsidP="00E337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DF33B06" w14:textId="48355C2E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275,051</w:t>
            </w:r>
          </w:p>
        </w:tc>
        <w:tc>
          <w:tcPr>
            <w:tcW w:w="146" w:type="pct"/>
          </w:tcPr>
          <w:p w14:paraId="372C1877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1B36B6B" w14:textId="7921E865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271,115</w:t>
            </w:r>
          </w:p>
        </w:tc>
        <w:tc>
          <w:tcPr>
            <w:tcW w:w="196" w:type="pct"/>
          </w:tcPr>
          <w:p w14:paraId="4B2CA7B6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B2AC1AB" w14:textId="13ACFA90" w:rsidR="00E337CB" w:rsidRPr="00600685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15,502</w:t>
            </w:r>
          </w:p>
        </w:tc>
        <w:tc>
          <w:tcPr>
            <w:tcW w:w="147" w:type="pct"/>
          </w:tcPr>
          <w:p w14:paraId="02547AB7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DF47DCB" w14:textId="5E34BFD4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16,803</w:t>
            </w:r>
          </w:p>
        </w:tc>
      </w:tr>
      <w:tr w:rsidR="00E337CB" w:rsidRPr="008342AF" w14:paraId="388BD3CF" w14:textId="77777777" w:rsidTr="00905685">
        <w:trPr>
          <w:trHeight w:hRule="exact" w:val="393"/>
        </w:trPr>
        <w:tc>
          <w:tcPr>
            <w:tcW w:w="2073" w:type="pct"/>
          </w:tcPr>
          <w:p w14:paraId="1124590B" w14:textId="77777777" w:rsidR="00E337CB" w:rsidRPr="008342AF" w:rsidRDefault="00E337CB" w:rsidP="00E337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A78B597" w14:textId="5270A016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2232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483,967</w:t>
            </w:r>
          </w:p>
        </w:tc>
        <w:tc>
          <w:tcPr>
            <w:tcW w:w="146" w:type="pct"/>
          </w:tcPr>
          <w:p w14:paraId="43DB3D58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CCD2A7E" w14:textId="5DA84185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2,668,375</w:t>
            </w:r>
          </w:p>
        </w:tc>
        <w:tc>
          <w:tcPr>
            <w:tcW w:w="196" w:type="pct"/>
          </w:tcPr>
          <w:p w14:paraId="75E3EF39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45D5A8A" w14:textId="0963D83A" w:rsidR="00E337CB" w:rsidRPr="008342AF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1,022,31</w:t>
            </w:r>
            <w:r w:rsidR="00FF3F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4C672B49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CF4707A" w14:textId="081DC85E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897,831</w:t>
            </w:r>
          </w:p>
        </w:tc>
      </w:tr>
      <w:tr w:rsidR="00E337CB" w:rsidRPr="008342AF" w14:paraId="40B32B42" w14:textId="77777777" w:rsidTr="00905685">
        <w:trPr>
          <w:trHeight w:hRule="exact" w:val="393"/>
        </w:trPr>
        <w:tc>
          <w:tcPr>
            <w:tcW w:w="2073" w:type="pct"/>
          </w:tcPr>
          <w:p w14:paraId="67497DB8" w14:textId="77777777" w:rsidR="00E337CB" w:rsidRDefault="00E337CB" w:rsidP="00E337C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968EDAA" w14:textId="77777777" w:rsidR="00E337CB" w:rsidRDefault="00E337CB" w:rsidP="00E337C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197242DD" w14:textId="77777777" w:rsidR="00E337CB" w:rsidRPr="008342AF" w:rsidRDefault="00E337CB" w:rsidP="00E337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</w:tcPr>
          <w:p w14:paraId="4F7BE34A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ECB60E7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B5161A6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3C1BEE14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68947C4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92DD28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C3B0ECA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37CB" w:rsidRPr="008342AF" w14:paraId="31AB1D79" w14:textId="77777777" w:rsidTr="00905685">
        <w:trPr>
          <w:trHeight w:hRule="exact" w:val="393"/>
        </w:trPr>
        <w:tc>
          <w:tcPr>
            <w:tcW w:w="2073" w:type="pct"/>
          </w:tcPr>
          <w:p w14:paraId="348F4E95" w14:textId="77777777" w:rsidR="00E337CB" w:rsidRDefault="00E337CB" w:rsidP="00E337C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78C6682B" w14:textId="77777777" w:rsidR="00E337CB" w:rsidRPr="008342AF" w:rsidRDefault="00E337CB" w:rsidP="00E337C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E9722BE" w14:textId="5EA32AA5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(324,676)</w:t>
            </w:r>
          </w:p>
        </w:tc>
        <w:tc>
          <w:tcPr>
            <w:tcW w:w="146" w:type="pct"/>
          </w:tcPr>
          <w:p w14:paraId="371CCD3B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66FA3429" w14:textId="165B8355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(349,939)</w:t>
            </w:r>
          </w:p>
        </w:tc>
        <w:tc>
          <w:tcPr>
            <w:tcW w:w="196" w:type="pct"/>
          </w:tcPr>
          <w:p w14:paraId="27B00008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</w:tcPr>
          <w:p w14:paraId="25FE0567" w14:textId="744BFCD1" w:rsidR="00E337CB" w:rsidRPr="008342AF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(25,621)</w:t>
            </w:r>
          </w:p>
        </w:tc>
        <w:tc>
          <w:tcPr>
            <w:tcW w:w="147" w:type="pct"/>
          </w:tcPr>
          <w:p w14:paraId="1D2219BC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</w:tcPr>
          <w:p w14:paraId="404EFF76" w14:textId="7F58B478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(27,989)</w:t>
            </w:r>
          </w:p>
        </w:tc>
      </w:tr>
      <w:tr w:rsidR="00E337CB" w:rsidRPr="008342AF" w14:paraId="7D63308C" w14:textId="77777777" w:rsidTr="00905685">
        <w:trPr>
          <w:trHeight w:hRule="exact" w:val="393"/>
        </w:trPr>
        <w:tc>
          <w:tcPr>
            <w:tcW w:w="2073" w:type="pct"/>
          </w:tcPr>
          <w:p w14:paraId="0C966900" w14:textId="77777777" w:rsidR="00E337CB" w:rsidRPr="008342AF" w:rsidRDefault="00E337CB" w:rsidP="00E337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146E7C4" w14:textId="5C3791F1" w:rsidR="00E337CB" w:rsidRPr="008342AF" w:rsidRDefault="00E34D91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</w:t>
            </w:r>
            <w:r w:rsidR="002232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59,291</w:t>
            </w:r>
          </w:p>
        </w:tc>
        <w:tc>
          <w:tcPr>
            <w:tcW w:w="146" w:type="pct"/>
          </w:tcPr>
          <w:p w14:paraId="1835F79D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968F85B" w14:textId="1588D439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2,318,436</w:t>
            </w:r>
          </w:p>
        </w:tc>
        <w:tc>
          <w:tcPr>
            <w:tcW w:w="196" w:type="pct"/>
          </w:tcPr>
          <w:p w14:paraId="7B0CBAD8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68FBB0" w14:textId="10259610" w:rsidR="00E337CB" w:rsidRPr="008342AF" w:rsidRDefault="00600685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996,69</w:t>
            </w:r>
            <w:r w:rsidR="00FF3F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47" w:type="pct"/>
          </w:tcPr>
          <w:p w14:paraId="008C554D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2B10D97" w14:textId="54156868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</w:tr>
      <w:tr w:rsidR="00E337CB" w:rsidRPr="008342AF" w14:paraId="0CA546C2" w14:textId="77777777" w:rsidTr="00905685">
        <w:trPr>
          <w:trHeight w:hRule="exact" w:val="393"/>
        </w:trPr>
        <w:tc>
          <w:tcPr>
            <w:tcW w:w="2073" w:type="pct"/>
          </w:tcPr>
          <w:p w14:paraId="614A5644" w14:textId="77777777" w:rsidR="00E337CB" w:rsidRPr="008342AF" w:rsidRDefault="00E337CB" w:rsidP="00E337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7BDC6A68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B13B6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26017BE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7B7B99B4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FC48BBF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231F3E1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165E23F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37CB" w:rsidRPr="008342AF" w14:paraId="50BD7555" w14:textId="77777777" w:rsidTr="00905685">
        <w:trPr>
          <w:trHeight w:hRule="exact" w:val="393"/>
        </w:trPr>
        <w:tc>
          <w:tcPr>
            <w:tcW w:w="2073" w:type="pct"/>
          </w:tcPr>
          <w:p w14:paraId="3B9838F9" w14:textId="77777777" w:rsidR="00E337CB" w:rsidRPr="00E964C8" w:rsidRDefault="00E337CB" w:rsidP="00E337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9" w:type="pct"/>
          </w:tcPr>
          <w:p w14:paraId="59CE80A5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A3220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7D1DCF4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191642A0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606C0A1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C18A56C" w14:textId="77777777" w:rsidR="00E337CB" w:rsidRPr="008342AF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88EFE44" w14:textId="77777777" w:rsidR="00E337CB" w:rsidRPr="008342AF" w:rsidRDefault="00E337CB" w:rsidP="00E337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00685" w:rsidRPr="008342AF" w14:paraId="1A2B5DFA" w14:textId="77777777" w:rsidTr="00905685">
        <w:trPr>
          <w:trHeight w:hRule="exact" w:val="393"/>
        </w:trPr>
        <w:tc>
          <w:tcPr>
            <w:tcW w:w="2073" w:type="pct"/>
          </w:tcPr>
          <w:p w14:paraId="0F4B16AC" w14:textId="77777777" w:rsidR="00600685" w:rsidRPr="00C92B28" w:rsidRDefault="00600685" w:rsidP="0060068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</w:tcPr>
          <w:p w14:paraId="4EB18153" w14:textId="210F6FF4" w:rsidR="00600685" w:rsidRPr="00C92B28" w:rsidRDefault="00E34D91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110,180</w:t>
            </w:r>
          </w:p>
        </w:tc>
        <w:tc>
          <w:tcPr>
            <w:tcW w:w="146" w:type="pct"/>
          </w:tcPr>
          <w:p w14:paraId="0ABB39E0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BA80F5B" w14:textId="34675A6D" w:rsidR="00600685" w:rsidRPr="00C92B28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C92B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87,459</w:t>
            </w:r>
          </w:p>
        </w:tc>
        <w:tc>
          <w:tcPr>
            <w:tcW w:w="196" w:type="pct"/>
          </w:tcPr>
          <w:p w14:paraId="0961ECC1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CC461A9" w14:textId="2EB41091" w:rsidR="00600685" w:rsidRPr="00FC0A10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0A1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4E3570D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08F7295" w14:textId="1A2D220B" w:rsidR="00600685" w:rsidRPr="00C92B28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C0A1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00685" w:rsidRPr="008342AF" w14:paraId="59DD9B24" w14:textId="77777777" w:rsidTr="00905685">
        <w:trPr>
          <w:trHeight w:hRule="exact" w:val="393"/>
        </w:trPr>
        <w:tc>
          <w:tcPr>
            <w:tcW w:w="2073" w:type="pct"/>
          </w:tcPr>
          <w:p w14:paraId="0CC0FADE" w14:textId="77777777" w:rsidR="00600685" w:rsidRDefault="00600685" w:rsidP="00600685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264DAB8" w14:textId="77777777" w:rsidR="00600685" w:rsidRDefault="00600685" w:rsidP="00600685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5227B2A6" w14:textId="77777777" w:rsidR="00600685" w:rsidRDefault="00600685" w:rsidP="0060068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</w:tcPr>
          <w:p w14:paraId="57FD7EBE" w14:textId="77777777" w:rsidR="00600685" w:rsidRPr="00C92B28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2F42334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5AF7561C" w14:textId="77777777" w:rsidR="00600685" w:rsidRPr="00C92B28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5DAF504E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9A89BE6" w14:textId="77777777" w:rsidR="00600685" w:rsidRPr="00FC0A10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4719F0C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5EF56B1" w14:textId="77777777" w:rsidR="00600685" w:rsidRPr="00C92B28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00685" w:rsidRPr="008342AF" w14:paraId="16FF6B82" w14:textId="77777777" w:rsidTr="00905685">
        <w:trPr>
          <w:trHeight w:hRule="exact" w:val="393"/>
        </w:trPr>
        <w:tc>
          <w:tcPr>
            <w:tcW w:w="2073" w:type="pct"/>
          </w:tcPr>
          <w:p w14:paraId="2595A1ED" w14:textId="77777777" w:rsidR="00600685" w:rsidRDefault="00600685" w:rsidP="00600685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7871BF83" w14:textId="77777777" w:rsidR="00600685" w:rsidRDefault="00600685" w:rsidP="0060068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ECCEA31" w14:textId="26259A17" w:rsidR="00600685" w:rsidRPr="00C92B28" w:rsidRDefault="00E34D91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(273)</w:t>
            </w:r>
          </w:p>
        </w:tc>
        <w:tc>
          <w:tcPr>
            <w:tcW w:w="146" w:type="pct"/>
          </w:tcPr>
          <w:p w14:paraId="56413F54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0275814" w14:textId="5F32DAEC" w:rsidR="00600685" w:rsidRPr="00C92B28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(219)</w:t>
            </w:r>
          </w:p>
        </w:tc>
        <w:tc>
          <w:tcPr>
            <w:tcW w:w="196" w:type="pct"/>
          </w:tcPr>
          <w:p w14:paraId="206AB396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8783D70" w14:textId="4CEC4724" w:rsidR="00600685" w:rsidRPr="00FC0A10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7D9B126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56DF93C" w14:textId="525C295B" w:rsidR="00600685" w:rsidRPr="00C92B28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00685" w:rsidRPr="008342AF" w14:paraId="5FF491E0" w14:textId="77777777" w:rsidTr="00905685">
        <w:trPr>
          <w:trHeight w:hRule="exact" w:val="393"/>
        </w:trPr>
        <w:tc>
          <w:tcPr>
            <w:tcW w:w="2073" w:type="pct"/>
          </w:tcPr>
          <w:p w14:paraId="5FCC25AE" w14:textId="77777777" w:rsidR="00600685" w:rsidRPr="00C92B28" w:rsidRDefault="00600685" w:rsidP="0060068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35CE5AAE" w14:textId="62AEAF3F" w:rsidR="00600685" w:rsidRPr="008342AF" w:rsidRDefault="00E34D91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109,907</w:t>
            </w:r>
          </w:p>
        </w:tc>
        <w:tc>
          <w:tcPr>
            <w:tcW w:w="146" w:type="pct"/>
          </w:tcPr>
          <w:p w14:paraId="48799037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7A9E60FF" w14:textId="16BDDAE7" w:rsidR="00600685" w:rsidRPr="008342AF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87,240</w:t>
            </w:r>
          </w:p>
        </w:tc>
        <w:tc>
          <w:tcPr>
            <w:tcW w:w="196" w:type="pct"/>
          </w:tcPr>
          <w:p w14:paraId="28FC20BB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6B8076C7" w14:textId="1F722053" w:rsidR="00600685" w:rsidRPr="008342AF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A59B01F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1DC66A9C" w14:textId="2E30A238" w:rsidR="00600685" w:rsidRPr="008342AF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00685" w:rsidRPr="008342AF" w14:paraId="1449F10B" w14:textId="77777777" w:rsidTr="00905685">
        <w:trPr>
          <w:trHeight w:hRule="exact" w:val="393"/>
        </w:trPr>
        <w:tc>
          <w:tcPr>
            <w:tcW w:w="2073" w:type="pct"/>
          </w:tcPr>
          <w:p w14:paraId="448D28D9" w14:textId="77777777" w:rsidR="00600685" w:rsidRPr="008342AF" w:rsidRDefault="00600685" w:rsidP="0060068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664EAF0" w14:textId="0ADE6D70" w:rsidR="00600685" w:rsidRPr="008342AF" w:rsidRDefault="00E34D91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2232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269,198</w:t>
            </w:r>
          </w:p>
        </w:tc>
        <w:tc>
          <w:tcPr>
            <w:tcW w:w="146" w:type="pct"/>
          </w:tcPr>
          <w:p w14:paraId="1895FECA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D5C39C3" w14:textId="2B015AA0" w:rsidR="00600685" w:rsidRPr="008342AF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2,405,676</w:t>
            </w:r>
          </w:p>
        </w:tc>
        <w:tc>
          <w:tcPr>
            <w:tcW w:w="196" w:type="pct"/>
          </w:tcPr>
          <w:p w14:paraId="6620D863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51A330C" w14:textId="0376CFF9" w:rsidR="00600685" w:rsidRPr="008342AF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996,69</w:t>
            </w:r>
            <w:r w:rsidR="00FF3F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47" w:type="pct"/>
          </w:tcPr>
          <w:p w14:paraId="2925081C" w14:textId="77777777" w:rsidR="00600685" w:rsidRPr="008342AF" w:rsidRDefault="00600685" w:rsidP="0060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CB4EF38" w14:textId="20D18B61" w:rsidR="00600685" w:rsidRPr="008342AF" w:rsidRDefault="00600685" w:rsidP="0060068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</w:tr>
    </w:tbl>
    <w:p w14:paraId="55524768" w14:textId="508A5166" w:rsidR="00F85D22" w:rsidRPr="00BC1D0B" w:rsidRDefault="00F85D22" w:rsidP="00F85D2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66"/>
        <w:gridCol w:w="274"/>
        <w:gridCol w:w="1170"/>
        <w:gridCol w:w="270"/>
        <w:gridCol w:w="1204"/>
        <w:gridCol w:w="180"/>
        <w:gridCol w:w="1226"/>
      </w:tblGrid>
      <w:tr w:rsidR="00666BC9" w:rsidRPr="00C60284" w14:paraId="3E859569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0A7AE54A" w14:textId="53B98F80" w:rsidR="00666BC9" w:rsidRPr="00C60284" w:rsidRDefault="00666BC9" w:rsidP="00C4763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27BAFBBC" w14:textId="03687C33" w:rsidR="00666BC9" w:rsidRPr="00C60284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B582972" w14:textId="77777777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03AE591" w14:textId="5A715D2F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0352" w:rsidRPr="00327851" w14:paraId="392B5CFE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</w:tcPr>
          <w:p w14:paraId="25C1BDA7" w14:textId="1BF4728E" w:rsidR="00666BC9" w:rsidRPr="00C60284" w:rsidRDefault="00666BC9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13D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65D71" w:rsidRPr="00765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149587B6" w14:textId="5D34D1C0" w:rsidR="00666BC9" w:rsidRPr="0067188F" w:rsidRDefault="00E337CB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4" w:type="dxa"/>
            <w:vAlign w:val="bottom"/>
          </w:tcPr>
          <w:p w14:paraId="47841501" w14:textId="77777777" w:rsidR="00666BC9" w:rsidRPr="0067188F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69092" w14:textId="306745FF" w:rsidR="00666BC9" w:rsidRPr="0067188F" w:rsidRDefault="00E337CB" w:rsidP="00C4763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F84F646" w14:textId="77777777" w:rsidR="00666BC9" w:rsidRPr="0067188F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E8AEFA" w14:textId="3AB3CA7C" w:rsidR="00666BC9" w:rsidRPr="0067188F" w:rsidRDefault="00E337CB" w:rsidP="00C4763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B8D7499" w14:textId="77777777" w:rsidR="00666BC9" w:rsidRPr="0067188F" w:rsidRDefault="00666BC9" w:rsidP="00C476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CBF123C" w14:textId="3C73FB94" w:rsidR="00666BC9" w:rsidRPr="0067188F" w:rsidRDefault="00E337CB" w:rsidP="00C4763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666BC9" w:rsidRPr="00C60284" w14:paraId="292B0F37" w14:textId="77777777" w:rsidTr="002F1472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4F9B43E7" w14:textId="10C31352" w:rsidR="00666BC9" w:rsidRPr="00C60284" w:rsidRDefault="00666BC9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1288E7A3" w14:textId="6257E7A1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954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337CB" w:rsidRPr="00C60284" w14:paraId="1AC9AC99" w14:textId="77777777" w:rsidTr="002F1472">
        <w:trPr>
          <w:cantSplit/>
          <w:trHeight w:val="367"/>
        </w:trPr>
        <w:tc>
          <w:tcPr>
            <w:tcW w:w="3780" w:type="dxa"/>
          </w:tcPr>
          <w:p w14:paraId="73F370E4" w14:textId="77777777" w:rsidR="00E337CB" w:rsidRPr="00C60284" w:rsidRDefault="00E337CB" w:rsidP="00E337C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</w:tcPr>
          <w:p w14:paraId="5D3ED8B5" w14:textId="132FD948" w:rsidR="00E337CB" w:rsidRPr="00C60284" w:rsidRDefault="00E34D91" w:rsidP="00E33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F0C7796" w14:textId="77777777" w:rsidR="00E337CB" w:rsidRPr="00C60284" w:rsidRDefault="00E337CB" w:rsidP="00E33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49B8C" w14:textId="47F7AB84" w:rsidR="00E337CB" w:rsidRPr="00C60284" w:rsidRDefault="00E337CB" w:rsidP="00E337C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44E00C78" w14:textId="77777777" w:rsidR="00E337CB" w:rsidRPr="00C60284" w:rsidRDefault="00E337CB" w:rsidP="00E33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4B43CA" w14:textId="4B98AB4E" w:rsidR="00E337CB" w:rsidRPr="002954BD" w:rsidRDefault="00E46F30" w:rsidP="00E33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74814F" w14:textId="77777777" w:rsidR="00E337CB" w:rsidRPr="00C60284" w:rsidRDefault="00E337CB" w:rsidP="00E33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C91A73E" w14:textId="398575D8" w:rsidR="00E337CB" w:rsidRPr="00C60284" w:rsidRDefault="00E337CB" w:rsidP="00E337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5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65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E46F30" w:rsidRPr="00C60284" w14:paraId="212928B8" w14:textId="77777777" w:rsidTr="002F1472">
        <w:trPr>
          <w:cantSplit/>
          <w:trHeight w:val="367"/>
        </w:trPr>
        <w:tc>
          <w:tcPr>
            <w:tcW w:w="3780" w:type="dxa"/>
          </w:tcPr>
          <w:p w14:paraId="3C71CAA5" w14:textId="0D0DB61D" w:rsidR="00E46F30" w:rsidRPr="00C60284" w:rsidRDefault="00867A77" w:rsidP="00E337C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</w:tcPr>
          <w:p w14:paraId="7477DEB3" w14:textId="3C61E8E1" w:rsidR="00E46F30" w:rsidRPr="00C60284" w:rsidRDefault="00E34D91" w:rsidP="00E33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25,209</w:t>
            </w:r>
          </w:p>
        </w:tc>
        <w:tc>
          <w:tcPr>
            <w:tcW w:w="274" w:type="dxa"/>
          </w:tcPr>
          <w:p w14:paraId="35A77329" w14:textId="77777777" w:rsidR="00E46F30" w:rsidRPr="00C60284" w:rsidRDefault="00E46F30" w:rsidP="00E33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F9C8BA" w14:textId="746E6EAC" w:rsidR="00E46F30" w:rsidRPr="00765D71" w:rsidRDefault="00E46F30" w:rsidP="00E337C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9689CC" w14:textId="77777777" w:rsidR="00E46F30" w:rsidRPr="00C60284" w:rsidRDefault="00E46F30" w:rsidP="00E33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312543" w14:textId="5DE81904" w:rsidR="00E46F30" w:rsidRPr="002954BD" w:rsidRDefault="00E46F30" w:rsidP="00E33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2,368</w:t>
            </w:r>
          </w:p>
        </w:tc>
        <w:tc>
          <w:tcPr>
            <w:tcW w:w="180" w:type="dxa"/>
          </w:tcPr>
          <w:p w14:paraId="0A6F4021" w14:textId="77777777" w:rsidR="00E46F30" w:rsidRPr="00C60284" w:rsidRDefault="00E46F30" w:rsidP="00E33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8FBDBB9" w14:textId="71A57B0C" w:rsidR="00E46F30" w:rsidRPr="00765D71" w:rsidRDefault="00E46F30" w:rsidP="00E337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26A9FE8" w14:textId="77777777" w:rsidR="003C0A38" w:rsidRDefault="003C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FFBAF33" w14:textId="70C95F8F" w:rsidR="009917DC" w:rsidRPr="009917DC" w:rsidRDefault="00396FE7" w:rsidP="009917DC">
      <w:pPr>
        <w:pStyle w:val="Heading1"/>
        <w:keepLines/>
        <w:numPr>
          <w:ilvl w:val="0"/>
          <w:numId w:val="3"/>
        </w:numPr>
        <w:shd w:val="clear" w:color="auto" w:fill="auto"/>
        <w:spacing w:line="350" w:lineRule="exact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953B2" w14:textId="77777777" w:rsidR="00E337CB" w:rsidRPr="00B232F4" w:rsidRDefault="00E337CB" w:rsidP="00E337CB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7"/>
        <w:gridCol w:w="875"/>
        <w:gridCol w:w="1070"/>
        <w:gridCol w:w="240"/>
        <w:gridCol w:w="1055"/>
        <w:gridCol w:w="238"/>
        <w:gridCol w:w="1083"/>
        <w:gridCol w:w="266"/>
        <w:gridCol w:w="1052"/>
      </w:tblGrid>
      <w:tr w:rsidR="00E337CB" w:rsidRPr="00CF1517" w14:paraId="06220FC1" w14:textId="77777777" w:rsidTr="00584508">
        <w:trPr>
          <w:trHeight w:hRule="exact" w:val="403"/>
          <w:tblHeader/>
        </w:trPr>
        <w:tc>
          <w:tcPr>
            <w:tcW w:w="1841" w:type="pct"/>
          </w:tcPr>
          <w:p w14:paraId="158C97DB" w14:textId="77777777" w:rsidR="00E337CB" w:rsidRPr="00CF1517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</w:tcPr>
          <w:p w14:paraId="4DAA5BEA" w14:textId="77777777" w:rsidR="00E337CB" w:rsidRPr="00CF1517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B94F20F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C16D8F4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538DE89F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337CB" w:rsidRPr="00CF1517" w14:paraId="09024712" w14:textId="77777777" w:rsidTr="00584508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12385FEA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  <w:vAlign w:val="bottom"/>
          </w:tcPr>
          <w:p w14:paraId="17C43DE5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E874245" w14:textId="6942E8D5" w:rsidR="00E337CB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606473B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9E76712" w14:textId="3D5D7C30" w:rsidR="00E337CB" w:rsidRDefault="00E337CB" w:rsidP="009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B5C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7D69DFB3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B7BEC6" w14:textId="4571EBF8" w:rsidR="00E337CB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11EAFBC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1489829" w14:textId="3E765E36" w:rsidR="00E337CB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337CB" w:rsidRPr="00CF1517" w14:paraId="6568F608" w14:textId="77777777" w:rsidTr="00584508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63C3197B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  <w:vAlign w:val="bottom"/>
          </w:tcPr>
          <w:p w14:paraId="4EB570A1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1AEAE60" w14:textId="1FCF9E6B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45646334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73EA2EC" w14:textId="5C943C92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78FD1A30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0E29734" w14:textId="05D497DC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2FCF71CB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44D52A9" w14:textId="71331778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337CB" w:rsidRPr="00CF1517" w14:paraId="61F1D4C7" w14:textId="77777777" w:rsidTr="00584508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06B38C8B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pct"/>
            <w:vAlign w:val="bottom"/>
          </w:tcPr>
          <w:p w14:paraId="312358BC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9" w:type="pct"/>
            <w:gridSpan w:val="7"/>
            <w:vAlign w:val="bottom"/>
          </w:tcPr>
          <w:p w14:paraId="340FEC87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7CB" w:rsidRPr="00CF1517" w14:paraId="29F84097" w14:textId="77777777" w:rsidTr="00584508">
        <w:trPr>
          <w:trHeight w:hRule="exact" w:val="403"/>
        </w:trPr>
        <w:tc>
          <w:tcPr>
            <w:tcW w:w="1841" w:type="pct"/>
            <w:vAlign w:val="bottom"/>
          </w:tcPr>
          <w:p w14:paraId="157CB90D" w14:textId="77777777" w:rsidR="00E337CB" w:rsidRPr="00CF1517" w:rsidRDefault="00E337CB" w:rsidP="00E3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0" w:type="pct"/>
            <w:vAlign w:val="bottom"/>
          </w:tcPr>
          <w:p w14:paraId="6CD3EAA2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8DD2A90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5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7B68464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001E55E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5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3C9167F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5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470EDB0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5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B5B53D3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9ABAC27" w14:textId="77777777" w:rsidR="00E337CB" w:rsidRPr="00CF1517" w:rsidRDefault="00E337CB" w:rsidP="00E33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5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D8F" w:rsidRPr="00CF1517" w14:paraId="600B290D" w14:textId="77777777" w:rsidTr="00584508">
        <w:trPr>
          <w:trHeight w:hRule="exact" w:val="403"/>
        </w:trPr>
        <w:tc>
          <w:tcPr>
            <w:tcW w:w="1841" w:type="pct"/>
            <w:vAlign w:val="bottom"/>
          </w:tcPr>
          <w:p w14:paraId="33D2B454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0" w:type="pct"/>
            <w:vAlign w:val="bottom"/>
          </w:tcPr>
          <w:p w14:paraId="355CBB54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18B63ED" w14:textId="61781CE9" w:rsidR="00E92D8F" w:rsidRPr="00CF1517" w:rsidRDefault="00E34D91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845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</w:t>
            </w:r>
            <w:r w:rsidR="007B10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29" w:type="pct"/>
            <w:vAlign w:val="bottom"/>
          </w:tcPr>
          <w:p w14:paraId="1B854FD8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454D5A7" w14:textId="2DF48B8C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145,235</w:t>
            </w:r>
          </w:p>
        </w:tc>
        <w:tc>
          <w:tcPr>
            <w:tcW w:w="128" w:type="pct"/>
            <w:vAlign w:val="bottom"/>
          </w:tcPr>
          <w:p w14:paraId="25954CC0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BAE167F" w14:textId="148CB0CA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0A2018C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22211A1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D8F" w:rsidRPr="00CF1517" w14:paraId="4308276E" w14:textId="77777777" w:rsidTr="00584508">
        <w:trPr>
          <w:trHeight w:hRule="exact" w:val="403"/>
        </w:trPr>
        <w:tc>
          <w:tcPr>
            <w:tcW w:w="1841" w:type="pct"/>
            <w:vAlign w:val="bottom"/>
          </w:tcPr>
          <w:p w14:paraId="2732B037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0" w:type="pct"/>
            <w:vAlign w:val="bottom"/>
          </w:tcPr>
          <w:p w14:paraId="5E9EF550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335D4E8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13358FC4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8D9109F" w14:textId="77777777" w:rsidR="00E92D8F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0A5F6301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865DC88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6CA059A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F45C7A0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D8F" w:rsidRPr="00CF1517" w14:paraId="378F56E7" w14:textId="77777777" w:rsidTr="00584508">
        <w:trPr>
          <w:trHeight w:hRule="exact" w:val="403"/>
        </w:trPr>
        <w:tc>
          <w:tcPr>
            <w:tcW w:w="1841" w:type="pct"/>
            <w:vAlign w:val="bottom"/>
          </w:tcPr>
          <w:p w14:paraId="2ADD8CCA" w14:textId="77777777" w:rsidR="00E92D8F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106EF575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0" w:type="pct"/>
            <w:vAlign w:val="bottom"/>
          </w:tcPr>
          <w:p w14:paraId="0BCB3557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DCA080D" w14:textId="2D34D812" w:rsidR="00E92D8F" w:rsidRPr="00CF1517" w:rsidRDefault="00E34D91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</w:t>
            </w:r>
            <w:r w:rsidR="005845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7B10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1AA38C1A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F428FD3" w14:textId="4DC6AB83" w:rsidR="00E92D8F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(4,985)</w:t>
            </w:r>
          </w:p>
        </w:tc>
        <w:tc>
          <w:tcPr>
            <w:tcW w:w="128" w:type="pct"/>
            <w:vAlign w:val="bottom"/>
          </w:tcPr>
          <w:p w14:paraId="079444FB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E2714EB" w14:textId="7466E350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1C5A5D01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1AEBCD7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2D8F" w:rsidRPr="00CF1517" w14:paraId="65D91D6C" w14:textId="77777777" w:rsidTr="00584508">
        <w:trPr>
          <w:trHeight w:hRule="exact" w:val="403"/>
        </w:trPr>
        <w:tc>
          <w:tcPr>
            <w:tcW w:w="1841" w:type="pct"/>
            <w:vAlign w:val="bottom"/>
          </w:tcPr>
          <w:p w14:paraId="1105AABF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  <w:vAlign w:val="bottom"/>
          </w:tcPr>
          <w:p w14:paraId="21741829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FAE43" w14:textId="0AC2ADE6" w:rsidR="00E92D8F" w:rsidRPr="00CF1517" w:rsidRDefault="00E34D91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87F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</w:t>
            </w:r>
            <w:r w:rsidR="007B10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29" w:type="pct"/>
            <w:vAlign w:val="bottom"/>
          </w:tcPr>
          <w:p w14:paraId="235D4A96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14EA" w14:textId="1CC8A438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140,250</w:t>
            </w:r>
          </w:p>
        </w:tc>
        <w:tc>
          <w:tcPr>
            <w:tcW w:w="128" w:type="pct"/>
            <w:vAlign w:val="bottom"/>
          </w:tcPr>
          <w:p w14:paraId="0A46263C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7B60" w14:textId="2A2B5B2A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ECAF8D3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A686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92D8F" w:rsidRPr="00E337CB" w14:paraId="4CEA12EA" w14:textId="77777777" w:rsidTr="00584508">
        <w:trPr>
          <w:trHeight w:hRule="exact" w:val="403"/>
        </w:trPr>
        <w:tc>
          <w:tcPr>
            <w:tcW w:w="1841" w:type="pct"/>
            <w:vAlign w:val="bottom"/>
          </w:tcPr>
          <w:p w14:paraId="554AA1A8" w14:textId="77777777" w:rsidR="00E92D8F" w:rsidRPr="00E337CB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70" w:type="pct"/>
            <w:vAlign w:val="bottom"/>
          </w:tcPr>
          <w:p w14:paraId="2B2899AD" w14:textId="77777777" w:rsidR="00E92D8F" w:rsidRPr="00E337CB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4F9C4E0D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  <w:vAlign w:val="bottom"/>
          </w:tcPr>
          <w:p w14:paraId="3A6B1826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98A31F6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  <w:vAlign w:val="bottom"/>
          </w:tcPr>
          <w:p w14:paraId="05AB8123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1F85DC3B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6D5E85F8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5E466052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92D8F" w:rsidRPr="00CF1517" w14:paraId="08DFD868" w14:textId="77777777" w:rsidTr="00584508">
        <w:trPr>
          <w:trHeight w:hRule="exact" w:val="389"/>
        </w:trPr>
        <w:tc>
          <w:tcPr>
            <w:tcW w:w="1841" w:type="pct"/>
            <w:vAlign w:val="bottom"/>
          </w:tcPr>
          <w:p w14:paraId="4AE46EC7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0" w:type="pct"/>
            <w:vAlign w:val="bottom"/>
          </w:tcPr>
          <w:p w14:paraId="387AA4FB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417FF1C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7A2AB6A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696DDF7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4CE527B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A3EF500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C49E34E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9A20D29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D8F" w:rsidRPr="00CF1517" w14:paraId="1AE3917F" w14:textId="77777777" w:rsidTr="00584508">
        <w:trPr>
          <w:trHeight w:hRule="exact" w:val="389"/>
        </w:trPr>
        <w:tc>
          <w:tcPr>
            <w:tcW w:w="1841" w:type="pct"/>
            <w:vAlign w:val="bottom"/>
          </w:tcPr>
          <w:p w14:paraId="0E7DC096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0" w:type="pct"/>
            <w:vAlign w:val="bottom"/>
          </w:tcPr>
          <w:p w14:paraId="0951F3D1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8034AAE" w14:textId="200777C3" w:rsidR="00E92D8F" w:rsidRPr="00CF1517" w:rsidRDefault="00E34D91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84508">
              <w:rPr>
                <w:rFonts w:ascii="Angsana New" w:hAnsi="Angsana New" w:cs="Angsana New"/>
                <w:sz w:val="30"/>
                <w:szCs w:val="30"/>
              </w:rPr>
              <w:t>44,412</w:t>
            </w:r>
          </w:p>
        </w:tc>
        <w:tc>
          <w:tcPr>
            <w:tcW w:w="129" w:type="pct"/>
            <w:vAlign w:val="bottom"/>
          </w:tcPr>
          <w:p w14:paraId="2154C011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B591142" w14:textId="2B189ABD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426,806</w:t>
            </w:r>
          </w:p>
        </w:tc>
        <w:tc>
          <w:tcPr>
            <w:tcW w:w="128" w:type="pct"/>
            <w:vAlign w:val="bottom"/>
          </w:tcPr>
          <w:p w14:paraId="32F7FCF3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EAFC64C" w14:textId="5C5531B3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68575183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8DEEAD3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D8F" w:rsidRPr="00CF1517" w14:paraId="66B288C8" w14:textId="77777777" w:rsidTr="00584508">
        <w:trPr>
          <w:trHeight w:hRule="exact" w:val="389"/>
        </w:trPr>
        <w:tc>
          <w:tcPr>
            <w:tcW w:w="1841" w:type="pct"/>
            <w:vAlign w:val="bottom"/>
          </w:tcPr>
          <w:p w14:paraId="27517DE5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0" w:type="pct"/>
            <w:vAlign w:val="bottom"/>
          </w:tcPr>
          <w:p w14:paraId="7C577BFA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33C1218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28EE853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F73AE89" w14:textId="77777777" w:rsidR="00E92D8F" w:rsidRPr="004B0B8A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43FBBDAC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BA84BB9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26DC2AF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7D2A28A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bookmarkStart w:id="1" w:name="_GoBack"/>
        <w:bookmarkEnd w:id="1"/>
      </w:tr>
      <w:tr w:rsidR="00E92D8F" w:rsidRPr="00CF1517" w14:paraId="53124AB0" w14:textId="77777777" w:rsidTr="00584508">
        <w:trPr>
          <w:trHeight w:hRule="exact" w:val="389"/>
        </w:trPr>
        <w:tc>
          <w:tcPr>
            <w:tcW w:w="1841" w:type="pct"/>
            <w:vAlign w:val="bottom"/>
          </w:tcPr>
          <w:p w14:paraId="6A365C36" w14:textId="77777777" w:rsidR="00E92D8F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427C719D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0" w:type="pct"/>
            <w:vAlign w:val="bottom"/>
          </w:tcPr>
          <w:p w14:paraId="3B1F6063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3DC19353" w14:textId="0103790F" w:rsidR="00E92D8F" w:rsidRPr="00CF1517" w:rsidRDefault="00E34D91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(200,</w:t>
            </w:r>
            <w:r w:rsidR="00584508">
              <w:rPr>
                <w:rFonts w:ascii="Angsana New" w:hAnsi="Angsana New" w:cs="Angsana New"/>
                <w:sz w:val="30"/>
                <w:szCs w:val="30"/>
              </w:rPr>
              <w:t>907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463DBD6E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4998FC7A" w14:textId="76DD1D01" w:rsidR="00E92D8F" w:rsidRPr="004B0B8A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(180,397)</w:t>
            </w:r>
          </w:p>
        </w:tc>
        <w:tc>
          <w:tcPr>
            <w:tcW w:w="128" w:type="pct"/>
            <w:vAlign w:val="bottom"/>
          </w:tcPr>
          <w:p w14:paraId="0D1AB428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47E2238" w14:textId="4B6078E4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5F3A752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F66BA9F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D8F" w:rsidRPr="00CF1517" w14:paraId="7E992A3A" w14:textId="77777777" w:rsidTr="00584508">
        <w:trPr>
          <w:trHeight w:hRule="exact" w:val="360"/>
        </w:trPr>
        <w:tc>
          <w:tcPr>
            <w:tcW w:w="1841" w:type="pct"/>
            <w:vAlign w:val="bottom"/>
          </w:tcPr>
          <w:p w14:paraId="7FC8358C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  <w:vAlign w:val="bottom"/>
          </w:tcPr>
          <w:p w14:paraId="3EBB467A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B91A9" w14:textId="1F16DE76" w:rsidR="00E92D8F" w:rsidRPr="00CF1517" w:rsidRDefault="00E34D91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87F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43,505</w:t>
            </w:r>
          </w:p>
        </w:tc>
        <w:tc>
          <w:tcPr>
            <w:tcW w:w="129" w:type="pct"/>
            <w:vAlign w:val="bottom"/>
          </w:tcPr>
          <w:p w14:paraId="525FC3FB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E47E1" w14:textId="14E5FE34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246,409</w:t>
            </w:r>
          </w:p>
        </w:tc>
        <w:tc>
          <w:tcPr>
            <w:tcW w:w="128" w:type="pct"/>
            <w:vAlign w:val="bottom"/>
          </w:tcPr>
          <w:p w14:paraId="56485875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6528D" w14:textId="4F0AAD00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649C117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16F57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92D8F" w:rsidRPr="00E337CB" w14:paraId="25F9F6E8" w14:textId="77777777" w:rsidTr="00584508">
        <w:trPr>
          <w:trHeight w:hRule="exact" w:val="360"/>
        </w:trPr>
        <w:tc>
          <w:tcPr>
            <w:tcW w:w="1841" w:type="pct"/>
            <w:vAlign w:val="bottom"/>
          </w:tcPr>
          <w:p w14:paraId="54F5FA2A" w14:textId="77777777" w:rsidR="00E92D8F" w:rsidRPr="00E337CB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70" w:type="pct"/>
            <w:vAlign w:val="bottom"/>
          </w:tcPr>
          <w:p w14:paraId="7B8B0A46" w14:textId="77777777" w:rsidR="00E92D8F" w:rsidRPr="00E337CB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5" w:type="pct"/>
            <w:vAlign w:val="bottom"/>
          </w:tcPr>
          <w:p w14:paraId="20162AA6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  <w:vAlign w:val="bottom"/>
          </w:tcPr>
          <w:p w14:paraId="0D6EE8AA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  <w:vAlign w:val="bottom"/>
          </w:tcPr>
          <w:p w14:paraId="72E08ABC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  <w:vAlign w:val="bottom"/>
          </w:tcPr>
          <w:p w14:paraId="2B374B5B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vAlign w:val="bottom"/>
          </w:tcPr>
          <w:p w14:paraId="03529BAF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132B2FD7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6" w:type="pct"/>
            <w:vAlign w:val="bottom"/>
          </w:tcPr>
          <w:p w14:paraId="7AD70579" w14:textId="77777777" w:rsidR="00E92D8F" w:rsidRPr="00E337CB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92D8F" w:rsidRPr="00CF1517" w14:paraId="360FC894" w14:textId="77777777" w:rsidTr="00584508">
        <w:trPr>
          <w:trHeight w:hRule="exact" w:val="360"/>
        </w:trPr>
        <w:tc>
          <w:tcPr>
            <w:tcW w:w="1841" w:type="pct"/>
            <w:vAlign w:val="bottom"/>
          </w:tcPr>
          <w:p w14:paraId="0181F72E" w14:textId="77777777" w:rsidR="00E92D8F" w:rsidRPr="00CF1517" w:rsidRDefault="00E92D8F" w:rsidP="00E9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  <w:vAlign w:val="bottom"/>
          </w:tcPr>
          <w:p w14:paraId="71F44B77" w14:textId="77777777" w:rsidR="00E92D8F" w:rsidRPr="00CF1517" w:rsidRDefault="00E92D8F" w:rsidP="00E92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4400176E" w14:textId="1B9BF045" w:rsidR="00E92D8F" w:rsidRPr="00CF1517" w:rsidRDefault="00E34D91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E87FD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78,</w:t>
            </w:r>
            <w:r w:rsidR="007B101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722</w:t>
            </w:r>
          </w:p>
        </w:tc>
        <w:tc>
          <w:tcPr>
            <w:tcW w:w="129" w:type="pct"/>
            <w:vAlign w:val="bottom"/>
          </w:tcPr>
          <w:p w14:paraId="528FBE70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6F89A29B" w14:textId="3796CB11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386,659</w:t>
            </w:r>
          </w:p>
        </w:tc>
        <w:tc>
          <w:tcPr>
            <w:tcW w:w="128" w:type="pct"/>
            <w:vAlign w:val="bottom"/>
          </w:tcPr>
          <w:p w14:paraId="0E2FFEEF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6253DC95" w14:textId="679BC199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6421E17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718929A6" w14:textId="77777777" w:rsidR="00E92D8F" w:rsidRPr="00CF1517" w:rsidRDefault="00E92D8F" w:rsidP="00E92D8F">
            <w:pPr>
              <w:pStyle w:val="acctfourfigures"/>
              <w:tabs>
                <w:tab w:val="clear" w:pos="765"/>
                <w:tab w:val="decimal" w:pos="847"/>
              </w:tabs>
              <w:spacing w:line="350" w:lineRule="exac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68EB899" w14:textId="77777777" w:rsidR="00E337CB" w:rsidRDefault="00E337CB" w:rsidP="00E33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33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84"/>
        <w:gridCol w:w="1170"/>
        <w:gridCol w:w="180"/>
        <w:gridCol w:w="1080"/>
        <w:gridCol w:w="180"/>
        <w:gridCol w:w="1080"/>
        <w:gridCol w:w="270"/>
        <w:gridCol w:w="1093"/>
      </w:tblGrid>
      <w:tr w:rsidR="00683E40" w:rsidRPr="00C60284" w14:paraId="55A8BB75" w14:textId="77777777" w:rsidTr="00E337CB">
        <w:trPr>
          <w:cantSplit/>
          <w:trHeight w:val="410"/>
          <w:tblHeader/>
        </w:trPr>
        <w:tc>
          <w:tcPr>
            <w:tcW w:w="4284" w:type="dxa"/>
            <w:vAlign w:val="bottom"/>
            <w:hideMark/>
          </w:tcPr>
          <w:p w14:paraId="49B81039" w14:textId="77777777" w:rsidR="00683E40" w:rsidRPr="00C60284" w:rsidRDefault="00683E40" w:rsidP="00E337CB">
            <w:pPr>
              <w:pStyle w:val="acctfourfigures"/>
              <w:tabs>
                <w:tab w:val="clear" w:pos="765"/>
              </w:tabs>
              <w:spacing w:line="350" w:lineRule="exact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683E40" w:rsidRPr="00C60284" w:rsidRDefault="00683E40" w:rsidP="00E337CB">
            <w:pPr>
              <w:pStyle w:val="acctmergecolhdg"/>
              <w:spacing w:line="35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683E40" w:rsidRPr="00C60284" w:rsidRDefault="00683E40" w:rsidP="00E337CB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74C8C7DF" w14:textId="77777777" w:rsidR="00683E40" w:rsidRPr="00C60284" w:rsidRDefault="00683E40" w:rsidP="00E337CB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3E40" w:rsidRPr="00327851" w14:paraId="50C3C49B" w14:textId="77777777" w:rsidTr="00E337CB">
        <w:trPr>
          <w:cantSplit/>
          <w:trHeight w:val="410"/>
          <w:tblHeader/>
        </w:trPr>
        <w:tc>
          <w:tcPr>
            <w:tcW w:w="4284" w:type="dxa"/>
            <w:vAlign w:val="bottom"/>
          </w:tcPr>
          <w:p w14:paraId="452C64AD" w14:textId="77777777" w:rsidR="00683E40" w:rsidRPr="00C60284" w:rsidRDefault="00683E40" w:rsidP="00E337CB">
            <w:pPr>
              <w:pStyle w:val="acctfourfigures"/>
              <w:tabs>
                <w:tab w:val="left" w:pos="720"/>
              </w:tabs>
              <w:spacing w:line="350" w:lineRule="exact"/>
              <w:ind w:left="188" w:hanging="8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31F0D46" w14:textId="6588AD8E" w:rsidR="00683E40" w:rsidRPr="00E61BDA" w:rsidRDefault="00E337CB" w:rsidP="00E337CB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94D1AC2" w14:textId="77777777" w:rsidR="00683E40" w:rsidRPr="00E61BDA" w:rsidRDefault="00683E40" w:rsidP="00E337CB">
            <w:pPr>
              <w:pStyle w:val="acctmergecolhdg"/>
              <w:spacing w:line="35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434EA014" w:rsidR="00683E40" w:rsidRPr="00E61BDA" w:rsidRDefault="00E337CB" w:rsidP="00E337CB">
            <w:pPr>
              <w:pStyle w:val="acctmergecolhdg"/>
              <w:spacing w:line="35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3562CBE" w14:textId="77777777" w:rsidR="00683E40" w:rsidRPr="00E61BDA" w:rsidRDefault="00683E40" w:rsidP="00E337CB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75F6173F" w:rsidR="00683E40" w:rsidRPr="00E61BDA" w:rsidRDefault="00E337CB" w:rsidP="00E337CB">
            <w:pPr>
              <w:spacing w:line="35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CE021B0" w14:textId="77777777" w:rsidR="00683E40" w:rsidRPr="00E61BDA" w:rsidRDefault="00683E40" w:rsidP="00E337CB">
            <w:pPr>
              <w:pStyle w:val="acctmergecolhdg"/>
              <w:spacing w:line="35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D7947CA" w14:textId="2FFB38ED" w:rsidR="00683E40" w:rsidRPr="00E61BDA" w:rsidRDefault="00E337CB" w:rsidP="00E337CB">
            <w:pPr>
              <w:pStyle w:val="acctmergecolhdg"/>
              <w:spacing w:line="35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683E40" w:rsidRPr="00C60284" w14:paraId="3A5310ED" w14:textId="77777777" w:rsidTr="00E337CB">
        <w:trPr>
          <w:cantSplit/>
          <w:trHeight w:val="410"/>
          <w:tblHeader/>
        </w:trPr>
        <w:tc>
          <w:tcPr>
            <w:tcW w:w="4284" w:type="dxa"/>
            <w:vAlign w:val="bottom"/>
            <w:hideMark/>
          </w:tcPr>
          <w:p w14:paraId="015A5F4E" w14:textId="77777777" w:rsidR="00683E40" w:rsidRPr="00C60284" w:rsidRDefault="00683E40" w:rsidP="00E337CB">
            <w:pPr>
              <w:pStyle w:val="acctfourfigures"/>
              <w:tabs>
                <w:tab w:val="left" w:pos="720"/>
              </w:tabs>
              <w:spacing w:line="350" w:lineRule="exact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683E40" w:rsidRPr="00C60284" w:rsidRDefault="00683E40" w:rsidP="00E337CB">
            <w:pPr>
              <w:pStyle w:val="acctmergecolhdg"/>
              <w:spacing w:line="35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337CB" w:rsidRPr="00C60284" w14:paraId="23AB5AEB" w14:textId="77777777" w:rsidTr="00E337CB">
        <w:trPr>
          <w:cantSplit/>
          <w:trHeight w:val="386"/>
        </w:trPr>
        <w:tc>
          <w:tcPr>
            <w:tcW w:w="4284" w:type="dxa"/>
          </w:tcPr>
          <w:p w14:paraId="1FBD2E80" w14:textId="44731B13" w:rsidR="00E337CB" w:rsidRPr="00C60284" w:rsidRDefault="00E337CB" w:rsidP="00E337C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350" w:lineRule="exact"/>
              <w:ind w:left="188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3C92ED0C" w:rsidR="00E337CB" w:rsidRPr="00F94A62" w:rsidRDefault="00E34D91" w:rsidP="00E337CB">
            <w:pPr>
              <w:pStyle w:val="acctfourfigures"/>
              <w:tabs>
                <w:tab w:val="decimal" w:pos="465"/>
              </w:tabs>
              <w:spacing w:line="350" w:lineRule="exact"/>
              <w:ind w:left="-83" w:right="1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584508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7B101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19F6E022" w14:textId="77777777" w:rsidR="00E337CB" w:rsidRPr="00683E40" w:rsidRDefault="00E337CB" w:rsidP="00E337CB">
            <w:pPr>
              <w:pStyle w:val="acctfourfigures"/>
              <w:tabs>
                <w:tab w:val="decimal" w:pos="731"/>
              </w:tabs>
              <w:spacing w:line="35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14F66718" w:rsidR="00E337CB" w:rsidRPr="00683E40" w:rsidRDefault="00E337CB" w:rsidP="00E337CB">
            <w:pPr>
              <w:pStyle w:val="acctfourfigures"/>
              <w:tabs>
                <w:tab w:val="decimal" w:pos="731"/>
              </w:tabs>
              <w:spacing w:line="350" w:lineRule="exac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E40">
              <w:rPr>
                <w:rFonts w:ascii="Angsana New" w:hAnsi="Angsana New" w:cs="Angsana New"/>
                <w:sz w:val="30"/>
                <w:szCs w:val="30"/>
                <w:lang w:eastAsia="ko-KR"/>
              </w:rPr>
              <w:t>1,907</w:t>
            </w:r>
          </w:p>
        </w:tc>
        <w:tc>
          <w:tcPr>
            <w:tcW w:w="180" w:type="dxa"/>
            <w:vAlign w:val="bottom"/>
          </w:tcPr>
          <w:p w14:paraId="5C1AA8C1" w14:textId="77777777" w:rsidR="00E337CB" w:rsidRPr="00683E40" w:rsidRDefault="00E337CB" w:rsidP="00E337CB">
            <w:pPr>
              <w:pStyle w:val="acctfourfigures"/>
              <w:tabs>
                <w:tab w:val="decimal" w:pos="731"/>
              </w:tabs>
              <w:spacing w:line="35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638B8CEA" w:rsidR="00E337CB" w:rsidRPr="00E92D8F" w:rsidRDefault="00E92D8F" w:rsidP="00E337CB">
            <w:pPr>
              <w:pStyle w:val="acctfourfigures"/>
              <w:tabs>
                <w:tab w:val="decimal" w:pos="701"/>
              </w:tabs>
              <w:spacing w:line="35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3E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E337CB" w:rsidRPr="00683E40" w:rsidRDefault="00E337CB" w:rsidP="00E337CB">
            <w:pPr>
              <w:pStyle w:val="acctfourfigures"/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43F83AD" w14:textId="3C2AAE58" w:rsidR="00E337CB" w:rsidRPr="00683E40" w:rsidRDefault="00E337CB" w:rsidP="00E337CB">
            <w:pPr>
              <w:pStyle w:val="acctfourfigures"/>
              <w:tabs>
                <w:tab w:val="decimal" w:pos="731"/>
              </w:tabs>
              <w:spacing w:line="350" w:lineRule="exact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E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0B3F7C3" w14:textId="3334B434" w:rsidR="005C7688" w:rsidRPr="003C0A38" w:rsidRDefault="005C7688" w:rsidP="00E33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4BD208BD" w14:textId="77777777" w:rsidR="004041E5" w:rsidRDefault="00346AE0" w:rsidP="0040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 w:hint="cs"/>
          <w:sz w:val="30"/>
          <w:szCs w:val="30"/>
          <w:lang w:val="th-TH"/>
        </w:rPr>
      </w:pP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F03E1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>
        <w:rPr>
          <w:rFonts w:ascii="Angsana New" w:hAnsi="Angsana New" w:cs="Angsana New" w:hint="cs"/>
          <w:sz w:val="30"/>
          <w:szCs w:val="30"/>
          <w:cs/>
          <w:lang w:val="th-TH"/>
        </w:rPr>
        <w:t>ระหว่าง</w:t>
      </w:r>
      <w:r w:rsidR="00A7714F" w:rsidRPr="00C60284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 w:rsidR="00E34D91">
        <w:rPr>
          <w:rFonts w:ascii="Angsana New" w:hAnsi="Angsana New" w:cs="Angsana New"/>
          <w:sz w:val="30"/>
          <w:szCs w:val="30"/>
        </w:rPr>
        <w:t>5.00</w:t>
      </w:r>
      <w:r w:rsidR="00D2160A" w:rsidRPr="00C60284">
        <w:rPr>
          <w:rFonts w:ascii="Angsana New" w:hAnsi="Angsana New" w:cs="Angsana New"/>
          <w:sz w:val="30"/>
          <w:szCs w:val="30"/>
        </w:rPr>
        <w:t xml:space="preserve"> </w:t>
      </w:r>
      <w:r w:rsidR="00D2160A" w:rsidRPr="00C60284">
        <w:rPr>
          <w:rFonts w:ascii="Angsana New" w:hAnsi="Angsana New" w:cs="Angsana New" w:hint="cs"/>
          <w:sz w:val="30"/>
          <w:szCs w:val="30"/>
          <w:cs/>
        </w:rPr>
        <w:t>ถึง</w:t>
      </w:r>
      <w:r w:rsidR="00D2160A" w:rsidRPr="00B63928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E34D91" w:rsidRPr="00B63928">
        <w:rPr>
          <w:rFonts w:ascii="Angsana New" w:hAnsi="Angsana New" w:cs="Angsana New"/>
          <w:sz w:val="30"/>
          <w:szCs w:val="30"/>
        </w:rPr>
        <w:t>1</w:t>
      </w:r>
      <w:r w:rsidR="00FA7F08" w:rsidRPr="00B63928">
        <w:rPr>
          <w:rFonts w:ascii="Angsana New" w:hAnsi="Angsana New" w:cs="Angsana New"/>
          <w:sz w:val="30"/>
          <w:szCs w:val="30"/>
        </w:rPr>
        <w:t>2</w:t>
      </w:r>
      <w:r w:rsidR="00E34D91" w:rsidRPr="00B63928">
        <w:rPr>
          <w:rFonts w:ascii="Angsana New" w:hAnsi="Angsana New" w:cs="Angsana New"/>
          <w:sz w:val="30"/>
          <w:szCs w:val="30"/>
        </w:rPr>
        <w:t>.00</w:t>
      </w:r>
      <w:r w:rsidR="00537709" w:rsidRPr="00B639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63928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765D71" w:rsidRPr="00B63928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B63928">
        <w:rPr>
          <w:rFonts w:ascii="Angsana New" w:hAnsi="Angsana New" w:cs="Angsana New"/>
          <w:sz w:val="30"/>
          <w:szCs w:val="30"/>
        </w:rPr>
        <w:t xml:space="preserve"> 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25</w:t>
      </w:r>
      <w:r w:rsidR="00CB4BC6" w:rsidRPr="00B63928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905685" w:rsidRPr="00B63928">
        <w:rPr>
          <w:rFonts w:ascii="Angsana New" w:hAnsi="Angsana New" w:cs="Angsana New"/>
          <w:i/>
          <w:iCs/>
          <w:sz w:val="30"/>
          <w:szCs w:val="30"/>
        </w:rPr>
        <w:t>4</w:t>
      </w:r>
      <w:r w:rsidR="00102418"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852A99" w:rsidRPr="00B639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B63928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852A99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142BE5" w:rsidRPr="00B639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765D71" w:rsidRPr="00B63928">
        <w:rPr>
          <w:rFonts w:ascii="Angsana New" w:hAnsi="Angsana New" w:cs="Angsana New"/>
          <w:i/>
          <w:iCs/>
          <w:sz w:val="30"/>
          <w:szCs w:val="30"/>
        </w:rPr>
        <w:t>11</w:t>
      </w:r>
      <w:r w:rsidR="00142BE5" w:rsidRPr="00B63928">
        <w:rPr>
          <w:rFonts w:ascii="Angsana New" w:hAnsi="Angsana New" w:cs="Angsana New"/>
          <w:i/>
          <w:iCs/>
          <w:sz w:val="30"/>
          <w:szCs w:val="30"/>
        </w:rPr>
        <w:t>.</w:t>
      </w:r>
      <w:r w:rsidR="00CB4BC6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852A99" w:rsidRPr="00B63928">
        <w:rPr>
          <w:rFonts w:ascii="Angsana New" w:hAnsi="Angsana New" w:cs="Angsana New"/>
          <w:i/>
          <w:iCs/>
          <w:sz w:val="30"/>
          <w:szCs w:val="30"/>
        </w:rPr>
        <w:t>0</w:t>
      </w:r>
      <w:r w:rsidR="00142BE5" w:rsidRPr="00B639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B6392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B6392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>คืนแก่กลุ่มบริษัทเมื่อเกษตรกรสามารถกู้ยืมเงินได้จาก</w:t>
      </w:r>
      <w:r w:rsidR="00AB6C43" w:rsidRPr="00C60284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</w:t>
      </w:r>
      <w:r w:rsidRPr="00705377">
        <w:rPr>
          <w:rFonts w:ascii="Angsana New" w:hAnsi="Angsana New" w:cs="Angsana New"/>
          <w:spacing w:val="14"/>
          <w:sz w:val="30"/>
          <w:szCs w:val="30"/>
          <w:cs/>
          <w:lang w:val="th-TH"/>
        </w:rPr>
        <w:t>เกษตรกรไม่หมุนเวียน เกษตรกรจะจ่ายชำระคืนแก่กลุ่มบริษัทตามวิธีการที่ตกลงร่วมกัน โดยขึ้นอยู่กับ</w:t>
      </w:r>
      <w:r w:rsidRPr="00705377">
        <w:rPr>
          <w:rFonts w:ascii="Angsana New" w:hAnsi="Angsana New" w:cs="Angsana New"/>
          <w:spacing w:val="4"/>
          <w:sz w:val="30"/>
          <w:szCs w:val="30"/>
          <w:cs/>
          <w:lang w:val="th-TH"/>
        </w:rPr>
        <w:t>ผลประกอบการการรับจ้างเลี้ยงของเกษตรกรแต่ละราย เงินทดรองจ่ายให้แก่เกษตรกร</w:t>
      </w:r>
      <w:r w:rsidRPr="00705377">
        <w:rPr>
          <w:rFonts w:ascii="Angsana New" w:hAnsi="Angsana New" w:cs="Angsana New"/>
          <w:spacing w:val="4"/>
          <w:sz w:val="30"/>
          <w:szCs w:val="30"/>
          <w:cs/>
        </w:rPr>
        <w:t>ไม่หมุนเวียนมีหลักทรัพย์</w:t>
      </w:r>
    </w:p>
    <w:p w14:paraId="45E25770" w14:textId="53A61758" w:rsidR="00190E6C" w:rsidRPr="004041E5" w:rsidRDefault="00346AE0" w:rsidP="0040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="Angsana New" w:hAnsi="Angsana New" w:cs="Angsana New"/>
          <w:sz w:val="30"/>
          <w:szCs w:val="30"/>
          <w:lang w:val="th-TH"/>
        </w:rPr>
        <w:sectPr w:rsidR="00190E6C" w:rsidRPr="004041E5" w:rsidSect="00E40797">
          <w:headerReference w:type="even" r:id="rId9"/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720" w:left="1152" w:header="720" w:footer="850" w:gutter="0"/>
          <w:pgNumType w:start="14"/>
          <w:cols w:space="720"/>
          <w:docGrid w:linePitch="360"/>
        </w:sectPr>
      </w:pPr>
      <w:r w:rsidRPr="004041E5">
        <w:rPr>
          <w:rFonts w:ascii="Angsana New" w:hAnsi="Angsana New" w:cs="Angsana New"/>
          <w:sz w:val="30"/>
          <w:szCs w:val="30"/>
          <w:cs/>
          <w:lang w:val="th-TH"/>
        </w:rPr>
        <w:t>ค้ำประกันเป็นการค้ำประกันโดยที่ดินของเกษตรกร</w:t>
      </w:r>
    </w:p>
    <w:p w14:paraId="44F9D1EE" w14:textId="03C32CF4" w:rsidR="009917DC" w:rsidRDefault="009917DC" w:rsidP="009917DC">
      <w:pPr>
        <w:pStyle w:val="Heading1"/>
        <w:keepLines/>
        <w:numPr>
          <w:ilvl w:val="0"/>
          <w:numId w:val="3"/>
        </w:numPr>
        <w:shd w:val="clear" w:color="auto" w:fill="auto"/>
        <w:spacing w:line="330" w:lineRule="exact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สินทรัพย์ทางการเงินที่อยู่ในความต้องการของตลาด</w:t>
      </w:r>
    </w:p>
    <w:p w14:paraId="71A0461C" w14:textId="2CAE863A" w:rsidR="00B864AB" w:rsidRPr="00B864AB" w:rsidRDefault="00B864AB" w:rsidP="00B864A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46"/>
        <w:gridCol w:w="1000"/>
        <w:gridCol w:w="240"/>
        <w:gridCol w:w="1040"/>
        <w:gridCol w:w="236"/>
        <w:gridCol w:w="1077"/>
        <w:gridCol w:w="236"/>
        <w:gridCol w:w="1145"/>
      </w:tblGrid>
      <w:tr w:rsidR="00B864AB" w:rsidRPr="00F37F96" w14:paraId="16BEE1B4" w14:textId="77777777" w:rsidTr="00FF3F54">
        <w:trPr>
          <w:tblHeader/>
        </w:trPr>
        <w:tc>
          <w:tcPr>
            <w:tcW w:w="3600" w:type="dxa"/>
          </w:tcPr>
          <w:p w14:paraId="08FEBC27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2F84DA7E" w14:textId="73C25364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B83736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/งบการเงินเฉพาะกิจการ</w:t>
            </w:r>
          </w:p>
        </w:tc>
      </w:tr>
      <w:tr w:rsidR="00B864AB" w:rsidRPr="00F37F96" w14:paraId="5071EC8B" w14:textId="77777777" w:rsidTr="00FF3F54">
        <w:trPr>
          <w:tblHeader/>
        </w:trPr>
        <w:tc>
          <w:tcPr>
            <w:tcW w:w="3600" w:type="dxa"/>
            <w:vAlign w:val="bottom"/>
            <w:hideMark/>
          </w:tcPr>
          <w:p w14:paraId="74FF218D" w14:textId="77777777" w:rsidR="007D7FBE" w:rsidRDefault="00B864AB" w:rsidP="00070F0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</w:t>
            </w:r>
            <w:r w:rsidR="007D7F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ความต้องการ</w:t>
            </w:r>
          </w:p>
          <w:p w14:paraId="33E56645" w14:textId="77326258" w:rsidR="00B864AB" w:rsidRPr="00F37F96" w:rsidRDefault="007D7FBE" w:rsidP="00070F0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  <w:r w:rsidR="00B864AB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ตลาด</w:t>
            </w:r>
          </w:p>
        </w:tc>
        <w:tc>
          <w:tcPr>
            <w:tcW w:w="1080" w:type="dxa"/>
            <w:vAlign w:val="bottom"/>
            <w:hideMark/>
          </w:tcPr>
          <w:p w14:paraId="02914188" w14:textId="77777777" w:rsidR="00B864AB" w:rsidRPr="00F37F96" w:rsidRDefault="00B864AB" w:rsidP="00070F0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8BB76E" w14:textId="77777777" w:rsidR="00B864AB" w:rsidRDefault="00B864AB" w:rsidP="00070F0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2008B335" w14:textId="77777777" w:rsidR="00B864AB" w:rsidRPr="00F37F96" w:rsidRDefault="00B864AB" w:rsidP="00070F0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CFC43C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5A7EC51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621B3F2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4601208F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44AD907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3674BB88" w14:textId="77777777" w:rsidR="00B864AB" w:rsidRPr="00F37F96" w:rsidRDefault="00B864AB" w:rsidP="00070F0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374B3004" w14:textId="77777777" w:rsidR="00B864AB" w:rsidRPr="00F37F96" w:rsidRDefault="00B864AB" w:rsidP="00070F0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7DDA99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93814EC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876671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864AB" w:rsidRPr="00F37F96" w14:paraId="5F5B18A7" w14:textId="77777777" w:rsidTr="00FF3F54">
        <w:trPr>
          <w:tblHeader/>
        </w:trPr>
        <w:tc>
          <w:tcPr>
            <w:tcW w:w="3600" w:type="dxa"/>
          </w:tcPr>
          <w:p w14:paraId="3D8C7520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5076244A" w14:textId="77777777" w:rsidR="00B864AB" w:rsidRPr="00F37F96" w:rsidRDefault="00B864AB" w:rsidP="00070F0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64AB" w:rsidRPr="00F37F96" w14:paraId="558BAB8E" w14:textId="77777777" w:rsidTr="00FF3F54">
        <w:tc>
          <w:tcPr>
            <w:tcW w:w="3600" w:type="dxa"/>
            <w:hideMark/>
          </w:tcPr>
          <w:p w14:paraId="44CD9C7A" w14:textId="04412A9A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D7F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1EF8DE0C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C6B3126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74960E3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6B563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3397766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65521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1C9AFF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2F177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6A6515A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4AB" w:rsidRPr="00F37F96" w14:paraId="0DAA31D9" w14:textId="77777777" w:rsidTr="00FF3F54">
        <w:tc>
          <w:tcPr>
            <w:tcW w:w="3600" w:type="dxa"/>
            <w:hideMark/>
          </w:tcPr>
          <w:p w14:paraId="6A4159D3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681FDB6D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2931D464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7ADDA77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A2F4C6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D953F58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AC16FE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1FAEA36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7EE96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F88C996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4AB" w:rsidRPr="00F37F96" w14:paraId="566C8724" w14:textId="77777777" w:rsidTr="00FF3F54">
        <w:tc>
          <w:tcPr>
            <w:tcW w:w="3600" w:type="dxa"/>
          </w:tcPr>
          <w:p w14:paraId="585E5FE0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  <w:r w:rsidRPr="004804B3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3790F88E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F9C33CE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67C45F8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9516A8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A930385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FAF303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4990EE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49E84F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561DD1D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736" w:rsidRPr="00F37F96" w14:paraId="529D29BC" w14:textId="77777777" w:rsidTr="00FF3F54">
        <w:tc>
          <w:tcPr>
            <w:tcW w:w="3600" w:type="dxa"/>
            <w:hideMark/>
          </w:tcPr>
          <w:p w14:paraId="1C894640" w14:textId="77777777" w:rsidR="00B83736" w:rsidRPr="00630A00" w:rsidRDefault="00B83736" w:rsidP="00B83736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Pr="00480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5958B461" w14:textId="1C115CC0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1,343,175</w:t>
            </w:r>
          </w:p>
        </w:tc>
        <w:tc>
          <w:tcPr>
            <w:tcW w:w="246" w:type="dxa"/>
            <w:vAlign w:val="bottom"/>
          </w:tcPr>
          <w:p w14:paraId="3B0CD0BE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5B0EB40" w14:textId="4237C7AB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</w:t>
            </w:r>
            <w:r w:rsidR="000D7E01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="00867A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bottom"/>
          </w:tcPr>
          <w:p w14:paraId="1F3DFB7A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7E5294D" w14:textId="31C93627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(524,309)</w:t>
            </w:r>
          </w:p>
        </w:tc>
        <w:tc>
          <w:tcPr>
            <w:tcW w:w="236" w:type="dxa"/>
            <w:vAlign w:val="bottom"/>
          </w:tcPr>
          <w:p w14:paraId="1D6E285F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60F7D3C" w14:textId="26D300E7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</w:t>
            </w:r>
            <w:r w:rsidR="000D7E01"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  <w:r w:rsidR="00867A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B442D88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1937FDD" w14:textId="1B101259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1,055,650</w:t>
            </w:r>
          </w:p>
        </w:tc>
      </w:tr>
      <w:tr w:rsidR="00B83736" w:rsidRPr="00F37F96" w14:paraId="7D13A39F" w14:textId="77777777" w:rsidTr="00FF3F54">
        <w:tc>
          <w:tcPr>
            <w:tcW w:w="3600" w:type="dxa"/>
            <w:hideMark/>
          </w:tcPr>
          <w:p w14:paraId="7256F313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821AE" w14:textId="22A37179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1,343,175</w:t>
            </w:r>
          </w:p>
        </w:tc>
        <w:tc>
          <w:tcPr>
            <w:tcW w:w="246" w:type="dxa"/>
            <w:vAlign w:val="bottom"/>
          </w:tcPr>
          <w:p w14:paraId="0EF0DAC5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560C7" w14:textId="52A9E51C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7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</w:t>
            </w:r>
            <w:r w:rsidR="000D7E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  <w:r w:rsidR="00867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bottom"/>
          </w:tcPr>
          <w:p w14:paraId="6E5E8862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0C7E" w14:textId="446F9876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(524,309)</w:t>
            </w:r>
          </w:p>
        </w:tc>
        <w:tc>
          <w:tcPr>
            <w:tcW w:w="236" w:type="dxa"/>
            <w:vAlign w:val="bottom"/>
          </w:tcPr>
          <w:p w14:paraId="7922FF08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EDE20" w14:textId="491666A6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</w:t>
            </w:r>
            <w:r w:rsidR="000D7E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</w:t>
            </w:r>
            <w:r w:rsidR="00867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BC5428" w14:textId="77777777" w:rsidR="00B83736" w:rsidRPr="00F37F96" w:rsidRDefault="00B83736" w:rsidP="00B8373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F556E7" w14:textId="7ACB93AC" w:rsidR="00B83736" w:rsidRPr="00F37F96" w:rsidRDefault="00B83736" w:rsidP="00B837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1,055,650</w:t>
            </w:r>
          </w:p>
        </w:tc>
      </w:tr>
      <w:tr w:rsidR="00B864AB" w:rsidRPr="00F37F96" w14:paraId="4DAE1474" w14:textId="77777777" w:rsidTr="00FF3F54">
        <w:tc>
          <w:tcPr>
            <w:tcW w:w="3600" w:type="dxa"/>
            <w:hideMark/>
          </w:tcPr>
          <w:p w14:paraId="75790471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AC62A7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6518764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30C408A8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B8CDC49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5EBD2C2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01283B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712B6A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9B3C07" w14:textId="77777777" w:rsidR="00B864AB" w:rsidRPr="00F37F96" w:rsidRDefault="00B864AB" w:rsidP="00070F0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C5AAD10" w14:textId="77777777" w:rsidR="00B864AB" w:rsidRPr="00F37F96" w:rsidRDefault="00B864AB" w:rsidP="00070F0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7AE9123A" w14:textId="77777777" w:rsidR="009917DC" w:rsidRPr="00B864AB" w:rsidRDefault="009917DC" w:rsidP="009917DC">
      <w:pPr>
        <w:rPr>
          <w:rFonts w:asciiTheme="majorBidi" w:hAnsiTheme="majorBidi" w:cstheme="majorBidi"/>
          <w:sz w:val="30"/>
          <w:szCs w:val="30"/>
        </w:rPr>
      </w:pPr>
    </w:p>
    <w:p w14:paraId="6A5C7B2C" w14:textId="1219062E" w:rsidR="00451457" w:rsidRPr="00C60284" w:rsidRDefault="00451457" w:rsidP="009917DC">
      <w:pPr>
        <w:pStyle w:val="Heading1"/>
        <w:keepLines/>
        <w:numPr>
          <w:ilvl w:val="0"/>
          <w:numId w:val="3"/>
        </w:numPr>
        <w:shd w:val="clear" w:color="auto" w:fill="auto"/>
        <w:spacing w:line="330" w:lineRule="exact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</w:t>
      </w:r>
      <w:r w:rsidR="000409E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บริษัทย่อย</w:t>
      </w:r>
    </w:p>
    <w:p w14:paraId="6903AE0F" w14:textId="77777777" w:rsidR="00292305" w:rsidRPr="00B864AB" w:rsidRDefault="00292305" w:rsidP="00B864AB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630"/>
        <w:gridCol w:w="270"/>
        <w:gridCol w:w="270"/>
        <w:gridCol w:w="2970"/>
      </w:tblGrid>
      <w:tr w:rsidR="000409E8" w:rsidRPr="00E40AFC" w14:paraId="739A72D4" w14:textId="77777777" w:rsidTr="00182235">
        <w:trPr>
          <w:tblHeader/>
        </w:trPr>
        <w:tc>
          <w:tcPr>
            <w:tcW w:w="5220" w:type="dxa"/>
            <w:vAlign w:val="bottom"/>
          </w:tcPr>
          <w:p w14:paraId="0E0EEA70" w14:textId="77777777" w:rsidR="000409E8" w:rsidRPr="00022856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D448654" w14:textId="75E7185E" w:rsidR="000409E8" w:rsidRPr="00E40AFC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0228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50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8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509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B50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08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509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78E234D4" w14:textId="77777777" w:rsidR="000409E8" w:rsidRPr="00E40AFC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11B403" w14:textId="0A429457" w:rsidR="000409E8" w:rsidRPr="00E40AFC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7338877" w14:textId="77777777" w:rsidR="000409E8" w:rsidRPr="00E40AFC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vAlign w:val="center"/>
          </w:tcPr>
          <w:p w14:paraId="0214D0C9" w14:textId="2578F325" w:rsidR="000409E8" w:rsidRPr="009035AD" w:rsidRDefault="000409E8" w:rsidP="0018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31015" w:rsidRPr="00E40AFC" w14:paraId="680E9E4B" w14:textId="77777777" w:rsidTr="0093101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0734179F" w14:textId="77777777" w:rsidR="00931015" w:rsidRPr="00E40AFC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30" w:type="dxa"/>
          </w:tcPr>
          <w:p w14:paraId="747AE8D4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F8819" w14:textId="32534ADE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A52081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</w:tcPr>
          <w:p w14:paraId="2A430474" w14:textId="0B2F5818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931015" w:rsidRPr="00E40AFC" w14:paraId="3E84034E" w14:textId="77777777" w:rsidTr="00182235">
        <w:tc>
          <w:tcPr>
            <w:tcW w:w="5220" w:type="dxa"/>
            <w:vAlign w:val="bottom"/>
          </w:tcPr>
          <w:p w14:paraId="13DBA061" w14:textId="77777777" w:rsidR="00931015" w:rsidRPr="00793CD1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6BA469C0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9D3A7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96C88" w14:textId="77777777" w:rsidR="00931015" w:rsidRPr="00E40AFC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70" w:type="dxa"/>
          </w:tcPr>
          <w:p w14:paraId="15858675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015" w:rsidRPr="00E40AFC" w14:paraId="099D85F8" w14:textId="77777777" w:rsidTr="00182235">
        <w:tc>
          <w:tcPr>
            <w:tcW w:w="5220" w:type="dxa"/>
            <w:vAlign w:val="bottom"/>
          </w:tcPr>
          <w:p w14:paraId="697FA824" w14:textId="77777777" w:rsidR="00931015" w:rsidRPr="005D03FD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8019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B801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80196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630" w:type="dxa"/>
          </w:tcPr>
          <w:p w14:paraId="616260FE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FCA0A" w14:textId="37417B8A" w:rsidR="00931015" w:rsidRPr="00182235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66AC56" w14:textId="77777777" w:rsidR="00931015" w:rsidRPr="00E40AFC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77EE3CC0" w14:textId="4448A2AB" w:rsidR="00931015" w:rsidRPr="00E40AFC" w:rsidRDefault="00931015" w:rsidP="00931015">
            <w:pPr>
              <w:pStyle w:val="acctfourfigures"/>
              <w:tabs>
                <w:tab w:val="clear" w:pos="765"/>
                <w:tab w:val="left" w:pos="1607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150,000</w:t>
            </w:r>
          </w:p>
        </w:tc>
      </w:tr>
      <w:tr w:rsidR="00931015" w:rsidRPr="00E40AFC" w14:paraId="657CD960" w14:textId="77777777" w:rsidTr="00182235">
        <w:tc>
          <w:tcPr>
            <w:tcW w:w="5220" w:type="dxa"/>
            <w:vAlign w:val="bottom"/>
          </w:tcPr>
          <w:p w14:paraId="247D146F" w14:textId="4B25B762" w:rsidR="00931015" w:rsidRPr="00257D9F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D9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257D9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57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</w:t>
            </w:r>
            <w:r w:rsidRPr="00257D9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รีนิวเอเบิล</w:t>
            </w:r>
            <w:r w:rsidRPr="00257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7D9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6D85AF01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79A8C" w14:textId="662D1DDE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10B6F7" w14:textId="77777777" w:rsidR="00931015" w:rsidRPr="00E40AFC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5F47EDDB" w14:textId="4B549DBD" w:rsidR="00931015" w:rsidRPr="00B80196" w:rsidRDefault="00931015" w:rsidP="00931015">
            <w:pPr>
              <w:pStyle w:val="acctfourfigures"/>
              <w:tabs>
                <w:tab w:val="clear" w:pos="765"/>
                <w:tab w:val="left" w:pos="1607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25,000</w:t>
            </w:r>
          </w:p>
        </w:tc>
      </w:tr>
      <w:tr w:rsidR="00931015" w:rsidRPr="00E40AFC" w14:paraId="3C647E17" w14:textId="77777777" w:rsidTr="00182235">
        <w:tc>
          <w:tcPr>
            <w:tcW w:w="5220" w:type="dxa"/>
            <w:vAlign w:val="bottom"/>
          </w:tcPr>
          <w:p w14:paraId="407F5740" w14:textId="67437925" w:rsidR="00931015" w:rsidRPr="00257D9F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D9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257D9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57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</w:t>
            </w:r>
            <w:r w:rsidRPr="00257D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เฟรช มาร์เก็ต</w:t>
            </w:r>
            <w:r w:rsidRPr="00257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7D9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7042FCF3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EFA26" w14:textId="6BDFCB73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FF7804" w14:textId="77777777" w:rsidR="00931015" w:rsidRPr="00E40AFC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59AC2717" w14:textId="73267D17" w:rsidR="00931015" w:rsidRPr="00E40AFC" w:rsidRDefault="00931015" w:rsidP="00931015">
            <w:pPr>
              <w:pStyle w:val="acctfourfigures"/>
              <w:tabs>
                <w:tab w:val="clear" w:pos="765"/>
                <w:tab w:val="left" w:pos="1607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931015" w:rsidRPr="00E40AFC" w14:paraId="36DDBD90" w14:textId="77777777" w:rsidTr="00182235">
        <w:tc>
          <w:tcPr>
            <w:tcW w:w="5220" w:type="dxa"/>
            <w:vAlign w:val="bottom"/>
          </w:tcPr>
          <w:p w14:paraId="7B292414" w14:textId="148ED985" w:rsidR="00931015" w:rsidRPr="00257D9F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D9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257D9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57D9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มาย เพ็ท</w:t>
            </w:r>
            <w:r w:rsidRPr="00257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7D9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7459FAD0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7FEF7" w14:textId="038CFA02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FD17E1" w14:textId="77777777" w:rsidR="00931015" w:rsidRPr="00E40AFC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4689FDE3" w14:textId="244658E2" w:rsidR="00931015" w:rsidRPr="00E40AFC" w:rsidRDefault="00931015" w:rsidP="00931015">
            <w:pPr>
              <w:pStyle w:val="acctfourfigures"/>
              <w:tabs>
                <w:tab w:val="clear" w:pos="765"/>
                <w:tab w:val="left" w:pos="1607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931015" w:rsidRPr="00E40AFC" w14:paraId="31C7A9BB" w14:textId="77777777" w:rsidTr="00182235">
        <w:tc>
          <w:tcPr>
            <w:tcW w:w="5220" w:type="dxa"/>
            <w:vAlign w:val="bottom"/>
          </w:tcPr>
          <w:p w14:paraId="34DA741A" w14:textId="77777777" w:rsidR="00931015" w:rsidRPr="00793CD1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BA4DDE4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E14281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C11E10" w14:textId="77777777" w:rsidR="00931015" w:rsidRPr="00E40AFC" w:rsidRDefault="00931015" w:rsidP="0093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25AB256E" w14:textId="77777777" w:rsidR="00931015" w:rsidRPr="00E40AFC" w:rsidRDefault="00931015" w:rsidP="0093101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16C23ACB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54C1BF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E235AE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CCE41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4FA88B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49558E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36194E" w14:textId="77777777" w:rsidR="000213AC" w:rsidRDefault="000213AC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988EB2" w14:textId="26641994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การเพิ่มทุนในบริษัทย่อย</w:t>
      </w:r>
    </w:p>
    <w:p w14:paraId="78A74530" w14:textId="77777777" w:rsidR="004130ED" w:rsidRPr="00AC4CA7" w:rsidRDefault="004130ED" w:rsidP="004130ED">
      <w:pPr>
        <w:pStyle w:val="ListParagraph"/>
        <w:tabs>
          <w:tab w:val="clear" w:pos="680"/>
          <w:tab w:val="left" w:pos="540"/>
        </w:tabs>
        <w:ind w:left="450"/>
        <w:rPr>
          <w:rFonts w:asciiTheme="majorBidi" w:hAnsiTheme="majorBidi" w:cstheme="majorBidi"/>
          <w:spacing w:val="-6"/>
          <w:sz w:val="30"/>
          <w:szCs w:val="30"/>
        </w:rPr>
      </w:pPr>
    </w:p>
    <w:p w14:paraId="44162C76" w14:textId="623B824C" w:rsidR="004130ED" w:rsidRPr="00DC03B4" w:rsidRDefault="004130ED" w:rsidP="004130ED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3B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DC03B4">
        <w:rPr>
          <w:rFonts w:asciiTheme="majorBidi" w:hAnsiTheme="majorBidi" w:cstheme="majorBidi"/>
          <w:sz w:val="30"/>
          <w:szCs w:val="30"/>
        </w:rPr>
        <w:t>(</w:t>
      </w:r>
      <w:r w:rsidRPr="00DC03B4">
        <w:rPr>
          <w:rFonts w:asciiTheme="majorBidi" w:hAnsiTheme="majorBidi" w:cstheme="majorBidi"/>
          <w:sz w:val="30"/>
          <w:szCs w:val="30"/>
          <w:cs/>
        </w:rPr>
        <w:t>บริษัท ที พาราก้อน โฮลดิ้ง จำกัด</w:t>
      </w:r>
      <w:r w:rsidRPr="00DC03B4">
        <w:rPr>
          <w:rFonts w:asciiTheme="majorBidi" w:hAnsiTheme="majorBidi" w:cstheme="majorBidi"/>
          <w:sz w:val="30"/>
          <w:szCs w:val="30"/>
        </w:rPr>
        <w:t xml:space="preserve">)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เพิ่มขึ้นเป็นจำนวนเงิน </w:t>
      </w:r>
      <w:r>
        <w:rPr>
          <w:rFonts w:asciiTheme="majorBidi" w:hAnsiTheme="majorBidi" w:cstheme="majorBidi"/>
          <w:sz w:val="30"/>
          <w:szCs w:val="30"/>
        </w:rPr>
        <w:br/>
        <w:t>150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>ล้านบาท โดยมีรายละเอียดดังนี้</w:t>
      </w:r>
    </w:p>
    <w:p w14:paraId="49E256AD" w14:textId="77777777" w:rsidR="004130ED" w:rsidRPr="00DC03B4" w:rsidRDefault="004130ED" w:rsidP="00413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B23FD92" w14:textId="6BC7C8AF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>25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2,000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>
        <w:rPr>
          <w:rFonts w:ascii="Angsana New" w:hAnsi="Angsana New"/>
          <w:sz w:val="30"/>
          <w:szCs w:val="30"/>
        </w:rPr>
        <w:t>50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3CFC739E" w14:textId="77777777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60F2F52A" w14:textId="7244718F" w:rsidR="004130ED" w:rsidRDefault="004130ED" w:rsidP="004130ED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>50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2,000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>
        <w:rPr>
          <w:rFonts w:ascii="Angsana New" w:hAnsi="Angsana New"/>
          <w:sz w:val="30"/>
          <w:szCs w:val="30"/>
        </w:rPr>
        <w:t>100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676C3FA4" w14:textId="77777777" w:rsidR="00E71184" w:rsidRDefault="00E71184" w:rsidP="003C52D0">
      <w:pPr>
        <w:pStyle w:val="block"/>
        <w:spacing w:after="0" w:line="240" w:lineRule="atLeast"/>
        <w:ind w:left="450"/>
        <w:rPr>
          <w:rFonts w:ascii="Angsana New" w:hAnsi="Angsana New" w:cs="Angsana New"/>
          <w:sz w:val="30"/>
          <w:szCs w:val="30"/>
          <w:lang w:bidi="th-TH"/>
        </w:rPr>
      </w:pPr>
    </w:p>
    <w:p w14:paraId="5B198A55" w14:textId="0F828C89" w:rsidR="00E71184" w:rsidRPr="00816BFC" w:rsidRDefault="00E71184" w:rsidP="00E71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18F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</w:t>
      </w:r>
      <w:r w:rsidR="005052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</w:p>
    <w:p w14:paraId="7DDCD783" w14:textId="77777777" w:rsidR="00E71184" w:rsidRDefault="00E71184" w:rsidP="00E71184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44A75D" w14:textId="281E6B1E" w:rsidR="00E71184" w:rsidRDefault="00E71184" w:rsidP="00E71184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t>2565</w:t>
      </w:r>
    </w:p>
    <w:p w14:paraId="10D56E7C" w14:textId="77777777" w:rsidR="00E71184" w:rsidRDefault="00E71184" w:rsidP="00E71184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4F0D59A" w14:textId="35EEA809" w:rsidR="00FF3F54" w:rsidRPr="00867A77" w:rsidRDefault="00FF3F54" w:rsidP="00867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 w:rsidRPr="00505259">
        <w:rPr>
          <w:rFonts w:ascii="Angsana New" w:hAnsi="Angsana New" w:hint="cs"/>
          <w:spacing w:val="4"/>
          <w:sz w:val="30"/>
          <w:szCs w:val="30"/>
        </w:rPr>
        <w:t>(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บริษัท </w:t>
      </w:r>
      <w:r w:rsidRPr="00505259">
        <w:rPr>
          <w:rFonts w:ascii="Angsana New" w:hAnsi="Angsana New"/>
          <w:spacing w:val="4"/>
          <w:sz w:val="30"/>
          <w:szCs w:val="30"/>
          <w:cs/>
        </w:rPr>
        <w:t>มาย เพ็ท</w:t>
      </w:r>
      <w:r w:rsidRPr="00505259">
        <w:rPr>
          <w:rFonts w:ascii="Angsana New" w:hAnsi="Angsana New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)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>โดยมีทุนจดทะเบียนเริ่มแรกเป็นจำนวนเงิน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/>
          <w:spacing w:val="4"/>
          <w:sz w:val="30"/>
          <w:szCs w:val="30"/>
        </w:rPr>
        <w:t>2</w:t>
      </w:r>
      <w:r w:rsidRPr="00867A77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>ล้านบาท และให้เรียกชำระค่าหุ้นในอัตราร้อยละ</w:t>
      </w:r>
      <w:r w:rsidR="00213751">
        <w:rPr>
          <w:rFonts w:ascii="Angsana New" w:hAnsi="Angsana New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/>
          <w:spacing w:val="2"/>
          <w:sz w:val="30"/>
          <w:szCs w:val="30"/>
        </w:rPr>
        <w:t>25</w:t>
      </w:r>
      <w:r w:rsidRPr="00867A77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 xml:space="preserve">คิดเป็นจำนวนเงิน </w:t>
      </w:r>
      <w:r w:rsidRPr="00867A77">
        <w:rPr>
          <w:rFonts w:ascii="Angsana New" w:hAnsi="Angsana New"/>
          <w:spacing w:val="2"/>
          <w:sz w:val="30"/>
          <w:szCs w:val="30"/>
        </w:rPr>
        <w:t xml:space="preserve">0.5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>ล้านบาท บริษัทมีสัดส่วนการลงทุน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บริษัทย่อยดังกล่าวคิดเป็นอัตราร้อยละ </w:t>
      </w:r>
      <w:r w:rsidRPr="00505259">
        <w:rPr>
          <w:rFonts w:ascii="Angsana New" w:hAnsi="Angsana New"/>
          <w:spacing w:val="4"/>
          <w:sz w:val="30"/>
          <w:szCs w:val="30"/>
        </w:rPr>
        <w:t>99</w:t>
      </w:r>
      <w:r w:rsidRPr="00505259">
        <w:rPr>
          <w:rFonts w:ascii="Angsana New" w:hAnsi="Angsana New" w:hint="cs"/>
          <w:spacing w:val="4"/>
          <w:sz w:val="30"/>
          <w:szCs w:val="30"/>
        </w:rPr>
        <w:t>.</w:t>
      </w:r>
      <w:r w:rsidRPr="00505259">
        <w:rPr>
          <w:rFonts w:ascii="Angsana New" w:hAnsi="Angsana New"/>
          <w:spacing w:val="4"/>
          <w:sz w:val="30"/>
          <w:szCs w:val="30"/>
        </w:rPr>
        <w:t>99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 xml:space="preserve">ของหุ้นที่ชำระแล้ว คิดเป็นจำนวนเงิน </w:t>
      </w:r>
      <w:r w:rsidRPr="00505259">
        <w:rPr>
          <w:rFonts w:ascii="Angsana New" w:hAnsi="Angsana New"/>
          <w:spacing w:val="4"/>
          <w:sz w:val="30"/>
          <w:szCs w:val="30"/>
        </w:rPr>
        <w:t>0.5</w:t>
      </w:r>
      <w:r w:rsidRPr="0050525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505259">
        <w:rPr>
          <w:rFonts w:ascii="Angsana New" w:hAnsi="Angsana New" w:hint="cs"/>
          <w:spacing w:val="4"/>
          <w:sz w:val="30"/>
          <w:szCs w:val="30"/>
          <w:cs/>
        </w:rPr>
        <w:t>ล้านบาท การดำเนินการจด</w:t>
      </w:r>
      <w:r w:rsidRPr="00867A77">
        <w:rPr>
          <w:rFonts w:ascii="Angsana New" w:hAnsi="Angsana New" w:hint="cs"/>
          <w:spacing w:val="8"/>
          <w:sz w:val="30"/>
          <w:szCs w:val="30"/>
          <w:cs/>
        </w:rPr>
        <w:t xml:space="preserve">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Pr="00867A77">
        <w:rPr>
          <w:rFonts w:ascii="Angsana New" w:hAnsi="Angsana New"/>
          <w:spacing w:val="8"/>
          <w:sz w:val="30"/>
          <w:szCs w:val="30"/>
        </w:rPr>
        <w:t>10</w:t>
      </w:r>
      <w:r w:rsidRPr="00867A77">
        <w:rPr>
          <w:rFonts w:ascii="Angsana New" w:hAnsi="Angsana New" w:hint="cs"/>
          <w:sz w:val="30"/>
          <w:szCs w:val="30"/>
        </w:rPr>
        <w:t xml:space="preserve"> </w:t>
      </w:r>
      <w:r w:rsidRPr="00867A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67A77">
        <w:rPr>
          <w:rFonts w:ascii="Angsana New" w:hAnsi="Angsana New" w:hint="cs"/>
          <w:sz w:val="30"/>
          <w:szCs w:val="30"/>
        </w:rPr>
        <w:t>256</w:t>
      </w:r>
      <w:r w:rsidRPr="00867A77">
        <w:rPr>
          <w:rFonts w:ascii="Angsana New" w:hAnsi="Angsana New"/>
          <w:sz w:val="30"/>
          <w:szCs w:val="30"/>
        </w:rPr>
        <w:t>5</w:t>
      </w:r>
    </w:p>
    <w:p w14:paraId="463F4292" w14:textId="77777777" w:rsidR="00FF3F54" w:rsidRPr="00BF65AE" w:rsidRDefault="00FF3F54" w:rsidP="00FF3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E9BBC7" w14:textId="57B3632B" w:rsidR="00FF3F54" w:rsidRPr="00867A77" w:rsidRDefault="00FF3F54" w:rsidP="00867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A1CE5">
        <w:rPr>
          <w:rFonts w:ascii="Angsana New" w:hAnsi="Angsana New" w:hint="cs"/>
          <w:sz w:val="30"/>
          <w:szCs w:val="30"/>
          <w:cs/>
        </w:rPr>
        <w:t xml:space="preserve">บริษัทจัดตั้งบริษัทย่อยในประเทศแห่งหนึ่ง </w:t>
      </w:r>
      <w:r w:rsidRPr="004A1CE5">
        <w:rPr>
          <w:rFonts w:ascii="Angsana New" w:hAnsi="Angsana New" w:hint="cs"/>
          <w:sz w:val="30"/>
          <w:szCs w:val="30"/>
        </w:rPr>
        <w:t>(</w:t>
      </w:r>
      <w:r w:rsidRPr="004A1CE5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4A1CE5">
        <w:rPr>
          <w:rFonts w:ascii="Angsana New" w:hAnsi="Angsana New"/>
          <w:sz w:val="30"/>
          <w:szCs w:val="30"/>
          <w:cs/>
        </w:rPr>
        <w:t>ไทยฟู้ดส์ รีนิวเอเบิล จำกัด</w:t>
      </w:r>
      <w:r w:rsidRPr="004A1CE5">
        <w:rPr>
          <w:rFonts w:ascii="Angsana New" w:hAnsi="Angsana New" w:hint="cs"/>
          <w:sz w:val="30"/>
          <w:szCs w:val="30"/>
        </w:rPr>
        <w:t xml:space="preserve">) </w:t>
      </w:r>
      <w:r w:rsidRPr="004A1CE5">
        <w:rPr>
          <w:rFonts w:ascii="Angsana New" w:hAnsi="Angsana New" w:hint="cs"/>
          <w:sz w:val="30"/>
          <w:szCs w:val="30"/>
          <w:cs/>
        </w:rPr>
        <w:t>โดยมีทุนจดทะเบียน</w:t>
      </w:r>
      <w:r w:rsidRPr="004A1CE5">
        <w:rPr>
          <w:rFonts w:ascii="Angsana New" w:hAnsi="Angsana New" w:hint="cs"/>
          <w:spacing w:val="-4"/>
          <w:sz w:val="30"/>
          <w:szCs w:val="30"/>
          <w:cs/>
        </w:rPr>
        <w:t>เริ่มแรกเป็น</w:t>
      </w:r>
      <w:r w:rsidRPr="004A1CE5">
        <w:rPr>
          <w:rFonts w:ascii="Angsana New" w:hAnsi="Angsana New" w:hint="cs"/>
          <w:spacing w:val="2"/>
          <w:sz w:val="30"/>
          <w:szCs w:val="30"/>
          <w:cs/>
        </w:rPr>
        <w:t>จำนวนเงิน</w:t>
      </w:r>
      <w:r w:rsidRPr="004A1CE5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4A1CE5">
        <w:rPr>
          <w:rFonts w:ascii="Angsana New" w:hAnsi="Angsana New"/>
          <w:spacing w:val="2"/>
          <w:sz w:val="30"/>
          <w:szCs w:val="30"/>
        </w:rPr>
        <w:t>10</w:t>
      </w:r>
      <w:r w:rsidRPr="004A1CE5">
        <w:rPr>
          <w:rFonts w:ascii="Angsana New" w:hAnsi="Angsana New" w:hint="cs"/>
          <w:spacing w:val="2"/>
          <w:sz w:val="30"/>
          <w:szCs w:val="30"/>
        </w:rPr>
        <w:t xml:space="preserve">0 </w:t>
      </w:r>
      <w:r w:rsidRPr="004A1CE5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และให้เรียกชำระค่าหุ้นในอัตราร้อยละ </w:t>
      </w:r>
      <w:r w:rsidRPr="004A1CE5">
        <w:rPr>
          <w:rFonts w:ascii="Angsana New" w:hAnsi="Angsana New"/>
          <w:spacing w:val="2"/>
          <w:sz w:val="30"/>
          <w:szCs w:val="30"/>
        </w:rPr>
        <w:t>25</w:t>
      </w:r>
      <w:r w:rsidRPr="004A1CE5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4A1CE5">
        <w:rPr>
          <w:rFonts w:ascii="Angsana New" w:hAnsi="Angsana New" w:hint="cs"/>
          <w:spacing w:val="2"/>
          <w:sz w:val="30"/>
          <w:szCs w:val="30"/>
          <w:cs/>
        </w:rPr>
        <w:t xml:space="preserve">คิดเป็นจำนวนเงิน </w:t>
      </w:r>
      <w:r w:rsidRPr="004A1CE5">
        <w:rPr>
          <w:rFonts w:ascii="Angsana New" w:hAnsi="Angsana New"/>
          <w:spacing w:val="2"/>
          <w:sz w:val="30"/>
          <w:szCs w:val="30"/>
        </w:rPr>
        <w:t>25</w:t>
      </w:r>
      <w:r w:rsidRPr="00867A77">
        <w:rPr>
          <w:rFonts w:ascii="Angsana New" w:hAnsi="Angsana New"/>
          <w:spacing w:val="2"/>
          <w:sz w:val="30"/>
          <w:szCs w:val="30"/>
        </w:rPr>
        <w:t xml:space="preserve"> </w:t>
      </w:r>
      <w:r w:rsidRPr="00867A77">
        <w:rPr>
          <w:rFonts w:ascii="Angsana New" w:hAnsi="Angsana New" w:hint="cs"/>
          <w:spacing w:val="2"/>
          <w:sz w:val="30"/>
          <w:szCs w:val="30"/>
          <w:cs/>
        </w:rPr>
        <w:t>ล้านบาท บริษัทมีสัดส่วนการลงทุนบริษัทย่อยดังกล่าวคิด</w:t>
      </w:r>
      <w:r w:rsidRPr="00867A77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867A77">
        <w:rPr>
          <w:rFonts w:ascii="Angsana New" w:hAnsi="Angsana New"/>
          <w:sz w:val="30"/>
          <w:szCs w:val="30"/>
        </w:rPr>
        <w:t>99</w:t>
      </w:r>
      <w:r w:rsidRPr="00867A77">
        <w:rPr>
          <w:rFonts w:ascii="Angsana New" w:hAnsi="Angsana New" w:hint="cs"/>
          <w:sz w:val="30"/>
          <w:szCs w:val="30"/>
        </w:rPr>
        <w:t>.</w:t>
      </w:r>
      <w:r w:rsidRPr="00867A77">
        <w:rPr>
          <w:rFonts w:ascii="Angsana New" w:hAnsi="Angsana New"/>
          <w:sz w:val="30"/>
          <w:szCs w:val="30"/>
        </w:rPr>
        <w:t>99</w:t>
      </w:r>
      <w:r w:rsidRPr="00867A77">
        <w:rPr>
          <w:rFonts w:ascii="Angsana New" w:hAnsi="Angsana New" w:hint="cs"/>
          <w:sz w:val="30"/>
          <w:szCs w:val="30"/>
        </w:rPr>
        <w:t xml:space="preserve"> </w:t>
      </w:r>
      <w:r w:rsidRPr="00867A77">
        <w:rPr>
          <w:rFonts w:ascii="Angsana New" w:hAnsi="Angsana New" w:hint="cs"/>
          <w:sz w:val="30"/>
          <w:szCs w:val="30"/>
          <w:cs/>
        </w:rPr>
        <w:t xml:space="preserve">ของหุ้นที่ชำระแล้ว </w:t>
      </w:r>
      <w:r w:rsidRPr="00867A77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คิดเป็นจำนวนเงิน </w:t>
      </w:r>
      <w:r w:rsidRPr="00867A77">
        <w:rPr>
          <w:rFonts w:ascii="Angsana New" w:hAnsi="Angsana New"/>
          <w:spacing w:val="-4"/>
          <w:sz w:val="30"/>
          <w:szCs w:val="30"/>
        </w:rPr>
        <w:t>25</w:t>
      </w:r>
      <w:r w:rsidR="00867A7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67A77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67A77">
        <w:rPr>
          <w:rFonts w:ascii="Angsana New" w:hAnsi="Angsana New" w:hint="cs"/>
          <w:sz w:val="30"/>
          <w:szCs w:val="30"/>
          <w:cs/>
        </w:rPr>
        <w:t xml:space="preserve"> </w:t>
      </w:r>
      <w:r w:rsidRPr="00867A77">
        <w:rPr>
          <w:rFonts w:ascii="Angsana New" w:hAnsi="Angsana New" w:hint="cs"/>
          <w:spacing w:val="8"/>
          <w:sz w:val="30"/>
          <w:szCs w:val="30"/>
          <w:cs/>
        </w:rPr>
        <w:t xml:space="preserve">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Pr="00867A77">
        <w:rPr>
          <w:rFonts w:ascii="Angsana New" w:hAnsi="Angsana New"/>
          <w:spacing w:val="8"/>
          <w:sz w:val="30"/>
          <w:szCs w:val="30"/>
        </w:rPr>
        <w:t>15</w:t>
      </w:r>
      <w:r w:rsidRPr="00867A77">
        <w:rPr>
          <w:rFonts w:ascii="Angsana New" w:hAnsi="Angsana New" w:hint="cs"/>
          <w:sz w:val="30"/>
          <w:szCs w:val="30"/>
        </w:rPr>
        <w:t xml:space="preserve"> </w:t>
      </w:r>
      <w:r w:rsidRPr="00867A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67A77">
        <w:rPr>
          <w:rFonts w:ascii="Angsana New" w:hAnsi="Angsana New" w:hint="cs"/>
          <w:sz w:val="30"/>
          <w:szCs w:val="30"/>
        </w:rPr>
        <w:t>256</w:t>
      </w:r>
      <w:r w:rsidRPr="00867A77">
        <w:rPr>
          <w:rFonts w:ascii="Angsana New" w:hAnsi="Angsana New"/>
          <w:sz w:val="30"/>
          <w:szCs w:val="30"/>
        </w:rPr>
        <w:t>5</w:t>
      </w:r>
    </w:p>
    <w:p w14:paraId="6861FEFE" w14:textId="77777777" w:rsidR="00867A77" w:rsidRDefault="00867A77" w:rsidP="00FF3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447345" w14:textId="7B516763" w:rsidR="00867A77" w:rsidRDefault="00867A77" w:rsidP="00867A77">
      <w:pPr>
        <w:pStyle w:val="ListParagraph"/>
        <w:tabs>
          <w:tab w:val="clear" w:pos="907"/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ซื้อเงิน</w:t>
      </w:r>
      <w:r>
        <w:rPr>
          <w:rFonts w:ascii="Angsana New" w:hAnsi="Angsana New"/>
          <w:sz w:val="30"/>
          <w:szCs w:val="30"/>
          <w:cs/>
        </w:rPr>
        <w:t>ลงทุนใน</w:t>
      </w:r>
      <w:r w:rsidRPr="00711015">
        <w:rPr>
          <w:rFonts w:ascii="Angsana New" w:hAnsi="Angsana New" w:hint="cs"/>
          <w:sz w:val="30"/>
          <w:szCs w:val="30"/>
          <w:cs/>
        </w:rPr>
        <w:t>บริษัท</w:t>
      </w:r>
      <w:r w:rsidRPr="00711015">
        <w:rPr>
          <w:rFonts w:ascii="Angsana New" w:hAnsi="Angsana New"/>
          <w:sz w:val="30"/>
          <w:szCs w:val="30"/>
          <w:cs/>
        </w:rPr>
        <w:t xml:space="preserve"> </w:t>
      </w:r>
      <w:r w:rsidRPr="00B80196">
        <w:rPr>
          <w:rFonts w:asciiTheme="majorBidi" w:hAnsiTheme="majorBidi" w:cstheme="majorBidi"/>
          <w:sz w:val="30"/>
          <w:szCs w:val="30"/>
          <w:cs/>
        </w:rPr>
        <w:t xml:space="preserve">ไทยฟู้ดส์ </w:t>
      </w:r>
      <w:r>
        <w:rPr>
          <w:rFonts w:asciiTheme="majorBidi" w:hAnsiTheme="majorBidi" w:cstheme="majorBidi" w:hint="cs"/>
          <w:sz w:val="30"/>
          <w:szCs w:val="30"/>
          <w:cs/>
        </w:rPr>
        <w:t>เฟรช มาร์เก็ต</w:t>
      </w:r>
      <w:r w:rsidRPr="00B801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1015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โดยการซื้อหุ้นสามัญจากบริษัทย่อยในประเทศแห่งหนึ่งใน</w:t>
      </w:r>
      <w:r w:rsidRPr="0051230F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16</w:t>
      </w:r>
      <w:r w:rsidRPr="00700AF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700AF7">
        <w:rPr>
          <w:rFonts w:ascii="Angsana New" w:hAnsi="Angsana New" w:hint="cs"/>
          <w:sz w:val="30"/>
          <w:szCs w:val="30"/>
          <w:cs/>
        </w:rPr>
        <w:t xml:space="preserve">คม </w:t>
      </w:r>
      <w:r w:rsidRPr="00700AF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199,997 </w:t>
      </w:r>
      <w:r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ซึ่งคิดเป็นสัดส่วนการถือหุ้นร้อยละ </w:t>
      </w:r>
      <w:r>
        <w:rPr>
          <w:rFonts w:ascii="Angsana New" w:hAnsi="Angsana New"/>
          <w:sz w:val="30"/>
          <w:szCs w:val="30"/>
        </w:rPr>
        <w:t xml:space="preserve">99.99 </w:t>
      </w:r>
      <w:r w:rsidRPr="00D33A1C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</w:t>
      </w:r>
      <w:r w:rsidRPr="00700AF7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18</w:t>
      </w:r>
      <w:r w:rsidRPr="00700AF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700AF7">
        <w:rPr>
          <w:rFonts w:ascii="Angsana New" w:hAnsi="Angsana New" w:hint="cs"/>
          <w:sz w:val="30"/>
          <w:szCs w:val="30"/>
          <w:cs/>
        </w:rPr>
        <w:t xml:space="preserve">คม </w:t>
      </w:r>
      <w:r w:rsidRPr="00700AF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0CE055B3" w14:textId="77777777" w:rsidR="00867A77" w:rsidRPr="00867A77" w:rsidRDefault="00867A77" w:rsidP="00FF3F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C237CE" w14:textId="21E9990A" w:rsidR="000409E8" w:rsidRDefault="000409E8" w:rsidP="003C52D0">
      <w:pPr>
        <w:pStyle w:val="block"/>
        <w:spacing w:after="0" w:line="240" w:lineRule="atLeast"/>
        <w:ind w:left="450"/>
        <w:rPr>
          <w:rFonts w:ascii="Angsana New" w:hAnsi="Angsana New" w:cs="Angsana New"/>
          <w:sz w:val="28"/>
          <w:szCs w:val="28"/>
          <w:lang w:val="en-US" w:bidi="th-TH"/>
        </w:rPr>
      </w:pPr>
    </w:p>
    <w:p w14:paraId="397F47F9" w14:textId="77777777" w:rsidR="0079258A" w:rsidRPr="003C2712" w:rsidRDefault="0079258A" w:rsidP="00FF3F54">
      <w:pPr>
        <w:pStyle w:val="block"/>
        <w:spacing w:after="0" w:line="240" w:lineRule="atLeast"/>
        <w:ind w:left="0"/>
        <w:rPr>
          <w:rFonts w:ascii="Angsana New" w:hAnsi="Angsana New" w:cs="Angsana New"/>
          <w:sz w:val="28"/>
          <w:szCs w:val="28"/>
          <w:lang w:val="en-US" w:bidi="th-TH"/>
        </w:rPr>
      </w:pPr>
    </w:p>
    <w:p w14:paraId="72603CC7" w14:textId="4CE86784" w:rsidR="00E151C0" w:rsidRDefault="00E151C0" w:rsidP="009917DC">
      <w:pPr>
        <w:pStyle w:val="index"/>
        <w:numPr>
          <w:ilvl w:val="0"/>
          <w:numId w:val="3"/>
        </w:numPr>
        <w:tabs>
          <w:tab w:val="left" w:pos="153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0AD80A2C" w14:textId="77777777" w:rsidR="000409E8" w:rsidRPr="00C60284" w:rsidRDefault="000409E8" w:rsidP="000409E8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530"/>
        <w:gridCol w:w="180"/>
        <w:gridCol w:w="1620"/>
      </w:tblGrid>
      <w:tr w:rsidR="000409E8" w:rsidRPr="006C5F37" w14:paraId="0F25A9C6" w14:textId="77777777" w:rsidTr="00930BE9">
        <w:trPr>
          <w:cantSplit/>
          <w:tblHeader/>
        </w:trPr>
        <w:tc>
          <w:tcPr>
            <w:tcW w:w="4950" w:type="dxa"/>
            <w:vAlign w:val="bottom"/>
          </w:tcPr>
          <w:p w14:paraId="0AB51C88" w14:textId="1831921F" w:rsidR="000409E8" w:rsidRPr="006C5F37" w:rsidRDefault="000409E8" w:rsidP="00930B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vAlign w:val="bottom"/>
          </w:tcPr>
          <w:p w14:paraId="611443A7" w14:textId="77777777" w:rsidR="000409E8" w:rsidRPr="006C5F37" w:rsidRDefault="000409E8" w:rsidP="00930BE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1744AFD" w14:textId="77777777" w:rsidR="000409E8" w:rsidRPr="006C5F3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C5F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56DA646" w14:textId="77777777" w:rsidR="000409E8" w:rsidRPr="006C5F37" w:rsidRDefault="000409E8" w:rsidP="00930B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0A785" w14:textId="77777777" w:rsidR="000409E8" w:rsidRPr="006C5F37" w:rsidRDefault="000409E8" w:rsidP="00FF3F5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A7755DC" w14:textId="25F136F7" w:rsidR="000409E8" w:rsidRPr="006C5F37" w:rsidRDefault="000409E8" w:rsidP="00FF3F5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409E8" w:rsidRPr="006C5F37" w14:paraId="0F82C09F" w14:textId="77777777" w:rsidTr="00930BE9">
        <w:trPr>
          <w:cantSplit/>
        </w:trPr>
        <w:tc>
          <w:tcPr>
            <w:tcW w:w="4950" w:type="dxa"/>
          </w:tcPr>
          <w:p w14:paraId="32EEC408" w14:textId="77777777" w:rsidR="000409E8" w:rsidRPr="006C5F37" w:rsidRDefault="000409E8" w:rsidP="00930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CE33C1A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04857915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5F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09E8" w:rsidRPr="006C5F37" w14:paraId="047EFD15" w14:textId="77777777" w:rsidTr="00930BE9">
        <w:trPr>
          <w:cantSplit/>
          <w:trHeight w:val="60"/>
        </w:trPr>
        <w:tc>
          <w:tcPr>
            <w:tcW w:w="4950" w:type="dxa"/>
          </w:tcPr>
          <w:p w14:paraId="26244AC3" w14:textId="77777777" w:rsidR="000409E8" w:rsidRPr="006C5F37" w:rsidRDefault="000409E8" w:rsidP="00930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00" w:type="dxa"/>
          </w:tcPr>
          <w:p w14:paraId="5954DAC1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758F5A2" w14:textId="030BFCFE" w:rsidR="000409E8" w:rsidRPr="006C5F37" w:rsidRDefault="00C75F64" w:rsidP="00930BE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1,211,350</w:t>
            </w:r>
          </w:p>
        </w:tc>
        <w:tc>
          <w:tcPr>
            <w:tcW w:w="180" w:type="dxa"/>
          </w:tcPr>
          <w:p w14:paraId="1AD40153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438CD7" w14:textId="5413C01D" w:rsidR="000409E8" w:rsidRPr="006C5F37" w:rsidRDefault="007A120B" w:rsidP="00FF3F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27,949</w:t>
            </w:r>
          </w:p>
        </w:tc>
      </w:tr>
      <w:tr w:rsidR="000409E8" w:rsidRPr="006C5F37" w14:paraId="52A68414" w14:textId="77777777" w:rsidTr="00930BE9">
        <w:trPr>
          <w:cantSplit/>
        </w:trPr>
        <w:tc>
          <w:tcPr>
            <w:tcW w:w="4950" w:type="dxa"/>
          </w:tcPr>
          <w:p w14:paraId="16BFD477" w14:textId="77777777" w:rsidR="000409E8" w:rsidRPr="006C5F37" w:rsidRDefault="000409E8" w:rsidP="00930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900" w:type="dxa"/>
          </w:tcPr>
          <w:p w14:paraId="584697CB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73A3A4A" w14:textId="5E4D2745" w:rsidR="000409E8" w:rsidRPr="006C5F37" w:rsidRDefault="00C75F64" w:rsidP="00930BE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622,745</w:t>
            </w:r>
          </w:p>
        </w:tc>
        <w:tc>
          <w:tcPr>
            <w:tcW w:w="180" w:type="dxa"/>
          </w:tcPr>
          <w:p w14:paraId="7FDADFCD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C8C126" w14:textId="31A80389" w:rsidR="000409E8" w:rsidRPr="006C5F37" w:rsidRDefault="007A120B" w:rsidP="00FF3F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46,147</w:t>
            </w:r>
          </w:p>
        </w:tc>
      </w:tr>
      <w:tr w:rsidR="000409E8" w:rsidRPr="006C5F37" w14:paraId="214A44FC" w14:textId="77777777" w:rsidTr="00930BE9">
        <w:trPr>
          <w:cantSplit/>
        </w:trPr>
        <w:tc>
          <w:tcPr>
            <w:tcW w:w="4950" w:type="dxa"/>
          </w:tcPr>
          <w:p w14:paraId="5925D2B9" w14:textId="0EEC58F5" w:rsidR="000409E8" w:rsidRPr="006C5F37" w:rsidRDefault="000409E8" w:rsidP="00930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FF3F5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900" w:type="dxa"/>
          </w:tcPr>
          <w:p w14:paraId="1B11ECC9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9B58BE0" w14:textId="47D5327C" w:rsidR="000409E8" w:rsidRPr="00243706" w:rsidRDefault="00C75F64" w:rsidP="00930BE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2,179</w:t>
            </w:r>
          </w:p>
        </w:tc>
        <w:tc>
          <w:tcPr>
            <w:tcW w:w="180" w:type="dxa"/>
          </w:tcPr>
          <w:p w14:paraId="64C3D455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B5B76A" w14:textId="76D6EA36" w:rsidR="000409E8" w:rsidRPr="006C5F37" w:rsidRDefault="007A120B" w:rsidP="00FF3F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0409E8" w:rsidRPr="006C5F37" w14:paraId="67085C0C" w14:textId="77777777" w:rsidTr="00930BE9">
        <w:trPr>
          <w:cantSplit/>
        </w:trPr>
        <w:tc>
          <w:tcPr>
            <w:tcW w:w="4950" w:type="dxa"/>
          </w:tcPr>
          <w:p w14:paraId="39454B78" w14:textId="77777777" w:rsidR="000409E8" w:rsidRPr="006C5F37" w:rsidRDefault="000409E8" w:rsidP="00930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326CFEDB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79DD3F" w14:textId="671FCB03" w:rsidR="000409E8" w:rsidRPr="00251D4D" w:rsidRDefault="00C75F64" w:rsidP="00930BE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4,457</w:t>
            </w:r>
          </w:p>
        </w:tc>
        <w:tc>
          <w:tcPr>
            <w:tcW w:w="180" w:type="dxa"/>
          </w:tcPr>
          <w:p w14:paraId="50296A84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E81F5F" w14:textId="37285390" w:rsidR="000409E8" w:rsidRPr="0061330D" w:rsidRDefault="000254E9" w:rsidP="00FF3F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0409E8" w:rsidRPr="006C5F37" w14:paraId="76E9E798" w14:textId="77777777" w:rsidTr="00930BE9">
        <w:trPr>
          <w:cantSplit/>
        </w:trPr>
        <w:tc>
          <w:tcPr>
            <w:tcW w:w="4950" w:type="dxa"/>
          </w:tcPr>
          <w:p w14:paraId="46C01EB6" w14:textId="77777777" w:rsidR="000409E8" w:rsidRPr="006C5F37" w:rsidRDefault="000409E8" w:rsidP="00930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5F37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การตีราคาสินทรัพย์ใหม่เพิ่มขึ้น</w:t>
            </w:r>
          </w:p>
        </w:tc>
        <w:tc>
          <w:tcPr>
            <w:tcW w:w="900" w:type="dxa"/>
          </w:tcPr>
          <w:p w14:paraId="53670A9A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0E91A9" w14:textId="1C74F363" w:rsidR="000409E8" w:rsidRPr="004B707E" w:rsidRDefault="00C75F64" w:rsidP="00930BE9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9,223</w:t>
            </w:r>
          </w:p>
        </w:tc>
        <w:tc>
          <w:tcPr>
            <w:tcW w:w="180" w:type="dxa"/>
          </w:tcPr>
          <w:p w14:paraId="50F6C075" w14:textId="77777777" w:rsidR="000409E8" w:rsidRPr="006C5F37" w:rsidRDefault="000409E8" w:rsidP="00930B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422DF5" w14:textId="2EB14027" w:rsidR="000409E8" w:rsidRPr="008C24A8" w:rsidRDefault="007A120B" w:rsidP="00FF3F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CF1ED9" w14:textId="0B5CA6B5" w:rsidR="00513865" w:rsidRPr="003C2712" w:rsidRDefault="00513865" w:rsidP="00513865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sz w:val="28"/>
          <w:szCs w:val="28"/>
        </w:rPr>
      </w:pPr>
    </w:p>
    <w:p w14:paraId="547F540A" w14:textId="100F4A57" w:rsidR="000409E8" w:rsidRDefault="000409E8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5F37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C5F37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F080F">
        <w:rPr>
          <w:rFonts w:ascii="Angsana New" w:hAnsi="Angsana New" w:cs="Angsana New"/>
          <w:bCs/>
          <w:sz w:val="30"/>
          <w:szCs w:val="30"/>
        </w:rPr>
        <w:t>256</w:t>
      </w:r>
      <w:r>
        <w:rPr>
          <w:rFonts w:ascii="Angsana New" w:hAnsi="Angsana New" w:cs="Angsana New"/>
          <w:bCs/>
          <w:sz w:val="30"/>
          <w:szCs w:val="30"/>
        </w:rPr>
        <w:t>5</w:t>
      </w:r>
      <w:r w:rsidRPr="006C5F37">
        <w:rPr>
          <w:rFonts w:ascii="Angsana New" w:hAnsi="Angsana New" w:cs="Angsana New"/>
          <w:b/>
          <w:sz w:val="30"/>
          <w:szCs w:val="30"/>
        </w:rPr>
        <w:t xml:space="preserve"> </w:t>
      </w:r>
      <w:r w:rsidRPr="006C5F3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C5F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อาคาร </w:t>
      </w:r>
      <w:r w:rsidRPr="007E44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E4486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7E4486">
        <w:rPr>
          <w:rFonts w:asciiTheme="majorBidi" w:hAnsiTheme="majorBidi" w:cstheme="majorBidi"/>
          <w:sz w:val="30"/>
          <w:szCs w:val="30"/>
        </w:rPr>
        <w:t>3</w:t>
      </w:r>
      <w:r w:rsidRPr="007E4486">
        <w:rPr>
          <w:rFonts w:asciiTheme="majorBidi" w:hAnsiTheme="majorBidi" w:cstheme="majorBidi"/>
          <w:sz w:val="30"/>
          <w:szCs w:val="30"/>
        </w:rPr>
        <w:t xml:space="preserve"> </w:t>
      </w:r>
      <w:r w:rsidRPr="007E448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7E4486">
        <w:rPr>
          <w:rFonts w:asciiTheme="majorBidi" w:hAnsiTheme="majorBidi" w:cstheme="majorBidi"/>
          <w:sz w:val="30"/>
          <w:szCs w:val="30"/>
        </w:rPr>
        <w:t xml:space="preserve"> </w:t>
      </w:r>
      <w:r w:rsidR="007E4486" w:rsidRPr="007E4486">
        <w:rPr>
          <w:rFonts w:asciiTheme="majorBidi" w:hAnsiTheme="majorBidi" w:cstheme="majorBidi"/>
          <w:sz w:val="30"/>
          <w:szCs w:val="30"/>
        </w:rPr>
        <w:t>15</w:t>
      </w:r>
      <w:r w:rsidRPr="00BE1468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>
        <w:rPr>
          <w:rFonts w:asciiTheme="majorBidi" w:hAnsiTheme="majorBidi" w:cstheme="majorBidi"/>
          <w:sz w:val="30"/>
          <w:szCs w:val="30"/>
        </w:rPr>
        <w:br/>
      </w:r>
      <w:r w:rsidRPr="00BE146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E7777B">
        <w:rPr>
          <w:rFonts w:ascii="Angsana New" w:hAnsi="Angsana New" w:cs="Angsana New"/>
          <w:sz w:val="30"/>
          <w:szCs w:val="30"/>
          <w:cs/>
        </w:rPr>
        <w:t>จำนวน</w:t>
      </w:r>
      <w:r w:rsidRPr="00972B63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972B63">
        <w:rPr>
          <w:rFonts w:ascii="Angsana New" w:hAnsi="Angsana New" w:cs="Angsana New"/>
          <w:sz w:val="30"/>
          <w:szCs w:val="30"/>
          <w:cs/>
        </w:rPr>
        <w:t xml:space="preserve"> </w:t>
      </w:r>
      <w:r w:rsidR="00E87A6C">
        <w:rPr>
          <w:rFonts w:ascii="Angsana New" w:hAnsi="Angsana New" w:cs="Angsana New"/>
          <w:sz w:val="30"/>
          <w:szCs w:val="30"/>
        </w:rPr>
        <w:t>203</w:t>
      </w:r>
      <w:r w:rsidRPr="00972B63">
        <w:rPr>
          <w:rFonts w:ascii="Angsana New" w:hAnsi="Angsana New" w:cs="Angsana New"/>
          <w:sz w:val="30"/>
          <w:szCs w:val="30"/>
        </w:rPr>
        <w:t xml:space="preserve"> </w:t>
      </w:r>
      <w:r w:rsidRPr="00972B6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972B6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E4486" w:rsidRPr="00972B63">
        <w:rPr>
          <w:rFonts w:ascii="Angsana New" w:hAnsi="Angsana New" w:cs="Angsana New"/>
          <w:sz w:val="30"/>
          <w:szCs w:val="30"/>
        </w:rPr>
        <w:t>39</w:t>
      </w:r>
      <w:r w:rsidRPr="00972B63">
        <w:rPr>
          <w:rFonts w:ascii="Angsana New" w:hAnsi="Angsana New" w:cs="Angsana New"/>
          <w:sz w:val="30"/>
          <w:szCs w:val="30"/>
        </w:rPr>
        <w:t xml:space="preserve"> </w:t>
      </w:r>
      <w:r w:rsidRPr="00972B63">
        <w:rPr>
          <w:rFonts w:ascii="Angsana New" w:hAnsi="Angsana New" w:cs="Angsana New"/>
          <w:sz w:val="30"/>
          <w:szCs w:val="30"/>
          <w:cs/>
        </w:rPr>
        <w:t>ล้านบาท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6B066FD" w14:textId="77777777" w:rsidR="00277AFB" w:rsidRPr="003C2712" w:rsidRDefault="00277AFB" w:rsidP="006D058F">
      <w:pPr>
        <w:ind w:left="540" w:right="-360"/>
        <w:jc w:val="both"/>
        <w:rPr>
          <w:rFonts w:ascii="Angsana New" w:hAnsi="Angsana New" w:cs="Angsana New"/>
          <w:sz w:val="24"/>
          <w:szCs w:val="24"/>
        </w:rPr>
      </w:pPr>
    </w:p>
    <w:p w14:paraId="57B54924" w14:textId="3E268570" w:rsidR="003C2712" w:rsidRPr="003C2712" w:rsidRDefault="003C2712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การตีราคาที่ดิน</w:t>
      </w:r>
    </w:p>
    <w:p w14:paraId="753982C1" w14:textId="77777777" w:rsidR="003C2712" w:rsidRDefault="003C2712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2195F" w14:textId="057972B9" w:rsidR="00B232F4" w:rsidRPr="004A6E01" w:rsidRDefault="00B232F4" w:rsidP="00B232F4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4A6E01">
        <w:rPr>
          <w:rFonts w:asciiTheme="majorBidi" w:hAnsiTheme="majorBidi" w:cstheme="majorBidi"/>
          <w:sz w:val="30"/>
          <w:szCs w:val="30"/>
        </w:rPr>
        <w:t>256</w:t>
      </w:r>
      <w:r w:rsidR="000409E8">
        <w:rPr>
          <w:rFonts w:asciiTheme="majorBidi" w:hAnsiTheme="majorBidi" w:cstheme="majorBidi"/>
          <w:sz w:val="30"/>
          <w:szCs w:val="30"/>
        </w:rPr>
        <w:t>5</w:t>
      </w:r>
      <w:r w:rsidRPr="004A6E01">
        <w:rPr>
          <w:rFonts w:asciiTheme="majorBidi" w:hAnsiTheme="majorBidi" w:cstheme="majorBidi"/>
          <w:sz w:val="30"/>
          <w:szCs w:val="30"/>
        </w:rPr>
        <w:t xml:space="preserve"> 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ที่ดินบางรายการ</w:t>
      </w:r>
      <w:r w:rsidRPr="004A6E01">
        <w:rPr>
          <w:rFonts w:ascii="Angsana New" w:hAnsi="Angsana New" w:cs="Angsana New"/>
          <w:sz w:val="30"/>
          <w:szCs w:val="30"/>
          <w:cs/>
        </w:rPr>
        <w:t>ของ</w:t>
      </w:r>
      <w:r w:rsidRPr="004A6E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A6E01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4A6E01">
        <w:rPr>
          <w:rFonts w:ascii="Angsana New" w:hAnsi="Angsana New" w:cs="Angsana New"/>
          <w:sz w:val="30"/>
          <w:szCs w:val="30"/>
          <w:cs/>
        </w:rPr>
        <w:t>ใหม่</w:t>
      </w:r>
      <w:r w:rsidRPr="004A6E01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4A6E01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A6E01">
        <w:rPr>
          <w:rFonts w:asciiTheme="majorBidi" w:hAnsiTheme="majorBidi" w:cstheme="majorBidi"/>
          <w:sz w:val="30"/>
          <w:szCs w:val="30"/>
          <w:cs/>
        </w:rPr>
        <w:t>3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4A6E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4A6E01">
        <w:rPr>
          <w:rFonts w:ascii="Angsana New" w:hAnsi="Angsana New" w:cs="Angsana New"/>
          <w:sz w:val="30"/>
          <w:szCs w:val="30"/>
          <w:cs/>
        </w:rPr>
        <w:t>สำรองการตีราคาสินทรัพย์ใหม่</w:t>
      </w:r>
      <w:r>
        <w:rPr>
          <w:rFonts w:ascii="Angsana New" w:hAnsi="Angsana New" w:cs="Angsana New" w:hint="cs"/>
          <w:sz w:val="30"/>
          <w:szCs w:val="30"/>
          <w:cs/>
        </w:rPr>
        <w:t>สุทธิภาษีเงินได้</w:t>
      </w:r>
      <w:r w:rsidRPr="004A6E0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23261">
        <w:rPr>
          <w:rFonts w:ascii="Angsana New" w:hAnsi="Angsana New" w:cs="Angsana New"/>
          <w:sz w:val="30"/>
          <w:szCs w:val="30"/>
        </w:rPr>
        <w:t>7</w:t>
      </w:r>
      <w:r w:rsidRPr="004A6E01">
        <w:rPr>
          <w:rFonts w:ascii="Angsana New" w:hAnsi="Angsana New" w:cs="Angsana New"/>
          <w:sz w:val="30"/>
          <w:szCs w:val="30"/>
        </w:rPr>
        <w:t xml:space="preserve"> </w:t>
      </w:r>
      <w:r w:rsidRPr="004A6E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A6E01">
        <w:rPr>
          <w:rFonts w:asciiTheme="majorBidi" w:hAnsiTheme="majorBidi" w:cstheme="majorBidi"/>
          <w:sz w:val="30"/>
          <w:szCs w:val="30"/>
          <w:cs/>
        </w:rPr>
        <w:t>ใน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</w:t>
      </w:r>
    </w:p>
    <w:p w14:paraId="66E490A3" w14:textId="64C2354B" w:rsidR="0084741D" w:rsidRDefault="0084741D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9835B16" w14:textId="0F4A107F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77FC7" w14:textId="489DAC24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1B96B" w14:textId="65931DA1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48892" w14:textId="75583622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1A22C" w14:textId="29575A83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815FB" w14:textId="1A181F41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3C0AE" w14:textId="77777777" w:rsidR="00867A77" w:rsidRPr="00867A77" w:rsidRDefault="00867A77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4F677" w14:textId="1F32CCDF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A3A2F" w14:textId="77777777" w:rsidR="00223261" w:rsidRDefault="00223261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D81FE" w14:textId="77777777" w:rsidR="00CE1E07" w:rsidRDefault="00CE1E07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15502" w14:textId="77777777" w:rsidR="007A120B" w:rsidRDefault="007A120B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C7229" w14:textId="0586062D" w:rsidR="000409E8" w:rsidRDefault="000409E8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01A7A526" w14:textId="77777777" w:rsidR="000409E8" w:rsidRPr="000409E8" w:rsidRDefault="000409E8" w:rsidP="000409E8">
      <w:pPr>
        <w:rPr>
          <w:rFonts w:cstheme="minorBidi"/>
          <w:sz w:val="30"/>
          <w:szCs w:val="30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0409E8" w:rsidRPr="005D1863" w14:paraId="55B3C349" w14:textId="77777777" w:rsidTr="00930BE9">
        <w:trPr>
          <w:trHeight w:val="322"/>
          <w:tblHeader/>
        </w:trPr>
        <w:tc>
          <w:tcPr>
            <w:tcW w:w="1901" w:type="dxa"/>
          </w:tcPr>
          <w:p w14:paraId="33584130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C9A07C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611E8AEA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BC412FD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C1967E6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409E8" w:rsidRPr="005D1863" w14:paraId="1CF3466B" w14:textId="77777777" w:rsidTr="00930BE9">
        <w:trPr>
          <w:trHeight w:val="322"/>
          <w:tblHeader/>
        </w:trPr>
        <w:tc>
          <w:tcPr>
            <w:tcW w:w="1901" w:type="dxa"/>
          </w:tcPr>
          <w:p w14:paraId="6C57B476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7BB3171D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08AA44E" w14:textId="746FF967" w:rsidR="000409E8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080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6F08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5" w:type="dxa"/>
          </w:tcPr>
          <w:p w14:paraId="01CE060D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CADFA9" w14:textId="01D69AD2" w:rsidR="000409E8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080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6F080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0409E8" w:rsidRPr="005D1863" w14:paraId="4879BDE3" w14:textId="77777777" w:rsidTr="00930BE9">
        <w:trPr>
          <w:trHeight w:val="635"/>
          <w:tblHeader/>
        </w:trPr>
        <w:tc>
          <w:tcPr>
            <w:tcW w:w="1901" w:type="dxa"/>
          </w:tcPr>
          <w:p w14:paraId="3BE13031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  <w:vAlign w:val="bottom"/>
          </w:tcPr>
          <w:p w14:paraId="49029FEB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4BDC53A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F440727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FD34F23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188FE82E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3CAE6EE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A0A1777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0333CB8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78AD4EDC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BB73D0B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0DC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9B14CD" w14:textId="77777777" w:rsidR="000409E8" w:rsidRPr="00F81554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409E8" w:rsidRPr="005D1863" w14:paraId="52343F2E" w14:textId="77777777" w:rsidTr="00930BE9">
        <w:trPr>
          <w:trHeight w:val="312"/>
          <w:tblHeader/>
        </w:trPr>
        <w:tc>
          <w:tcPr>
            <w:tcW w:w="1901" w:type="dxa"/>
          </w:tcPr>
          <w:p w14:paraId="017676E6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</w:tcPr>
          <w:p w14:paraId="38BC0955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20BEC910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409E8" w:rsidRPr="005D1863" w14:paraId="52B38C5A" w14:textId="77777777" w:rsidTr="00930BE9">
        <w:trPr>
          <w:trHeight w:val="635"/>
        </w:trPr>
        <w:tc>
          <w:tcPr>
            <w:tcW w:w="1901" w:type="dxa"/>
          </w:tcPr>
          <w:p w14:paraId="3968B5C8" w14:textId="77777777" w:rsidR="000409E8" w:rsidRPr="00F81554" w:rsidRDefault="000409E8" w:rsidP="00930BE9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01128CFB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FB72C0F" w14:textId="6575E8BD" w:rsidR="000409E8" w:rsidRPr="009C7238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5,969,666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1222219" w14:textId="77777777" w:rsidR="000409E8" w:rsidRPr="009C7238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5831EE7" w14:textId="15CF4D5B" w:rsidR="000409E8" w:rsidRPr="009C7238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3,250,877</w:t>
            </w:r>
          </w:p>
        </w:tc>
        <w:tc>
          <w:tcPr>
            <w:tcW w:w="232" w:type="dxa"/>
            <w:vAlign w:val="bottom"/>
          </w:tcPr>
          <w:p w14:paraId="52456DA4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C8C11BB" w14:textId="22E92E6E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9,220,543</w:t>
            </w:r>
          </w:p>
        </w:tc>
        <w:tc>
          <w:tcPr>
            <w:tcW w:w="235" w:type="dxa"/>
            <w:vAlign w:val="bottom"/>
          </w:tcPr>
          <w:p w14:paraId="34911504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CE00B60" w14:textId="2638FF44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1,812,614</w:t>
            </w:r>
          </w:p>
        </w:tc>
        <w:tc>
          <w:tcPr>
            <w:tcW w:w="239" w:type="dxa"/>
            <w:vAlign w:val="bottom"/>
          </w:tcPr>
          <w:p w14:paraId="7A21424E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8F9A1C5" w14:textId="0892A114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2,266,745</w:t>
            </w:r>
          </w:p>
        </w:tc>
        <w:tc>
          <w:tcPr>
            <w:tcW w:w="231" w:type="dxa"/>
            <w:vAlign w:val="bottom"/>
          </w:tcPr>
          <w:p w14:paraId="4BBFF116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90AFC3" w14:textId="5A726436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4,079,359</w:t>
            </w:r>
          </w:p>
        </w:tc>
      </w:tr>
      <w:tr w:rsidR="000409E8" w:rsidRPr="005D1863" w14:paraId="2BA4748E" w14:textId="77777777" w:rsidTr="00930BE9">
        <w:trPr>
          <w:trHeight w:val="635"/>
        </w:trPr>
        <w:tc>
          <w:tcPr>
            <w:tcW w:w="1901" w:type="dxa"/>
          </w:tcPr>
          <w:p w14:paraId="4D1C4198" w14:textId="77777777" w:rsidR="000409E8" w:rsidRDefault="000409E8" w:rsidP="00930BE9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500D4972" w14:textId="77777777" w:rsidR="000409E8" w:rsidRPr="00F81554" w:rsidRDefault="000409E8" w:rsidP="00930BE9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328" w:type="dxa"/>
          </w:tcPr>
          <w:p w14:paraId="28C78377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90B3909" w14:textId="776E84AE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E97C8B8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FFBE207" w14:textId="4CD75CB9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D1B26AC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5A75F57" w14:textId="42107F39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010151B2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AA7B8E9" w14:textId="73A5A5F9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7F6D92AA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08F2A" w14:textId="5ACA2F48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1,159,850</w:t>
            </w:r>
          </w:p>
        </w:tc>
        <w:tc>
          <w:tcPr>
            <w:tcW w:w="231" w:type="dxa"/>
            <w:vAlign w:val="bottom"/>
          </w:tcPr>
          <w:p w14:paraId="0FA102D2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F5ED7C" w14:textId="4636CEE4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1,159,850</w:t>
            </w:r>
          </w:p>
        </w:tc>
      </w:tr>
      <w:tr w:rsidR="000409E8" w:rsidRPr="005D1863" w14:paraId="255A0C9C" w14:textId="77777777" w:rsidTr="00930BE9">
        <w:trPr>
          <w:trHeight w:val="625"/>
        </w:trPr>
        <w:tc>
          <w:tcPr>
            <w:tcW w:w="1901" w:type="dxa"/>
          </w:tcPr>
          <w:p w14:paraId="5F184280" w14:textId="77777777" w:rsidR="000409E8" w:rsidRPr="00F81554" w:rsidRDefault="000409E8" w:rsidP="00930BE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40BC1D50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BD66B9" w14:textId="2C94F88E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1,737,63</w:t>
            </w:r>
            <w:r w:rsidR="003C260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1" w:type="dxa"/>
            <w:vAlign w:val="bottom"/>
          </w:tcPr>
          <w:p w14:paraId="7C1A86D1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0B3084C" w14:textId="7D0CF5AD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0F521591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1219DD" w14:textId="036361C6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1,737,63</w:t>
            </w:r>
            <w:r w:rsidR="003C26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5" w:type="dxa"/>
            <w:vAlign w:val="bottom"/>
          </w:tcPr>
          <w:p w14:paraId="60772A58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6A063DC" w14:textId="2ACC6F7C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962,643</w:t>
            </w:r>
          </w:p>
        </w:tc>
        <w:tc>
          <w:tcPr>
            <w:tcW w:w="239" w:type="dxa"/>
            <w:vAlign w:val="bottom"/>
          </w:tcPr>
          <w:p w14:paraId="6223CC5B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263AC4F" w14:textId="1984BF64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14D5FFBC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C08924" w14:textId="1E9ABD04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962,643</w:t>
            </w:r>
          </w:p>
        </w:tc>
      </w:tr>
      <w:tr w:rsidR="000409E8" w:rsidRPr="00FB3369" w14:paraId="30D5DA43" w14:textId="77777777" w:rsidTr="00930BE9">
        <w:trPr>
          <w:trHeight w:val="332"/>
        </w:trPr>
        <w:tc>
          <w:tcPr>
            <w:tcW w:w="1901" w:type="dxa"/>
          </w:tcPr>
          <w:p w14:paraId="0AA2911F" w14:textId="77777777" w:rsidR="000409E8" w:rsidRPr="00F81554" w:rsidRDefault="000409E8" w:rsidP="00930BE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19A5FA93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F8AA89B" w14:textId="2FC9078A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416,587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572F58F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6435215" w14:textId="233E730F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2,987,228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FB0AF05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8371FEB" w14:textId="04C7691B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3,403,815</w:t>
            </w:r>
          </w:p>
        </w:tc>
        <w:tc>
          <w:tcPr>
            <w:tcW w:w="235" w:type="dxa"/>
            <w:vAlign w:val="bottom"/>
          </w:tcPr>
          <w:p w14:paraId="05D050B1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3B4535F" w14:textId="7D81CBEB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177,857</w:t>
            </w:r>
          </w:p>
        </w:tc>
        <w:tc>
          <w:tcPr>
            <w:tcW w:w="239" w:type="dxa"/>
            <w:vAlign w:val="bottom"/>
          </w:tcPr>
          <w:p w14:paraId="57EF1869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A885721" w14:textId="47CB8900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46A52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,34</w:t>
            </w:r>
            <w:r w:rsidR="00B7047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31" w:type="dxa"/>
            <w:vAlign w:val="bottom"/>
          </w:tcPr>
          <w:p w14:paraId="2B833E71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FF4A64" w14:textId="23DB6F2A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234,197</w:t>
            </w:r>
          </w:p>
        </w:tc>
      </w:tr>
      <w:tr w:rsidR="000409E8" w:rsidRPr="005D1863" w14:paraId="04025F6C" w14:textId="77777777" w:rsidTr="00930BE9">
        <w:trPr>
          <w:trHeight w:val="322"/>
        </w:trPr>
        <w:tc>
          <w:tcPr>
            <w:tcW w:w="1901" w:type="dxa"/>
          </w:tcPr>
          <w:p w14:paraId="17230074" w14:textId="77777777" w:rsidR="000409E8" w:rsidRPr="00F81554" w:rsidRDefault="000409E8" w:rsidP="00930BE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34D519E3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E4EF8B2" w14:textId="593D7AD8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66A7BFB2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C71F365" w14:textId="44433276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2,468,600</w:t>
            </w:r>
          </w:p>
        </w:tc>
        <w:tc>
          <w:tcPr>
            <w:tcW w:w="232" w:type="dxa"/>
            <w:vAlign w:val="bottom"/>
          </w:tcPr>
          <w:p w14:paraId="4A933A77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D36B9BB" w14:textId="095F6D47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5,468,600</w:t>
            </w:r>
          </w:p>
        </w:tc>
        <w:tc>
          <w:tcPr>
            <w:tcW w:w="235" w:type="dxa"/>
            <w:vAlign w:val="bottom"/>
          </w:tcPr>
          <w:p w14:paraId="077FEDE3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1D5E4B9" w14:textId="28A6E279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9" w:type="dxa"/>
            <w:vAlign w:val="bottom"/>
          </w:tcPr>
          <w:p w14:paraId="15B45D15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363BA3B" w14:textId="18278304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2,468,600</w:t>
            </w:r>
          </w:p>
        </w:tc>
        <w:tc>
          <w:tcPr>
            <w:tcW w:w="231" w:type="dxa"/>
            <w:vAlign w:val="bottom"/>
          </w:tcPr>
          <w:p w14:paraId="63EC4DD6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72F3DD" w14:textId="0D7D46B3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5,468,600</w:t>
            </w:r>
          </w:p>
        </w:tc>
      </w:tr>
      <w:tr w:rsidR="000409E8" w:rsidRPr="005D1863" w14:paraId="14A8DF26" w14:textId="77777777" w:rsidTr="00930BE9">
        <w:trPr>
          <w:trHeight w:val="280"/>
        </w:trPr>
        <w:tc>
          <w:tcPr>
            <w:tcW w:w="1901" w:type="dxa"/>
          </w:tcPr>
          <w:p w14:paraId="6A1368B4" w14:textId="77777777" w:rsidR="000409E8" w:rsidRPr="00F81554" w:rsidRDefault="000409E8" w:rsidP="00930BE9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05A4C39F" w14:textId="77777777" w:rsidR="000409E8" w:rsidRPr="0089186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15267" w14:textId="34EF99F2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11,123,88</w:t>
            </w:r>
            <w:r w:rsidR="003A2DF1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1" w:type="dxa"/>
            <w:vAlign w:val="bottom"/>
          </w:tcPr>
          <w:p w14:paraId="70F2F043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2F8390B" w14:textId="212CFE1E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8,706,705</w:t>
            </w:r>
          </w:p>
        </w:tc>
        <w:tc>
          <w:tcPr>
            <w:tcW w:w="232" w:type="dxa"/>
            <w:vAlign w:val="bottom"/>
          </w:tcPr>
          <w:p w14:paraId="77B13AD4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ABD11" w14:textId="5D589657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19,830,59</w:t>
            </w:r>
            <w:r w:rsidR="003A2D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" w:type="dxa"/>
            <w:vAlign w:val="bottom"/>
          </w:tcPr>
          <w:p w14:paraId="33A41E4D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B43BE" w14:textId="04827E7F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5,953,114</w:t>
            </w:r>
          </w:p>
        </w:tc>
        <w:tc>
          <w:tcPr>
            <w:tcW w:w="239" w:type="dxa"/>
            <w:vAlign w:val="bottom"/>
          </w:tcPr>
          <w:p w14:paraId="28D2ACB6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8900B" w14:textId="2E747E64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5,951,53</w:t>
            </w:r>
            <w:r w:rsidR="00B7047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1" w:type="dxa"/>
            <w:vAlign w:val="bottom"/>
          </w:tcPr>
          <w:p w14:paraId="55FACC3D" w14:textId="77777777" w:rsidR="000409E8" w:rsidRPr="00C90373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A1CA0" w14:textId="7A97204B" w:rsidR="000409E8" w:rsidRPr="00C90373" w:rsidRDefault="003E0DB2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11,904,649</w:t>
            </w:r>
          </w:p>
        </w:tc>
      </w:tr>
    </w:tbl>
    <w:p w14:paraId="78E790C5" w14:textId="66A9DAF0" w:rsidR="000409E8" w:rsidRPr="000409E8" w:rsidRDefault="000409E8" w:rsidP="000409E8">
      <w:pPr>
        <w:rPr>
          <w:rFonts w:cs="Arial"/>
          <w:sz w:val="14"/>
          <w:szCs w:val="14"/>
          <w:cs/>
          <w:lang w:val="th-TH"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0409E8" w:rsidRPr="00CF1517" w14:paraId="5EEE7948" w14:textId="77777777" w:rsidTr="00930BE9">
        <w:trPr>
          <w:trHeight w:hRule="exact" w:val="384"/>
        </w:trPr>
        <w:tc>
          <w:tcPr>
            <w:tcW w:w="2205" w:type="pct"/>
            <w:vAlign w:val="bottom"/>
          </w:tcPr>
          <w:p w14:paraId="785788D9" w14:textId="77777777" w:rsidR="000409E8" w:rsidRPr="00CF151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5129DC06" w14:textId="77777777" w:rsidR="000409E8" w:rsidRPr="00CF151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4DEAC14C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20668C3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0AEDC6C0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9E8" w:rsidRPr="00CF1517" w14:paraId="12E42AE2" w14:textId="77777777" w:rsidTr="00930BE9">
        <w:trPr>
          <w:trHeight w:hRule="exact" w:val="384"/>
        </w:trPr>
        <w:tc>
          <w:tcPr>
            <w:tcW w:w="2205" w:type="pct"/>
            <w:vAlign w:val="bottom"/>
          </w:tcPr>
          <w:p w14:paraId="7DAFAE92" w14:textId="77777777" w:rsidR="000409E8" w:rsidRPr="00CF151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7C91B10" w14:textId="7C004CCF" w:rsidR="000409E8" w:rsidRPr="00C86A19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592010C0" w14:textId="77777777" w:rsidR="000409E8" w:rsidRPr="00C86A19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3E2F6AB8" w14:textId="77777777" w:rsidR="000409E8" w:rsidRPr="00C86A19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C1DEDEF" w14:textId="77777777" w:rsidR="000409E8" w:rsidRPr="00C86A19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633DC28A" w14:textId="137C597C" w:rsidR="000409E8" w:rsidRPr="00C86A19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7" w:type="pct"/>
            <w:gridSpan w:val="2"/>
          </w:tcPr>
          <w:p w14:paraId="535D045E" w14:textId="77777777" w:rsidR="000409E8" w:rsidRPr="00C86A19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27D7AFE" w14:textId="77777777" w:rsidR="000409E8" w:rsidRPr="00C86A19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409E8" w:rsidRPr="00CF1517" w14:paraId="46A877C6" w14:textId="77777777" w:rsidTr="00930BE9">
        <w:trPr>
          <w:trHeight w:hRule="exact" w:val="384"/>
        </w:trPr>
        <w:tc>
          <w:tcPr>
            <w:tcW w:w="2205" w:type="pct"/>
            <w:vAlign w:val="bottom"/>
          </w:tcPr>
          <w:p w14:paraId="564DD3F3" w14:textId="77777777" w:rsidR="000409E8" w:rsidRPr="00CF151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2C905CB" w14:textId="1F48EE6C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74F00187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6778E82" w14:textId="3CF95870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3A2E260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AD34BDA" w14:textId="78C03DF0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gridSpan w:val="2"/>
          </w:tcPr>
          <w:p w14:paraId="5711AEE7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6FC369" w14:textId="7BC29986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409E8" w:rsidRPr="00CF1517" w14:paraId="4B3D59B8" w14:textId="77777777" w:rsidTr="00930BE9">
        <w:trPr>
          <w:trHeight w:hRule="exact" w:val="384"/>
        </w:trPr>
        <w:tc>
          <w:tcPr>
            <w:tcW w:w="2205" w:type="pct"/>
            <w:vAlign w:val="bottom"/>
          </w:tcPr>
          <w:p w14:paraId="4807BE98" w14:textId="77777777" w:rsidR="000409E8" w:rsidRPr="00CF151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6C27BAFC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0409E8" w:rsidRPr="00CF1517" w14:paraId="01BC88A0" w14:textId="77777777" w:rsidTr="00930BE9">
        <w:trPr>
          <w:trHeight w:hRule="exact" w:val="384"/>
        </w:trPr>
        <w:tc>
          <w:tcPr>
            <w:tcW w:w="2205" w:type="pct"/>
          </w:tcPr>
          <w:p w14:paraId="0BA7D192" w14:textId="77777777" w:rsidR="000409E8" w:rsidRPr="00CF1517" w:rsidRDefault="000409E8" w:rsidP="00930BE9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01F8CD4" w14:textId="11109BD5" w:rsidR="000409E8" w:rsidRPr="00CF1517" w:rsidRDefault="0054332B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3,474,624</w:t>
            </w:r>
          </w:p>
        </w:tc>
        <w:tc>
          <w:tcPr>
            <w:tcW w:w="140" w:type="pct"/>
            <w:vAlign w:val="bottom"/>
          </w:tcPr>
          <w:p w14:paraId="156A831A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32342701" w14:textId="565E0100" w:rsidR="000409E8" w:rsidRPr="00CF1517" w:rsidRDefault="00931015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3,981,315</w:t>
            </w:r>
          </w:p>
        </w:tc>
        <w:tc>
          <w:tcPr>
            <w:tcW w:w="145" w:type="pct"/>
            <w:vAlign w:val="bottom"/>
          </w:tcPr>
          <w:p w14:paraId="15C931CD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288302E" w14:textId="105B434C" w:rsidR="000409E8" w:rsidRPr="00CF1517" w:rsidRDefault="003674C4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271,277</w:t>
            </w:r>
          </w:p>
        </w:tc>
        <w:tc>
          <w:tcPr>
            <w:tcW w:w="127" w:type="pct"/>
            <w:gridSpan w:val="2"/>
            <w:vAlign w:val="bottom"/>
          </w:tcPr>
          <w:p w14:paraId="1DAD4315" w14:textId="77777777" w:rsidR="000409E8" w:rsidRPr="00CF1517" w:rsidRDefault="000409E8" w:rsidP="00930B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1AF34576" w14:textId="641C3D10" w:rsidR="000409E8" w:rsidRPr="00CF1517" w:rsidRDefault="00EA5A3A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281,220</w:t>
            </w:r>
          </w:p>
        </w:tc>
      </w:tr>
      <w:tr w:rsidR="000409E8" w:rsidRPr="00CF1517" w14:paraId="2B2A273A" w14:textId="77777777" w:rsidTr="00930BE9">
        <w:trPr>
          <w:trHeight w:hRule="exact" w:val="384"/>
        </w:trPr>
        <w:tc>
          <w:tcPr>
            <w:tcW w:w="2205" w:type="pct"/>
          </w:tcPr>
          <w:p w14:paraId="38D223EA" w14:textId="77777777" w:rsidR="000409E8" w:rsidRPr="00CF1517" w:rsidRDefault="000409E8" w:rsidP="00930BE9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70B88DEA" w14:textId="7F507CB5" w:rsidR="000409E8" w:rsidRPr="00CF1517" w:rsidRDefault="0054332B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16,042</w:t>
            </w:r>
          </w:p>
        </w:tc>
        <w:tc>
          <w:tcPr>
            <w:tcW w:w="140" w:type="pct"/>
            <w:vAlign w:val="bottom"/>
          </w:tcPr>
          <w:p w14:paraId="73294CE8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27846B6" w14:textId="1815901D" w:rsidR="000409E8" w:rsidRPr="00CF1517" w:rsidRDefault="005D03FD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16,042</w:t>
            </w:r>
          </w:p>
        </w:tc>
        <w:tc>
          <w:tcPr>
            <w:tcW w:w="145" w:type="pct"/>
            <w:vAlign w:val="bottom"/>
          </w:tcPr>
          <w:p w14:paraId="2B3D7349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F7C6FB7" w14:textId="73FE9E0A" w:rsidR="000409E8" w:rsidRPr="00CF1517" w:rsidRDefault="003674C4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13D6A22A" w14:textId="77777777" w:rsidR="000409E8" w:rsidRPr="00CF1517" w:rsidRDefault="000409E8" w:rsidP="00930B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2C17E147" w14:textId="7B1F3602" w:rsidR="000409E8" w:rsidRPr="00CF1517" w:rsidRDefault="005D03FD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5D03FD" w:rsidRPr="00CF1517" w14:paraId="5ACE26E9" w14:textId="77777777" w:rsidTr="00930BE9">
        <w:trPr>
          <w:trHeight w:hRule="exact" w:val="384"/>
        </w:trPr>
        <w:tc>
          <w:tcPr>
            <w:tcW w:w="2205" w:type="pct"/>
          </w:tcPr>
          <w:p w14:paraId="7AC50796" w14:textId="04EABAD0" w:rsidR="005D03FD" w:rsidRPr="00362956" w:rsidRDefault="005D03FD" w:rsidP="00930BE9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362956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73C1041E" w14:textId="647A0286" w:rsidR="005D03FD" w:rsidRPr="00362956" w:rsidRDefault="0054332B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486,138</w:t>
            </w:r>
          </w:p>
        </w:tc>
        <w:tc>
          <w:tcPr>
            <w:tcW w:w="140" w:type="pct"/>
            <w:vAlign w:val="bottom"/>
          </w:tcPr>
          <w:p w14:paraId="4EC7F233" w14:textId="77777777" w:rsidR="005D03FD" w:rsidRPr="00362956" w:rsidRDefault="005D03FD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67A37FBE" w14:textId="66BBC414" w:rsidR="005D03FD" w:rsidRPr="00362956" w:rsidRDefault="005D03FD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362956">
              <w:rPr>
                <w:rFonts w:ascii="Angsana New" w:hAnsi="Angsana New" w:cs="Angsana New"/>
                <w:sz w:val="30"/>
                <w:szCs w:val="30"/>
              </w:rPr>
              <w:t>522,020</w:t>
            </w:r>
          </w:p>
        </w:tc>
        <w:tc>
          <w:tcPr>
            <w:tcW w:w="145" w:type="pct"/>
            <w:vAlign w:val="bottom"/>
          </w:tcPr>
          <w:p w14:paraId="06688779" w14:textId="77777777" w:rsidR="005D03FD" w:rsidRPr="00362956" w:rsidRDefault="005D03FD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321F290" w14:textId="6166E36C" w:rsidR="005D03FD" w:rsidRPr="00362956" w:rsidRDefault="003674C4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2956">
              <w:rPr>
                <w:rFonts w:ascii="Angsana New" w:hAnsi="Angsana New" w:cs="Angsana New"/>
                <w:sz w:val="30"/>
                <w:szCs w:val="30"/>
              </w:rPr>
              <w:t>217,887</w:t>
            </w:r>
          </w:p>
        </w:tc>
        <w:tc>
          <w:tcPr>
            <w:tcW w:w="127" w:type="pct"/>
            <w:gridSpan w:val="2"/>
            <w:vAlign w:val="bottom"/>
          </w:tcPr>
          <w:p w14:paraId="786374B2" w14:textId="77777777" w:rsidR="005D03FD" w:rsidRPr="00362956" w:rsidRDefault="005D03FD" w:rsidP="00930B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1A80D092" w14:textId="71B1D9CF" w:rsidR="005D03FD" w:rsidRPr="00362956" w:rsidRDefault="00AD3FCD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2956">
              <w:rPr>
                <w:rFonts w:ascii="Angsana New" w:hAnsi="Angsana New" w:cs="Angsana New"/>
                <w:sz w:val="30"/>
                <w:szCs w:val="30"/>
              </w:rPr>
              <w:t>242,584</w:t>
            </w:r>
          </w:p>
        </w:tc>
      </w:tr>
      <w:tr w:rsidR="000409E8" w:rsidRPr="00CF1517" w14:paraId="20EF96DA" w14:textId="77777777" w:rsidTr="00930BE9">
        <w:trPr>
          <w:trHeight w:hRule="exact" w:val="384"/>
        </w:trPr>
        <w:tc>
          <w:tcPr>
            <w:tcW w:w="2205" w:type="pct"/>
            <w:vAlign w:val="bottom"/>
          </w:tcPr>
          <w:p w14:paraId="0B2FAC06" w14:textId="77777777" w:rsidR="000409E8" w:rsidRPr="00CF1517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70E63" w14:textId="76D9963C" w:rsidR="000409E8" w:rsidRPr="00CF1517" w:rsidRDefault="0054332B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B704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976,804</w:t>
            </w:r>
          </w:p>
        </w:tc>
        <w:tc>
          <w:tcPr>
            <w:tcW w:w="140" w:type="pct"/>
            <w:vAlign w:val="bottom"/>
          </w:tcPr>
          <w:p w14:paraId="411FCC3F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B7662" w14:textId="01ACBDD5" w:rsidR="000409E8" w:rsidRPr="00CF1517" w:rsidRDefault="005D03FD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9310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519,377</w:t>
            </w:r>
          </w:p>
        </w:tc>
        <w:tc>
          <w:tcPr>
            <w:tcW w:w="145" w:type="pct"/>
            <w:vAlign w:val="bottom"/>
          </w:tcPr>
          <w:p w14:paraId="13298437" w14:textId="77777777" w:rsidR="000409E8" w:rsidRPr="00CF1517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1FA23" w14:textId="7F9BCFB3" w:rsidR="000409E8" w:rsidRPr="00CF1517" w:rsidRDefault="003674C4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511,702</w:t>
            </w:r>
          </w:p>
        </w:tc>
        <w:tc>
          <w:tcPr>
            <w:tcW w:w="127" w:type="pct"/>
            <w:gridSpan w:val="2"/>
            <w:vAlign w:val="bottom"/>
          </w:tcPr>
          <w:p w14:paraId="3EA5E77B" w14:textId="77777777" w:rsidR="000409E8" w:rsidRPr="00CF1517" w:rsidRDefault="000409E8" w:rsidP="00930BE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E408F" w14:textId="2F8C9039" w:rsidR="000409E8" w:rsidRPr="00CF1517" w:rsidRDefault="00EA5A3A" w:rsidP="00930BE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546,342</w:t>
            </w:r>
          </w:p>
        </w:tc>
      </w:tr>
    </w:tbl>
    <w:p w14:paraId="1D410F51" w14:textId="030FC9A1" w:rsidR="000409E8" w:rsidRPr="000409E8" w:rsidRDefault="000409E8" w:rsidP="000409E8">
      <w:pPr>
        <w:rPr>
          <w:rFonts w:cstheme="minorBidi"/>
          <w:sz w:val="30"/>
          <w:szCs w:val="30"/>
          <w:cs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0409E8" w:rsidRPr="00C146C0" w14:paraId="45CFF683" w14:textId="77777777" w:rsidTr="00930BE9">
        <w:trPr>
          <w:trHeight w:hRule="exact" w:val="374"/>
        </w:trPr>
        <w:tc>
          <w:tcPr>
            <w:tcW w:w="1749" w:type="pct"/>
          </w:tcPr>
          <w:p w14:paraId="62C2C26B" w14:textId="77777777" w:rsidR="000409E8" w:rsidRPr="008A5A08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64A96FD1" w14:textId="77777777" w:rsidR="000409E8" w:rsidRPr="00C146C0" w:rsidRDefault="000409E8" w:rsidP="00930BE9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533382CF" w14:textId="77777777" w:rsidR="000409E8" w:rsidRPr="00C146C0" w:rsidRDefault="000409E8" w:rsidP="00930BE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7A2E2FE3" w14:textId="77777777" w:rsidR="000409E8" w:rsidRPr="00C146C0" w:rsidRDefault="000409E8" w:rsidP="00930BE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8F01EDC" w14:textId="77777777" w:rsidR="000409E8" w:rsidRPr="00C146C0" w:rsidRDefault="000409E8" w:rsidP="00930BE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0EDCC075" w14:textId="77777777" w:rsidR="000409E8" w:rsidRPr="00C146C0" w:rsidRDefault="000409E8" w:rsidP="00930BE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9E8" w:rsidRPr="00C146C0" w14:paraId="4E255BB5" w14:textId="77777777" w:rsidTr="00930BE9">
        <w:trPr>
          <w:trHeight w:hRule="exact" w:val="374"/>
        </w:trPr>
        <w:tc>
          <w:tcPr>
            <w:tcW w:w="1749" w:type="pct"/>
          </w:tcPr>
          <w:p w14:paraId="5630C74C" w14:textId="77777777" w:rsidR="000409E8" w:rsidRPr="00C146C0" w:rsidRDefault="000409E8" w:rsidP="00930BE9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85A81EE" w14:textId="77777777" w:rsidR="000409E8" w:rsidRPr="00C146C0" w:rsidRDefault="000409E8" w:rsidP="00930BE9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33760B4" w14:textId="112737B0" w:rsidR="000409E8" w:rsidRPr="00C146C0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6E8599AD" w14:textId="77777777" w:rsidR="000409E8" w:rsidRPr="00C146C0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6657C35" w14:textId="651D0613" w:rsidR="000409E8" w:rsidRPr="00C146C0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E5AC88E" w14:textId="77777777" w:rsidR="000409E8" w:rsidRPr="00C146C0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CCDE7C" w14:textId="429B2E96" w:rsidR="000409E8" w:rsidRPr="00C146C0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D7FE7EE" w14:textId="77777777" w:rsidR="000409E8" w:rsidRPr="00C146C0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EF167BC" w14:textId="3C9766A1" w:rsidR="000409E8" w:rsidRPr="00C146C0" w:rsidRDefault="000409E8" w:rsidP="00930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409E8" w:rsidRPr="00C146C0" w14:paraId="139A25BE" w14:textId="77777777" w:rsidTr="00930BE9">
        <w:trPr>
          <w:trHeight w:hRule="exact" w:val="374"/>
        </w:trPr>
        <w:tc>
          <w:tcPr>
            <w:tcW w:w="1749" w:type="pct"/>
          </w:tcPr>
          <w:p w14:paraId="0A3C0261" w14:textId="77777777" w:rsidR="000409E8" w:rsidRPr="00C146C0" w:rsidRDefault="000409E8" w:rsidP="00930BE9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3B33EBA0" w14:textId="77777777" w:rsidR="000409E8" w:rsidRPr="00C146C0" w:rsidRDefault="000409E8" w:rsidP="00930BE9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51E32F4B" w14:textId="77777777" w:rsidR="000409E8" w:rsidRPr="00C146C0" w:rsidRDefault="000409E8" w:rsidP="00930BE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09E8" w:rsidRPr="00C146C0" w14:paraId="123F4582" w14:textId="77777777" w:rsidTr="00930BE9">
        <w:trPr>
          <w:trHeight w:hRule="exact" w:val="374"/>
        </w:trPr>
        <w:tc>
          <w:tcPr>
            <w:tcW w:w="1749" w:type="pct"/>
          </w:tcPr>
          <w:p w14:paraId="1BA6A72B" w14:textId="77777777" w:rsidR="000409E8" w:rsidRPr="00C146C0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6367D87D" w14:textId="77777777" w:rsidR="000409E8" w:rsidRPr="00C146C0" w:rsidRDefault="000409E8" w:rsidP="00930BE9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21E91246" w14:textId="48D4645F" w:rsidR="000409E8" w:rsidRPr="00C146C0" w:rsidRDefault="0066425C" w:rsidP="00930BE9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1" w:type="pct"/>
          </w:tcPr>
          <w:p w14:paraId="056EB943" w14:textId="77777777" w:rsidR="000409E8" w:rsidRPr="00C146C0" w:rsidRDefault="000409E8" w:rsidP="00930BE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3C5EACD" w14:textId="78CCAF9C" w:rsidR="000409E8" w:rsidRPr="00C146C0" w:rsidRDefault="005D03FD" w:rsidP="00930BE9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2,121,076</w:t>
            </w:r>
          </w:p>
        </w:tc>
        <w:tc>
          <w:tcPr>
            <w:tcW w:w="146" w:type="pct"/>
          </w:tcPr>
          <w:p w14:paraId="5ACD7B6F" w14:textId="77777777" w:rsidR="000409E8" w:rsidRPr="00C146C0" w:rsidRDefault="000409E8" w:rsidP="00930BE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8053DAC" w14:textId="2EDC2A1E" w:rsidR="000409E8" w:rsidRPr="00C146C0" w:rsidRDefault="0066425C" w:rsidP="00930BE9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1,054,680</w:t>
            </w:r>
          </w:p>
        </w:tc>
        <w:tc>
          <w:tcPr>
            <w:tcW w:w="144" w:type="pct"/>
          </w:tcPr>
          <w:p w14:paraId="1C1BBBFD" w14:textId="77777777" w:rsidR="000409E8" w:rsidRPr="00C146C0" w:rsidRDefault="000409E8" w:rsidP="00930BE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F079DD7" w14:textId="2CDAD734" w:rsidR="000409E8" w:rsidRPr="00C146C0" w:rsidRDefault="005D03FD" w:rsidP="0018639A">
            <w:pPr>
              <w:pStyle w:val="block"/>
              <w:tabs>
                <w:tab w:val="decimal" w:pos="876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898,194</w:t>
            </w:r>
          </w:p>
        </w:tc>
      </w:tr>
      <w:tr w:rsidR="000409E8" w:rsidRPr="00C146C0" w14:paraId="43D49968" w14:textId="77777777" w:rsidTr="00930BE9">
        <w:trPr>
          <w:trHeight w:hRule="exact" w:val="374"/>
        </w:trPr>
        <w:tc>
          <w:tcPr>
            <w:tcW w:w="1749" w:type="pct"/>
          </w:tcPr>
          <w:p w14:paraId="3E48A3D2" w14:textId="77777777" w:rsidR="000409E8" w:rsidRPr="00C146C0" w:rsidRDefault="000409E8" w:rsidP="0093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03C18144" w14:textId="77777777" w:rsidR="000409E8" w:rsidRPr="00C146C0" w:rsidRDefault="000409E8" w:rsidP="00930BE9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188B63E" w14:textId="3F3FD00E" w:rsidR="000409E8" w:rsidRPr="00C146C0" w:rsidRDefault="003E0DB2" w:rsidP="00930BE9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(181,95</w:t>
            </w:r>
            <w:r w:rsidR="002232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</w:tcPr>
          <w:p w14:paraId="64C42643" w14:textId="77777777" w:rsidR="000409E8" w:rsidRPr="00C146C0" w:rsidRDefault="000409E8" w:rsidP="00930BE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3FCCBF4" w14:textId="414E2A92" w:rsidR="000409E8" w:rsidRPr="00C146C0" w:rsidRDefault="003E0DB2" w:rsidP="005D03FD">
            <w:pPr>
              <w:pStyle w:val="block"/>
              <w:tabs>
                <w:tab w:val="decimal" w:pos="775"/>
              </w:tabs>
              <w:spacing w:after="0" w:line="240" w:lineRule="auto"/>
              <w:ind w:left="0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(147,190)</w:t>
            </w:r>
          </w:p>
        </w:tc>
        <w:tc>
          <w:tcPr>
            <w:tcW w:w="146" w:type="pct"/>
          </w:tcPr>
          <w:p w14:paraId="242933E6" w14:textId="77777777" w:rsidR="000409E8" w:rsidRPr="00C146C0" w:rsidRDefault="000409E8" w:rsidP="00930BE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B8B361" w14:textId="26445108" w:rsidR="000409E8" w:rsidRPr="00C146C0" w:rsidRDefault="002120AF" w:rsidP="00930BE9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(92,037)</w:t>
            </w:r>
          </w:p>
        </w:tc>
        <w:tc>
          <w:tcPr>
            <w:tcW w:w="144" w:type="pct"/>
          </w:tcPr>
          <w:p w14:paraId="57C66C40" w14:textId="77777777" w:rsidR="000409E8" w:rsidRPr="00C146C0" w:rsidRDefault="000409E8" w:rsidP="00930BE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233AF2F" w14:textId="26201045" w:rsidR="000409E8" w:rsidRPr="00C146C0" w:rsidRDefault="002120AF" w:rsidP="002120AF">
            <w:pPr>
              <w:pStyle w:val="block"/>
              <w:tabs>
                <w:tab w:val="decimal" w:pos="877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(57,945)</w:t>
            </w:r>
          </w:p>
        </w:tc>
      </w:tr>
      <w:tr w:rsidR="000409E8" w:rsidRPr="00C146C0" w14:paraId="168F51D4" w14:textId="77777777" w:rsidTr="00930BE9">
        <w:trPr>
          <w:trHeight w:hRule="exact" w:val="374"/>
        </w:trPr>
        <w:tc>
          <w:tcPr>
            <w:tcW w:w="1749" w:type="pct"/>
          </w:tcPr>
          <w:p w14:paraId="4E0E0405" w14:textId="28BA7C08" w:rsidR="000409E8" w:rsidRPr="00C146C0" w:rsidRDefault="000409E8" w:rsidP="00930BE9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71" w:type="pct"/>
          </w:tcPr>
          <w:p w14:paraId="0ABD1A79" w14:textId="77777777" w:rsidR="000409E8" w:rsidRPr="00C146C0" w:rsidRDefault="000409E8" w:rsidP="00930BE9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3AD4197" w14:textId="1C17FC93" w:rsidR="000409E8" w:rsidRPr="00C146C0" w:rsidRDefault="003E0DB2" w:rsidP="00930BE9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1,737,63</w:t>
            </w:r>
            <w:r w:rsidR="002232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" w:type="pct"/>
          </w:tcPr>
          <w:p w14:paraId="78BA0915" w14:textId="77777777" w:rsidR="000409E8" w:rsidRPr="00C146C0" w:rsidRDefault="000409E8" w:rsidP="00930BE9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3FB528F" w14:textId="138C6B41" w:rsidR="000409E8" w:rsidRPr="00C146C0" w:rsidRDefault="003E0DB2" w:rsidP="00930BE9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1,973,886</w:t>
            </w:r>
          </w:p>
        </w:tc>
        <w:tc>
          <w:tcPr>
            <w:tcW w:w="146" w:type="pct"/>
          </w:tcPr>
          <w:p w14:paraId="2B9AE907" w14:textId="77777777" w:rsidR="000409E8" w:rsidRPr="00C146C0" w:rsidRDefault="000409E8" w:rsidP="00930BE9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A8A68" w14:textId="6FBE3AAC" w:rsidR="000409E8" w:rsidRPr="00C146C0" w:rsidRDefault="002120AF" w:rsidP="00930BE9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962,643</w:t>
            </w:r>
          </w:p>
        </w:tc>
        <w:tc>
          <w:tcPr>
            <w:tcW w:w="144" w:type="pct"/>
          </w:tcPr>
          <w:p w14:paraId="70CCA1F4" w14:textId="77777777" w:rsidR="000409E8" w:rsidRPr="00C146C0" w:rsidRDefault="000409E8" w:rsidP="00930BE9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56DF650" w14:textId="3C1D0519" w:rsidR="000409E8" w:rsidRPr="00C146C0" w:rsidRDefault="002120AF" w:rsidP="002120AF">
            <w:pPr>
              <w:pStyle w:val="block"/>
              <w:tabs>
                <w:tab w:val="decimal" w:pos="877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840,249</w:t>
            </w:r>
          </w:p>
        </w:tc>
      </w:tr>
      <w:tr w:rsidR="000409E8" w:rsidRPr="00C146C0" w14:paraId="66D3C93D" w14:textId="77777777" w:rsidTr="00930BE9">
        <w:trPr>
          <w:trHeight w:hRule="exact" w:val="410"/>
        </w:trPr>
        <w:tc>
          <w:tcPr>
            <w:tcW w:w="1749" w:type="pct"/>
          </w:tcPr>
          <w:p w14:paraId="1342E1BF" w14:textId="77777777" w:rsidR="000409E8" w:rsidRPr="00C146C0" w:rsidRDefault="000409E8" w:rsidP="00930BE9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07DB2AEA" w14:textId="77777777" w:rsidR="000409E8" w:rsidRPr="00C146C0" w:rsidRDefault="000409E8" w:rsidP="00930BE9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7E0A1444" w14:textId="77777777" w:rsidR="000409E8" w:rsidRPr="00C146C0" w:rsidRDefault="000409E8" w:rsidP="00930BE9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63B87CEC" w14:textId="77777777" w:rsidR="000409E8" w:rsidRPr="001A0DF5" w:rsidRDefault="000409E8" w:rsidP="00930BE9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379D4C44" w14:textId="5687B31C" w:rsidR="000409E8" w:rsidRPr="001A0DF5" w:rsidRDefault="005D03FD" w:rsidP="00930BE9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6" w:type="pct"/>
          </w:tcPr>
          <w:p w14:paraId="2883A113" w14:textId="77777777" w:rsidR="000409E8" w:rsidRPr="001A0DF5" w:rsidRDefault="000409E8" w:rsidP="00930BE9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CC71D9B" w14:textId="77777777" w:rsidR="000409E8" w:rsidRPr="001A0DF5" w:rsidRDefault="000409E8" w:rsidP="00930BE9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C7BCFE" w14:textId="77777777" w:rsidR="000409E8" w:rsidRPr="001A0DF5" w:rsidRDefault="000409E8" w:rsidP="00930BE9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52AA3583" w14:textId="226A0E41" w:rsidR="000409E8" w:rsidRPr="001A0DF5" w:rsidRDefault="005D03FD" w:rsidP="0018639A">
            <w:pPr>
              <w:pStyle w:val="block"/>
              <w:tabs>
                <w:tab w:val="decimal" w:pos="87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1,054,680</w:t>
            </w:r>
          </w:p>
        </w:tc>
      </w:tr>
    </w:tbl>
    <w:p w14:paraId="0FB6EA93" w14:textId="6386761A" w:rsidR="000409E8" w:rsidRDefault="000409E8" w:rsidP="000409E8">
      <w:pPr>
        <w:rPr>
          <w:rFonts w:cs="Arial"/>
          <w:cs/>
          <w:lang w:val="th-TH"/>
        </w:rPr>
      </w:pPr>
    </w:p>
    <w:p w14:paraId="386DA022" w14:textId="77777777" w:rsidR="00213751" w:rsidRDefault="00213751" w:rsidP="000409E8">
      <w:pPr>
        <w:rPr>
          <w:rFonts w:cstheme="minorBidi"/>
          <w:cs/>
          <w:lang w:val="th-TH"/>
        </w:rPr>
      </w:pPr>
    </w:p>
    <w:p w14:paraId="438AA2E4" w14:textId="3897D706" w:rsidR="000409E8" w:rsidRDefault="000409E8" w:rsidP="000409E8">
      <w:pPr>
        <w:rPr>
          <w:rFonts w:cs="Arial"/>
          <w:cs/>
          <w:lang w:val="th-TH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8"/>
        <w:gridCol w:w="1003"/>
        <w:gridCol w:w="1093"/>
        <w:gridCol w:w="277"/>
        <w:gridCol w:w="7"/>
        <w:gridCol w:w="1093"/>
        <w:gridCol w:w="17"/>
        <w:gridCol w:w="262"/>
        <w:gridCol w:w="17"/>
        <w:gridCol w:w="1065"/>
        <w:gridCol w:w="17"/>
        <w:gridCol w:w="262"/>
        <w:gridCol w:w="17"/>
        <w:gridCol w:w="1095"/>
      </w:tblGrid>
      <w:tr w:rsidR="00B01126" w:rsidRPr="00CF1517" w14:paraId="6E3FF7A3" w14:textId="77777777" w:rsidTr="00364109">
        <w:trPr>
          <w:trHeight w:hRule="exact" w:val="388"/>
        </w:trPr>
        <w:tc>
          <w:tcPr>
            <w:tcW w:w="1651" w:type="pct"/>
          </w:tcPr>
          <w:p w14:paraId="3DA3DCB6" w14:textId="77777777" w:rsidR="00B01126" w:rsidRPr="00CF1517" w:rsidRDefault="00B01126" w:rsidP="00070F06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40" w:type="pct"/>
          </w:tcPr>
          <w:p w14:paraId="525706A3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FA687DC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62B6EB4C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14:paraId="1E6D9D80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126" w:rsidRPr="00CF1517" w14:paraId="439FBB7D" w14:textId="77777777" w:rsidTr="00AA213A">
        <w:trPr>
          <w:trHeight w:hRule="exact" w:val="388"/>
        </w:trPr>
        <w:tc>
          <w:tcPr>
            <w:tcW w:w="1651" w:type="pct"/>
          </w:tcPr>
          <w:p w14:paraId="270C14A3" w14:textId="77777777" w:rsidR="00B01126" w:rsidRPr="00CF1517" w:rsidRDefault="00B01126" w:rsidP="00B0112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58084C3" w14:textId="77777777" w:rsidR="00B01126" w:rsidRPr="00CF1517" w:rsidRDefault="00B01126" w:rsidP="00B0112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E71F49E" w14:textId="77DC5689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4C2520C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DD291EA" w14:textId="62354FC9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7234AC13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9BA4E95" w14:textId="626E7FC8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2B65A9BC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62D5195" w14:textId="75C013E1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01126" w:rsidRPr="00CF1517" w14:paraId="67F50983" w14:textId="77777777" w:rsidTr="00364109">
        <w:trPr>
          <w:trHeight w:hRule="exact" w:val="388"/>
        </w:trPr>
        <w:tc>
          <w:tcPr>
            <w:tcW w:w="1651" w:type="pct"/>
          </w:tcPr>
          <w:p w14:paraId="61E875B6" w14:textId="77777777" w:rsidR="00B01126" w:rsidRPr="00CF1517" w:rsidRDefault="00B01126" w:rsidP="00070F0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2DF8B603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12"/>
          </w:tcPr>
          <w:p w14:paraId="396B6456" w14:textId="77777777" w:rsidR="00B01126" w:rsidRPr="00CF1517" w:rsidRDefault="00B01126" w:rsidP="00070F0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213A" w:rsidRPr="00CF1517" w14:paraId="3DDA87DF" w14:textId="77777777" w:rsidTr="00364109">
        <w:trPr>
          <w:trHeight w:hRule="exact" w:val="388"/>
        </w:trPr>
        <w:tc>
          <w:tcPr>
            <w:tcW w:w="1651" w:type="pct"/>
          </w:tcPr>
          <w:p w14:paraId="3E7AD15D" w14:textId="77777777" w:rsidR="00AA213A" w:rsidRPr="00CF1517" w:rsidRDefault="00AA213A" w:rsidP="00AA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14:paraId="08BEB069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6825489" w14:textId="3F87A7C4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3" w:type="pct"/>
            <w:gridSpan w:val="2"/>
          </w:tcPr>
          <w:p w14:paraId="20F1BB93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4B5CBE5" w14:textId="0B0D28F4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7D5BF3B1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BA0D5E5" w14:textId="4A1EE3AF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743A911F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DE57CA" w14:textId="3EB1DDDE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AA213A" w:rsidRPr="00CF1517" w14:paraId="16A5B5AA" w14:textId="77777777" w:rsidTr="00364109">
        <w:trPr>
          <w:trHeight w:hRule="exact" w:val="388"/>
        </w:trPr>
        <w:tc>
          <w:tcPr>
            <w:tcW w:w="1651" w:type="pct"/>
          </w:tcPr>
          <w:p w14:paraId="039B454A" w14:textId="77777777" w:rsidR="00AA213A" w:rsidRPr="00CF1517" w:rsidRDefault="00AA213A" w:rsidP="00AA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pct"/>
          </w:tcPr>
          <w:p w14:paraId="76BDE219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D97DE74" w14:textId="523BE265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900,000</w:t>
            </w:r>
          </w:p>
        </w:tc>
        <w:tc>
          <w:tcPr>
            <w:tcW w:w="153" w:type="pct"/>
            <w:gridSpan w:val="2"/>
          </w:tcPr>
          <w:p w14:paraId="763DEE44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40EA96B9" w14:textId="12E8C1DB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02A4FFF7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EFC6885" w14:textId="38E708DD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900,000</w:t>
            </w:r>
          </w:p>
        </w:tc>
        <w:tc>
          <w:tcPr>
            <w:tcW w:w="150" w:type="pct"/>
            <w:gridSpan w:val="2"/>
          </w:tcPr>
          <w:p w14:paraId="04427C3B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A4999C" w14:textId="16A254EC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A213A" w:rsidRPr="00CF1517" w14:paraId="4B68E7DE" w14:textId="77777777" w:rsidTr="00364109">
        <w:trPr>
          <w:trHeight w:hRule="exact" w:val="388"/>
        </w:trPr>
        <w:tc>
          <w:tcPr>
            <w:tcW w:w="1651" w:type="pct"/>
          </w:tcPr>
          <w:p w14:paraId="7CF03DEB" w14:textId="550240F7" w:rsidR="00AA213A" w:rsidRPr="00CF1517" w:rsidRDefault="00AA213A" w:rsidP="00AA213A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540" w:type="pct"/>
          </w:tcPr>
          <w:p w14:paraId="27844F57" w14:textId="77777777" w:rsidR="00AA213A" w:rsidRPr="00CF1517" w:rsidRDefault="00AA213A" w:rsidP="00AA213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496E6" w14:textId="6C03635A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5,468,600</w:t>
            </w:r>
          </w:p>
        </w:tc>
        <w:tc>
          <w:tcPr>
            <w:tcW w:w="153" w:type="pct"/>
            <w:gridSpan w:val="2"/>
          </w:tcPr>
          <w:p w14:paraId="717DA44F" w14:textId="77777777" w:rsidR="00AA213A" w:rsidRPr="00CF1517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551B9" w14:textId="6A024B68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21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3,568,600</w:t>
            </w:r>
          </w:p>
        </w:tc>
        <w:tc>
          <w:tcPr>
            <w:tcW w:w="150" w:type="pct"/>
            <w:gridSpan w:val="2"/>
          </w:tcPr>
          <w:p w14:paraId="58ED1D1E" w14:textId="77777777" w:rsidR="00AA213A" w:rsidRPr="00CF1517" w:rsidRDefault="00AA213A" w:rsidP="00AA213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2EBEE" w14:textId="4FDDB066" w:rsidR="00AA213A" w:rsidRPr="00CF1517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5,468,600</w:t>
            </w:r>
          </w:p>
        </w:tc>
        <w:tc>
          <w:tcPr>
            <w:tcW w:w="150" w:type="pct"/>
            <w:gridSpan w:val="2"/>
          </w:tcPr>
          <w:p w14:paraId="08A1CFBF" w14:textId="77777777" w:rsidR="00AA213A" w:rsidRPr="00AA213A" w:rsidRDefault="00AA213A" w:rsidP="00AA2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2AB9466" w14:textId="25AA6A74" w:rsidR="00AA213A" w:rsidRPr="00AA213A" w:rsidRDefault="00AA213A" w:rsidP="00AA213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21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3,568,600</w:t>
            </w:r>
          </w:p>
        </w:tc>
      </w:tr>
      <w:tr w:rsidR="00B01126" w:rsidRPr="00CF1517" w14:paraId="3FDE89E9" w14:textId="77777777" w:rsidTr="00364109">
        <w:trPr>
          <w:trHeight w:hRule="exact" w:val="388"/>
        </w:trPr>
        <w:tc>
          <w:tcPr>
            <w:tcW w:w="1651" w:type="pct"/>
          </w:tcPr>
          <w:p w14:paraId="5E5F4794" w14:textId="3088B773" w:rsidR="00B01126" w:rsidRPr="00CF1517" w:rsidRDefault="00B01126" w:rsidP="00B0112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</w:tcPr>
          <w:p w14:paraId="0849EE08" w14:textId="77777777" w:rsidR="00B01126" w:rsidRPr="00CF1517" w:rsidRDefault="00B01126" w:rsidP="00B01126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</w:tcPr>
          <w:p w14:paraId="173D66A6" w14:textId="77777777" w:rsidR="00B01126" w:rsidRDefault="00B01126" w:rsidP="00B01126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gridSpan w:val="2"/>
          </w:tcPr>
          <w:p w14:paraId="2997BB8F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031AD7" w14:textId="7C7BD297" w:rsidR="00B01126" w:rsidRPr="004B0B8A" w:rsidRDefault="00B01126" w:rsidP="00B01126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0" w:type="pct"/>
            <w:gridSpan w:val="2"/>
          </w:tcPr>
          <w:p w14:paraId="3B29854B" w14:textId="77777777" w:rsidR="00B01126" w:rsidRPr="00CF1517" w:rsidRDefault="00B01126" w:rsidP="00B01126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42EB6A42" w14:textId="77777777" w:rsidR="00B01126" w:rsidRDefault="00B01126" w:rsidP="00B01126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</w:tcPr>
          <w:p w14:paraId="5C5841EA" w14:textId="77777777" w:rsidR="00B01126" w:rsidRPr="00CF1517" w:rsidRDefault="00B01126" w:rsidP="00B01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40E582FA" w14:textId="44510BDE" w:rsidR="00B01126" w:rsidRPr="004B0B8A" w:rsidRDefault="00B01126" w:rsidP="00B01126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</w:tr>
    </w:tbl>
    <w:p w14:paraId="12940F2F" w14:textId="77777777" w:rsidR="00B01126" w:rsidRPr="00813247" w:rsidRDefault="00B01126" w:rsidP="00B011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both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55174841" w14:textId="77777777" w:rsidR="00B01126" w:rsidRPr="00813247" w:rsidRDefault="00B01126" w:rsidP="00B01126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5F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หุ้นกู้</w:t>
      </w:r>
    </w:p>
    <w:p w14:paraId="793BB8B5" w14:textId="77777777" w:rsidR="00B01126" w:rsidRPr="00813247" w:rsidRDefault="00B01126" w:rsidP="00B01126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29E275" w14:textId="773BC56E" w:rsidR="00B01126" w:rsidRPr="00813247" w:rsidRDefault="00B01126" w:rsidP="00B01126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1/256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</w:p>
    <w:p w14:paraId="78E148CA" w14:textId="77777777" w:rsidR="00B01126" w:rsidRPr="00456AE1" w:rsidRDefault="00B01126" w:rsidP="00B01126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5B2669E" w14:textId="103071D5" w:rsidR="00B01126" w:rsidRPr="00456AE1" w:rsidRDefault="00B01126" w:rsidP="006D3B11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66A6E">
        <w:rPr>
          <w:rFonts w:ascii="Angsana New" w:hAnsi="Angsana New" w:cs="Angsana New"/>
          <w:sz w:val="30"/>
          <w:szCs w:val="30"/>
        </w:rPr>
        <w:t>14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066A6E">
        <w:rPr>
          <w:rFonts w:ascii="Angsana New" w:hAnsi="Angsana New" w:cs="Angsana New"/>
          <w:sz w:val="30"/>
          <w:szCs w:val="30"/>
        </w:rPr>
        <w:t>256</w:t>
      </w:r>
      <w:r w:rsidR="00066A6E">
        <w:rPr>
          <w:rFonts w:ascii="Angsana New" w:hAnsi="Angsana New" w:cs="Angsana New"/>
          <w:sz w:val="30"/>
          <w:szCs w:val="30"/>
        </w:rPr>
        <w:t>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066A6E" w:rsidRPr="001F4E8F">
        <w:rPr>
          <w:rFonts w:ascii="Angsana New" w:hAnsi="Angsana New" w:cs="Angsana New"/>
          <w:sz w:val="30"/>
          <w:szCs w:val="30"/>
        </w:rPr>
        <w:t>9</w:t>
      </w:r>
      <w:r w:rsidRPr="001F4E8F">
        <w:rPr>
          <w:rFonts w:ascii="Angsana New" w:hAnsi="Angsana New" w:cs="Angsana New"/>
          <w:sz w:val="30"/>
          <w:szCs w:val="30"/>
        </w:rPr>
        <w:t>00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 w:rsidR="006D3B11"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 w:rsidR="00AD40E3"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066A6E" w:rsidRPr="001F4E8F">
        <w:rPr>
          <w:rFonts w:ascii="Angsana New" w:hAnsi="Angsana New" w:cs="Angsana New"/>
          <w:sz w:val="30"/>
          <w:szCs w:val="30"/>
        </w:rPr>
        <w:t>14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1F4E8F">
        <w:rPr>
          <w:rFonts w:ascii="Angsana New" w:hAnsi="Angsana New" w:cs="Angsana New"/>
          <w:sz w:val="30"/>
          <w:szCs w:val="30"/>
        </w:rPr>
        <w:t xml:space="preserve">2568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66A6E">
        <w:rPr>
          <w:rFonts w:ascii="Angsana New" w:hAnsi="Angsana New" w:cs="Angsana New"/>
          <w:sz w:val="30"/>
          <w:szCs w:val="30"/>
        </w:rPr>
        <w:t>4</w:t>
      </w:r>
      <w:r w:rsidRPr="00066A6E">
        <w:rPr>
          <w:rFonts w:ascii="Angsana New" w:hAnsi="Angsana New" w:cs="Angsana New"/>
          <w:sz w:val="30"/>
          <w:szCs w:val="30"/>
        </w:rPr>
        <w:t>.</w:t>
      </w:r>
      <w:r w:rsidR="00066A6E">
        <w:rPr>
          <w:rFonts w:ascii="Angsana New" w:hAnsi="Angsana New" w:cs="Angsana New"/>
          <w:sz w:val="30"/>
          <w:szCs w:val="30"/>
        </w:rPr>
        <w:t>25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817A845" w14:textId="77777777" w:rsidR="00B01126" w:rsidRPr="00813247" w:rsidRDefault="00B01126" w:rsidP="00B0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137D6155" w14:textId="77777777" w:rsidR="000409E8" w:rsidRPr="001B0062" w:rsidRDefault="000409E8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4C0BA304" w14:textId="77777777" w:rsidR="000409E8" w:rsidRPr="00D76847" w:rsidRDefault="000409E8" w:rsidP="0004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38C5DA9C" w14:textId="45006B90" w:rsidR="00FF4BC1" w:rsidRPr="00867A77" w:rsidRDefault="000409E8" w:rsidP="008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F080F">
        <w:rPr>
          <w:rFonts w:ascii="Angsana New" w:hAnsi="Angsana New" w:cs="Angsana New"/>
          <w:sz w:val="30"/>
          <w:szCs w:val="30"/>
        </w:rPr>
        <w:t>3</w:t>
      </w:r>
      <w:r w:rsidR="00930BE9">
        <w:rPr>
          <w:rFonts w:ascii="Angsana New" w:hAnsi="Angsana New" w:cs="Angsana New"/>
          <w:sz w:val="30"/>
          <w:szCs w:val="30"/>
        </w:rPr>
        <w:t xml:space="preserve">1 </w:t>
      </w:r>
      <w:r w:rsidR="00930BE9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80F">
        <w:rPr>
          <w:rFonts w:ascii="Angsana New" w:hAnsi="Angsana New" w:cs="Angsana New"/>
          <w:sz w:val="30"/>
          <w:szCs w:val="30"/>
        </w:rPr>
        <w:t>256</w:t>
      </w:r>
      <w:r w:rsidR="00930BE9">
        <w:rPr>
          <w:rFonts w:ascii="Angsana New" w:hAnsi="Angsana New" w:cs="Angsana New"/>
          <w:sz w:val="30"/>
          <w:szCs w:val="30"/>
        </w:rPr>
        <w:t>5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A7AE4">
        <w:rPr>
          <w:rFonts w:ascii="Angsana New" w:hAnsi="Angsana New" w:cs="Angsana New"/>
          <w:sz w:val="30"/>
          <w:szCs w:val="30"/>
        </w:rPr>
        <w:t>1,371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CA7AE4">
        <w:rPr>
          <w:rFonts w:ascii="Angsana New" w:hAnsi="Angsana New" w:cs="Angsana New"/>
          <w:sz w:val="30"/>
          <w:szCs w:val="30"/>
        </w:rPr>
        <w:t>529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6F080F">
        <w:rPr>
          <w:rFonts w:ascii="Angsana New" w:hAnsi="Angsana New" w:cs="Angsana New"/>
          <w:i/>
          <w:iCs/>
          <w:sz w:val="30"/>
          <w:szCs w:val="30"/>
        </w:rPr>
        <w:t>256</w:t>
      </w:r>
      <w:r w:rsidR="00930BE9">
        <w:rPr>
          <w:rFonts w:ascii="Angsana New" w:hAnsi="Angsana New" w:cs="Angsana New"/>
          <w:i/>
          <w:iCs/>
          <w:sz w:val="30"/>
          <w:szCs w:val="30"/>
        </w:rPr>
        <w:t>4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C799A">
        <w:rPr>
          <w:rFonts w:ascii="Angsana New" w:hAnsi="Angsana New" w:cs="Angsana New"/>
          <w:i/>
          <w:iCs/>
          <w:sz w:val="30"/>
          <w:szCs w:val="30"/>
        </w:rPr>
        <w:t>8</w:t>
      </w:r>
      <w:r w:rsidR="00FF4BC1">
        <w:rPr>
          <w:rFonts w:ascii="Angsana New" w:hAnsi="Angsana New" w:cs="Angsana New"/>
          <w:i/>
          <w:iCs/>
          <w:sz w:val="30"/>
          <w:szCs w:val="30"/>
        </w:rPr>
        <w:t>7</w:t>
      </w:r>
      <w:r w:rsidR="002C799A">
        <w:rPr>
          <w:rFonts w:ascii="Angsana New" w:hAnsi="Angsana New" w:cs="Angsana New"/>
          <w:i/>
          <w:iCs/>
          <w:sz w:val="30"/>
          <w:szCs w:val="30"/>
        </w:rPr>
        <w:t>9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2C799A">
        <w:rPr>
          <w:rFonts w:ascii="Angsana New" w:hAnsi="Angsana New" w:cs="Angsana New"/>
          <w:i/>
          <w:iCs/>
          <w:sz w:val="30"/>
          <w:szCs w:val="30"/>
        </w:rPr>
        <w:t>388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247DA2E0" w14:textId="02DE437F" w:rsidR="00FF4BC1" w:rsidRPr="00930BE9" w:rsidRDefault="00867A77" w:rsidP="008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</w:rPr>
      </w:pPr>
      <w:r>
        <w:rPr>
          <w:rFonts w:cstheme="minorBidi"/>
          <w:sz w:val="30"/>
          <w:szCs w:val="30"/>
          <w:cs/>
        </w:rPr>
        <w:br w:type="page"/>
      </w:r>
    </w:p>
    <w:p w14:paraId="5883A471" w14:textId="0EF3E53B" w:rsidR="006856B4" w:rsidRPr="00C60284" w:rsidRDefault="006856B4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D5A67AE" w14:textId="77777777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C60284">
        <w:rPr>
          <w:rFonts w:ascii="Angsana New" w:hAnsi="Angsana New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04871AD" w14:textId="77777777" w:rsidR="006856B4" w:rsidRPr="00793543" w:rsidRDefault="006856B4" w:rsidP="006856B4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363DD03E" w14:textId="62300334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27D3C109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48B17BD9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551D74C9" w14:textId="7B96614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CB4BC6" w:rsidRPr="00CB4BC6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793543" w:rsidRDefault="006856B4" w:rsidP="006856B4">
      <w:pPr>
        <w:ind w:left="5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9949322" w14:textId="77777777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53DD7D88" w14:textId="77777777" w:rsidR="006856B4" w:rsidRPr="00793543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CE4138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713D3949" w14:textId="74F6D0E8" w:rsidR="00EA0238" w:rsidRDefault="006856B4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3BB94AD2" w14:textId="4E781B8D" w:rsidR="00FF4BC1" w:rsidRDefault="00FF4BC1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</w:p>
    <w:p w14:paraId="70192BA5" w14:textId="77777777" w:rsidR="00FF4BC1" w:rsidRPr="00CF1517" w:rsidRDefault="00FF4BC1" w:rsidP="00FF4BC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10AC45D1" w14:textId="77777777" w:rsidR="00FF4BC1" w:rsidRPr="00D76847" w:rsidRDefault="00FF4BC1" w:rsidP="00FF4BC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lang w:eastAsia="th-TH"/>
        </w:rPr>
      </w:pPr>
    </w:p>
    <w:p w14:paraId="3BFF138E" w14:textId="77777777" w:rsidR="00FF4BC1" w:rsidRPr="00CF1517" w:rsidRDefault="00FF4BC1" w:rsidP="00FF4BC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70C5D214" w14:textId="77777777" w:rsidR="00FF4BC1" w:rsidRDefault="00FF4BC1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</w:p>
    <w:p w14:paraId="2FAEB20D" w14:textId="321929B2" w:rsidR="006D058F" w:rsidRDefault="006856B4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944BF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C60284">
        <w:rPr>
          <w:rFonts w:ascii="Angsana New" w:hAnsi="Angsana New" w:cs="Angsana New"/>
          <w:sz w:val="30"/>
          <w:szCs w:val="30"/>
          <w:cs/>
        </w:rPr>
        <w:br w:type="page"/>
      </w:r>
    </w:p>
    <w:p w14:paraId="5F6D1CA6" w14:textId="641CA117" w:rsidR="006D058F" w:rsidRDefault="006D058F" w:rsidP="0087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รายได้และผลการดำเนินงานจำแนกตามส่วนงานทางธุรกิจในงบการเงินรวมสำหรับ</w:t>
      </w:r>
      <w:r w:rsidR="00034533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034533">
        <w:rPr>
          <w:rFonts w:ascii="Angsana New" w:hAnsi="Angsana New" w:cs="Angsana New"/>
          <w:sz w:val="30"/>
          <w:szCs w:val="30"/>
        </w:rPr>
        <w:t>31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034533">
        <w:rPr>
          <w:rFonts w:ascii="Angsana New" w:hAnsi="Angsana New" w:cs="Angsana New" w:hint="cs"/>
          <w:sz w:val="30"/>
          <w:szCs w:val="30"/>
          <w:cs/>
        </w:rPr>
        <w:t>มีน</w:t>
      </w:r>
      <w:r w:rsidRPr="006D058F">
        <w:rPr>
          <w:rFonts w:ascii="Angsana New" w:hAnsi="Angsana New" w:cs="Angsana New" w:hint="cs"/>
          <w:sz w:val="30"/>
          <w:szCs w:val="30"/>
          <w:cs/>
        </w:rPr>
        <w:t>าคม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C8268D">
        <w:rPr>
          <w:rFonts w:ascii="Angsana New" w:hAnsi="Angsana New" w:cs="Angsana New"/>
          <w:sz w:val="30"/>
          <w:szCs w:val="30"/>
        </w:rPr>
        <w:t xml:space="preserve">2565 </w:t>
      </w:r>
      <w:r w:rsidR="00C826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268D">
        <w:rPr>
          <w:rFonts w:ascii="Angsana New" w:hAnsi="Angsana New" w:cs="Angsana New"/>
          <w:sz w:val="30"/>
          <w:szCs w:val="30"/>
        </w:rPr>
        <w:t>2564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E249CB7" w14:textId="77777777" w:rsidR="006D058F" w:rsidRPr="0017540E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22"/>
          <w:szCs w:val="22"/>
          <w:cs/>
        </w:rPr>
      </w:pPr>
    </w:p>
    <w:tbl>
      <w:tblPr>
        <w:tblW w:w="151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720"/>
        <w:gridCol w:w="270"/>
        <w:gridCol w:w="720"/>
        <w:gridCol w:w="270"/>
        <w:gridCol w:w="630"/>
        <w:gridCol w:w="270"/>
        <w:gridCol w:w="630"/>
      </w:tblGrid>
      <w:tr w:rsidR="0017540E" w:rsidRPr="00C60284" w14:paraId="6960BE55" w14:textId="77777777" w:rsidTr="0043333D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4A9C69" w14:textId="191E9486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404670C3" w14:textId="76261A50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7540E" w:rsidRPr="00C60284" w14:paraId="090B3BF3" w14:textId="77777777" w:rsidTr="00944BF6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5DFD82" w14:textId="70FC1D60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สำหรับงวดสามเดือนสิ้นสุด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318D" w14:textId="12FFE3FD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D97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C17C" w14:textId="7DDA1AFA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681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52F4" w14:textId="3349E04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415F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9993" w14:textId="342D0C2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81D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864C" w14:textId="3F374B1E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ส่วนงานอื่น</w:t>
            </w:r>
          </w:p>
        </w:tc>
        <w:tc>
          <w:tcPr>
            <w:tcW w:w="270" w:type="dxa"/>
            <w:vAlign w:val="bottom"/>
          </w:tcPr>
          <w:p w14:paraId="7FD80658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749A4C6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1D785E06" w14:textId="6F4328D4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2DBBCFF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7E82323E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19270583" w14:textId="63CE5DA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C8268D" w:rsidRPr="00C60284" w14:paraId="4DCC73FD" w14:textId="77777777" w:rsidTr="00944BF6">
        <w:trPr>
          <w:trHeight w:val="21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2BD63" w14:textId="49B2FD8D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   วันที่ </w:t>
            </w:r>
            <w:r w:rsidRPr="00765D7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5821" w14:textId="4A567231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C9A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A39B" w14:textId="311A5961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15C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1E8E" w14:textId="5D153DBA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198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52FA" w14:textId="4F357839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F3F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59CD" w14:textId="3C5ABAB9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D0F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2045" w14:textId="20ED28E6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F74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E3D0" w14:textId="24315896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82E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C78D8" w14:textId="32A66273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B98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5FAF" w14:textId="0B3F58AB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AF2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C781" w14:textId="6B99E148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vAlign w:val="bottom"/>
          </w:tcPr>
          <w:p w14:paraId="5E12680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5E96" w14:textId="06CFBE1B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610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4C44" w14:textId="65B8A0E6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</w:tcPr>
          <w:p w14:paraId="309AA2A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75E7AE5" w14:textId="23E8EA07" w:rsidR="00C8268D" w:rsidRPr="0017540E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vAlign w:val="bottom"/>
          </w:tcPr>
          <w:p w14:paraId="3E9D6CB2" w14:textId="77777777" w:rsidR="00C8268D" w:rsidRPr="0017540E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385FC9C6" w14:textId="396146A2" w:rsidR="00C8268D" w:rsidRPr="0017540E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C8268D" w:rsidRPr="00C60284" w14:paraId="59559BCE" w14:textId="77777777" w:rsidTr="00944BF6">
        <w:trPr>
          <w:trHeight w:val="173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AA08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5C3E33C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C8268D" w:rsidRPr="00C60284" w14:paraId="22B8700B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1C5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7A5D3" w14:textId="21200341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1768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D0205" w14:textId="3B8D1BE4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4,042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33FA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DA83B" w14:textId="0975E908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BD2F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977BE" w14:textId="12422940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3935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7FF83" w14:textId="2D80DFE9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24A7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067AA" w14:textId="3BA7E5EC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1,517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5BED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2664DE" w14:textId="000DB0AA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9,331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865A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16D32" w14:textId="31C23FB6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8,160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6FEB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68D86" w14:textId="11977DB2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FF56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5E182" w14:textId="6E1F956B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90C7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EF518C" w14:textId="3903D368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8436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DF5EBA" w14:textId="3C1AA718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1CCE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5E90C2" w14:textId="736D3770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10,396</w:t>
            </w:r>
          </w:p>
        </w:tc>
        <w:tc>
          <w:tcPr>
            <w:tcW w:w="270" w:type="dxa"/>
            <w:vAlign w:val="bottom"/>
          </w:tcPr>
          <w:p w14:paraId="02E4506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BED1E84" w14:textId="2F01958D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8,316</w:t>
            </w:r>
          </w:p>
        </w:tc>
      </w:tr>
      <w:tr w:rsidR="00C8268D" w:rsidRPr="00C60284" w14:paraId="39B9613B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286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E073F" w14:textId="472BFFBA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4,645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B57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699EB" w14:textId="06FCB648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3,304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B9BF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A6901" w14:textId="4B791212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,139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404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CBEE1" w14:textId="0555512E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3793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AED2" w14:textId="567118B9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54E5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BEF5F" w14:textId="4A6F78AB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3,174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AED9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95C06" w14:textId="142B0AB3" w:rsidR="00C8268D" w:rsidRPr="001611CD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256E" w14:textId="77777777" w:rsidR="00C8268D" w:rsidRPr="001611CD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498DF" w14:textId="6962374B" w:rsidR="00C8268D" w:rsidRPr="001611CD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7,083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676B" w14:textId="77777777" w:rsidR="00C8268D" w:rsidRPr="001611CD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16DDC" w14:textId="3C588A8D" w:rsidR="00C8268D" w:rsidRPr="001611CD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394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361DE" w14:textId="36321310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E574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7A353" w14:textId="0D377531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(9,882)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1812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421B1" w14:textId="58064B35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(7,14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1611CD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D2E1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DD0F7" w14:textId="54E480D8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CC67EC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FB6E0B" w14:textId="3D53413B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C8268D" w:rsidRPr="00C60284" w14:paraId="0445250D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E7F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รวมรายได้จากการขายและ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74FF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3910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F41E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154D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0FFB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FFFF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BFF7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597A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6FC4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985F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4271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DAF6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F901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76B4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AF04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0FF8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7C42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D959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F9D6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95C44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9754B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A05E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E0B6A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BC85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D1506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6064BF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5A9E418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</w:tr>
      <w:tr w:rsidR="00C8268D" w:rsidRPr="00C60284" w14:paraId="01501DB2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15F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  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77D345" w14:textId="5768AA12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9,677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0CCD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EE4417" w14:textId="4AC787B5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7223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A8551F" w14:textId="7A429627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3,73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6687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7388A3" w14:textId="73FF25F4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3,206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D870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282D1" w14:textId="2163F198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5,708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1734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CF4AAB" w14:textId="73477BA6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07BF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5026F8" w14:textId="57AB9A0E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19,121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3BE1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CFD1C5" w14:textId="5306443A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15,243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378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F1078A" w14:textId="1CE598AD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1,157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AEB0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7910F" w14:textId="632B5FD1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4CFA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FF2664" w14:textId="6383DDE5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(9,882)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935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01464" w14:textId="3FD9435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(7,147)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B203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008AD1" w14:textId="6295F464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10,396</w:t>
            </w:r>
          </w:p>
        </w:tc>
        <w:tc>
          <w:tcPr>
            <w:tcW w:w="270" w:type="dxa"/>
            <w:vAlign w:val="bottom"/>
          </w:tcPr>
          <w:p w14:paraId="61DA58C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08CB6DE" w14:textId="44D9394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8,316</w:t>
            </w:r>
          </w:p>
        </w:tc>
      </w:tr>
      <w:tr w:rsidR="00C8268D" w:rsidRPr="00C60284" w14:paraId="5414B926" w14:textId="77777777" w:rsidTr="00944BF6">
        <w:trPr>
          <w:trHeight w:val="3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FEE3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จากการดำเนินงาน</w:t>
            </w:r>
          </w:p>
          <w:p w14:paraId="21B352F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หลังการตัดกำไรระหว่างกัน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และการปันส่วนค่าใช้จ่าย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25A3E" w14:textId="6B8B4C62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E32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4097D" w14:textId="292EE7A5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(308)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CFFF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7A05" w14:textId="3CCC0758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F7D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DE8A0" w14:textId="631F99A1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207F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826EF" w14:textId="2F77BA35" w:rsidR="00C8268D" w:rsidRPr="00C60284" w:rsidRDefault="005C5F0F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A6C0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1949" w14:textId="2325B604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CE4D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374A7" w14:textId="142C4F81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0A3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73712" w14:textId="33CE9D9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80C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1714B" w14:textId="0743EBEE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0EA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316A7" w14:textId="4CA5BCEB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8D36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3860A" w14:textId="2DCD7AFE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A034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C85DF" w14:textId="4D361C43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962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1D5A" w14:textId="58FE225D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938</w:t>
            </w:r>
          </w:p>
        </w:tc>
        <w:tc>
          <w:tcPr>
            <w:tcW w:w="270" w:type="dxa"/>
            <w:vAlign w:val="bottom"/>
          </w:tcPr>
          <w:p w14:paraId="6C23CE9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B9B9AC" w14:textId="62689356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714</w:t>
            </w:r>
          </w:p>
        </w:tc>
      </w:tr>
      <w:tr w:rsidR="00C8268D" w:rsidRPr="00C60284" w14:paraId="3500742C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FD37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ส่วนแบ่ง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กำไร (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)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เงิน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ลงทุนในการร่วมค้า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FCB2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171F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E89B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6220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4134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4F2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C71A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07EE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A4C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B7B5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703D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BC73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58C7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9F5F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DC49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AE59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68F7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9EE1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FD4D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5952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872B1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8D073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5ABE8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CB42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A9592D" w14:textId="09874CE8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49CECE9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1DD950E0" w14:textId="6AD50E6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</w:tr>
      <w:tr w:rsidR="00C8268D" w:rsidRPr="00C60284" w14:paraId="6556BFE9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58AC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B045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228B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FD2C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6439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C824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F9A8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78BE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FD20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807B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DDCC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B8AF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E38C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54CD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0A09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D1F8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EC50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9484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5ADC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8355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62E4C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EEA90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D6BD5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9B57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23D61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DA4411" w14:textId="5549C13E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(163)</w:t>
            </w:r>
          </w:p>
        </w:tc>
        <w:tc>
          <w:tcPr>
            <w:tcW w:w="270" w:type="dxa"/>
            <w:vAlign w:val="bottom"/>
          </w:tcPr>
          <w:p w14:paraId="74723416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5C453031" w14:textId="4912D338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(101)</w:t>
            </w:r>
          </w:p>
        </w:tc>
      </w:tr>
      <w:tr w:rsidR="00C8268D" w:rsidRPr="00C60284" w14:paraId="78F735D3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D2E00" w14:textId="61703D4E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AA678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115B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B22A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DA00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14FA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9F0C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772E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F51E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5997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CDA1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8AF1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1679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0A13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68BA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7A3F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9F39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32FB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95D7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4432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FFDBC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9610B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BA97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70755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39A1F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C8495" w14:textId="1B4E03B2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(154)</w:t>
            </w:r>
          </w:p>
        </w:tc>
        <w:tc>
          <w:tcPr>
            <w:tcW w:w="270" w:type="dxa"/>
            <w:vAlign w:val="bottom"/>
          </w:tcPr>
          <w:p w14:paraId="3987227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4317DD" w14:textId="1532D150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(172)</w:t>
            </w:r>
          </w:p>
        </w:tc>
      </w:tr>
      <w:tr w:rsidR="00C8268D" w:rsidRPr="00C60284" w14:paraId="0D75EF9E" w14:textId="77777777" w:rsidTr="00944BF6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8D6D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C6028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7B5D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73BD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E847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B896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3815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60500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D0C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74A6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E973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C7A4B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4A2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51814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9784E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9154A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2804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F7603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F2BAD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B7CD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11AA5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C82447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2486B1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0186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C51B0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3AAE629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C9C77" w14:textId="43F07ED0" w:rsidR="00C8268D" w:rsidRPr="00C60284" w:rsidRDefault="00F1657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622</w:t>
            </w:r>
          </w:p>
        </w:tc>
        <w:tc>
          <w:tcPr>
            <w:tcW w:w="270" w:type="dxa"/>
          </w:tcPr>
          <w:p w14:paraId="5C1B7EE2" w14:textId="77777777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DF9578" w14:textId="36D0F8C5" w:rsidR="00C8268D" w:rsidRPr="00C60284" w:rsidRDefault="00C8268D" w:rsidP="00C82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442</w:t>
            </w:r>
          </w:p>
        </w:tc>
      </w:tr>
    </w:tbl>
    <w:p w14:paraId="532C58FA" w14:textId="188CFAD9" w:rsidR="006856B4" w:rsidRPr="00C60284" w:rsidRDefault="006856B4" w:rsidP="006856B4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</w:rPr>
        <w:br w:type="page"/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765D71" w:rsidRPr="00765D71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CB4BC6" w:rsidRPr="00CB4BC6">
        <w:rPr>
          <w:rFonts w:ascii="Angsana New" w:hAnsi="Angsana New" w:cs="Angsana New"/>
          <w:color w:val="000000"/>
          <w:sz w:val="30"/>
          <w:szCs w:val="30"/>
        </w:rPr>
        <w:t>256</w:t>
      </w:r>
      <w:r w:rsidR="00662677">
        <w:rPr>
          <w:rFonts w:ascii="Angsana New" w:hAnsi="Angsana New" w:cs="Angsana New"/>
          <w:color w:val="000000"/>
          <w:sz w:val="30"/>
          <w:szCs w:val="30"/>
        </w:rPr>
        <w:t>5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765D71" w:rsidRPr="00765D71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CB4BC6" w:rsidRPr="00CB4BC6">
        <w:rPr>
          <w:rFonts w:ascii="Angsana New" w:hAnsi="Angsana New" w:cs="Angsana New"/>
          <w:color w:val="000000"/>
          <w:sz w:val="30"/>
          <w:szCs w:val="30"/>
        </w:rPr>
        <w:t>256</w:t>
      </w:r>
      <w:r w:rsidR="00662677">
        <w:rPr>
          <w:rFonts w:ascii="Angsana New" w:hAnsi="Angsana New" w:cs="Angsana New"/>
          <w:color w:val="000000"/>
          <w:sz w:val="30"/>
          <w:szCs w:val="30"/>
        </w:rPr>
        <w:t>4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44221D94" w14:textId="77777777" w:rsidR="006856B4" w:rsidRPr="00C60284" w:rsidRDefault="006856B4" w:rsidP="006856B4">
      <w:pPr>
        <w:rPr>
          <w:rFonts w:ascii="Angsana New" w:hAnsi="Angsana New" w:cs="Angsana New"/>
          <w:sz w:val="30"/>
          <w:szCs w:val="30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060"/>
        <w:gridCol w:w="701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17540E" w:rsidRPr="00C60284" w14:paraId="77D48FD5" w14:textId="77777777" w:rsidTr="0017540E">
        <w:trPr>
          <w:gridAfter w:val="7"/>
          <w:wAfter w:w="4650" w:type="dxa"/>
          <w:trHeight w:val="371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2B408" w14:textId="77777777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42EC21AC" w14:textId="7CC82D00" w:rsidR="0017540E" w:rsidRPr="00C60284" w:rsidRDefault="0017540E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7540E" w:rsidRPr="00C60284" w14:paraId="3541071A" w14:textId="77777777" w:rsidTr="008A5070">
        <w:trPr>
          <w:gridAfter w:val="7"/>
          <w:wAfter w:w="4650" w:type="dxa"/>
          <w:trHeight w:val="425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8AC21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201D" w14:textId="5B7C005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E63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5347" w14:textId="3F252DAB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AF9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859A3" w14:textId="1055D7D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CE1C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C072" w14:textId="4845D0A2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98B4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B0EB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ส่วนงาน</w:t>
            </w:r>
          </w:p>
          <w:p w14:paraId="57CBE936" w14:textId="73CCE795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44BEA2D2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5F7217F8" w14:textId="77777777" w:rsidR="0017540E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607922D6" w14:textId="0BE15B23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223A4FB3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3EE7E7AA" w14:textId="77777777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  <w:p w14:paraId="32104558" w14:textId="61AF4C4F" w:rsidR="0017540E" w:rsidRPr="00C60284" w:rsidRDefault="0017540E" w:rsidP="0017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662677" w:rsidRPr="00C60284" w14:paraId="6622354E" w14:textId="77777777" w:rsidTr="008A5070">
        <w:trPr>
          <w:gridAfter w:val="7"/>
          <w:wAfter w:w="4650" w:type="dxa"/>
          <w:trHeight w:val="218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EE21B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5DF" w14:textId="608E796D" w:rsidR="00662677" w:rsidRPr="00662677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8178" w14:textId="77777777" w:rsidR="00662677" w:rsidRPr="00662677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89D2" w14:textId="4D7418C1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2418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684A" w14:textId="51A5416A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A1D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AA53" w14:textId="561DBB40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1979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EDA8" w14:textId="46AC45A4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106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5A53" w14:textId="2A92BD83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007D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892F" w14:textId="151E4269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BEB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63CE" w14:textId="5909AC6E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9514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DF6F" w14:textId="6823B59C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5D86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99FF" w14:textId="070D9A0C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vAlign w:val="bottom"/>
          </w:tcPr>
          <w:p w14:paraId="1285ADF2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DC61" w14:textId="3AB22F1C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4950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2DE6" w14:textId="2933A3B3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4E438DF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10AB4762" w14:textId="034F2828" w:rsidR="00662677" w:rsidRPr="0017540E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662677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70" w:type="dxa"/>
            <w:vAlign w:val="bottom"/>
          </w:tcPr>
          <w:p w14:paraId="15DE229E" w14:textId="77777777" w:rsidR="00662677" w:rsidRPr="0017540E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5E2BABA" w14:textId="18D291D3" w:rsidR="00662677" w:rsidRPr="0017540E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</w:tr>
      <w:tr w:rsidR="00662677" w:rsidRPr="00C60284" w14:paraId="7C637232" w14:textId="77777777" w:rsidTr="0043333D">
        <w:trPr>
          <w:trHeight w:val="173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63D2F8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853" w:type="dxa"/>
            <w:gridSpan w:val="27"/>
            <w:tcBorders>
              <w:top w:val="nil"/>
              <w:left w:val="nil"/>
            </w:tcBorders>
            <w:vAlign w:val="bottom"/>
          </w:tcPr>
          <w:p w14:paraId="071547F0" w14:textId="24F7D4BD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7395372D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3E72B5CE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1B56E6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385A86EB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03F6C31C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CA7C591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3B530E96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662677" w:rsidRPr="00C60284" w14:paraId="0C99C3E6" w14:textId="77777777" w:rsidTr="008A5070">
        <w:trPr>
          <w:gridAfter w:val="7"/>
          <w:wAfter w:w="4650" w:type="dxa"/>
          <w:trHeight w:val="420"/>
        </w:trPr>
        <w:tc>
          <w:tcPr>
            <w:tcW w:w="30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20E2FA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สินทรัพย์ตามส่วนงาน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1EB03936" w14:textId="7467824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698F7C6B" w14:textId="58C5A6C0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30,806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A510BA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77F9314" w14:textId="54D992B0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402D1">
              <w:rPr>
                <w:rFonts w:ascii="Angsana New" w:hAnsi="Angsana New" w:cs="Angsana New"/>
                <w:sz w:val="27"/>
                <w:szCs w:val="27"/>
              </w:rPr>
              <w:t>9,908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A2223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53C5137" w14:textId="6F961D66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11,942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045CC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694306" w14:textId="34E733A6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10,637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CFE24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BEE976D" w14:textId="01F28551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12,203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33FD19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4819362" w14:textId="49F88508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FFCE46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5992BB1" w14:textId="7F20C40A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54,951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2E2475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539596B" w14:textId="2E2DBFB4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53,112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285190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9CDC62B" w14:textId="297C0207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3,206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385D0E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B56981D" w14:textId="062812D5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980</w:t>
            </w:r>
          </w:p>
        </w:tc>
        <w:tc>
          <w:tcPr>
            <w:tcW w:w="236" w:type="dxa"/>
            <w:vAlign w:val="bottom"/>
          </w:tcPr>
          <w:p w14:paraId="14164297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35055B38" w14:textId="37FD3F45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(20,691)</w:t>
            </w:r>
          </w:p>
        </w:tc>
        <w:tc>
          <w:tcPr>
            <w:tcW w:w="274" w:type="dxa"/>
            <w:vAlign w:val="bottom"/>
          </w:tcPr>
          <w:p w14:paraId="29894E4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138DF3CF" w14:textId="75D9182B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402D1">
              <w:rPr>
                <w:rFonts w:ascii="Angsana New" w:hAnsi="Angsana New" w:cs="Angsana New"/>
                <w:sz w:val="27"/>
                <w:szCs w:val="27"/>
              </w:rPr>
              <w:t>18,525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7CF0E23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D5E288F" w14:textId="37C25C92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37,466</w:t>
            </w:r>
          </w:p>
        </w:tc>
        <w:tc>
          <w:tcPr>
            <w:tcW w:w="270" w:type="dxa"/>
            <w:vAlign w:val="bottom"/>
          </w:tcPr>
          <w:p w14:paraId="5046D99A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916D943" w14:textId="3879DAE5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35,567</w:t>
            </w:r>
          </w:p>
        </w:tc>
      </w:tr>
      <w:tr w:rsidR="00662677" w:rsidRPr="00C60284" w14:paraId="759D6F36" w14:textId="77777777" w:rsidTr="008A5070">
        <w:trPr>
          <w:gridAfter w:val="7"/>
          <w:wAfter w:w="4650" w:type="dxa"/>
          <w:trHeight w:val="2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CF8E5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หนี้สินตามส่วนงาน</w:t>
            </w:r>
            <w:r w:rsidRPr="00C60284">
              <w:rPr>
                <w:rFonts w:ascii="Angsana New" w:hAnsi="Angsana New" w:cs="Angsana New"/>
                <w:sz w:val="27"/>
                <w:szCs w:val="27"/>
                <w:cs/>
              </w:rPr>
              <w:t>ที่รายงาน</w:t>
            </w:r>
          </w:p>
          <w:p w14:paraId="60E50E5B" w14:textId="150B516D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มีนาคม 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765D71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4E64967F" w14:textId="65F46A4A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20,341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E6407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B800482" w14:textId="6B01EC0D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9D043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9F75682" w14:textId="0AD63D93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8,213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BE8D99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94AEE49" w14:textId="378D9B86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7,429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46034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F0B8422" w14:textId="646D3191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9,492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D8CCA5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2F8392" w14:textId="16E64219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769A2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2FC2D69" w14:textId="1B7ECDAE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38,046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6712DF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304BF8BD" w14:textId="01BC7016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37,578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922AB9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B7DE0AA" w14:textId="36C01E4C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E87A6C">
              <w:rPr>
                <w:rFonts w:ascii="Angsana New" w:hAnsi="Angsana New" w:cs="Angsana New"/>
                <w:sz w:val="27"/>
                <w:szCs w:val="27"/>
              </w:rPr>
              <w:t>470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208B23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6868C17" w14:textId="07C7C596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402D1">
              <w:rPr>
                <w:rFonts w:ascii="Angsana New" w:hAnsi="Angsana New" w:cs="Angsana New"/>
                <w:sz w:val="27"/>
                <w:szCs w:val="27"/>
              </w:rPr>
              <w:t>19</w:t>
            </w:r>
          </w:p>
        </w:tc>
        <w:tc>
          <w:tcPr>
            <w:tcW w:w="236" w:type="dxa"/>
            <w:vAlign w:val="bottom"/>
          </w:tcPr>
          <w:p w14:paraId="32B9280C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2" w:type="dxa"/>
            <w:vAlign w:val="bottom"/>
          </w:tcPr>
          <w:p w14:paraId="04421819" w14:textId="1CB3DED2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(14,249)</w:t>
            </w:r>
          </w:p>
        </w:tc>
        <w:tc>
          <w:tcPr>
            <w:tcW w:w="274" w:type="dxa"/>
            <w:vAlign w:val="bottom"/>
          </w:tcPr>
          <w:p w14:paraId="76A33259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bottom"/>
          </w:tcPr>
          <w:p w14:paraId="6DCF742B" w14:textId="2990FCE9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402D1">
              <w:rPr>
                <w:rFonts w:ascii="Angsana New" w:hAnsi="Angsana New" w:cs="Angsana New"/>
                <w:sz w:val="27"/>
                <w:szCs w:val="27"/>
              </w:rPr>
              <w:t>13,700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AA88EEE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F801D4C" w14:textId="42761340" w:rsidR="00662677" w:rsidRPr="00C60284" w:rsidRDefault="008038BB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25,26</w:t>
            </w:r>
            <w:r w:rsidR="00E87A6C">
              <w:rPr>
                <w:rFonts w:ascii="Angsana New" w:hAnsi="Angsana New" w:cs="Angsana New"/>
                <w:b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30F0C879" w14:textId="77777777" w:rsidR="00662677" w:rsidRPr="00C60284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04797F6" w14:textId="711521B8" w:rsidR="00662677" w:rsidRPr="00C60284" w:rsidRDefault="00D402D1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23,997</w:t>
            </w:r>
          </w:p>
        </w:tc>
      </w:tr>
    </w:tbl>
    <w:p w14:paraId="675E4151" w14:textId="02361628" w:rsidR="006856B4" w:rsidRPr="00C60284" w:rsidRDefault="006856B4" w:rsidP="006856B4">
      <w:pPr>
        <w:rPr>
          <w:rFonts w:cs="Cordia New"/>
        </w:rPr>
      </w:pPr>
    </w:p>
    <w:p w14:paraId="300A7F6B" w14:textId="77777777" w:rsidR="006856B4" w:rsidRPr="00C60284" w:rsidRDefault="006856B4" w:rsidP="006856B4">
      <w:pPr>
        <w:rPr>
          <w:rFonts w:cstheme="minorBidi"/>
        </w:rPr>
      </w:pPr>
    </w:p>
    <w:p w14:paraId="580A2787" w14:textId="189B4CD9" w:rsidR="006856B4" w:rsidRPr="00C60284" w:rsidRDefault="006856B4" w:rsidP="006856B4">
      <w:pPr>
        <w:rPr>
          <w:rFonts w:cs="Arial"/>
          <w:cs/>
          <w:lang w:val="th-TH"/>
        </w:rPr>
      </w:pPr>
    </w:p>
    <w:p w14:paraId="18DFDC67" w14:textId="77777777" w:rsidR="006856B4" w:rsidRPr="00C60284" w:rsidRDefault="006856B4" w:rsidP="006856B4">
      <w:pPr>
        <w:rPr>
          <w:rFonts w:cstheme="minorBidi"/>
          <w:cs/>
          <w:lang w:val="th-TH"/>
        </w:rPr>
      </w:pPr>
    </w:p>
    <w:p w14:paraId="34A3ACF1" w14:textId="77777777" w:rsidR="006856B4" w:rsidRPr="00C60284" w:rsidRDefault="006856B4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6856B4" w:rsidRPr="00C60284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Default="00582076" w:rsidP="009917D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582076">
        <w:rPr>
          <w:rFonts w:ascii="Angsana New" w:hAnsi="Angsana New" w:cs="Angsana New" w:hint="cs"/>
          <w:sz w:val="30"/>
          <w:szCs w:val="30"/>
          <w:u w:val="none"/>
          <w:cs/>
        </w:rPr>
        <w:t>ข้อมูลงบกระแสเงินสดเปิดเผยเพิ่มเติม</w:t>
      </w:r>
    </w:p>
    <w:p w14:paraId="63500000" w14:textId="0F1CE874" w:rsidR="00582076" w:rsidRPr="003A5E3D" w:rsidRDefault="00582076" w:rsidP="00582076">
      <w:pPr>
        <w:rPr>
          <w:rFonts w:asciiTheme="majorBidi" w:hAnsiTheme="majorBidi" w:cstheme="majorBidi"/>
          <w:sz w:val="30"/>
          <w:szCs w:val="30"/>
        </w:rPr>
      </w:pPr>
    </w:p>
    <w:p w14:paraId="493D4EA0" w14:textId="3A8AB336" w:rsidR="00582076" w:rsidRPr="00A712DB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17540E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C8268D">
        <w:rPr>
          <w:rFonts w:ascii="Angsana New" w:hAnsi="Angsana New" w:cs="Angsana New"/>
          <w:sz w:val="30"/>
          <w:szCs w:val="30"/>
        </w:rPr>
        <w:t xml:space="preserve">2565 </w:t>
      </w:r>
      <w:r w:rsidR="00C826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268D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FFE3D25" w14:textId="77777777" w:rsidR="00582076" w:rsidRPr="003A5E3D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988"/>
        <w:gridCol w:w="267"/>
        <w:gridCol w:w="997"/>
        <w:gridCol w:w="267"/>
        <w:gridCol w:w="993"/>
        <w:gridCol w:w="256"/>
        <w:gridCol w:w="997"/>
      </w:tblGrid>
      <w:tr w:rsidR="00582076" w:rsidRPr="000718DA" w14:paraId="33D3D8C8" w14:textId="77777777" w:rsidTr="00696A84">
        <w:trPr>
          <w:trHeight w:hRule="exact" w:val="374"/>
        </w:trPr>
        <w:tc>
          <w:tcPr>
            <w:tcW w:w="1895" w:type="pct"/>
          </w:tcPr>
          <w:p w14:paraId="677C994B" w14:textId="05E3CB4F" w:rsidR="00582076" w:rsidRPr="000718DA" w:rsidRDefault="00B027FC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4" w:type="pct"/>
          </w:tcPr>
          <w:p w14:paraId="3211BED2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6DD23955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4EE50D0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14:paraId="359F1ACC" w14:textId="77777777" w:rsidR="00582076" w:rsidRPr="000718DA" w:rsidRDefault="00582076" w:rsidP="00B0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677" w:rsidRPr="000718DA" w14:paraId="26A7FF15" w14:textId="77777777" w:rsidTr="00696A84">
        <w:trPr>
          <w:trHeight w:hRule="exact" w:val="374"/>
        </w:trPr>
        <w:tc>
          <w:tcPr>
            <w:tcW w:w="1895" w:type="pct"/>
          </w:tcPr>
          <w:p w14:paraId="61302DDF" w14:textId="77777777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05CAD37" w14:textId="79E6454D" w:rsidR="00662677" w:rsidRPr="000718DA" w:rsidRDefault="00696A84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3" w:type="pct"/>
          </w:tcPr>
          <w:p w14:paraId="4E6DCB5B" w14:textId="2D1C0DE6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51F3A9F" w14:textId="77777777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A18DA6C" w14:textId="7DBE6A22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6805A52" w14:textId="77777777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515C3A6" w14:textId="19C7B7A4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4EFF7233" w14:textId="77777777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8CCDF87" w14:textId="1DDCD40A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62677" w:rsidRPr="000718DA" w14:paraId="5C754524" w14:textId="77777777" w:rsidTr="00696A84">
        <w:trPr>
          <w:trHeight w:hRule="exact" w:val="374"/>
        </w:trPr>
        <w:tc>
          <w:tcPr>
            <w:tcW w:w="1895" w:type="pct"/>
          </w:tcPr>
          <w:p w14:paraId="15F19595" w14:textId="77777777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0043D82" w14:textId="77777777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14:paraId="6DB88FE5" w14:textId="77777777" w:rsidR="00662677" w:rsidRPr="000718DA" w:rsidRDefault="00662677" w:rsidP="0066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677" w:rsidRPr="000718DA" w14:paraId="244A039D" w14:textId="77777777" w:rsidTr="00696A84">
        <w:trPr>
          <w:trHeight w:hRule="exact" w:val="374"/>
        </w:trPr>
        <w:tc>
          <w:tcPr>
            <w:tcW w:w="1895" w:type="pct"/>
          </w:tcPr>
          <w:p w14:paraId="19EA6726" w14:textId="77777777" w:rsidR="00662677" w:rsidRPr="000718DA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5083D3F4" w14:textId="50130E5A" w:rsidR="00662677" w:rsidRPr="000718DA" w:rsidRDefault="00696A84" w:rsidP="006626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3" w:type="pct"/>
          </w:tcPr>
          <w:p w14:paraId="6C67057D" w14:textId="195D9719" w:rsidR="00662677" w:rsidRPr="00713A1D" w:rsidRDefault="00A0250D" w:rsidP="00A0250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1,211,350</w:t>
            </w:r>
          </w:p>
        </w:tc>
        <w:tc>
          <w:tcPr>
            <w:tcW w:w="144" w:type="pct"/>
          </w:tcPr>
          <w:p w14:paraId="474A820C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6BE718" w14:textId="1D374753" w:rsidR="00662677" w:rsidRPr="00713A1D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543,554</w:t>
            </w:r>
          </w:p>
        </w:tc>
        <w:tc>
          <w:tcPr>
            <w:tcW w:w="144" w:type="pct"/>
          </w:tcPr>
          <w:p w14:paraId="168D4A4E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56849DC" w14:textId="385A4508" w:rsidR="00662677" w:rsidRPr="00813756" w:rsidRDefault="0017033F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27,949</w:t>
            </w:r>
          </w:p>
        </w:tc>
        <w:tc>
          <w:tcPr>
            <w:tcW w:w="138" w:type="pct"/>
          </w:tcPr>
          <w:p w14:paraId="4CE64740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39484348" w14:textId="650757B9" w:rsidR="00662677" w:rsidRPr="00813756" w:rsidRDefault="00662677" w:rsidP="00847B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76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592</w:t>
            </w:r>
          </w:p>
        </w:tc>
      </w:tr>
      <w:tr w:rsidR="00662677" w:rsidRPr="000718DA" w14:paraId="64B44621" w14:textId="77777777" w:rsidTr="00696A84">
        <w:trPr>
          <w:trHeight w:hRule="exact" w:val="374"/>
        </w:trPr>
        <w:tc>
          <w:tcPr>
            <w:tcW w:w="1895" w:type="pct"/>
          </w:tcPr>
          <w:p w14:paraId="46796B70" w14:textId="77777777" w:rsidR="00662677" w:rsidRPr="000718DA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3B1B7384" w14:textId="77777777" w:rsidR="00662677" w:rsidRPr="000718DA" w:rsidRDefault="00662677" w:rsidP="006626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72B61E7" w14:textId="1CF31204" w:rsidR="00662677" w:rsidRPr="00713A1D" w:rsidRDefault="00A0250D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(299,</w:t>
            </w:r>
            <w:r w:rsidR="00725962">
              <w:rPr>
                <w:rFonts w:ascii="Angsana New" w:hAnsi="Angsana New" w:cs="Angsana New"/>
                <w:sz w:val="30"/>
                <w:szCs w:val="30"/>
                <w:lang w:eastAsia="ko-KR"/>
              </w:rPr>
              <w:t>497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</w:tcPr>
          <w:p w14:paraId="46579151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86EA552" w14:textId="6C24304A" w:rsidR="00662677" w:rsidRPr="00713A1D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72,873</w:t>
            </w:r>
          </w:p>
        </w:tc>
        <w:tc>
          <w:tcPr>
            <w:tcW w:w="144" w:type="pct"/>
          </w:tcPr>
          <w:p w14:paraId="37C90CE9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701237B" w14:textId="6D170A6F" w:rsidR="00662677" w:rsidRPr="004822AF" w:rsidRDefault="0017033F" w:rsidP="00170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11,174</w:t>
            </w:r>
          </w:p>
        </w:tc>
        <w:tc>
          <w:tcPr>
            <w:tcW w:w="138" w:type="pct"/>
          </w:tcPr>
          <w:p w14:paraId="41BB018C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3E3725DC" w14:textId="2B257446" w:rsidR="00662677" w:rsidRPr="00813756" w:rsidRDefault="00662677" w:rsidP="00847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CB4BC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202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662677" w:rsidRPr="000718DA" w14:paraId="77D1FE12" w14:textId="77777777" w:rsidTr="00696A84">
        <w:trPr>
          <w:trHeight w:hRule="exact" w:val="374"/>
        </w:trPr>
        <w:tc>
          <w:tcPr>
            <w:tcW w:w="1895" w:type="pct"/>
          </w:tcPr>
          <w:p w14:paraId="1D439DB4" w14:textId="77777777" w:rsidR="00662677" w:rsidRPr="000718DA" w:rsidRDefault="00662677" w:rsidP="0066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4605B4BE" w14:textId="77777777" w:rsidR="00662677" w:rsidRPr="000718DA" w:rsidRDefault="00662677" w:rsidP="0066267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3F3B942" w14:textId="00382597" w:rsidR="00662677" w:rsidRPr="000718DA" w:rsidRDefault="00A0250D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911,8</w:t>
            </w:r>
            <w:r w:rsidR="007259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181709D2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6E085E5" w14:textId="73B2C42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616,427</w:t>
            </w:r>
          </w:p>
        </w:tc>
        <w:tc>
          <w:tcPr>
            <w:tcW w:w="144" w:type="pct"/>
          </w:tcPr>
          <w:p w14:paraId="2E7D7C68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F1A6FEF" w14:textId="74300EDB" w:rsidR="00662677" w:rsidRPr="004822AF" w:rsidRDefault="0017033F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39,123</w:t>
            </w:r>
          </w:p>
        </w:tc>
        <w:tc>
          <w:tcPr>
            <w:tcW w:w="138" w:type="pct"/>
          </w:tcPr>
          <w:p w14:paraId="5444E89C" w14:textId="77777777" w:rsidR="00662677" w:rsidRPr="000718DA" w:rsidRDefault="00662677" w:rsidP="0066267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29C78C4" w14:textId="7CB2F5CC" w:rsidR="00662677" w:rsidRPr="00813756" w:rsidRDefault="00662677" w:rsidP="00847B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B4BC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7</w:t>
            </w:r>
            <w:r w:rsidRPr="00765D7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765D7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Pr="00CB4BC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90</w:t>
            </w:r>
          </w:p>
        </w:tc>
      </w:tr>
    </w:tbl>
    <w:p w14:paraId="7AE657F5" w14:textId="7A728ABA" w:rsidR="00696A84" w:rsidRDefault="00696A84" w:rsidP="0058207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988"/>
        <w:gridCol w:w="267"/>
        <w:gridCol w:w="997"/>
        <w:gridCol w:w="267"/>
        <w:gridCol w:w="993"/>
        <w:gridCol w:w="256"/>
        <w:gridCol w:w="997"/>
      </w:tblGrid>
      <w:tr w:rsidR="00B027FC" w:rsidRPr="000718DA" w14:paraId="5317EAF3" w14:textId="77777777" w:rsidTr="00070F06">
        <w:trPr>
          <w:trHeight w:hRule="exact" w:val="374"/>
        </w:trPr>
        <w:tc>
          <w:tcPr>
            <w:tcW w:w="1895" w:type="pct"/>
          </w:tcPr>
          <w:p w14:paraId="35580A62" w14:textId="37B6B149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34" w:type="pct"/>
          </w:tcPr>
          <w:p w14:paraId="0D931D6F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5FDCD7E8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653BC0B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14:paraId="4561C6E4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7FC" w:rsidRPr="000718DA" w14:paraId="39AD5457" w14:textId="77777777" w:rsidTr="00070F06">
        <w:trPr>
          <w:trHeight w:hRule="exact" w:val="374"/>
        </w:trPr>
        <w:tc>
          <w:tcPr>
            <w:tcW w:w="1895" w:type="pct"/>
          </w:tcPr>
          <w:p w14:paraId="579D491D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80AB966" w14:textId="389AAAF8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5E774C0E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1AD924D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AD245F4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FD25B0A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3FB475B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29ED34CB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C0F1535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027FC" w:rsidRPr="000718DA" w14:paraId="173C8653" w14:textId="77777777" w:rsidTr="00070F06">
        <w:trPr>
          <w:trHeight w:hRule="exact" w:val="374"/>
        </w:trPr>
        <w:tc>
          <w:tcPr>
            <w:tcW w:w="1895" w:type="pct"/>
          </w:tcPr>
          <w:p w14:paraId="49896F63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8830461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14:paraId="154BC7CB" w14:textId="77777777" w:rsidR="00B027FC" w:rsidRPr="000718DA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7FC" w:rsidRPr="000718DA" w14:paraId="6894C268" w14:textId="77777777" w:rsidTr="00070F06">
        <w:trPr>
          <w:trHeight w:hRule="exact" w:val="374"/>
        </w:trPr>
        <w:tc>
          <w:tcPr>
            <w:tcW w:w="1895" w:type="pct"/>
          </w:tcPr>
          <w:p w14:paraId="07F9CDE3" w14:textId="77777777" w:rsidR="00B027FC" w:rsidRPr="000718DA" w:rsidRDefault="00B027FC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155C25A1" w14:textId="209DC663" w:rsidR="00B027FC" w:rsidRPr="000718DA" w:rsidRDefault="00B027FC" w:rsidP="00070F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0B1C52C1" w14:textId="01B837A1" w:rsidR="00B027FC" w:rsidRPr="00713A1D" w:rsidRDefault="00A0250D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18,232</w:t>
            </w:r>
          </w:p>
        </w:tc>
        <w:tc>
          <w:tcPr>
            <w:tcW w:w="144" w:type="pct"/>
          </w:tcPr>
          <w:p w14:paraId="589F719B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7D629B0" w14:textId="6D40076F" w:rsidR="00B027FC" w:rsidRPr="00713A1D" w:rsidRDefault="00824947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9,961</w:t>
            </w:r>
          </w:p>
        </w:tc>
        <w:tc>
          <w:tcPr>
            <w:tcW w:w="144" w:type="pct"/>
          </w:tcPr>
          <w:p w14:paraId="6E0A31BB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822C940" w14:textId="053F4F50" w:rsidR="00B027FC" w:rsidRPr="00813756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2,414</w:t>
            </w:r>
          </w:p>
        </w:tc>
        <w:tc>
          <w:tcPr>
            <w:tcW w:w="138" w:type="pct"/>
          </w:tcPr>
          <w:p w14:paraId="098F4889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58DE70A8" w14:textId="2D4EA802" w:rsidR="00B027FC" w:rsidRPr="00813756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6,275</w:t>
            </w:r>
          </w:p>
        </w:tc>
      </w:tr>
      <w:tr w:rsidR="00B027FC" w:rsidRPr="000718DA" w14:paraId="5A105807" w14:textId="77777777" w:rsidTr="00070F06">
        <w:trPr>
          <w:trHeight w:hRule="exact" w:val="374"/>
        </w:trPr>
        <w:tc>
          <w:tcPr>
            <w:tcW w:w="1895" w:type="pct"/>
          </w:tcPr>
          <w:p w14:paraId="2DF306C5" w14:textId="77777777" w:rsidR="00B027FC" w:rsidRPr="000718DA" w:rsidRDefault="00B027FC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5F577820" w14:textId="77777777" w:rsidR="00B027FC" w:rsidRPr="000718DA" w:rsidRDefault="00B027FC" w:rsidP="00070F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39A8452F" w14:textId="453CF3A4" w:rsidR="00B027FC" w:rsidRPr="00713A1D" w:rsidRDefault="00A0250D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(1,299)</w:t>
            </w:r>
          </w:p>
        </w:tc>
        <w:tc>
          <w:tcPr>
            <w:tcW w:w="144" w:type="pct"/>
          </w:tcPr>
          <w:p w14:paraId="0772E296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D6B450B" w14:textId="586DE8BB" w:rsidR="00B027FC" w:rsidRPr="00713A1D" w:rsidRDefault="00824947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(6,924)</w:t>
            </w:r>
          </w:p>
        </w:tc>
        <w:tc>
          <w:tcPr>
            <w:tcW w:w="144" w:type="pct"/>
          </w:tcPr>
          <w:p w14:paraId="7744ABCE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08004DC" w14:textId="1822A54A" w:rsidR="00B027FC" w:rsidRPr="004822AF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314</w:t>
            </w:r>
          </w:p>
        </w:tc>
        <w:tc>
          <w:tcPr>
            <w:tcW w:w="138" w:type="pct"/>
          </w:tcPr>
          <w:p w14:paraId="6A472BAF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</w:tcPr>
          <w:p w14:paraId="4763C884" w14:textId="6F6C9D87" w:rsidR="00B027FC" w:rsidRPr="00813756" w:rsidRDefault="00B027FC" w:rsidP="0007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(6,275)</w:t>
            </w:r>
          </w:p>
        </w:tc>
      </w:tr>
      <w:tr w:rsidR="00B027FC" w:rsidRPr="000718DA" w14:paraId="3F2ACF93" w14:textId="77777777" w:rsidTr="00070F06">
        <w:trPr>
          <w:trHeight w:hRule="exact" w:val="374"/>
        </w:trPr>
        <w:tc>
          <w:tcPr>
            <w:tcW w:w="1895" w:type="pct"/>
          </w:tcPr>
          <w:p w14:paraId="400DE9D9" w14:textId="77777777" w:rsidR="00B027FC" w:rsidRPr="000718DA" w:rsidRDefault="00B027FC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70D0F37C" w14:textId="77777777" w:rsidR="00B027FC" w:rsidRPr="000718DA" w:rsidRDefault="00B027FC" w:rsidP="00070F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1B19CB18" w14:textId="38F01343" w:rsidR="00B027FC" w:rsidRPr="000718DA" w:rsidRDefault="00A0250D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16,933</w:t>
            </w:r>
          </w:p>
        </w:tc>
        <w:tc>
          <w:tcPr>
            <w:tcW w:w="144" w:type="pct"/>
          </w:tcPr>
          <w:p w14:paraId="479112B0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2386C1E8" w14:textId="4C1D8D3F" w:rsidR="00B027FC" w:rsidRPr="000718DA" w:rsidRDefault="00824947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3,037</w:t>
            </w:r>
          </w:p>
        </w:tc>
        <w:tc>
          <w:tcPr>
            <w:tcW w:w="144" w:type="pct"/>
          </w:tcPr>
          <w:p w14:paraId="03C99E34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8C6D7DA" w14:textId="6985E908" w:rsidR="00B027FC" w:rsidRPr="004822AF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2,728</w:t>
            </w:r>
          </w:p>
        </w:tc>
        <w:tc>
          <w:tcPr>
            <w:tcW w:w="138" w:type="pct"/>
          </w:tcPr>
          <w:p w14:paraId="2F53B16B" w14:textId="77777777" w:rsidR="00B027FC" w:rsidRPr="000718DA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8CA2CF0" w14:textId="334C82C2" w:rsidR="00B027FC" w:rsidRPr="00813756" w:rsidRDefault="00B027FC" w:rsidP="00070F0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7E27FC92" w14:textId="77777777" w:rsidR="00867A77" w:rsidRPr="003A5E3D" w:rsidRDefault="00867A77" w:rsidP="00582076">
      <w:pPr>
        <w:rPr>
          <w:rFonts w:asciiTheme="majorBidi" w:hAnsiTheme="majorBidi" w:cstheme="majorBidi"/>
          <w:sz w:val="30"/>
          <w:szCs w:val="30"/>
        </w:rPr>
      </w:pPr>
    </w:p>
    <w:p w14:paraId="5F7E67EF" w14:textId="729B8D94" w:rsidR="00930BE9" w:rsidRDefault="00930BE9" w:rsidP="009917D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30BE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54936C83" w14:textId="6A10D81F" w:rsidR="00930BE9" w:rsidRDefault="00930BE9" w:rsidP="00930BE9">
      <w:pPr>
        <w:rPr>
          <w:rFonts w:cs="Arial"/>
          <w:cs/>
          <w:lang w:val="th-TH"/>
        </w:rPr>
      </w:pPr>
    </w:p>
    <w:p w14:paraId="6875EC6D" w14:textId="43CB13DF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อัตราภาษีเงินได้ที่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แท้จริงรวมของกลุ่มบริษัทและบริษัทในการดำเนินงานต่อเนื่องเป็นระยะเวล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าสาม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137F69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37F69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Pr="00137F69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2D7D9D">
        <w:rPr>
          <w:rFonts w:asciiTheme="majorBidi" w:hAnsiTheme="majorBidi" w:cstheme="majorBidi"/>
          <w:sz w:val="30"/>
          <w:szCs w:val="30"/>
        </w:rPr>
        <w:t>19.9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Pr="00137F69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E81199">
        <w:rPr>
          <w:rFonts w:asciiTheme="majorBidi" w:hAnsiTheme="majorBidi" w:cstheme="majorBidi"/>
          <w:sz w:val="30"/>
          <w:szCs w:val="30"/>
        </w:rPr>
        <w:t>1</w:t>
      </w:r>
      <w:r w:rsidR="00867A77">
        <w:rPr>
          <w:rFonts w:asciiTheme="majorBidi" w:hAnsiTheme="majorBidi" w:cstheme="majorBidi"/>
          <w:sz w:val="30"/>
          <w:szCs w:val="30"/>
        </w:rPr>
        <w:t xml:space="preserve">1.3 </w:t>
      </w:r>
      <w:r w:rsidRPr="00137F6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137F6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7A77">
        <w:rPr>
          <w:rFonts w:asciiTheme="majorBidi" w:hAnsiTheme="majorBidi" w:cstheme="majorBidi"/>
          <w:i/>
          <w:iCs/>
          <w:sz w:val="30"/>
          <w:szCs w:val="30"/>
        </w:rPr>
        <w:t>28.1</w:t>
      </w:r>
      <w:r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และร้อยละ </w:t>
      </w:r>
      <w:r w:rsidR="00D11AA9">
        <w:rPr>
          <w:rFonts w:asciiTheme="majorBidi" w:hAnsiTheme="majorBidi" w:cstheme="majorBidi"/>
          <w:i/>
          <w:iCs/>
          <w:sz w:val="30"/>
          <w:szCs w:val="30"/>
        </w:rPr>
        <w:t>-1</w:t>
      </w:r>
      <w:r w:rsidR="00867A7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11AA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67A7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0EFBF57B" w14:textId="77777777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52807" w14:textId="77777777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การเปลี่ยนแปลงในอัตราภาษีเงินได้ที่แท้จริงในงบการเงินรวมมีสาเหตุหลักจากปัจจัยดังต่อไปนี้</w:t>
      </w:r>
    </w:p>
    <w:p w14:paraId="27DD8529" w14:textId="77777777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DDEE27" w14:textId="5D285699" w:rsidR="00223261" w:rsidRPr="00137F69" w:rsidRDefault="00223261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- 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="00AF627D">
        <w:rPr>
          <w:rFonts w:asciiTheme="majorBidi" w:hAnsiTheme="majorBidi" w:cstheme="majorBidi" w:hint="cs"/>
          <w:sz w:val="30"/>
          <w:szCs w:val="30"/>
          <w:cs/>
        </w:rPr>
        <w:t>ขาดทุนทางภาษีที่ยังไม่ได้ใช้ไม่ได้นำไปรวมในการคำนวณสินทรัพย์ภาษีเงินได้รอตัดบัญชี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เนื่องจากความไม่แน่นอนที่จะใช้ประโยชน์ทางภาษีจากรายการดังกล่าวในอนาคต</w:t>
      </w:r>
    </w:p>
    <w:p w14:paraId="55ED3073" w14:textId="3BF0E3AF" w:rsidR="00930BE9" w:rsidRPr="00137F69" w:rsidRDefault="00930BE9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-</w:t>
      </w:r>
      <w:r w:rsidRPr="00137F69">
        <w:rPr>
          <w:rFonts w:asciiTheme="majorBidi" w:hAnsiTheme="majorBidi" w:cstheme="majorBidi"/>
          <w:sz w:val="30"/>
          <w:szCs w:val="30"/>
          <w:cs/>
        </w:rPr>
        <w:tab/>
        <w:t>การบันทึกหนี้สินภาษีเงินได้รอตัดบัญชีของผลแตกต่างชั่วคราวที่เกี่ยวข้องกับ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สัญญาซื้อขายเงินตราต่างประเทศล่วงหน้า </w:t>
      </w:r>
      <w:r w:rsidRPr="00137F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37F69">
        <w:rPr>
          <w:rFonts w:asciiTheme="majorBidi" w:hAnsiTheme="majorBidi" w:cstheme="majorBidi"/>
          <w:sz w:val="30"/>
          <w:szCs w:val="30"/>
        </w:rPr>
        <w:t>3</w:t>
      </w:r>
      <w:r w:rsidR="003965AE">
        <w:rPr>
          <w:rFonts w:asciiTheme="majorBidi" w:hAnsiTheme="majorBidi" w:cstheme="majorBidi"/>
          <w:sz w:val="30"/>
          <w:szCs w:val="30"/>
        </w:rPr>
        <w:t xml:space="preserve">1 </w:t>
      </w:r>
      <w:r w:rsidR="003965A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37F69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07689B33" w14:textId="67D0F77E" w:rsidR="00930BE9" w:rsidRDefault="00930BE9" w:rsidP="00930B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38D64" w14:textId="3E6AE3A3" w:rsidR="00223261" w:rsidRDefault="00223261" w:rsidP="00930B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BBB22" w14:textId="77777777" w:rsidR="003E3BE5" w:rsidRPr="00137F69" w:rsidRDefault="003E3BE5" w:rsidP="00930B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43C71" w14:textId="30747756" w:rsidR="00930BE9" w:rsidRPr="00137F69" w:rsidRDefault="00930BE9" w:rsidP="00EA5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ปัจจัยดังต่อไปนี้</w:t>
      </w:r>
    </w:p>
    <w:p w14:paraId="40FCD135" w14:textId="77777777" w:rsidR="003E3BE5" w:rsidRDefault="003E3BE5" w:rsidP="008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56B32E" w14:textId="0252E3E1" w:rsidR="00FF4BC1" w:rsidRDefault="00930BE9" w:rsidP="008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-</w:t>
      </w:r>
      <w:r w:rsidRPr="00137F69">
        <w:rPr>
          <w:rFonts w:asciiTheme="majorBidi" w:hAnsiTheme="majorBidi" w:cstheme="majorBidi"/>
          <w:sz w:val="30"/>
          <w:szCs w:val="30"/>
          <w:cs/>
        </w:rPr>
        <w:tab/>
      </w:r>
      <w:r w:rsidRPr="006D3B11">
        <w:rPr>
          <w:rFonts w:asciiTheme="majorBidi" w:hAnsiTheme="majorBidi" w:cstheme="majorBidi"/>
          <w:sz w:val="30"/>
          <w:szCs w:val="30"/>
          <w:cs/>
        </w:rPr>
        <w:t>กา</w:t>
      </w:r>
      <w:r w:rsidR="006D3B11" w:rsidRPr="006D3B11">
        <w:rPr>
          <w:rFonts w:asciiTheme="majorBidi" w:hAnsiTheme="majorBidi" w:cstheme="majorBidi" w:hint="cs"/>
          <w:sz w:val="30"/>
          <w:szCs w:val="30"/>
          <w:cs/>
        </w:rPr>
        <w:t>รสิ้นสุดลงของบัตรส่งเสริมการลงทุน</w:t>
      </w:r>
      <w:r w:rsidR="003A7708">
        <w:rPr>
          <w:rFonts w:asciiTheme="majorBidi" w:hAnsiTheme="majorBidi" w:cstheme="majorBidi" w:hint="cs"/>
          <w:sz w:val="30"/>
          <w:szCs w:val="30"/>
          <w:cs/>
        </w:rPr>
        <w:t>บาง</w:t>
      </w:r>
      <w:r w:rsidR="006D3B11" w:rsidRPr="006D3B11">
        <w:rPr>
          <w:rFonts w:asciiTheme="majorBidi" w:hAnsiTheme="majorBidi" w:cstheme="majorBidi" w:hint="cs"/>
          <w:sz w:val="30"/>
          <w:szCs w:val="30"/>
          <w:cs/>
        </w:rPr>
        <w:t>กิจการ</w:t>
      </w:r>
    </w:p>
    <w:p w14:paraId="6B0F55E7" w14:textId="77777777" w:rsidR="00223261" w:rsidRPr="00867A77" w:rsidRDefault="00223261" w:rsidP="0086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AD96C" w14:textId="45B09053" w:rsidR="001B310A" w:rsidRPr="00C60284" w:rsidRDefault="00944BF6" w:rsidP="009917D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0A948D0" w14:textId="77777777" w:rsidR="00944BF6" w:rsidRPr="00C60284" w:rsidRDefault="00944BF6" w:rsidP="00944BF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C60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2811DE4" w14:textId="031AAD60" w:rsidR="00944BF6" w:rsidRDefault="00944BF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FF4BC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F10B980" w14:textId="77777777" w:rsidR="00930BE9" w:rsidRPr="00C60284" w:rsidRDefault="00930BE9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B0047" w:rsidRPr="00C60284" w14:paraId="392163E6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CA7B162" w14:textId="6CE6C556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784CE606" w14:textId="68D311D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60284" w14:paraId="1E2803B0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10241CD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5EA327BE" w14:textId="230A128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4388ECC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5D8E" w:rsidRPr="00C60284" w14:paraId="23DD9D3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002226D2" w14:textId="17BA8495" w:rsidR="005C5D8E" w:rsidRPr="00C60284" w:rsidRDefault="00C41952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37FC6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3DA415A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709E45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1891AB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73D1F0A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24E0B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92451FE" w14:textId="21FA6986" w:rsidR="005C5D8E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58096C1D" w14:textId="28748523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7C8578B6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774D8B4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3D82A4C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A2B29" w14:textId="5E2CB2E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3469F7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023FF" w14:textId="3D012D64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864EF" w14:textId="2E58014E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A0F0C" w14:textId="3081118B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D7EF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5D8E" w:rsidRPr="00C60284" w14:paraId="7FE0611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07E5BACD" w14:textId="77777777" w:rsidR="005C5D8E" w:rsidRPr="00C60284" w:rsidRDefault="005C5D8E" w:rsidP="007125D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33C0033" w14:textId="7C557C4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5D8E" w:rsidRPr="00C60284" w14:paraId="063DF83A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5DF8C063" w14:textId="41808E52" w:rsidR="005C5D8E" w:rsidRPr="00C60284" w:rsidRDefault="005C5D8E" w:rsidP="007125D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6267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AF96F81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588D9F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E378407" w14:textId="26018BAF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63CD44B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0C40D" w14:textId="56A72B8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FE19D0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311A67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B952B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6D2DA8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E19C82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5ECC9FF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2688A1C" w14:textId="77777777" w:rsidR="005C5D8E" w:rsidRPr="00C60284" w:rsidRDefault="005C5D8E" w:rsidP="0071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F87211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34B1A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E0E9102" w14:textId="743DC674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F05994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DBF09" w14:textId="46A938AF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F696C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0360A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06DBF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81D715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0A362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4B86284B" w14:textId="77777777" w:rsidTr="003A70E4">
        <w:trPr>
          <w:trHeight w:val="362"/>
        </w:trPr>
        <w:tc>
          <w:tcPr>
            <w:tcW w:w="2261" w:type="dxa"/>
            <w:shd w:val="clear" w:color="auto" w:fill="auto"/>
          </w:tcPr>
          <w:p w14:paraId="11C1709A" w14:textId="5A8D627A" w:rsidR="00CE1E07" w:rsidRPr="00FF4BC1" w:rsidRDefault="00CE1E07" w:rsidP="00CE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45096D28" w14:textId="16E2C9B3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  <w:tc>
          <w:tcPr>
            <w:tcW w:w="180" w:type="dxa"/>
          </w:tcPr>
          <w:p w14:paraId="15AD6DA0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395361A7" w14:textId="0ADFE9AF" w:rsidR="00CE1E07" w:rsidRPr="00CE1E07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4ED604EE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880052" w14:textId="4CC55739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  <w:tc>
          <w:tcPr>
            <w:tcW w:w="180" w:type="dxa"/>
            <w:shd w:val="clear" w:color="auto" w:fill="auto"/>
          </w:tcPr>
          <w:p w14:paraId="138105CF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C89CA1" w14:textId="49B002B1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2DC2CD" w14:textId="289F505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97050B" w14:textId="02D9E4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A95748" w14:textId="7C1E47F3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</w:tr>
      <w:tr w:rsidR="00CE1E07" w:rsidRPr="00C60284" w14:paraId="6F7E355D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B21448E" w14:textId="77777777" w:rsidR="00CE1E07" w:rsidRPr="00C60284" w:rsidRDefault="00CE1E07" w:rsidP="00CE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64FF185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99857E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3F177EB" w14:textId="1094DAC6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85B31F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927546" w14:textId="73A971F5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A9BE7E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FDCD3B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C79732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E7F112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0BD884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7EF7DC2D" w14:textId="77777777" w:rsidTr="00774C7F">
        <w:trPr>
          <w:trHeight w:val="1050"/>
        </w:trPr>
        <w:tc>
          <w:tcPr>
            <w:tcW w:w="2261" w:type="dxa"/>
            <w:shd w:val="clear" w:color="auto" w:fill="auto"/>
          </w:tcPr>
          <w:p w14:paraId="4279A9BE" w14:textId="2D5685DC" w:rsidR="00CE1E07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57D222D3" w14:textId="34293EAF" w:rsidR="00CE1E07" w:rsidRPr="00C60284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0BD45EEE" w14:textId="7E063412" w:rsidR="00CE1E07" w:rsidRPr="00592D3A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180" w:type="dxa"/>
          </w:tcPr>
          <w:p w14:paraId="7856F719" w14:textId="77777777" w:rsidR="00CE1E07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9DB7EA" w14:textId="4F088A61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2C8E4C4A" w14:textId="77777777" w:rsidR="00CE1E07" w:rsidRPr="00CB4BC6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130993" w14:textId="62ABA256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31B00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94DF4" w14:textId="6D7F9A13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74B070" w14:textId="5E383923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C97BBF" w14:textId="2DF4DEDD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AEECC" w14:textId="4B47541C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CE1E07" w:rsidRPr="00C60284" w14:paraId="132933AB" w14:textId="77777777" w:rsidTr="00C4195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15CE7A5D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D390F3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569596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087045" w14:textId="7CC0179B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52547A9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C7B3A6" w14:textId="67DE45B6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43C410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5A088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F2A51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6E384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DD109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23E840A1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2EAFE217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C816453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AA69DE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F28111" w14:textId="44B58B36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1AB67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E5CDD" w14:textId="123B087F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4D7583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A1D34A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1DF58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C32D1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4D19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4A993188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40BE1140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6A89373" w14:textId="71A284D4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5,469</w:t>
            </w:r>
          </w:p>
        </w:tc>
        <w:tc>
          <w:tcPr>
            <w:tcW w:w="180" w:type="dxa"/>
          </w:tcPr>
          <w:p w14:paraId="2B8F28BF" w14:textId="77777777" w:rsidR="00CE1E07" w:rsidRPr="00765D71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1C2D7C65" w14:textId="02CEB480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C435F2E" w14:textId="77777777" w:rsidR="00CE1E07" w:rsidRPr="00765D71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09EB76" w14:textId="5019132D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5,469</w:t>
            </w:r>
          </w:p>
        </w:tc>
        <w:tc>
          <w:tcPr>
            <w:tcW w:w="180" w:type="dxa"/>
            <w:shd w:val="clear" w:color="auto" w:fill="auto"/>
          </w:tcPr>
          <w:p w14:paraId="4F9ACD42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12A15" w14:textId="6D018361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2D928F" w14:textId="4F068172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5,215</w:t>
            </w:r>
          </w:p>
        </w:tc>
        <w:tc>
          <w:tcPr>
            <w:tcW w:w="990" w:type="dxa"/>
            <w:shd w:val="clear" w:color="auto" w:fill="auto"/>
          </w:tcPr>
          <w:p w14:paraId="70AA5DB5" w14:textId="47A0C549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277AA8" w14:textId="1DF72BE4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5,215</w:t>
            </w:r>
          </w:p>
        </w:tc>
      </w:tr>
      <w:tr w:rsidR="00CE1E07" w:rsidRPr="00C60284" w14:paraId="542B131D" w14:textId="77777777" w:rsidTr="00FF4BC1">
        <w:trPr>
          <w:trHeight w:val="350"/>
        </w:trPr>
        <w:tc>
          <w:tcPr>
            <w:tcW w:w="2261" w:type="dxa"/>
            <w:shd w:val="clear" w:color="auto" w:fill="auto"/>
          </w:tcPr>
          <w:p w14:paraId="720E1894" w14:textId="77777777" w:rsidR="00CE1E07" w:rsidRPr="00C60284" w:rsidRDefault="00CE1E07" w:rsidP="00CE1E0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21D1CE5E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7E0614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E6B582" w14:textId="2E1AFD8E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F792529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CDE909" w14:textId="7FA747C4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71C993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ED4F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B8CD0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12D5E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8B602" w14:textId="7777777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07" w:rsidRPr="00C60284" w14:paraId="294EC0D7" w14:textId="77777777" w:rsidTr="00FF4BC1">
        <w:trPr>
          <w:trHeight w:val="713"/>
        </w:trPr>
        <w:tc>
          <w:tcPr>
            <w:tcW w:w="2261" w:type="dxa"/>
            <w:shd w:val="clear" w:color="auto" w:fill="auto"/>
          </w:tcPr>
          <w:p w14:paraId="66EBAB1B" w14:textId="77777777" w:rsidR="00CE1E07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138915B5" w14:textId="7A1021F1" w:rsidR="00CE1E07" w:rsidRPr="00C60284" w:rsidRDefault="00CE1E07" w:rsidP="00CE1E0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175B149C" w14:textId="2E5B961B" w:rsidR="00CE1E07" w:rsidRPr="00C60284" w:rsidRDefault="00CE1E07" w:rsidP="00CE1E0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6EDC37CB" w14:textId="77777777" w:rsidR="00CE1E07" w:rsidRDefault="00CE1E07" w:rsidP="00CE1E0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AE6CFE" w14:textId="0A9A6034" w:rsidR="00CE1E07" w:rsidRPr="00C60284" w:rsidRDefault="00CE1E07" w:rsidP="00CE1E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49F8C0E" w14:textId="77777777" w:rsidR="00CE1E07" w:rsidRPr="00CB4BC6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BBBB0E" w14:textId="5F696EED" w:rsidR="00CE1E07" w:rsidRPr="00C60284" w:rsidRDefault="00CE1E07" w:rsidP="00CE1E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3C90C" w14:textId="77777777" w:rsidR="00CE1E07" w:rsidRPr="00C60284" w:rsidRDefault="00CE1E07" w:rsidP="00CE1E0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E9568" w14:textId="0D50C067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E04E1" w14:textId="3E688C02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04E0D" w14:textId="4BCFF3E1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205A0" w14:textId="03CBDFB3" w:rsidR="00CE1E07" w:rsidRPr="00C60284" w:rsidRDefault="00CE1E07" w:rsidP="00CE1E07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4D48B94B" w14:textId="6C8B011D" w:rsidR="005946CA" w:rsidRDefault="005946CA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9180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FF4BC1" w:rsidRPr="005D38CA" w14:paraId="145B2DD1" w14:textId="77777777" w:rsidTr="00070F06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6A51D0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146" w:type="dxa"/>
            <w:gridSpan w:val="17"/>
          </w:tcPr>
          <w:p w14:paraId="4757F4E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4BC1" w:rsidRPr="005D38CA" w14:paraId="66381C0E" w14:textId="77777777" w:rsidTr="00070F06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08F973F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64E341D8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D61D74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BC603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F4BC1" w:rsidRPr="005D38CA" w14:paraId="6A822A4B" w14:textId="77777777" w:rsidTr="00070F06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1199436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FBC1CCA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EA93EB6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2DD790FA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41E19DE3" w14:textId="77777777" w:rsidR="00FF4BC1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0772E9DB" w14:textId="77777777" w:rsidR="00FF4BC1" w:rsidRPr="00F15FF6" w:rsidRDefault="00FF4BC1" w:rsidP="00070F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E82289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425CCF6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D8D570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25021E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732431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6E4563F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7199A1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C38E1E2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D3E753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02492B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CF2A9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6F960D1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4BC1" w:rsidRPr="005D38CA" w14:paraId="37DF8539" w14:textId="77777777" w:rsidTr="00070F06">
        <w:trPr>
          <w:tblHeader/>
        </w:trPr>
        <w:tc>
          <w:tcPr>
            <w:tcW w:w="2034" w:type="dxa"/>
            <w:shd w:val="clear" w:color="auto" w:fill="auto"/>
          </w:tcPr>
          <w:p w14:paraId="1E9D6EF7" w14:textId="77777777" w:rsidR="00FF4BC1" w:rsidRPr="00F15FF6" w:rsidRDefault="00FF4BC1" w:rsidP="00070F0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46" w:type="dxa"/>
            <w:gridSpan w:val="17"/>
          </w:tcPr>
          <w:p w14:paraId="18B6CCE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F4BC1" w:rsidRPr="005D38CA" w14:paraId="215D419F" w14:textId="77777777" w:rsidTr="00070F06">
        <w:tc>
          <w:tcPr>
            <w:tcW w:w="2034" w:type="dxa"/>
            <w:shd w:val="clear" w:color="auto" w:fill="auto"/>
          </w:tcPr>
          <w:p w14:paraId="1506A43E" w14:textId="77777777" w:rsidR="00FF4BC1" w:rsidRPr="00F15FF6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397" w:type="dxa"/>
          </w:tcPr>
          <w:p w14:paraId="3AD78B68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7A0BE70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35ABC87F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3783D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EC95818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D458920" w14:textId="77777777" w:rsidR="00FF4BC1" w:rsidRPr="00F15FF6" w:rsidRDefault="00FF4BC1" w:rsidP="00070F0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FAA8CD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EA8DB0" w14:textId="77777777" w:rsidR="00FF4BC1" w:rsidRPr="00F15FF6" w:rsidRDefault="00FF4BC1" w:rsidP="00070F0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D4A9AD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223E8ED" w14:textId="77777777" w:rsidR="00FF4BC1" w:rsidRPr="00F15FF6" w:rsidRDefault="00FF4BC1" w:rsidP="00070F0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6ABA17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2657CA44" w14:textId="77777777" w:rsidTr="00070F06">
        <w:tc>
          <w:tcPr>
            <w:tcW w:w="2034" w:type="dxa"/>
            <w:shd w:val="clear" w:color="auto" w:fill="auto"/>
          </w:tcPr>
          <w:p w14:paraId="11AB34E0" w14:textId="77777777" w:rsidR="00FF4BC1" w:rsidRPr="00F15FF6" w:rsidRDefault="00FF4BC1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70182D1E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A87DD7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94925E1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63F134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CD3BCC0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1FCD470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B6E997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D033137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E83FEE5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D670F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5B831B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31A55B9C" w14:textId="77777777" w:rsidTr="00070F06">
        <w:tc>
          <w:tcPr>
            <w:tcW w:w="2034" w:type="dxa"/>
            <w:shd w:val="clear" w:color="auto" w:fill="auto"/>
          </w:tcPr>
          <w:p w14:paraId="10F7608F" w14:textId="77777777" w:rsidR="00FF4BC1" w:rsidRPr="005F4B21" w:rsidRDefault="00FF4BC1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7D3FF6DB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249" w:type="dxa"/>
            <w:shd w:val="clear" w:color="auto" w:fill="auto"/>
          </w:tcPr>
          <w:p w14:paraId="19EE3682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62ADD1F2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shd w:val="clear" w:color="auto" w:fill="auto"/>
          </w:tcPr>
          <w:p w14:paraId="415C1E03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5F81E8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B8C950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E0FBD7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125"/>
              </w:tabs>
              <w:spacing w:line="240" w:lineRule="atLeast"/>
              <w:ind w:right="-4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E4F31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64ED0A2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37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A6CCD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20E176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</w:tr>
      <w:tr w:rsidR="00FF4BC1" w:rsidRPr="005D38CA" w14:paraId="7F318B7B" w14:textId="77777777" w:rsidTr="00070F06">
        <w:tc>
          <w:tcPr>
            <w:tcW w:w="2034" w:type="dxa"/>
            <w:shd w:val="clear" w:color="auto" w:fill="auto"/>
          </w:tcPr>
          <w:p w14:paraId="2FB82D30" w14:textId="77777777" w:rsidR="00FF4BC1" w:rsidRPr="00F15FF6" w:rsidRDefault="00FF4BC1" w:rsidP="0007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97" w:type="dxa"/>
          </w:tcPr>
          <w:p w14:paraId="47AA692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F90A10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A7F968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BBE0651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4052C6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584BF6F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0B0EDA1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E98E6F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AE19BBF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20DEB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540C8405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3D9FCC51" w14:textId="77777777" w:rsidTr="00070F06">
        <w:tc>
          <w:tcPr>
            <w:tcW w:w="2034" w:type="dxa"/>
            <w:shd w:val="clear" w:color="auto" w:fill="auto"/>
          </w:tcPr>
          <w:p w14:paraId="2AC0DB75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43AFCF07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4AA609DF" w14:textId="77777777" w:rsidR="00FF4BC1" w:rsidRPr="00F15FF6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97" w:type="dxa"/>
            <w:vAlign w:val="bottom"/>
          </w:tcPr>
          <w:p w14:paraId="5ED5910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22A357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6851708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7505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BB1531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CDC2D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CB8AD5C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DF9AE9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446931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86C1C3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6C423D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FF4BC1" w:rsidRPr="005D38CA" w14:paraId="37A70EB0" w14:textId="77777777" w:rsidTr="00070F06">
        <w:tc>
          <w:tcPr>
            <w:tcW w:w="2034" w:type="dxa"/>
            <w:shd w:val="clear" w:color="auto" w:fill="auto"/>
          </w:tcPr>
          <w:p w14:paraId="366E17C4" w14:textId="77777777" w:rsidR="00FF4BC1" w:rsidRPr="00AE0A3A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389299F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B295173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B2695E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077D6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4120ED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3CFBCC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38AD08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F6E8C88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F120DF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2AE2D99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F1805E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75618DBE" w14:textId="77777777" w:rsidTr="00070F06">
        <w:tc>
          <w:tcPr>
            <w:tcW w:w="2034" w:type="dxa"/>
            <w:shd w:val="clear" w:color="auto" w:fill="auto"/>
          </w:tcPr>
          <w:p w14:paraId="1EEB5061" w14:textId="77777777" w:rsidR="00FF4BC1" w:rsidRPr="00F15FF6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447755E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1286A3F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680C41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F03C1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F3F0B9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AB63C9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A1FF302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BA572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5AEAC0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09F36B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DCBFACE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5111DFA5" w14:textId="77777777" w:rsidTr="00070F06">
        <w:tc>
          <w:tcPr>
            <w:tcW w:w="2034" w:type="dxa"/>
            <w:shd w:val="clear" w:color="auto" w:fill="auto"/>
          </w:tcPr>
          <w:p w14:paraId="3A87BB38" w14:textId="77777777" w:rsidR="00FF4BC1" w:rsidRPr="00F15FF6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04261D4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53ED12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4,569</w:t>
            </w:r>
          </w:p>
        </w:tc>
        <w:tc>
          <w:tcPr>
            <w:tcW w:w="816" w:type="dxa"/>
            <w:vAlign w:val="bottom"/>
          </w:tcPr>
          <w:p w14:paraId="15EB08F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36A87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7DAC0D8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24E56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88260F7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CE999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CE799C9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03A2FD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2909E3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</w:tr>
      <w:tr w:rsidR="00FF4BC1" w:rsidRPr="005D38CA" w14:paraId="4CA9DD28" w14:textId="77777777" w:rsidTr="00070F06">
        <w:tc>
          <w:tcPr>
            <w:tcW w:w="2034" w:type="dxa"/>
            <w:shd w:val="clear" w:color="auto" w:fill="auto"/>
          </w:tcPr>
          <w:p w14:paraId="35BDA3F8" w14:textId="77777777" w:rsidR="00FF4BC1" w:rsidRPr="00F15FF6" w:rsidRDefault="00FF4BC1" w:rsidP="00070F0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4748319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7A264AA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BFC913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5AF0E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2D96BC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083CD5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912902B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831A4D4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38D1F6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7F96EDC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71E9E40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C1" w:rsidRPr="005D38CA" w14:paraId="110C1908" w14:textId="77777777" w:rsidTr="00070F06">
        <w:tc>
          <w:tcPr>
            <w:tcW w:w="2034" w:type="dxa"/>
            <w:shd w:val="clear" w:color="auto" w:fill="auto"/>
          </w:tcPr>
          <w:p w14:paraId="2B96348E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3C6AEA14" w14:textId="77777777" w:rsidR="00FF4BC1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6CA2C779" w14:textId="77777777" w:rsidR="00FF4BC1" w:rsidRPr="00F15FF6" w:rsidRDefault="00FF4BC1" w:rsidP="00070F0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97" w:type="dxa"/>
            <w:vAlign w:val="bottom"/>
          </w:tcPr>
          <w:p w14:paraId="3BCB4E5D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18A24B9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2BAF8601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4A212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7BA330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43F18F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2970006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E8B06E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AC56C64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2DBF88A" w14:textId="77777777" w:rsidR="00FF4BC1" w:rsidRPr="00F15FF6" w:rsidRDefault="00FF4BC1" w:rsidP="00070F0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BDAB985" w14:textId="77777777" w:rsidR="00FF4BC1" w:rsidRPr="00F15FF6" w:rsidRDefault="00FF4BC1" w:rsidP="00070F0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</w:tbl>
    <w:p w14:paraId="631F9CAC" w14:textId="1829092C" w:rsidR="00AD4FF6" w:rsidRDefault="00FF4BC1" w:rsidP="00DB4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rFonts w:asciiTheme="majorBidi" w:hAnsiTheme="majorBidi" w:cstheme="majorBidi"/>
          <w:sz w:val="10"/>
          <w:szCs w:val="10"/>
        </w:rPr>
        <w:t xml:space="preserve"> </w:t>
      </w:r>
      <w:r w:rsidR="005946CA"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4D7197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4FF6" w:rsidRPr="00C60284" w14:paraId="169851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D89FDDB" w14:textId="1B07D10E" w:rsidR="00AD4FF6" w:rsidRPr="00C60284" w:rsidRDefault="00C41952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765D7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</w:rPr>
              <w:t xml:space="preserve"> 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C8F13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569C7E9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362700CC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11567312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C892EAA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7777777" w:rsidR="00AD4FF6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2E1213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1C40CF4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6931BB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ECE69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765D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4FF6" w:rsidRPr="00C60284" w14:paraId="446F7DB3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6C73A966" w14:textId="77777777" w:rsidR="00AD4FF6" w:rsidRPr="00C60284" w:rsidRDefault="00AD4FF6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2C369143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4FF6" w:rsidRPr="00C60284" w14:paraId="0F9320F6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04360503" w14:textId="6E6CD524" w:rsidR="00AD4FF6" w:rsidRPr="00C60284" w:rsidRDefault="00AD4FF6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4195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76AF4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F8CC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389B5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AB30E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806D95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F8A84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5B5EC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5046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AA6B5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E399E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0C389F09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643724" w14:textId="77777777" w:rsidR="00AD4FF6" w:rsidRPr="00C60284" w:rsidRDefault="00AD4FF6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1A415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9C11E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29798C3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8C13823" w14:textId="538ECD47" w:rsidR="00AD4FF6" w:rsidRPr="00C60284" w:rsidRDefault="00AD4FF6" w:rsidP="00AD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37937221" w14:textId="2186A97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7CD8BAE4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DFF61" w14:textId="64827BE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024D249E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A329A0F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2584FEE0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3C18FBE9" w:rsidR="00AD4FF6" w:rsidRPr="00C60284" w:rsidRDefault="00AD4FF6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0002DA5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3282AF2" w14:textId="286611FC" w:rsidR="000D60B1" w:rsidRPr="00C60284" w:rsidRDefault="000D60B1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7046957" w14:textId="0CA855DB" w:rsidR="000D60B1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646F74DD" w:rsidR="000D60B1" w:rsidRPr="00C60284" w:rsidRDefault="003C5A26" w:rsidP="003C5A26">
            <w:pPr>
              <w:pStyle w:val="acctfourfigures"/>
              <w:tabs>
                <w:tab w:val="clear" w:pos="765"/>
                <w:tab w:val="left" w:pos="80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3252BC24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88526" w14:textId="418AAF39" w:rsidR="000D60B1" w:rsidRPr="00C60284" w:rsidRDefault="003C5A26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0070E75E" w:rsidR="000D60B1" w:rsidRPr="00C60284" w:rsidRDefault="003C5A26" w:rsidP="003C5A26">
            <w:pPr>
              <w:pStyle w:val="acctfourfigures"/>
              <w:tabs>
                <w:tab w:val="clear" w:pos="765"/>
                <w:tab w:val="left" w:pos="44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0AF07B62" w:rsidR="000D60B1" w:rsidRPr="00C60284" w:rsidRDefault="003C5A26" w:rsidP="003C5A26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46BA26C2" w:rsidR="000D60B1" w:rsidRPr="00C60284" w:rsidRDefault="003C5A26" w:rsidP="003C5A26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570404AA" w:rsidR="000D60B1" w:rsidRPr="00C60284" w:rsidRDefault="003C5A26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2,784</w:t>
            </w:r>
          </w:p>
        </w:tc>
      </w:tr>
      <w:tr w:rsidR="000D60B1" w:rsidRPr="00C60284" w14:paraId="156D02FE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339DF7A" w14:textId="2CF645E0" w:rsidR="000D60B1" w:rsidRPr="00C60284" w:rsidRDefault="00FF4BC1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E3F48E7" w14:textId="5E47A8B8" w:rsidR="000D60B1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  <w:tc>
          <w:tcPr>
            <w:tcW w:w="180" w:type="dxa"/>
            <w:vAlign w:val="bottom"/>
          </w:tcPr>
          <w:p w14:paraId="2CDC89E1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3A24CEA" w14:textId="7E2089E2" w:rsidR="000D60B1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46D6E1F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266F2F" w14:textId="2D94C446" w:rsidR="000D60B1" w:rsidRPr="00C60284" w:rsidRDefault="003C5A26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42255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602ED" w14:textId="3F3A79E3" w:rsidR="000D60B1" w:rsidRPr="00C60284" w:rsidRDefault="003C5A26" w:rsidP="003C5A26">
            <w:pPr>
              <w:pStyle w:val="acctfourfigures"/>
              <w:tabs>
                <w:tab w:val="clear" w:pos="765"/>
                <w:tab w:val="left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4B153E" w14:textId="4162C5BE" w:rsidR="000D60B1" w:rsidRPr="00C60284" w:rsidRDefault="003C5A26" w:rsidP="003C5A26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7AA883" w14:textId="0548E06B" w:rsidR="000D60B1" w:rsidRPr="00C60284" w:rsidRDefault="003C5A26" w:rsidP="003C5A26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FA43F" w14:textId="57D62CE8" w:rsidR="000D60B1" w:rsidRPr="00C60284" w:rsidRDefault="003C5A26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</w:tr>
      <w:tr w:rsidR="003C5A26" w:rsidRPr="00C60284" w14:paraId="52EEDE24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1F406393" w14:textId="68FEB3EC" w:rsidR="003C5A26" w:rsidRDefault="003C5A26" w:rsidP="000D6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0438B21B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157607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85D9134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8986D9A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B1947F" w14:textId="77777777" w:rsidR="003C5A26" w:rsidRPr="00C60284" w:rsidRDefault="003C5A26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9AA706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0677AE" w14:textId="77777777" w:rsidR="003C5A26" w:rsidRPr="00C60284" w:rsidRDefault="003C5A26" w:rsidP="003C5A26">
            <w:pPr>
              <w:pStyle w:val="acctfourfigures"/>
              <w:tabs>
                <w:tab w:val="clear" w:pos="765"/>
                <w:tab w:val="left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A3AA3" w14:textId="77777777" w:rsidR="003C5A26" w:rsidRPr="00C60284" w:rsidRDefault="003C5A26" w:rsidP="003C5A26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82C52" w14:textId="77777777" w:rsidR="003C5A26" w:rsidRPr="00C60284" w:rsidRDefault="003C5A26" w:rsidP="003C5A26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692CF6" w14:textId="77777777" w:rsidR="003C5A26" w:rsidRPr="00C60284" w:rsidRDefault="003C5A26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5A26" w:rsidRPr="00C60284" w14:paraId="7383FAC0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13B6F44" w14:textId="77777777" w:rsidR="003C5A26" w:rsidRDefault="003C5A26" w:rsidP="003C5A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40286449" w14:textId="77777777" w:rsidR="003C5A26" w:rsidRDefault="003C5A26" w:rsidP="003C5A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4F1D646E" w14:textId="689C2387" w:rsidR="003C5A26" w:rsidRDefault="003C5A26" w:rsidP="003C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0" w:type="dxa"/>
            <w:vAlign w:val="bottom"/>
          </w:tcPr>
          <w:p w14:paraId="35A2A54E" w14:textId="760EED96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0" w:type="dxa"/>
            <w:vAlign w:val="bottom"/>
          </w:tcPr>
          <w:p w14:paraId="3BAC76E8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5A6664" w14:textId="35BD8E2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116E870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FEFEC" w14:textId="5E948FEA" w:rsidR="003C5A26" w:rsidRPr="00C60284" w:rsidRDefault="003C5A26" w:rsidP="003C5A26">
            <w:pPr>
              <w:pStyle w:val="acctfourfigures"/>
              <w:tabs>
                <w:tab w:val="clear" w:pos="765"/>
                <w:tab w:val="left" w:pos="366"/>
                <w:tab w:val="left" w:pos="702"/>
              </w:tabs>
              <w:spacing w:line="240" w:lineRule="atLeast"/>
              <w:ind w:right="-3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040566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023FF" w14:textId="0461E917" w:rsidR="003C5A26" w:rsidRPr="00C60284" w:rsidRDefault="003C5A26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81D6EA" w14:textId="669DFCDA" w:rsidR="003C5A26" w:rsidRPr="00C60284" w:rsidRDefault="003C5A26" w:rsidP="003C5A26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1E8A5B" w14:textId="55FA1741" w:rsidR="003C5A26" w:rsidRPr="00C60284" w:rsidRDefault="003C5A26" w:rsidP="003C5A26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E7324" w14:textId="121CA9AD" w:rsidR="003C5A26" w:rsidRPr="00C60284" w:rsidRDefault="003C5A26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left" w:pos="629"/>
              </w:tabs>
              <w:spacing w:line="240" w:lineRule="atLeast"/>
              <w:ind w:right="-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0D60B1" w:rsidRPr="00C60284" w14:paraId="6B0787A5" w14:textId="77777777" w:rsidTr="00C4195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46179DB1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0963D3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34E5E4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36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269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B1" w:rsidRPr="00C60284" w14:paraId="33CD5FE7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EBB2A4" w14:textId="77777777" w:rsidR="000D60B1" w:rsidRPr="00C60284" w:rsidRDefault="000D60B1" w:rsidP="000D60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30EE0E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6F63C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366"/>
                <w:tab w:val="decimal" w:pos="551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0D60B1" w:rsidRPr="00C60284" w:rsidRDefault="000D60B1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269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0D60B1" w:rsidRPr="00C60284" w:rsidRDefault="000D60B1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5A26" w:rsidRPr="00C60284" w14:paraId="5B0F7FEB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8E4FFA0" w14:textId="77777777" w:rsidR="003C5A26" w:rsidRPr="00C60284" w:rsidRDefault="003C5A26" w:rsidP="003C5A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342F8DBE" w14:textId="70A60792" w:rsidR="003C5A26" w:rsidRPr="00C60284" w:rsidRDefault="003C5A26" w:rsidP="003C5A2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5D8C17" w14:textId="77777777" w:rsidR="003C5A26" w:rsidRPr="00765D71" w:rsidRDefault="003C5A26" w:rsidP="003C5A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D40E91" w14:textId="405DAE0A" w:rsidR="003C5A26" w:rsidRPr="00C60284" w:rsidRDefault="003C5A26" w:rsidP="003C5A2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5,469</w:t>
            </w:r>
          </w:p>
        </w:tc>
        <w:tc>
          <w:tcPr>
            <w:tcW w:w="181" w:type="dxa"/>
            <w:vAlign w:val="bottom"/>
          </w:tcPr>
          <w:p w14:paraId="7C3FC410" w14:textId="77777777" w:rsidR="003C5A26" w:rsidRPr="00765D71" w:rsidRDefault="003C5A26" w:rsidP="003C5A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518F87" w14:textId="3E15B110" w:rsidR="003C5A26" w:rsidRPr="00C60284" w:rsidRDefault="003C5A26" w:rsidP="003C5A26">
            <w:pPr>
              <w:pStyle w:val="acctfourfigures"/>
              <w:tabs>
                <w:tab w:val="clear" w:pos="765"/>
                <w:tab w:val="left" w:pos="366"/>
                <w:tab w:val="decimal" w:pos="551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FBEF4F" w14:textId="77777777" w:rsidR="003C5A26" w:rsidRPr="00C60284" w:rsidRDefault="003C5A26" w:rsidP="003C5A2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86532" w14:textId="613698DD" w:rsidR="003C5A26" w:rsidRPr="00C60284" w:rsidRDefault="003C5A26" w:rsidP="003C5A26">
            <w:pPr>
              <w:pStyle w:val="acctfourfigures"/>
              <w:tabs>
                <w:tab w:val="clear" w:pos="765"/>
                <w:tab w:val="left" w:pos="449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EEEB2E" w14:textId="05C5695D" w:rsidR="003C5A26" w:rsidRPr="00C60284" w:rsidRDefault="003C5A26" w:rsidP="003C5A26">
            <w:pPr>
              <w:pStyle w:val="acctfourfigures"/>
              <w:tabs>
                <w:tab w:val="clear" w:pos="765"/>
                <w:tab w:val="left" w:pos="269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13083" w14:textId="3A6114B4" w:rsidR="003C5A26" w:rsidRPr="00C60284" w:rsidRDefault="003C5A26" w:rsidP="003C5A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6EBB2D" w14:textId="396419B4" w:rsidR="003C5A26" w:rsidRPr="00C60284" w:rsidRDefault="003C5A26" w:rsidP="003C5A26">
            <w:pPr>
              <w:pStyle w:val="acctfourfigures"/>
              <w:tabs>
                <w:tab w:val="clear" w:pos="765"/>
                <w:tab w:val="left" w:pos="179"/>
                <w:tab w:val="left" w:pos="359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5,215</w:t>
            </w:r>
          </w:p>
        </w:tc>
      </w:tr>
    </w:tbl>
    <w:p w14:paraId="72EBFA58" w14:textId="6AF874EB" w:rsidR="00DB4DB5" w:rsidRDefault="00DB4DB5" w:rsidP="00662677"/>
    <w:p w14:paraId="7B7C01B3" w14:textId="0033A171" w:rsidR="00662677" w:rsidRPr="00FF4BC1" w:rsidRDefault="00DB4DB5" w:rsidP="00FF4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pPr w:leftFromText="180" w:rightFromText="180" w:vertAnchor="text" w:tblpX="529" w:tblpY="1"/>
        <w:tblOverlap w:val="never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348"/>
        <w:gridCol w:w="1264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6E453E" w:rsidRPr="00F15FF6" w14:paraId="0A35AFE9" w14:textId="77777777" w:rsidTr="00186AFD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51BDE863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116" w:type="dxa"/>
            <w:gridSpan w:val="17"/>
          </w:tcPr>
          <w:p w14:paraId="7D88F541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53E" w:rsidRPr="00F15FF6" w14:paraId="44CF161C" w14:textId="77777777" w:rsidTr="00186AFD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48AA2355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9" w:type="dxa"/>
            <w:gridSpan w:val="3"/>
            <w:tcBorders>
              <w:bottom w:val="single" w:sz="4" w:space="0" w:color="auto"/>
            </w:tcBorders>
          </w:tcPr>
          <w:p w14:paraId="421A5BBB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083DE556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3C3E5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E453E" w:rsidRPr="00F15FF6" w14:paraId="509DA74C" w14:textId="77777777" w:rsidTr="00186AFD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57901BEB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E8BE7DA" w14:textId="77777777" w:rsidR="006E453E" w:rsidRDefault="006E453E" w:rsidP="00186AF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684A7C18" w14:textId="77777777" w:rsidR="006E453E" w:rsidRPr="00F15FF6" w:rsidRDefault="006E453E" w:rsidP="00186AF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C87A620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4AFCC156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5D91E46B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40F4D774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0BFA5D47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1ED921FF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AF9E5C4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FF05789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25AF99D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726C384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52783BB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67F58289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E453E" w:rsidRPr="00F15FF6" w14:paraId="1EE80548" w14:textId="77777777" w:rsidTr="00186AFD">
        <w:tc>
          <w:tcPr>
            <w:tcW w:w="2067" w:type="dxa"/>
            <w:shd w:val="clear" w:color="auto" w:fill="auto"/>
          </w:tcPr>
          <w:p w14:paraId="4B27ED2B" w14:textId="77777777" w:rsidR="006E453E" w:rsidRPr="00F15FF6" w:rsidRDefault="006E453E" w:rsidP="00186A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6" w:type="dxa"/>
            <w:gridSpan w:val="17"/>
          </w:tcPr>
          <w:p w14:paraId="55C26D4D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E453E" w:rsidRPr="00F15FF6" w14:paraId="22C6F795" w14:textId="77777777" w:rsidTr="00186AFD">
        <w:tc>
          <w:tcPr>
            <w:tcW w:w="2070" w:type="dxa"/>
            <w:shd w:val="clear" w:color="auto" w:fill="auto"/>
          </w:tcPr>
          <w:p w14:paraId="461F5A9F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346" w:type="dxa"/>
          </w:tcPr>
          <w:p w14:paraId="3BE459D5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2571293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1707536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724D49FE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A1C8A04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E76EEE" w14:textId="77777777" w:rsidR="006E453E" w:rsidRPr="00F15FF6" w:rsidRDefault="006E453E" w:rsidP="00186A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0977221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025BBD" w14:textId="77777777" w:rsidR="006E453E" w:rsidRPr="00F15FF6" w:rsidRDefault="006E453E" w:rsidP="00186A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E865652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2AA80F2" w14:textId="77777777" w:rsidR="006E453E" w:rsidRPr="00F15FF6" w:rsidRDefault="006E453E" w:rsidP="00186A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221B91A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30ED4734" w14:textId="77777777" w:rsidTr="00186AFD">
        <w:tc>
          <w:tcPr>
            <w:tcW w:w="2067" w:type="dxa"/>
            <w:shd w:val="clear" w:color="auto" w:fill="auto"/>
          </w:tcPr>
          <w:p w14:paraId="4614E080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29F5726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4831D1F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3A50218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F23387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53A3A2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5D6770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FA07D71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F9193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14A140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1EFF6F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DE1224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489BADFB" w14:textId="77777777" w:rsidTr="00186AFD">
        <w:tc>
          <w:tcPr>
            <w:tcW w:w="2067" w:type="dxa"/>
            <w:shd w:val="clear" w:color="auto" w:fill="auto"/>
          </w:tcPr>
          <w:p w14:paraId="19D152F6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349" w:type="dxa"/>
          </w:tcPr>
          <w:p w14:paraId="0E685C45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A87FAF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5F373463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1B5AB" w14:textId="77777777" w:rsidR="006E453E" w:rsidRPr="005F69B5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816" w:type="dxa"/>
          </w:tcPr>
          <w:p w14:paraId="65035D0D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15A63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3" w:type="dxa"/>
            <w:shd w:val="clear" w:color="auto" w:fill="auto"/>
          </w:tcPr>
          <w:p w14:paraId="5295AA4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2B21EAA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4F346E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9B1D2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4BB308D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42459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74D72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2E6E9B42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446ED45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09560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5136C600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56DE51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2,836</w:t>
            </w:r>
          </w:p>
        </w:tc>
      </w:tr>
      <w:tr w:rsidR="006E453E" w:rsidRPr="00F15FF6" w14:paraId="20643CA4" w14:textId="77777777" w:rsidTr="00186AFD">
        <w:tc>
          <w:tcPr>
            <w:tcW w:w="2067" w:type="dxa"/>
            <w:shd w:val="clear" w:color="auto" w:fill="auto"/>
          </w:tcPr>
          <w:p w14:paraId="176E46E2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9" w:type="dxa"/>
          </w:tcPr>
          <w:p w14:paraId="7CA217A0" w14:textId="77777777" w:rsidR="006E453E" w:rsidRPr="005F69B5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264" w:type="dxa"/>
            <w:shd w:val="clear" w:color="auto" w:fill="auto"/>
          </w:tcPr>
          <w:p w14:paraId="717158E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246D430F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3" w:type="dxa"/>
            <w:shd w:val="clear" w:color="auto" w:fill="auto"/>
          </w:tcPr>
          <w:p w14:paraId="0EB24A87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8E1D9B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6AE015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E2356D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C7BF2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5FC88A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13D1C7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576387F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</w:tr>
      <w:tr w:rsidR="006E453E" w:rsidRPr="00F15FF6" w14:paraId="4534A304" w14:textId="77777777" w:rsidTr="00186AFD">
        <w:tc>
          <w:tcPr>
            <w:tcW w:w="2067" w:type="dxa"/>
            <w:shd w:val="clear" w:color="auto" w:fill="auto"/>
          </w:tcPr>
          <w:p w14:paraId="4077299C" w14:textId="77777777" w:rsidR="006E453E" w:rsidRPr="00F15FF6" w:rsidRDefault="006E453E" w:rsidP="0018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36840AD5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2A059F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CA7D7E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E12B93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F57A2CF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00DAB6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7755DD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9DEFA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1FEB18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2ED712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A1B5264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0DEB0FD9" w14:textId="77777777" w:rsidTr="00186AFD">
        <w:tc>
          <w:tcPr>
            <w:tcW w:w="2067" w:type="dxa"/>
            <w:shd w:val="clear" w:color="auto" w:fill="auto"/>
          </w:tcPr>
          <w:p w14:paraId="0F5E9E62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3BEEC57B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521ADC25" w14:textId="77777777" w:rsidR="006E453E" w:rsidRPr="00F15FF6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9" w:type="dxa"/>
            <w:vAlign w:val="bottom"/>
          </w:tcPr>
          <w:p w14:paraId="6B7C56D3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C1BBF4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6F85225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61824102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D04E3EF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A92B7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7F5D77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D58AD0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DF2BE7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48265E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98C141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E453E" w:rsidRPr="00F15FF6" w14:paraId="0973B7EE" w14:textId="77777777" w:rsidTr="00186AFD">
        <w:tc>
          <w:tcPr>
            <w:tcW w:w="2067" w:type="dxa"/>
            <w:shd w:val="clear" w:color="auto" w:fill="auto"/>
          </w:tcPr>
          <w:p w14:paraId="0DCB9D86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766DF2A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208C4505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040A6D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B4D274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9E97A5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07D68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0BE520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5DFE5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0F1EAC7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C8921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89A1065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5C883C4E" w14:textId="77777777" w:rsidTr="00186AFD">
        <w:tc>
          <w:tcPr>
            <w:tcW w:w="2067" w:type="dxa"/>
            <w:shd w:val="clear" w:color="auto" w:fill="auto"/>
          </w:tcPr>
          <w:p w14:paraId="3763D2A5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0B94CBBA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6658527E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561A741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6E5A4FA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9AE170E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B72AD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BF40B4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622020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B774A6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6E6F5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9B33F1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54848F27" w14:textId="77777777" w:rsidTr="00186AFD">
        <w:tc>
          <w:tcPr>
            <w:tcW w:w="2067" w:type="dxa"/>
            <w:shd w:val="clear" w:color="auto" w:fill="auto"/>
          </w:tcPr>
          <w:p w14:paraId="717E6C34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9" w:type="dxa"/>
          </w:tcPr>
          <w:p w14:paraId="1A09E800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09160B11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4,569</w:t>
            </w:r>
          </w:p>
        </w:tc>
        <w:tc>
          <w:tcPr>
            <w:tcW w:w="816" w:type="dxa"/>
          </w:tcPr>
          <w:p w14:paraId="2DB32E1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4,569</w:t>
            </w:r>
          </w:p>
        </w:tc>
        <w:tc>
          <w:tcPr>
            <w:tcW w:w="183" w:type="dxa"/>
            <w:shd w:val="clear" w:color="auto" w:fill="auto"/>
          </w:tcPr>
          <w:p w14:paraId="4DFC1AE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BA19F28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63B00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565B97E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89D74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2514F46C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left" w:pos="410"/>
              </w:tabs>
              <w:spacing w:line="240" w:lineRule="atLeast"/>
              <w:ind w:right="-12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F1921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17EB221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</w:tr>
      <w:tr w:rsidR="006E453E" w:rsidRPr="00F15FF6" w14:paraId="167882F5" w14:textId="77777777" w:rsidTr="00186AFD">
        <w:tc>
          <w:tcPr>
            <w:tcW w:w="2067" w:type="dxa"/>
            <w:shd w:val="clear" w:color="auto" w:fill="auto"/>
          </w:tcPr>
          <w:p w14:paraId="7C74ABF9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</w:tcPr>
          <w:p w14:paraId="22F66360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14F0D5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30C0075E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51E77A8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854CE5C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87D6B2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E85695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26760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18B0BD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52F9E5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049B383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53E" w:rsidRPr="00F15FF6" w14:paraId="106103BD" w14:textId="77777777" w:rsidTr="00186AFD">
        <w:tc>
          <w:tcPr>
            <w:tcW w:w="2067" w:type="dxa"/>
            <w:shd w:val="clear" w:color="auto" w:fill="auto"/>
          </w:tcPr>
          <w:p w14:paraId="2844A6BB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6CBD1079" w14:textId="77777777" w:rsidR="006E453E" w:rsidRDefault="006E453E" w:rsidP="00186AF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2C2DE92B" w14:textId="77777777" w:rsidR="006E453E" w:rsidRPr="00F15FF6" w:rsidRDefault="006E453E" w:rsidP="00186AF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9" w:type="dxa"/>
          </w:tcPr>
          <w:p w14:paraId="7856F028" w14:textId="77777777" w:rsidR="006E453E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A48310F" w14:textId="77777777" w:rsidR="006E453E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8ED01B" w14:textId="77777777" w:rsidR="006E453E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7D29CD6" w14:textId="77777777" w:rsidR="006E453E" w:rsidRPr="00F15FF6" w:rsidRDefault="006E453E" w:rsidP="00186AF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264" w:type="dxa"/>
            <w:shd w:val="clear" w:color="auto" w:fill="auto"/>
          </w:tcPr>
          <w:p w14:paraId="75D78F7C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A88EC4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79E5D3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72835B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5925FA46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F3376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5FC26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87262E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3" w:type="dxa"/>
            <w:shd w:val="clear" w:color="auto" w:fill="auto"/>
          </w:tcPr>
          <w:p w14:paraId="53D08D99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2D50D17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3CB0D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718533" w14:textId="77777777" w:rsidR="006E453E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0FA6FA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A85C08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837D09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4ADB2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2C5F88D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DD1876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000238F" w14:textId="77777777" w:rsidR="006E453E" w:rsidRPr="00F15FF6" w:rsidRDefault="006E453E" w:rsidP="00186AFD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</w:tbl>
    <w:p w14:paraId="5A63F114" w14:textId="6EEB087A" w:rsidR="00F80CA5" w:rsidRDefault="00F80CA5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49B12AD4" w14:textId="2CC4E042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17DC0445" w14:textId="6E9C78B2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03CF3642" w14:textId="3F61438A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1168DC81" w14:textId="7EDFEC65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p w14:paraId="6F7CCCFC" w14:textId="77777777" w:rsidR="009D0F28" w:rsidRDefault="009D0F28" w:rsidP="00F80CA5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1080"/>
        <w:gridCol w:w="180"/>
        <w:gridCol w:w="810"/>
        <w:gridCol w:w="178"/>
        <w:gridCol w:w="902"/>
        <w:gridCol w:w="180"/>
        <w:gridCol w:w="900"/>
      </w:tblGrid>
      <w:tr w:rsidR="009D0F28" w:rsidRPr="000C5EB5" w14:paraId="5635506C" w14:textId="77777777" w:rsidTr="00930BE9">
        <w:trPr>
          <w:cantSplit/>
          <w:tblHeader/>
        </w:trPr>
        <w:tc>
          <w:tcPr>
            <w:tcW w:w="4140" w:type="dxa"/>
            <w:vMerge w:val="restart"/>
            <w:vAlign w:val="bottom"/>
            <w:hideMark/>
          </w:tcPr>
          <w:p w14:paraId="441A083D" w14:textId="77777777" w:rsidR="009D0F28" w:rsidRPr="004C05E6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  <w:p w14:paraId="5E8DD0F3" w14:textId="77777777" w:rsidR="009D0F28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</w:p>
          <w:p w14:paraId="081B336C" w14:textId="4A2735A9" w:rsidR="009D0F28" w:rsidRPr="00A31BF4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</w:tcPr>
          <w:p w14:paraId="16906E35" w14:textId="77777777" w:rsidR="009D0F28" w:rsidRPr="00A31BF4" w:rsidRDefault="009D0F28" w:rsidP="00930B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DE0B508" w14:textId="77777777" w:rsidR="009D0F28" w:rsidRPr="00A31BF4" w:rsidRDefault="009D0F28" w:rsidP="00930B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08DBC36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87A4853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0F28" w:rsidRPr="008E1605" w14:paraId="19F2E1DE" w14:textId="77777777" w:rsidTr="00930BE9">
        <w:trPr>
          <w:cantSplit/>
          <w:tblHeader/>
        </w:trPr>
        <w:tc>
          <w:tcPr>
            <w:tcW w:w="4140" w:type="dxa"/>
            <w:vMerge/>
            <w:vAlign w:val="bottom"/>
          </w:tcPr>
          <w:p w14:paraId="023C444A" w14:textId="191B3702" w:rsidR="009D0F28" w:rsidRPr="004C05E6" w:rsidRDefault="009D0F28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148AB8" w14:textId="77777777" w:rsidR="009D0F28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781AABC1" w14:textId="77777777" w:rsidR="009D0F28" w:rsidRPr="00A31BF4" w:rsidDel="005916DC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323C0612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3C1BD3A" w14:textId="77777777" w:rsidR="009D0F28" w:rsidRPr="00A31BF4" w:rsidRDefault="009D0F28" w:rsidP="00930B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A8527FE" w14:textId="77777777" w:rsidR="009D0F28" w:rsidRPr="00A31BF4" w:rsidRDefault="009D0F28" w:rsidP="00930BE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615C37E1" w14:textId="77777777" w:rsidR="009D0F28" w:rsidRPr="00A31BF4" w:rsidRDefault="009D0F28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9D88F47" w14:textId="77777777" w:rsidR="009D0F28" w:rsidRPr="00A31BF4" w:rsidRDefault="009D0F28" w:rsidP="00930BE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3FD56C7" w14:textId="77777777" w:rsidR="009D0F28" w:rsidRPr="00A31BF4" w:rsidRDefault="009D0F28" w:rsidP="00930BE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F71524" w14:textId="77777777" w:rsidR="009D0F28" w:rsidRPr="00A31BF4" w:rsidRDefault="009D0F28" w:rsidP="00930BE9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930BE9" w14:paraId="2EEA8A26" w14:textId="77777777" w:rsidTr="00930BE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5CFC8AF" w14:textId="08956B34" w:rsidR="00930BE9" w:rsidRPr="004C05E6" w:rsidRDefault="00930BE9" w:rsidP="00930B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</w:p>
        </w:tc>
        <w:tc>
          <w:tcPr>
            <w:tcW w:w="810" w:type="dxa"/>
          </w:tcPr>
          <w:p w14:paraId="5F529C8B" w14:textId="77777777" w:rsidR="00930BE9" w:rsidRPr="00A31BF4" w:rsidRDefault="00930BE9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7F4C5875" w14:textId="77777777" w:rsidR="00930BE9" w:rsidRPr="00A31BF4" w:rsidRDefault="00930BE9" w:rsidP="00930B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30BE9" w14:paraId="773856B1" w14:textId="77777777" w:rsidTr="00930BE9">
        <w:trPr>
          <w:cantSplit/>
        </w:trPr>
        <w:tc>
          <w:tcPr>
            <w:tcW w:w="4140" w:type="dxa"/>
          </w:tcPr>
          <w:p w14:paraId="76C2A134" w14:textId="77777777" w:rsidR="00930BE9" w:rsidRPr="004C05E6" w:rsidRDefault="00930BE9" w:rsidP="00930BE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3AF3A15" w14:textId="401EA72A" w:rsidR="00930BE9" w:rsidRPr="00A31BF4" w:rsidRDefault="00930BE9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4540A94" w14:textId="21A8B43E" w:rsidR="00930BE9" w:rsidRPr="00A31BF4" w:rsidRDefault="0065325B" w:rsidP="00930B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7268629" w14:textId="77777777" w:rsidR="00930BE9" w:rsidRPr="00A31BF4" w:rsidRDefault="00930BE9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F5CE27" w14:textId="3962A43A" w:rsidR="00930BE9" w:rsidRPr="00A31BF4" w:rsidRDefault="0065325B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FC36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3FF2805D" w14:textId="77777777" w:rsidR="00930BE9" w:rsidRPr="00A31BF4" w:rsidRDefault="00930BE9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335397" w14:textId="4A3F2F43" w:rsidR="00930BE9" w:rsidRPr="009D31EC" w:rsidRDefault="002C2F98" w:rsidP="00930B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1A9F99" w14:textId="77777777" w:rsidR="00930BE9" w:rsidRPr="00A31BF4" w:rsidRDefault="00930BE9" w:rsidP="00930B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697EF4" w14:textId="7930E5CB" w:rsidR="00930BE9" w:rsidRPr="002C2F98" w:rsidRDefault="002C2F98" w:rsidP="00930B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3A1170" w14:paraId="7FC106EA" w14:textId="77777777" w:rsidTr="00930BE9">
        <w:trPr>
          <w:cantSplit/>
        </w:trPr>
        <w:tc>
          <w:tcPr>
            <w:tcW w:w="4140" w:type="dxa"/>
          </w:tcPr>
          <w:p w14:paraId="2AA5D43C" w14:textId="7004A09C" w:rsidR="003A1170" w:rsidRPr="004C05E6" w:rsidRDefault="003A1170" w:rsidP="00930BE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36CBD558" w14:textId="77777777" w:rsidR="003A1170" w:rsidRDefault="003A1170" w:rsidP="00930BE9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4C458C0" w14:textId="3C3439AB" w:rsidR="003A1170" w:rsidRDefault="002B652E" w:rsidP="00930B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B8D980A" w14:textId="77777777" w:rsidR="003A1170" w:rsidRPr="00A31BF4" w:rsidRDefault="003A1170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0E8CC0" w14:textId="5923D590" w:rsidR="003A1170" w:rsidRDefault="003A1170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433A88C7" w14:textId="77777777" w:rsidR="003A1170" w:rsidRPr="00A31BF4" w:rsidRDefault="003A1170" w:rsidP="00930B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79E0AC4" w14:textId="2CFCD39F" w:rsidR="003A1170" w:rsidRDefault="003A1170" w:rsidP="00930BE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0FDE30" w14:textId="77777777" w:rsidR="003A1170" w:rsidRPr="00A31BF4" w:rsidRDefault="003A1170" w:rsidP="00930B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CBC13D" w14:textId="7A4F3414" w:rsidR="003A1170" w:rsidRDefault="003A1170" w:rsidP="00930B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D3B11" w14:paraId="2022DC89" w14:textId="77777777" w:rsidTr="00930BE9">
        <w:trPr>
          <w:cantSplit/>
        </w:trPr>
        <w:tc>
          <w:tcPr>
            <w:tcW w:w="4140" w:type="dxa"/>
          </w:tcPr>
          <w:p w14:paraId="335CB510" w14:textId="0B6D9218" w:rsidR="006D3B11" w:rsidRPr="008F2DC8" w:rsidRDefault="006D3B11" w:rsidP="006D3B1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DC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เงินให้กู้สินเชื่อแก่ลูกหนี้</w:t>
            </w:r>
          </w:p>
        </w:tc>
        <w:tc>
          <w:tcPr>
            <w:tcW w:w="810" w:type="dxa"/>
          </w:tcPr>
          <w:p w14:paraId="069AF1F8" w14:textId="77777777" w:rsidR="006D3B11" w:rsidRDefault="006D3B11" w:rsidP="006D3B1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4171B1" w14:textId="0C692950" w:rsidR="006D3B11" w:rsidRPr="00A31BF4" w:rsidRDefault="00FC368F" w:rsidP="006D3B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6B3486D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EE4F1E" w14:textId="10DFE432" w:rsidR="006D3B11" w:rsidRPr="00A31BF4" w:rsidRDefault="008F2DC8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F5E2F2D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B44C629" w14:textId="38EE2446" w:rsidR="006D3B11" w:rsidRPr="009D31EC" w:rsidRDefault="006D3B11" w:rsidP="006D3B1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72F38D" w14:textId="77777777" w:rsidR="006D3B11" w:rsidRPr="00A31BF4" w:rsidRDefault="006D3B11" w:rsidP="006D3B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F64E33" w14:textId="22F26101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D3B11" w14:paraId="268C41E5" w14:textId="77777777" w:rsidTr="00930BE9">
        <w:trPr>
          <w:cantSplit/>
        </w:trPr>
        <w:tc>
          <w:tcPr>
            <w:tcW w:w="4140" w:type="dxa"/>
          </w:tcPr>
          <w:p w14:paraId="4762AE79" w14:textId="1FB13DBC" w:rsidR="006D3B11" w:rsidRPr="004C05E6" w:rsidRDefault="006D3B11" w:rsidP="006D3B1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4C05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14:paraId="2FCC40A2" w14:textId="4EAC2F70" w:rsidR="006D3B11" w:rsidRPr="00A31BF4" w:rsidRDefault="006D3B11" w:rsidP="006D3B1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49D8572D" w14:textId="365428B1" w:rsidR="006D3B11" w:rsidRPr="00A31BF4" w:rsidRDefault="00455AF5" w:rsidP="006D3B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952867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3B9CBB" w14:textId="3F518B27" w:rsidR="006D3B11" w:rsidRPr="00A31BF4" w:rsidRDefault="00455AF5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DF89D4F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5B79E6A" w14:textId="3EA4AB69" w:rsidR="006D3B11" w:rsidRPr="004C05E6" w:rsidRDefault="006D3B11" w:rsidP="006D3B1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45239E" w14:textId="77777777" w:rsidR="006D3B11" w:rsidRPr="00A31BF4" w:rsidRDefault="006D3B11" w:rsidP="006D3B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745FCE" w14:textId="1BB81615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6D3B11" w14:paraId="0E596DCB" w14:textId="77777777" w:rsidTr="00930BE9">
        <w:trPr>
          <w:cantSplit/>
        </w:trPr>
        <w:tc>
          <w:tcPr>
            <w:tcW w:w="4140" w:type="dxa"/>
          </w:tcPr>
          <w:p w14:paraId="6DC8C2C8" w14:textId="2B4498D9" w:rsidR="006D3B11" w:rsidRPr="004C05E6" w:rsidRDefault="006D3B11" w:rsidP="006D3B11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810" w:type="dxa"/>
          </w:tcPr>
          <w:p w14:paraId="49E575A1" w14:textId="01A8927B" w:rsidR="006D3B11" w:rsidRPr="00A31BF4" w:rsidRDefault="006D3B11" w:rsidP="006D3B11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02DE8ED0" w14:textId="3C0DA287" w:rsidR="006D3B11" w:rsidRPr="00E87FDC" w:rsidRDefault="00455AF5" w:rsidP="006D3B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7F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F197590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BFF166" w14:textId="14782650" w:rsidR="006D3B11" w:rsidRPr="00A31BF4" w:rsidRDefault="00455AF5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9CCFF7" w14:textId="77777777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EE2FE97" w14:textId="3B081D66" w:rsidR="006D3B11" w:rsidRPr="00A31BF4" w:rsidRDefault="006D3B11" w:rsidP="006D3B1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4DA1C0" w14:textId="77777777" w:rsidR="006D3B11" w:rsidRPr="00A31BF4" w:rsidRDefault="006D3B11" w:rsidP="006D3B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4313C0" w14:textId="415CAC0C" w:rsidR="006D3B11" w:rsidRPr="00A31BF4" w:rsidRDefault="006D3B11" w:rsidP="006D3B1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59B33EC" w14:textId="530D712F" w:rsidR="002B54FF" w:rsidRPr="00EF5CB5" w:rsidRDefault="002B54FF" w:rsidP="0093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C60284" w:rsidRDefault="00804175" w:rsidP="009917D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C60284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816"/>
        <w:gridCol w:w="1099"/>
        <w:gridCol w:w="35"/>
        <w:gridCol w:w="224"/>
        <w:gridCol w:w="26"/>
        <w:gridCol w:w="1122"/>
        <w:gridCol w:w="24"/>
        <w:gridCol w:w="250"/>
        <w:gridCol w:w="9"/>
        <w:gridCol w:w="1122"/>
        <w:gridCol w:w="9"/>
        <w:gridCol w:w="269"/>
        <w:gridCol w:w="9"/>
        <w:gridCol w:w="1111"/>
      </w:tblGrid>
      <w:tr w:rsidR="000974E9" w:rsidRPr="00C60284" w14:paraId="05F4FDF3" w14:textId="77777777" w:rsidTr="00CC2A8E">
        <w:trPr>
          <w:tblHeader/>
        </w:trPr>
        <w:tc>
          <w:tcPr>
            <w:tcW w:w="2136" w:type="pct"/>
            <w:gridSpan w:val="2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5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pct"/>
            <w:gridSpan w:val="6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74E9" w:rsidRPr="00C60284" w14:paraId="1FF91DB8" w14:textId="77777777" w:rsidTr="00CC2A8E">
        <w:trPr>
          <w:trHeight w:val="344"/>
          <w:tblHeader/>
        </w:trPr>
        <w:tc>
          <w:tcPr>
            <w:tcW w:w="2136" w:type="pct"/>
            <w:gridSpan w:val="2"/>
          </w:tcPr>
          <w:p w14:paraId="22BEF4FF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2C9AA70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5D9C4F5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07B916D1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3"/>
          </w:tcPr>
          <w:p w14:paraId="62AD00D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</w:tcPr>
          <w:p w14:paraId="22069C7D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2AE3376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D7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974E9" w:rsidRPr="00C60284" w14:paraId="2C6A747C" w14:textId="77777777" w:rsidTr="00CC2A8E">
        <w:trPr>
          <w:trHeight w:val="344"/>
          <w:tblHeader/>
        </w:trPr>
        <w:tc>
          <w:tcPr>
            <w:tcW w:w="2136" w:type="pct"/>
            <w:gridSpan w:val="2"/>
          </w:tcPr>
          <w:p w14:paraId="32F5EC65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F7A9C49" w14:textId="216624B2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54F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  <w:gridSpan w:val="2"/>
          </w:tcPr>
          <w:p w14:paraId="3DCA5BD6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51EFD203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54F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7072F9D0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3"/>
          </w:tcPr>
          <w:p w14:paraId="05E6839F" w14:textId="7A80502C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54F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gridSpan w:val="2"/>
          </w:tcPr>
          <w:p w14:paraId="77542354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DC5309" w14:textId="71F31DCE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BC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54F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974E9" w:rsidRPr="00C60284" w14:paraId="3F5D95A6" w14:textId="77777777" w:rsidTr="00CC2A8E">
        <w:trPr>
          <w:tblHeader/>
        </w:trPr>
        <w:tc>
          <w:tcPr>
            <w:tcW w:w="1696" w:type="pct"/>
          </w:tcPr>
          <w:p w14:paraId="0B038866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14:paraId="2194723F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pct"/>
            <w:gridSpan w:val="13"/>
          </w:tcPr>
          <w:p w14:paraId="56EF8F69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4E9" w:rsidRPr="00C60284" w14:paraId="1B7CB5CC" w14:textId="77777777" w:rsidTr="00CC2A8E">
        <w:trPr>
          <w:tblHeader/>
        </w:trPr>
        <w:tc>
          <w:tcPr>
            <w:tcW w:w="1696" w:type="pct"/>
          </w:tcPr>
          <w:p w14:paraId="0442C75E" w14:textId="77777777" w:rsidR="000974E9" w:rsidRPr="00C60284" w:rsidRDefault="000974E9" w:rsidP="0045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40" w:type="pct"/>
          </w:tcPr>
          <w:p w14:paraId="10E70E4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pct"/>
            <w:gridSpan w:val="13"/>
          </w:tcPr>
          <w:p w14:paraId="0B1ABACB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F1483" w:rsidRPr="00C60284" w14:paraId="2DBED288" w14:textId="77777777" w:rsidTr="00CC2A8E">
        <w:tc>
          <w:tcPr>
            <w:tcW w:w="2136" w:type="pct"/>
            <w:gridSpan w:val="2"/>
          </w:tcPr>
          <w:p w14:paraId="3242F6BE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2" w:type="pct"/>
            <w:gridSpan w:val="2"/>
            <w:vAlign w:val="bottom"/>
          </w:tcPr>
          <w:p w14:paraId="4E009F54" w14:textId="140F0085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1,120,741</w:t>
            </w:r>
          </w:p>
        </w:tc>
        <w:tc>
          <w:tcPr>
            <w:tcW w:w="135" w:type="pct"/>
            <w:gridSpan w:val="2"/>
            <w:vAlign w:val="bottom"/>
          </w:tcPr>
          <w:p w14:paraId="08ED3E39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42E1DB48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1,308,498</w:t>
            </w:r>
          </w:p>
        </w:tc>
        <w:tc>
          <w:tcPr>
            <w:tcW w:w="148" w:type="pct"/>
            <w:gridSpan w:val="2"/>
            <w:vAlign w:val="bottom"/>
          </w:tcPr>
          <w:p w14:paraId="04C30879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4928C1C7" w14:textId="3E1050D6" w:rsidR="001F1483" w:rsidRPr="00C60284" w:rsidRDefault="002C2F98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20,215</w:t>
            </w:r>
          </w:p>
        </w:tc>
        <w:tc>
          <w:tcPr>
            <w:tcW w:w="150" w:type="pct"/>
            <w:gridSpan w:val="2"/>
            <w:vAlign w:val="bottom"/>
          </w:tcPr>
          <w:p w14:paraId="3B9ED57F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vAlign w:val="bottom"/>
          </w:tcPr>
          <w:p w14:paraId="577139AF" w14:textId="25B1F71E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34,132</w:t>
            </w:r>
          </w:p>
        </w:tc>
      </w:tr>
      <w:tr w:rsidR="001F1483" w:rsidRPr="00C60284" w14:paraId="3D8844D1" w14:textId="77777777" w:rsidTr="00CC2A8E">
        <w:tc>
          <w:tcPr>
            <w:tcW w:w="2136" w:type="pct"/>
            <w:gridSpan w:val="2"/>
          </w:tcPr>
          <w:p w14:paraId="0C9F6AB9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2" w:type="pct"/>
            <w:gridSpan w:val="2"/>
            <w:vAlign w:val="bottom"/>
          </w:tcPr>
          <w:p w14:paraId="5ACE0157" w14:textId="3768B4C2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20,661</w:t>
            </w:r>
          </w:p>
        </w:tc>
        <w:tc>
          <w:tcPr>
            <w:tcW w:w="135" w:type="pct"/>
            <w:gridSpan w:val="2"/>
            <w:vAlign w:val="bottom"/>
          </w:tcPr>
          <w:p w14:paraId="2C16410C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CCA260D" w14:textId="6DA620A3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9,126</w:t>
            </w:r>
          </w:p>
        </w:tc>
        <w:tc>
          <w:tcPr>
            <w:tcW w:w="148" w:type="pct"/>
            <w:gridSpan w:val="2"/>
            <w:vAlign w:val="bottom"/>
          </w:tcPr>
          <w:p w14:paraId="22229F82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254E0F87" w14:textId="07C79710" w:rsidR="001F1483" w:rsidRPr="00C60284" w:rsidRDefault="002C2F98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992</w:t>
            </w:r>
          </w:p>
        </w:tc>
        <w:tc>
          <w:tcPr>
            <w:tcW w:w="150" w:type="pct"/>
            <w:gridSpan w:val="2"/>
            <w:vAlign w:val="bottom"/>
          </w:tcPr>
          <w:p w14:paraId="3EB66497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vAlign w:val="bottom"/>
          </w:tcPr>
          <w:p w14:paraId="763DD7AF" w14:textId="376203C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1F1483" w:rsidRPr="00C60284" w14:paraId="0FAB8C2E" w14:textId="77777777" w:rsidTr="00CC2A8E">
        <w:tc>
          <w:tcPr>
            <w:tcW w:w="2136" w:type="pct"/>
            <w:gridSpan w:val="2"/>
          </w:tcPr>
          <w:p w14:paraId="2FC4E3AA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34B4DD2D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1,141,402</w:t>
            </w:r>
          </w:p>
        </w:tc>
        <w:tc>
          <w:tcPr>
            <w:tcW w:w="135" w:type="pct"/>
            <w:gridSpan w:val="2"/>
            <w:vAlign w:val="bottom"/>
          </w:tcPr>
          <w:p w14:paraId="5E257414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193EF1FF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1,317,624</w:t>
            </w:r>
          </w:p>
        </w:tc>
        <w:tc>
          <w:tcPr>
            <w:tcW w:w="148" w:type="pct"/>
            <w:gridSpan w:val="2"/>
            <w:vAlign w:val="bottom"/>
          </w:tcPr>
          <w:p w14:paraId="694298E6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10E3EF3D" w:rsidR="001F1483" w:rsidRPr="00C60284" w:rsidRDefault="002C2F98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21,207</w:t>
            </w:r>
          </w:p>
        </w:tc>
        <w:tc>
          <w:tcPr>
            <w:tcW w:w="150" w:type="pct"/>
            <w:gridSpan w:val="2"/>
            <w:vAlign w:val="bottom"/>
          </w:tcPr>
          <w:p w14:paraId="3CE72A6B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4637C6E1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34,132</w:t>
            </w:r>
          </w:p>
        </w:tc>
      </w:tr>
      <w:tr w:rsidR="001F1483" w:rsidRPr="00C60284" w14:paraId="4C527A5B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32D801A" w14:textId="77777777" w:rsidR="001F1483" w:rsidRPr="00C60284" w:rsidRDefault="001F1483" w:rsidP="001F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398328C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0D7FB2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38CBD0C7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E153D8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0FE75392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387DB991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4A44CBF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F1483" w:rsidRPr="00C60284" w14:paraId="34B95796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132CDFE9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3" w:type="pct"/>
          </w:tcPr>
          <w:p w14:paraId="3B96A1DF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CCCB2A5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73EE141E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0F86BB3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3EC9BBD9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5C383F82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74E94999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F1483" w:rsidRPr="00C60284" w14:paraId="79D71872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561E9A3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3" w:type="pct"/>
          </w:tcPr>
          <w:p w14:paraId="584CEB61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9EEC7E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shd w:val="clear" w:color="auto" w:fill="auto"/>
          </w:tcPr>
          <w:p w14:paraId="787880D9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1F3F60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73315E2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0DDB4BAF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30F31E1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F1483" w:rsidRPr="00C60284" w14:paraId="05A9C06B" w14:textId="77777777" w:rsidTr="008F5C69">
        <w:trPr>
          <w:trHeight w:hRule="exact" w:val="403"/>
        </w:trPr>
        <w:tc>
          <w:tcPr>
            <w:tcW w:w="2136" w:type="pct"/>
            <w:gridSpan w:val="2"/>
          </w:tcPr>
          <w:p w14:paraId="4BD1CC6B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3" w:type="pct"/>
            <w:vAlign w:val="bottom"/>
          </w:tcPr>
          <w:p w14:paraId="4A9BFA37" w14:textId="5186F7BE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940,058</w:t>
            </w:r>
          </w:p>
        </w:tc>
        <w:tc>
          <w:tcPr>
            <w:tcW w:w="140" w:type="pct"/>
            <w:gridSpan w:val="2"/>
            <w:vAlign w:val="bottom"/>
          </w:tcPr>
          <w:p w14:paraId="5CDAE58C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</w:tcPr>
          <w:p w14:paraId="54A51655" w14:textId="0805273C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2,250,160</w:t>
            </w:r>
          </w:p>
        </w:tc>
        <w:tc>
          <w:tcPr>
            <w:tcW w:w="140" w:type="pct"/>
            <w:gridSpan w:val="2"/>
            <w:vAlign w:val="bottom"/>
          </w:tcPr>
          <w:p w14:paraId="5C5698F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1380126" w14:textId="0FD3D992" w:rsidR="001F1483" w:rsidRPr="00C60284" w:rsidRDefault="002C2F98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5,075</w:t>
            </w:r>
          </w:p>
        </w:tc>
        <w:tc>
          <w:tcPr>
            <w:tcW w:w="150" w:type="pct"/>
            <w:gridSpan w:val="2"/>
            <w:vAlign w:val="bottom"/>
          </w:tcPr>
          <w:p w14:paraId="5C90BD1C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37B3BEC1" w14:textId="4D90882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299</w:t>
            </w:r>
          </w:p>
        </w:tc>
      </w:tr>
      <w:tr w:rsidR="001F1483" w:rsidRPr="00C60284" w14:paraId="3F62C99B" w14:textId="77777777" w:rsidTr="008F5C69">
        <w:trPr>
          <w:trHeight w:hRule="exact" w:val="403"/>
        </w:trPr>
        <w:tc>
          <w:tcPr>
            <w:tcW w:w="2136" w:type="pct"/>
            <w:gridSpan w:val="2"/>
          </w:tcPr>
          <w:p w14:paraId="5C47753A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3" w:type="pct"/>
          </w:tcPr>
          <w:p w14:paraId="3C69204A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28089824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</w:tcPr>
          <w:p w14:paraId="6CC16E13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53A8B64D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shd w:val="clear" w:color="auto" w:fill="auto"/>
          </w:tcPr>
          <w:p w14:paraId="0A669B4A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gridSpan w:val="2"/>
          </w:tcPr>
          <w:p w14:paraId="1D602E44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0DDBAC04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F1483" w:rsidRPr="00C60284" w14:paraId="2687F3D1" w14:textId="77777777" w:rsidTr="00CC2A8E">
        <w:trPr>
          <w:trHeight w:hRule="exact" w:val="403"/>
        </w:trPr>
        <w:tc>
          <w:tcPr>
            <w:tcW w:w="2136" w:type="pct"/>
            <w:gridSpan w:val="2"/>
          </w:tcPr>
          <w:p w14:paraId="4BDD02F8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3280C61E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3,970,518</w:t>
            </w:r>
          </w:p>
        </w:tc>
        <w:tc>
          <w:tcPr>
            <w:tcW w:w="140" w:type="pct"/>
            <w:gridSpan w:val="2"/>
          </w:tcPr>
          <w:p w14:paraId="21EDEA13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39AD66" w14:textId="48BEECD5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2,214,344</w:t>
            </w:r>
          </w:p>
        </w:tc>
        <w:tc>
          <w:tcPr>
            <w:tcW w:w="140" w:type="pct"/>
            <w:gridSpan w:val="2"/>
          </w:tcPr>
          <w:p w14:paraId="22BDFB5F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4BEAC7E3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121,625</w:t>
            </w:r>
          </w:p>
        </w:tc>
        <w:tc>
          <w:tcPr>
            <w:tcW w:w="150" w:type="pct"/>
            <w:gridSpan w:val="2"/>
          </w:tcPr>
          <w:p w14:paraId="44E57F71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6DDCE" w14:textId="3CC430A3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49,710</w:t>
            </w:r>
          </w:p>
        </w:tc>
      </w:tr>
      <w:tr w:rsidR="001F1483" w:rsidRPr="00C60284" w14:paraId="7DE53478" w14:textId="77777777" w:rsidTr="008F5C69">
        <w:trPr>
          <w:trHeight w:hRule="exact" w:val="403"/>
        </w:trPr>
        <w:tc>
          <w:tcPr>
            <w:tcW w:w="2136" w:type="pct"/>
            <w:gridSpan w:val="2"/>
          </w:tcPr>
          <w:p w14:paraId="48A15372" w14:textId="77777777" w:rsidR="001F1483" w:rsidRPr="00C60284" w:rsidRDefault="001F1483" w:rsidP="001F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4EF58C67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4,910,576</w:t>
            </w:r>
          </w:p>
        </w:tc>
        <w:tc>
          <w:tcPr>
            <w:tcW w:w="140" w:type="pct"/>
            <w:gridSpan w:val="2"/>
          </w:tcPr>
          <w:p w14:paraId="73957677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EEA4BF" w14:textId="5F907E85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4,464,504</w:t>
            </w:r>
          </w:p>
        </w:tc>
        <w:tc>
          <w:tcPr>
            <w:tcW w:w="140" w:type="pct"/>
            <w:gridSpan w:val="2"/>
          </w:tcPr>
          <w:p w14:paraId="2933146C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283DF97E" w:rsidR="001F1483" w:rsidRPr="00C60284" w:rsidRDefault="00DD0DC4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126,700</w:t>
            </w:r>
          </w:p>
        </w:tc>
        <w:tc>
          <w:tcPr>
            <w:tcW w:w="150" w:type="pct"/>
            <w:gridSpan w:val="2"/>
          </w:tcPr>
          <w:p w14:paraId="3A5B76EB" w14:textId="7777777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4D8AA957" w:rsidR="001F1483" w:rsidRPr="00C60284" w:rsidRDefault="001F1483" w:rsidP="001F14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50,009</w:t>
            </w:r>
          </w:p>
        </w:tc>
      </w:tr>
    </w:tbl>
    <w:p w14:paraId="3707D9E0" w14:textId="12CC2411" w:rsidR="00DF028E" w:rsidRDefault="00DF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3C90609D" w14:textId="09D748F8" w:rsidR="00EF5CB5" w:rsidRDefault="00EF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23171515" w14:textId="2325B569" w:rsidR="00EF5CB5" w:rsidRDefault="00EF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78AD42D3" w14:textId="77777777" w:rsidR="00B63928" w:rsidRDefault="00B63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10ABBE47" w14:textId="77777777" w:rsidR="00EF5CB5" w:rsidRPr="00C60284" w:rsidRDefault="00EF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303012DD" w14:textId="1BC75BB0" w:rsidR="00487153" w:rsidRPr="00C60284" w:rsidRDefault="00487153" w:rsidP="009917D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0C27539F" w14:textId="77777777" w:rsidR="004146A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C60284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  <w:cs/>
        </w:rPr>
      </w:pPr>
    </w:p>
    <w:p w14:paraId="668029D1" w14:textId="0375C577" w:rsidR="00737843" w:rsidRPr="002B54FF" w:rsidRDefault="004146A3" w:rsidP="002B5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5D71" w:rsidRPr="00765D71">
        <w:rPr>
          <w:rFonts w:ascii="Angsana New" w:hAnsi="Angsana New" w:cs="Angsana New"/>
          <w:sz w:val="30"/>
          <w:szCs w:val="30"/>
        </w:rPr>
        <w:t>31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734E5C" w:rsidRPr="00C60284">
        <w:rPr>
          <w:rFonts w:ascii="Angsana New" w:hAnsi="Angsana New" w:cs="Angsana New" w:hint="cs"/>
          <w:sz w:val="30"/>
          <w:szCs w:val="30"/>
          <w:cs/>
        </w:rPr>
        <w:t>มีน</w:t>
      </w:r>
      <w:r w:rsidRPr="00C60284">
        <w:rPr>
          <w:rFonts w:ascii="Angsana New" w:hAnsi="Angsana New" w:cs="Angsana New"/>
          <w:sz w:val="30"/>
          <w:szCs w:val="30"/>
          <w:cs/>
        </w:rPr>
        <w:t>า</w:t>
      </w:r>
      <w:r w:rsidR="00487153" w:rsidRPr="00C60284">
        <w:rPr>
          <w:rFonts w:ascii="Angsana New" w:hAnsi="Angsana New" w:cs="Angsana New"/>
          <w:sz w:val="30"/>
          <w:szCs w:val="30"/>
          <w:cs/>
        </w:rPr>
        <w:t>คม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CB4BC6" w:rsidRPr="00CB4BC6">
        <w:rPr>
          <w:rFonts w:ascii="Angsana New" w:hAnsi="Angsana New" w:cs="Angsana New"/>
          <w:sz w:val="30"/>
          <w:szCs w:val="30"/>
        </w:rPr>
        <w:t>256</w:t>
      </w:r>
      <w:r w:rsidR="001F1483">
        <w:rPr>
          <w:rFonts w:ascii="Angsana New" w:hAnsi="Angsana New" w:cs="Angsana New"/>
          <w:sz w:val="30"/>
          <w:szCs w:val="30"/>
        </w:rPr>
        <w:t>5</w:t>
      </w:r>
      <w:r w:rsidR="00C60035" w:rsidRPr="00C6028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C60284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เป็นภาระค้ำประกันมีจำนวนเงินรวม</w:t>
      </w:r>
      <w:r w:rsidR="00BF5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DC4">
        <w:rPr>
          <w:rFonts w:ascii="Angsana New" w:hAnsi="Angsana New" w:cs="Angsana New"/>
          <w:sz w:val="30"/>
          <w:szCs w:val="30"/>
        </w:rPr>
        <w:t>34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65D71" w:rsidRPr="00765D71">
        <w:rPr>
          <w:rFonts w:ascii="Angsana New" w:hAnsi="Angsana New" w:cs="Angsana New"/>
          <w:i/>
          <w:iCs/>
          <w:sz w:val="30"/>
          <w:szCs w:val="30"/>
        </w:rPr>
        <w:t>31</w:t>
      </w:r>
      <w:r w:rsidR="00734E5C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256</w:t>
      </w:r>
      <w:r w:rsidR="001F1483">
        <w:rPr>
          <w:rFonts w:ascii="Angsana New" w:hAnsi="Angsana New" w:cs="Angsana New"/>
          <w:i/>
          <w:iCs/>
          <w:sz w:val="30"/>
          <w:szCs w:val="30"/>
        </w:rPr>
        <w:t>4</w:t>
      </w:r>
      <w:r w:rsidRPr="00C60284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F1483">
        <w:rPr>
          <w:rFonts w:ascii="Angsana New" w:hAnsi="Angsana New" w:cs="Angsana New"/>
          <w:i/>
          <w:iCs/>
          <w:sz w:val="30"/>
          <w:szCs w:val="30"/>
        </w:rPr>
        <w:t>4</w:t>
      </w:r>
      <w:r w:rsidR="00CB4BC6" w:rsidRPr="00CB4BC6">
        <w:rPr>
          <w:rFonts w:ascii="Angsana New" w:hAnsi="Angsana New" w:cs="Angsana New"/>
          <w:i/>
          <w:iCs/>
          <w:sz w:val="30"/>
          <w:szCs w:val="30"/>
        </w:rPr>
        <w:t>2</w:t>
      </w:r>
      <w:r w:rsidR="00E73046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90B68C1" w14:textId="135D9E5A" w:rsidR="00020934" w:rsidRDefault="00020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5A77F76D" w14:textId="2D31AEA8" w:rsidR="00A23AE3" w:rsidRDefault="00A23AE3" w:rsidP="009917DC">
      <w:pPr>
        <w:pStyle w:val="index"/>
        <w:numPr>
          <w:ilvl w:val="0"/>
          <w:numId w:val="3"/>
        </w:numPr>
        <w:tabs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F65D82D" w14:textId="77777777" w:rsidR="005A0BAA" w:rsidRPr="00B63928" w:rsidRDefault="005A0BAA" w:rsidP="00B63928">
      <w:pPr>
        <w:tabs>
          <w:tab w:val="clear" w:pos="227"/>
          <w:tab w:val="clear" w:pos="454"/>
        </w:tabs>
        <w:jc w:val="thaiDistribute"/>
        <w:rPr>
          <w:rFonts w:ascii="Angsana New" w:hAnsi="Angsana New"/>
          <w:sz w:val="30"/>
          <w:szCs w:val="30"/>
        </w:rPr>
      </w:pPr>
    </w:p>
    <w:p w14:paraId="317B734D" w14:textId="0085A64C" w:rsidR="00855812" w:rsidRDefault="005A0BAA" w:rsidP="005A0BAA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  <w:r w:rsidRPr="0085638B">
        <w:rPr>
          <w:rFonts w:ascii="Angsana New" w:hAnsi="Angsana New"/>
          <w:sz w:val="30"/>
          <w:szCs w:val="30"/>
        </w:rPr>
        <w:t>15.</w:t>
      </w:r>
      <w:r w:rsidR="00B63928">
        <w:rPr>
          <w:rFonts w:ascii="Angsana New" w:hAnsi="Angsana New"/>
          <w:sz w:val="30"/>
          <w:szCs w:val="30"/>
        </w:rPr>
        <w:t>1</w:t>
      </w:r>
      <w:r w:rsidRPr="0085638B">
        <w:rPr>
          <w:rFonts w:ascii="Angsana New" w:hAnsi="Angsana New"/>
          <w:sz w:val="30"/>
          <w:szCs w:val="30"/>
        </w:rPr>
        <w:t xml:space="preserve">      </w:t>
      </w:r>
      <w:r w:rsidR="00855812" w:rsidRPr="00AC4CA7">
        <w:rPr>
          <w:rFonts w:ascii="Angsana New" w:hAnsi="Angsana New" w:hint="cs"/>
          <w:sz w:val="30"/>
          <w:szCs w:val="30"/>
        </w:rPr>
        <w:t xml:space="preserve">Thai Viet Corporation Joint Stock Company (“TVC”) </w:t>
      </w:r>
      <w:r w:rsidR="00855812" w:rsidRPr="00CE67EF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ซึ่งเป็นบริษัทย่อยทางอ้อมในต่างประเทศของบริษัทได</w:t>
      </w:r>
      <w:r w:rsidR="00855812">
        <w:rPr>
          <w:rFonts w:asciiTheme="majorBidi" w:hAnsiTheme="majorBidi" w:cstheme="majorBidi" w:hint="cs"/>
          <w:sz w:val="30"/>
          <w:szCs w:val="30"/>
          <w:cs/>
        </w:rPr>
        <w:t>้</w:t>
      </w:r>
      <w:r w:rsidR="00855812" w:rsidRPr="00B33D14">
        <w:rPr>
          <w:rFonts w:ascii="Angsana New" w:hAnsi="Angsana New" w:hint="cs"/>
          <w:sz w:val="30"/>
          <w:szCs w:val="30"/>
          <w:cs/>
        </w:rPr>
        <w:t>เรียกชำระค่าหุ้นส่วนที่เหลือ</w:t>
      </w:r>
      <w:r w:rsidR="004F5E2B" w:rsidRPr="00876984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F5E2B">
        <w:rPr>
          <w:rFonts w:asciiTheme="majorBidi" w:hAnsiTheme="majorBidi" w:cstheme="majorBidi"/>
          <w:sz w:val="30"/>
          <w:szCs w:val="30"/>
        </w:rPr>
        <w:t>24.5</w:t>
      </w:r>
      <w:r w:rsidR="004F5E2B" w:rsidRPr="00876984">
        <w:rPr>
          <w:rFonts w:asciiTheme="majorBidi" w:hAnsiTheme="majorBidi" w:cstheme="majorBidi"/>
          <w:sz w:val="30"/>
          <w:szCs w:val="30"/>
        </w:rPr>
        <w:t xml:space="preserve"> </w:t>
      </w:r>
      <w:r w:rsidR="004F5E2B" w:rsidRPr="0087698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5812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85581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55812" w:rsidRPr="00876984">
        <w:rPr>
          <w:rFonts w:asciiTheme="majorBidi" w:hAnsiTheme="majorBidi" w:cstheme="majorBidi"/>
          <w:sz w:val="30"/>
          <w:szCs w:val="30"/>
          <w:cs/>
        </w:rPr>
        <w:t>บริษัทย่อยแห่งหนึ่ง (บริษัท ที พาราก้อน โฮลดิ้ง จำกัด) จ่ายชำระค่าหุ้น</w:t>
      </w:r>
      <w:r w:rsidR="00855812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="00855812" w:rsidRPr="00876984">
        <w:rPr>
          <w:rFonts w:asciiTheme="majorBidi" w:hAnsiTheme="majorBidi" w:cstheme="majorBidi"/>
          <w:sz w:val="30"/>
          <w:szCs w:val="30"/>
          <w:cs/>
        </w:rPr>
        <w:t>ให้</w:t>
      </w:r>
      <w:r w:rsidR="00855812" w:rsidRPr="00876984">
        <w:rPr>
          <w:rFonts w:asciiTheme="majorBidi" w:hAnsiTheme="majorBidi" w:cstheme="majorBidi"/>
          <w:sz w:val="30"/>
          <w:szCs w:val="30"/>
        </w:rPr>
        <w:t xml:space="preserve"> TV</w:t>
      </w:r>
      <w:r w:rsidR="00855812">
        <w:rPr>
          <w:rFonts w:asciiTheme="majorBidi" w:hAnsiTheme="majorBidi" w:cstheme="majorBidi"/>
          <w:sz w:val="30"/>
          <w:szCs w:val="30"/>
        </w:rPr>
        <w:t>C</w:t>
      </w:r>
      <w:r w:rsidR="00855812" w:rsidRPr="00876984">
        <w:rPr>
          <w:rFonts w:asciiTheme="majorBidi" w:hAnsiTheme="majorBidi" w:cstheme="majorBidi"/>
          <w:sz w:val="30"/>
          <w:szCs w:val="30"/>
        </w:rPr>
        <w:t xml:space="preserve"> </w:t>
      </w:r>
      <w:r w:rsidR="004F5E2B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855812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855812">
        <w:rPr>
          <w:rFonts w:asciiTheme="majorBidi" w:hAnsiTheme="majorBidi" w:cstheme="majorBidi"/>
          <w:sz w:val="30"/>
          <w:szCs w:val="30"/>
        </w:rPr>
        <w:t xml:space="preserve">4 </w:t>
      </w:r>
      <w:r w:rsidR="00855812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855812">
        <w:rPr>
          <w:rFonts w:asciiTheme="majorBidi" w:hAnsiTheme="majorBidi" w:cstheme="majorBidi"/>
          <w:sz w:val="30"/>
          <w:szCs w:val="30"/>
        </w:rPr>
        <w:t>2565</w:t>
      </w:r>
    </w:p>
    <w:p w14:paraId="07D5F23F" w14:textId="1E268B7F" w:rsidR="001A04A3" w:rsidRDefault="001A04A3" w:rsidP="00855812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</w:p>
    <w:p w14:paraId="61770809" w14:textId="55B7606F" w:rsidR="00855812" w:rsidRDefault="005A0BAA" w:rsidP="00855812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85638B">
        <w:rPr>
          <w:rFonts w:ascii="Angsana New" w:hAnsi="Angsana New"/>
          <w:sz w:val="30"/>
          <w:szCs w:val="30"/>
        </w:rPr>
        <w:t>15.</w:t>
      </w:r>
      <w:r w:rsidR="00B63928">
        <w:rPr>
          <w:rFonts w:ascii="Angsana New" w:hAnsi="Angsana New"/>
          <w:sz w:val="30"/>
          <w:szCs w:val="30"/>
        </w:rPr>
        <w:t>2</w:t>
      </w:r>
      <w:r w:rsidRPr="0085638B">
        <w:rPr>
          <w:rFonts w:ascii="Angsana New" w:hAnsi="Angsana New"/>
          <w:sz w:val="30"/>
          <w:szCs w:val="30"/>
        </w:rPr>
        <w:t xml:space="preserve">      </w:t>
      </w:r>
      <w:r w:rsidR="00855812" w:rsidRPr="00855812">
        <w:rPr>
          <w:rFonts w:ascii="Angsana New" w:hAnsi="Angsana New" w:hint="cs"/>
          <w:spacing w:val="-8"/>
          <w:sz w:val="30"/>
          <w:szCs w:val="30"/>
          <w:cs/>
        </w:rPr>
        <w:t>บริษัท ที พาราก้อน โฮลดิ้ง จำกัด</w:t>
      </w:r>
      <w:r w:rsidR="00855812" w:rsidRPr="00855812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="00855812" w:rsidRPr="00855812">
        <w:rPr>
          <w:rFonts w:asciiTheme="majorBidi" w:hAnsiTheme="majorBidi" w:cstheme="majorBidi"/>
          <w:spacing w:val="-8"/>
          <w:sz w:val="30"/>
          <w:szCs w:val="30"/>
          <w:cs/>
        </w:rPr>
        <w:t>ซึ่งเป็นบริษัทย่อยใน</w:t>
      </w:r>
      <w:r w:rsidR="00855812" w:rsidRPr="00855812">
        <w:rPr>
          <w:rFonts w:asciiTheme="majorBidi" w:hAnsiTheme="majorBidi" w:cstheme="majorBidi" w:hint="cs"/>
          <w:spacing w:val="-8"/>
          <w:sz w:val="30"/>
          <w:szCs w:val="30"/>
          <w:cs/>
        </w:rPr>
        <w:t>ประเทศ</w:t>
      </w:r>
      <w:r w:rsidR="00855812" w:rsidRPr="00855812">
        <w:rPr>
          <w:rFonts w:asciiTheme="majorBidi" w:hAnsiTheme="majorBidi" w:cstheme="majorBidi"/>
          <w:spacing w:val="-8"/>
          <w:sz w:val="30"/>
          <w:szCs w:val="30"/>
          <w:cs/>
        </w:rPr>
        <w:t>ของบริษัทได</w:t>
      </w:r>
      <w:r w:rsidR="00855812" w:rsidRPr="00855812">
        <w:rPr>
          <w:rFonts w:asciiTheme="majorBidi" w:hAnsiTheme="majorBidi" w:cstheme="majorBidi" w:hint="cs"/>
          <w:spacing w:val="-8"/>
          <w:sz w:val="30"/>
          <w:szCs w:val="30"/>
          <w:cs/>
        </w:rPr>
        <w:t>้เพิ่มทุนจดทะเบียนเป็นจำนวน</w:t>
      </w:r>
      <w:r w:rsidR="00855812" w:rsidRPr="005A0BAA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855812" w:rsidRPr="005A0BAA">
        <w:rPr>
          <w:rFonts w:asciiTheme="majorBidi" w:hAnsiTheme="majorBidi" w:cstheme="majorBidi"/>
          <w:sz w:val="30"/>
          <w:szCs w:val="30"/>
        </w:rPr>
        <w:t xml:space="preserve">100 </w:t>
      </w:r>
      <w:r w:rsidR="00855812" w:rsidRPr="005A0BAA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โดยเพิ่มทุนจดทะเบียนจาก </w:t>
      </w:r>
      <w:r w:rsidR="00855812" w:rsidRPr="005A0BAA">
        <w:rPr>
          <w:rFonts w:asciiTheme="majorBidi" w:hAnsiTheme="majorBidi" w:cstheme="majorBidi"/>
          <w:sz w:val="30"/>
          <w:szCs w:val="30"/>
        </w:rPr>
        <w:t xml:space="preserve">900 </w:t>
      </w:r>
      <w:r w:rsidR="00855812" w:rsidRPr="005A0BA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855812" w:rsidRPr="005A0BAA">
        <w:rPr>
          <w:rFonts w:asciiTheme="majorBidi" w:hAnsiTheme="majorBidi" w:cstheme="majorBidi"/>
          <w:sz w:val="30"/>
          <w:szCs w:val="30"/>
        </w:rPr>
        <w:t xml:space="preserve">1,000 </w:t>
      </w:r>
      <w:r w:rsidR="00855812" w:rsidRPr="005A0BAA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และเรียกชำระในอัตราร้อยละ </w:t>
      </w:r>
      <w:r w:rsidR="00855812" w:rsidRPr="005A0BAA">
        <w:rPr>
          <w:rFonts w:asciiTheme="majorBidi" w:hAnsiTheme="majorBidi" w:cstheme="majorBidi"/>
          <w:sz w:val="30"/>
          <w:szCs w:val="30"/>
        </w:rPr>
        <w:t xml:space="preserve">25 </w:t>
      </w:r>
      <w:r w:rsidR="00855812" w:rsidRPr="005A0BAA">
        <w:rPr>
          <w:rFonts w:asciiTheme="majorBidi" w:hAnsiTheme="majorBidi" w:hint="cs"/>
          <w:sz w:val="30"/>
          <w:szCs w:val="30"/>
          <w:cs/>
        </w:rPr>
        <w:t>คิดเป็นจำนวนเงิน</w:t>
      </w:r>
      <w:r w:rsidR="00855812" w:rsidRPr="005A0BAA">
        <w:rPr>
          <w:rFonts w:asciiTheme="majorBidi" w:hAnsiTheme="majorBidi"/>
          <w:sz w:val="30"/>
          <w:szCs w:val="30"/>
          <w:cs/>
        </w:rPr>
        <w:t xml:space="preserve"> </w:t>
      </w:r>
      <w:r w:rsidR="00855812" w:rsidRPr="005A0BAA">
        <w:rPr>
          <w:rFonts w:asciiTheme="majorBidi" w:hAnsiTheme="majorBidi" w:cstheme="majorBidi"/>
          <w:sz w:val="30"/>
          <w:szCs w:val="30"/>
        </w:rPr>
        <w:t xml:space="preserve">25 </w:t>
      </w:r>
      <w:r w:rsidR="00855812" w:rsidRPr="005A0BAA">
        <w:rPr>
          <w:rFonts w:asciiTheme="majorBidi" w:hAnsiTheme="majorBidi" w:hint="cs"/>
          <w:sz w:val="30"/>
          <w:szCs w:val="30"/>
          <w:cs/>
        </w:rPr>
        <w:t>ล้านบาท</w:t>
      </w:r>
      <w:r w:rsidR="00855812" w:rsidRPr="005A0BAA">
        <w:rPr>
          <w:rFonts w:asciiTheme="majorBidi" w:hAnsiTheme="majorBidi"/>
          <w:sz w:val="30"/>
          <w:szCs w:val="30"/>
          <w:cs/>
        </w:rPr>
        <w:t xml:space="preserve"> </w:t>
      </w:r>
      <w:r w:rsidR="00855812" w:rsidRPr="0013195A">
        <w:rPr>
          <w:rFonts w:asciiTheme="majorBidi" w:hAnsiTheme="majorBidi" w:hint="cs"/>
          <w:sz w:val="30"/>
          <w:szCs w:val="30"/>
          <w:cs/>
        </w:rPr>
        <w:t>และได้ดำเนินการจดทะเบียนเพิ่มทุนดังกล่าวกับกระทรวงพาณิชย์เมื่อวันที่</w:t>
      </w:r>
      <w:r w:rsidR="00855812" w:rsidRPr="0013195A">
        <w:rPr>
          <w:rFonts w:asciiTheme="majorBidi" w:hAnsiTheme="majorBidi"/>
          <w:sz w:val="30"/>
          <w:szCs w:val="30"/>
          <w:cs/>
        </w:rPr>
        <w:t xml:space="preserve"> </w:t>
      </w:r>
      <w:r w:rsidR="00855812">
        <w:rPr>
          <w:rFonts w:asciiTheme="majorBidi" w:hAnsiTheme="majorBidi" w:cstheme="majorBidi"/>
          <w:sz w:val="30"/>
          <w:szCs w:val="30"/>
        </w:rPr>
        <w:t xml:space="preserve">5 </w:t>
      </w:r>
      <w:r w:rsidR="00855812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855812">
        <w:rPr>
          <w:rFonts w:asciiTheme="majorBidi" w:hAnsiTheme="majorBidi" w:cstheme="majorBidi"/>
          <w:sz w:val="30"/>
          <w:szCs w:val="30"/>
        </w:rPr>
        <w:t>2565</w:t>
      </w:r>
    </w:p>
    <w:p w14:paraId="76FB6C32" w14:textId="77777777" w:rsidR="00931015" w:rsidRDefault="00931015" w:rsidP="00855812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</w:p>
    <w:p w14:paraId="7E712578" w14:textId="186D7074" w:rsidR="00931015" w:rsidRDefault="00931015" w:rsidP="00931015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  <w:r w:rsidRPr="0085638B">
        <w:rPr>
          <w:rFonts w:ascii="Angsana New" w:hAnsi="Angsana New"/>
          <w:sz w:val="30"/>
          <w:szCs w:val="30"/>
        </w:rPr>
        <w:t>15.</w:t>
      </w:r>
      <w:r>
        <w:rPr>
          <w:rFonts w:ascii="Angsana New" w:hAnsi="Angsana New"/>
          <w:sz w:val="30"/>
          <w:szCs w:val="30"/>
        </w:rPr>
        <w:t>3</w:t>
      </w:r>
      <w:r w:rsidRPr="0085638B">
        <w:rPr>
          <w:rFonts w:ascii="Angsana New" w:hAnsi="Angsana New"/>
          <w:sz w:val="30"/>
          <w:szCs w:val="30"/>
        </w:rPr>
        <w:t xml:space="preserve">      </w:t>
      </w:r>
      <w:r w:rsidRPr="0005479C">
        <w:rPr>
          <w:rFonts w:ascii="Angsana New" w:hAnsi="Angsana New"/>
          <w:sz w:val="30"/>
          <w:szCs w:val="30"/>
          <w:cs/>
        </w:rPr>
        <w:t>ในการประชุม</w:t>
      </w:r>
      <w:r w:rsidRPr="0005479C">
        <w:rPr>
          <w:rFonts w:ascii="Angsana New" w:hAnsi="Angsana New" w:hint="cs"/>
          <w:sz w:val="30"/>
          <w:szCs w:val="30"/>
          <w:cs/>
        </w:rPr>
        <w:t>สามัญประจำปีผู้ถือหุ้นของบริษัท</w:t>
      </w:r>
      <w:r w:rsidRPr="0005479C">
        <w:rPr>
          <w:rFonts w:ascii="Angsana New" w:hAnsi="Angsana New"/>
          <w:sz w:val="30"/>
          <w:szCs w:val="30"/>
        </w:rPr>
        <w:t xml:space="preserve"> </w:t>
      </w:r>
      <w:r w:rsidRPr="0005479C">
        <w:rPr>
          <w:rFonts w:ascii="Angsana New" w:hAnsi="Angsana New"/>
          <w:sz w:val="30"/>
          <w:szCs w:val="30"/>
          <w:cs/>
        </w:rPr>
        <w:t>เมื่อวันที่</w:t>
      </w:r>
      <w:r w:rsidRPr="0005479C">
        <w:rPr>
          <w:rFonts w:ascii="Angsana New" w:hAnsi="Angsana New"/>
          <w:sz w:val="30"/>
          <w:szCs w:val="30"/>
        </w:rPr>
        <w:t> 19 </w:t>
      </w:r>
      <w:r w:rsidRPr="0005479C">
        <w:rPr>
          <w:rFonts w:ascii="Angsana New" w:hAnsi="Angsana New" w:hint="cs"/>
          <w:sz w:val="30"/>
          <w:szCs w:val="30"/>
          <w:cs/>
        </w:rPr>
        <w:t>เมษายน</w:t>
      </w:r>
      <w:r w:rsidRPr="0005479C">
        <w:rPr>
          <w:rFonts w:ascii="Angsana New" w:hAnsi="Angsana New"/>
          <w:sz w:val="30"/>
          <w:szCs w:val="30"/>
          <w:cs/>
        </w:rPr>
        <w:t xml:space="preserve"> </w:t>
      </w:r>
      <w:r w:rsidRPr="0005479C">
        <w:rPr>
          <w:rFonts w:ascii="Angsana New" w:hAnsi="Angsana New"/>
          <w:sz w:val="30"/>
          <w:szCs w:val="30"/>
        </w:rPr>
        <w:t>2565 </w:t>
      </w:r>
      <w:r w:rsidRPr="0005479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5479C">
        <w:rPr>
          <w:rFonts w:ascii="Angsana New" w:hAnsi="Angsana New"/>
          <w:sz w:val="30"/>
          <w:szCs w:val="30"/>
          <w:cs/>
        </w:rPr>
        <w:t>ของบริษัทได้อนุมัต</w:t>
      </w:r>
      <w:r w:rsidRPr="0005479C">
        <w:rPr>
          <w:rFonts w:ascii="Angsana New" w:hAnsi="Angsana New" w:hint="cs"/>
          <w:sz w:val="30"/>
          <w:szCs w:val="30"/>
          <w:cs/>
        </w:rPr>
        <w:t>ิ</w:t>
      </w:r>
      <w:r w:rsidRPr="0005479C">
        <w:rPr>
          <w:rFonts w:ascii="Angsana New" w:hAnsi="Angsana New" w:hint="cs"/>
          <w:spacing w:val="-8"/>
          <w:sz w:val="30"/>
          <w:szCs w:val="30"/>
          <w:cs/>
        </w:rPr>
        <w:t>การประกาศ</w:t>
      </w:r>
      <w:r w:rsidRPr="0005479C">
        <w:rPr>
          <w:rFonts w:ascii="Angsana New" w:hAnsi="Angsana New"/>
          <w:spacing w:val="-8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pacing w:val="-8"/>
          <w:sz w:val="30"/>
          <w:szCs w:val="30"/>
          <w:cs/>
        </w:rPr>
        <w:t>ประจำปี</w:t>
      </w:r>
      <w:r w:rsidRPr="0005479C">
        <w:rPr>
          <w:rFonts w:ascii="Angsana New" w:hAnsi="Angsana New"/>
          <w:spacing w:val="-8"/>
          <w:sz w:val="30"/>
          <w:szCs w:val="30"/>
          <w:cs/>
        </w:rPr>
        <w:t>จาก</w:t>
      </w:r>
      <w:r>
        <w:rPr>
          <w:rFonts w:ascii="Angsana New" w:hAnsi="Angsana New" w:hint="cs"/>
          <w:spacing w:val="-8"/>
          <w:sz w:val="30"/>
          <w:szCs w:val="30"/>
          <w:cs/>
        </w:rPr>
        <w:t>ผลประกอบการของปี</w:t>
      </w:r>
      <w:r w:rsidRPr="0005479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5479C">
        <w:rPr>
          <w:rFonts w:ascii="Angsana New" w:hAnsi="Angsana New"/>
          <w:spacing w:val="-8"/>
          <w:sz w:val="30"/>
          <w:szCs w:val="30"/>
        </w:rPr>
        <w:t xml:space="preserve">2564 </w:t>
      </w:r>
      <w:r w:rsidRPr="0005479C">
        <w:rPr>
          <w:rFonts w:ascii="Angsana New" w:hAnsi="Angsana New" w:hint="cs"/>
          <w:spacing w:val="-8"/>
          <w:sz w:val="30"/>
          <w:szCs w:val="30"/>
          <w:cs/>
        </w:rPr>
        <w:t>และกำไรสะสม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ที่ยังไม่ได้จัดสรร ณ วันที่ </w:t>
      </w:r>
      <w:r>
        <w:rPr>
          <w:rFonts w:ascii="Angsana New" w:hAnsi="Angsana New"/>
          <w:spacing w:val="-8"/>
          <w:sz w:val="30"/>
          <w:szCs w:val="30"/>
        </w:rPr>
        <w:t xml:space="preserve">               31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8"/>
          <w:sz w:val="30"/>
          <w:szCs w:val="30"/>
        </w:rPr>
        <w:t>2564</w:t>
      </w:r>
      <w:r w:rsidRPr="0005479C">
        <w:rPr>
          <w:rFonts w:ascii="Angsana New" w:hAnsi="Angsana New"/>
          <w:spacing w:val="-8"/>
          <w:sz w:val="30"/>
          <w:szCs w:val="30"/>
        </w:rPr>
        <w:t xml:space="preserve"> </w:t>
      </w:r>
      <w:r w:rsidRPr="0005479C">
        <w:rPr>
          <w:rFonts w:ascii="Angsana New" w:hAnsi="Angsana New"/>
          <w:spacing w:val="-8"/>
          <w:sz w:val="30"/>
          <w:szCs w:val="30"/>
          <w:cs/>
        </w:rPr>
        <w:t>ในอัตราหุ้น</w:t>
      </w:r>
      <w:r w:rsidRPr="0005479C">
        <w:rPr>
          <w:rFonts w:ascii="Angsana New" w:hAnsi="Angsana New"/>
          <w:sz w:val="30"/>
          <w:szCs w:val="30"/>
          <w:cs/>
        </w:rPr>
        <w:t>ละ</w:t>
      </w:r>
      <w:r w:rsidRPr="0005479C">
        <w:rPr>
          <w:rFonts w:ascii="Angsana New" w:hAnsi="Angsana New"/>
          <w:sz w:val="30"/>
          <w:szCs w:val="30"/>
        </w:rPr>
        <w:t> 0.04 </w:t>
      </w:r>
      <w:r w:rsidRPr="0005479C">
        <w:rPr>
          <w:rFonts w:ascii="Angsana New" w:hAnsi="Angsana New"/>
          <w:sz w:val="30"/>
          <w:szCs w:val="30"/>
          <w:cs/>
        </w:rPr>
        <w:t>บาท</w:t>
      </w:r>
      <w:r w:rsidRPr="0005479C">
        <w:rPr>
          <w:rFonts w:ascii="Angsana New" w:hAnsi="Angsana New"/>
          <w:sz w:val="30"/>
          <w:szCs w:val="30"/>
        </w:rPr>
        <w:t> </w:t>
      </w:r>
      <w:r w:rsidRPr="0005479C">
        <w:rPr>
          <w:rFonts w:ascii="Angsana New" w:hAnsi="Angsana New"/>
          <w:sz w:val="30"/>
          <w:szCs w:val="30"/>
          <w:cs/>
        </w:rPr>
        <w:t>สำหรับหุ้นสามัญจำนวน</w:t>
      </w:r>
      <w:r w:rsidRPr="0005479C">
        <w:rPr>
          <w:rFonts w:ascii="Angsana New" w:hAnsi="Angsana New"/>
          <w:sz w:val="30"/>
          <w:szCs w:val="30"/>
        </w:rPr>
        <w:t xml:space="preserve"> 5,644 </w:t>
      </w:r>
      <w:r w:rsidRPr="0005479C">
        <w:rPr>
          <w:rFonts w:ascii="Angsana New" w:hAnsi="Angsana New"/>
          <w:sz w:val="30"/>
          <w:szCs w:val="30"/>
          <w:cs/>
        </w:rPr>
        <w:t>ล้านหุ้น</w:t>
      </w:r>
      <w:r w:rsidRPr="0005479C">
        <w:rPr>
          <w:rFonts w:ascii="Angsana New" w:hAnsi="Angsana New"/>
          <w:sz w:val="30"/>
          <w:szCs w:val="30"/>
        </w:rPr>
        <w:t> </w:t>
      </w:r>
      <w:r w:rsidRPr="0005479C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05479C">
        <w:rPr>
          <w:rFonts w:ascii="Angsana New" w:hAnsi="Angsana New"/>
          <w:sz w:val="30"/>
          <w:szCs w:val="30"/>
        </w:rPr>
        <w:t xml:space="preserve"> 225.76 </w:t>
      </w:r>
      <w:r w:rsidRPr="0005479C">
        <w:rPr>
          <w:rFonts w:ascii="Angsana New" w:hAnsi="Angsana New"/>
          <w:sz w:val="30"/>
          <w:szCs w:val="30"/>
          <w:cs/>
        </w:rPr>
        <w:t>ล้านบาท</w:t>
      </w:r>
      <w:r w:rsidRPr="0005479C">
        <w:rPr>
          <w:rFonts w:ascii="Angsana New" w:hAnsi="Angsana New"/>
          <w:sz w:val="30"/>
          <w:szCs w:val="30"/>
        </w:rPr>
        <w:t> </w:t>
      </w:r>
      <w:r w:rsidRPr="0005479C">
        <w:rPr>
          <w:rFonts w:ascii="Angsana New" w:hAnsi="Angsana New" w:hint="cs"/>
          <w:sz w:val="30"/>
          <w:szCs w:val="30"/>
          <w:cs/>
        </w:rPr>
        <w:t xml:space="preserve">ทั้งนี้เงินปันผลประจำปีดังกล่าวจะจ่ายให้กับผู้ถือหุ้นของบริษัทในวันที่ </w:t>
      </w:r>
      <w:r w:rsidRPr="0005479C">
        <w:rPr>
          <w:rFonts w:ascii="Angsana New" w:hAnsi="Angsana New"/>
          <w:sz w:val="30"/>
          <w:szCs w:val="30"/>
        </w:rPr>
        <w:t xml:space="preserve">13 </w:t>
      </w:r>
      <w:r w:rsidRPr="0005479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5479C">
        <w:rPr>
          <w:rFonts w:ascii="Angsana New" w:hAnsi="Angsana New"/>
          <w:sz w:val="30"/>
          <w:szCs w:val="30"/>
        </w:rPr>
        <w:t>2565</w:t>
      </w:r>
    </w:p>
    <w:p w14:paraId="1F3EE05E" w14:textId="2E7C3BB4" w:rsidR="005A0BAA" w:rsidRDefault="005A0BAA" w:rsidP="005A0BAA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</w:p>
    <w:p w14:paraId="0838D426" w14:textId="7A537BF3" w:rsidR="00B63928" w:rsidRPr="001A04A3" w:rsidRDefault="00B63928" w:rsidP="00B63928">
      <w:pPr>
        <w:pStyle w:val="ListParagraph"/>
        <w:tabs>
          <w:tab w:val="clear" w:pos="227"/>
          <w:tab w:val="clear" w:pos="454"/>
        </w:tabs>
        <w:ind w:left="1260" w:hanging="630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</w:rPr>
        <w:t>15.</w:t>
      </w:r>
      <w:r w:rsidR="00931015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ab/>
      </w:r>
      <w:r w:rsidRPr="00C34E3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bookmarkStart w:id="2" w:name="_Hlk102404668"/>
      <w:r>
        <w:rPr>
          <w:rFonts w:ascii="Angsana New" w:hAnsi="Angsana New"/>
          <w:sz w:val="30"/>
          <w:szCs w:val="30"/>
        </w:rPr>
        <w:t>21</w:t>
      </w:r>
      <w:r w:rsidRPr="00C34E3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C34E3A">
        <w:rPr>
          <w:rFonts w:ascii="Angsana New" w:hAnsi="Angsana New" w:hint="cs"/>
          <w:sz w:val="30"/>
          <w:szCs w:val="30"/>
          <w:cs/>
        </w:rPr>
        <w:t xml:space="preserve"> </w:t>
      </w:r>
      <w:r w:rsidRPr="00C34E3A">
        <w:rPr>
          <w:rFonts w:ascii="Angsana New" w:hAnsi="Angsana New"/>
          <w:sz w:val="30"/>
          <w:szCs w:val="30"/>
        </w:rPr>
        <w:t>2565</w:t>
      </w:r>
      <w:r w:rsidRPr="00C34E3A">
        <w:rPr>
          <w:rFonts w:ascii="Angsana New" w:hAnsi="Angsana New"/>
          <w:spacing w:val="-2"/>
          <w:sz w:val="30"/>
          <w:szCs w:val="30"/>
        </w:rPr>
        <w:t xml:space="preserve"> </w:t>
      </w:r>
      <w:bookmarkEnd w:id="2"/>
      <w:r w:rsidRPr="00C34E3A">
        <w:rPr>
          <w:rFonts w:ascii="Angsana New" w:hAnsi="Angsana New" w:hint="cs"/>
          <w:spacing w:val="-2"/>
          <w:sz w:val="30"/>
          <w:szCs w:val="30"/>
          <w:cs/>
        </w:rPr>
        <w:t>บริษัทได้</w:t>
      </w:r>
      <w:r w:rsidRPr="00C34E3A">
        <w:rPr>
          <w:rFonts w:ascii="Angsana New" w:hAnsi="Angsana New" w:hint="cs"/>
          <w:sz w:val="30"/>
          <w:szCs w:val="30"/>
          <w:cs/>
        </w:rPr>
        <w:t>ออกหุ้นกู้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 w:rsidRPr="00C34E3A">
        <w:rPr>
          <w:rFonts w:ascii="Angsana New" w:hAnsi="Angsana New" w:hint="cs"/>
          <w:sz w:val="30"/>
          <w:szCs w:val="30"/>
          <w:cs/>
        </w:rPr>
        <w:t>ครั้งที่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C34E3A">
        <w:rPr>
          <w:rFonts w:ascii="Angsana New" w:hAnsi="Angsana New"/>
          <w:sz w:val="30"/>
          <w:szCs w:val="30"/>
        </w:rPr>
        <w:t>/2565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 w:rsidRPr="00C34E3A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 w:rsidRPr="00C34E3A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 w:rsidRPr="00C34E3A">
        <w:rPr>
          <w:rFonts w:ascii="Angsana New" w:hAnsi="Angsana New" w:hint="cs"/>
          <w:sz w:val="30"/>
          <w:szCs w:val="30"/>
          <w:cs/>
        </w:rPr>
        <w:t>และ</w:t>
      </w:r>
      <w:r w:rsidRPr="0005479C">
        <w:rPr>
          <w:rFonts w:ascii="Angsana New" w:hAnsi="Angsana New" w:hint="cs"/>
          <w:spacing w:val="4"/>
          <w:sz w:val="30"/>
          <w:szCs w:val="30"/>
          <w:cs/>
        </w:rPr>
        <w:t>ระบุชื่อผู้ถือเป็นจำนวนเงินรวม</w:t>
      </w:r>
      <w:r w:rsidRPr="000547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5479C">
        <w:rPr>
          <w:rFonts w:ascii="Angsana New" w:hAnsi="Angsana New"/>
          <w:spacing w:val="4"/>
          <w:sz w:val="30"/>
          <w:szCs w:val="30"/>
        </w:rPr>
        <w:t>1,</w:t>
      </w:r>
      <w:r>
        <w:rPr>
          <w:rFonts w:ascii="Angsana New" w:hAnsi="Angsana New"/>
          <w:spacing w:val="4"/>
          <w:sz w:val="30"/>
          <w:szCs w:val="30"/>
        </w:rPr>
        <w:t>6</w:t>
      </w:r>
      <w:r w:rsidRPr="0005479C">
        <w:rPr>
          <w:rFonts w:ascii="Angsana New" w:hAnsi="Angsana New"/>
          <w:spacing w:val="4"/>
          <w:sz w:val="30"/>
          <w:szCs w:val="30"/>
        </w:rPr>
        <w:t>00</w:t>
      </w:r>
      <w:r w:rsidRPr="000547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5479C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0547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5479C">
        <w:rPr>
          <w:rFonts w:ascii="Angsana New" w:hAnsi="Angsana New" w:hint="cs"/>
          <w:spacing w:val="4"/>
          <w:sz w:val="30"/>
          <w:szCs w:val="30"/>
          <w:cs/>
        </w:rPr>
        <w:t>เพื่อเสนอขาย</w:t>
      </w:r>
      <w:r>
        <w:rPr>
          <w:rFonts w:ascii="Angsana New" w:hAnsi="Angsana New" w:hint="cs"/>
          <w:spacing w:val="4"/>
          <w:sz w:val="30"/>
          <w:szCs w:val="30"/>
          <w:cs/>
        </w:rPr>
        <w:t>ต่อ</w:t>
      </w:r>
      <w:r w:rsidRPr="0005479C">
        <w:rPr>
          <w:rFonts w:ascii="Angsana New" w:hAnsi="Angsana New" w:hint="cs"/>
          <w:spacing w:val="4"/>
          <w:sz w:val="30"/>
          <w:szCs w:val="30"/>
          <w:cs/>
        </w:rPr>
        <w:t>ผู้ลงทุนสถาบันหรือผู้ลงทุนราย</w:t>
      </w:r>
      <w:r w:rsidRPr="00C34E3A">
        <w:rPr>
          <w:rFonts w:ascii="Angsana New" w:hAnsi="Angsana New" w:hint="cs"/>
          <w:spacing w:val="8"/>
          <w:sz w:val="30"/>
          <w:szCs w:val="30"/>
          <w:cs/>
        </w:rPr>
        <w:t>ใหญ่</w:t>
      </w:r>
      <w:r w:rsidRPr="00C34E3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C34E3A">
        <w:rPr>
          <w:rFonts w:ascii="Angsana New" w:hAnsi="Angsana New" w:hint="cs"/>
          <w:spacing w:val="8"/>
          <w:sz w:val="30"/>
          <w:szCs w:val="30"/>
          <w:cs/>
        </w:rPr>
        <w:t>ครบ</w:t>
      </w:r>
      <w:r w:rsidRPr="00C34E3A">
        <w:rPr>
          <w:rFonts w:ascii="Angsana New" w:hAnsi="Angsana New" w:hint="cs"/>
          <w:sz w:val="30"/>
          <w:szCs w:val="30"/>
          <w:cs/>
        </w:rPr>
        <w:t>กำหนดไถ่ถอนในวันที่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</w:t>
      </w:r>
      <w:r w:rsidRPr="00C34E3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C34E3A">
        <w:rPr>
          <w:rFonts w:ascii="Angsana New" w:hAnsi="Angsana New" w:hint="cs"/>
          <w:sz w:val="30"/>
          <w:szCs w:val="30"/>
          <w:cs/>
        </w:rPr>
        <w:t xml:space="preserve"> </w:t>
      </w:r>
      <w:r w:rsidRPr="00C34E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C34E3A">
        <w:rPr>
          <w:rFonts w:ascii="Angsana New" w:hAnsi="Angsana New"/>
          <w:spacing w:val="-2"/>
          <w:sz w:val="30"/>
          <w:szCs w:val="30"/>
        </w:rPr>
        <w:t xml:space="preserve"> </w:t>
      </w:r>
      <w:r w:rsidRPr="00C34E3A">
        <w:rPr>
          <w:rFonts w:ascii="Angsana New" w:hAnsi="Angsana New" w:hint="cs"/>
          <w:sz w:val="30"/>
          <w:szCs w:val="30"/>
          <w:cs/>
        </w:rPr>
        <w:t>โดยมีอัตราดอกเบี้ยคงที่ร้อยละ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 w:rsidRPr="00C34E3A">
        <w:rPr>
          <w:rFonts w:ascii="Angsana New" w:hAnsi="Angsana New"/>
          <w:sz w:val="30"/>
          <w:szCs w:val="30"/>
        </w:rPr>
        <w:t>4.</w:t>
      </w:r>
      <w:r>
        <w:rPr>
          <w:rFonts w:ascii="Angsana New" w:hAnsi="Angsana New"/>
          <w:sz w:val="30"/>
          <w:szCs w:val="30"/>
        </w:rPr>
        <w:t>00</w:t>
      </w:r>
      <w:r w:rsidRPr="00C34E3A">
        <w:rPr>
          <w:rFonts w:ascii="Angsana New" w:hAnsi="Angsana New"/>
          <w:sz w:val="30"/>
          <w:szCs w:val="30"/>
          <w:cs/>
        </w:rPr>
        <w:t xml:space="preserve"> </w:t>
      </w:r>
      <w:r w:rsidRPr="00C34E3A">
        <w:rPr>
          <w:rFonts w:ascii="Angsana New" w:hAnsi="Angsana New" w:hint="cs"/>
          <w:sz w:val="30"/>
          <w:szCs w:val="30"/>
          <w:cs/>
        </w:rPr>
        <w:t>ต่อปี</w:t>
      </w:r>
    </w:p>
    <w:p w14:paraId="1678EA8D" w14:textId="35BB1050" w:rsidR="00B73E90" w:rsidRPr="005A0BAA" w:rsidRDefault="00B73E90" w:rsidP="003F1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30"/>
          <w:szCs w:val="30"/>
          <w:cs/>
        </w:rPr>
      </w:pPr>
    </w:p>
    <w:p w14:paraId="57380F14" w14:textId="5E50ABE4" w:rsidR="00B73E90" w:rsidRDefault="00B73E90" w:rsidP="00B73E90">
      <w:pPr>
        <w:pStyle w:val="ListParagraph"/>
        <w:tabs>
          <w:tab w:val="clear" w:pos="227"/>
          <w:tab w:val="left" w:pos="540"/>
        </w:tabs>
        <w:ind w:left="518"/>
        <w:rPr>
          <w:rFonts w:ascii="Angsana New" w:hAnsi="Angsana New"/>
          <w:szCs w:val="18"/>
        </w:rPr>
      </w:pPr>
    </w:p>
    <w:p w14:paraId="57DF36C6" w14:textId="294527D1" w:rsidR="001F27A4" w:rsidRDefault="001F27A4" w:rsidP="00B73E90">
      <w:pPr>
        <w:pStyle w:val="ListParagraph"/>
        <w:tabs>
          <w:tab w:val="clear" w:pos="227"/>
          <w:tab w:val="left" w:pos="540"/>
        </w:tabs>
        <w:ind w:left="518"/>
        <w:rPr>
          <w:rFonts w:ascii="Angsana New" w:hAnsi="Angsana New"/>
          <w:szCs w:val="18"/>
        </w:rPr>
      </w:pPr>
    </w:p>
    <w:p w14:paraId="5D154741" w14:textId="145B69A6" w:rsidR="001F27A4" w:rsidRDefault="001F27A4" w:rsidP="00B73E90">
      <w:pPr>
        <w:pStyle w:val="ListParagraph"/>
        <w:tabs>
          <w:tab w:val="clear" w:pos="227"/>
          <w:tab w:val="left" w:pos="540"/>
        </w:tabs>
        <w:ind w:left="518"/>
        <w:rPr>
          <w:rFonts w:ascii="Angsana New" w:hAnsi="Angsana New"/>
          <w:szCs w:val="18"/>
        </w:rPr>
      </w:pPr>
    </w:p>
    <w:p w14:paraId="685D1ED3" w14:textId="77777777" w:rsidR="001F27A4" w:rsidRPr="0036691F" w:rsidRDefault="001F27A4" w:rsidP="00214597">
      <w:pPr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sectPr w:rsidR="001F27A4" w:rsidRPr="0036691F" w:rsidSect="000B5009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2F648" w14:textId="77777777" w:rsidR="00472AC1" w:rsidRDefault="00472AC1">
      <w:r>
        <w:separator/>
      </w:r>
    </w:p>
  </w:endnote>
  <w:endnote w:type="continuationSeparator" w:id="0">
    <w:p w14:paraId="5DB07A00" w14:textId="77777777" w:rsidR="00472AC1" w:rsidRDefault="0047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1465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3C6EAF7B" w:rsidR="00930BE9" w:rsidRPr="00A644FD" w:rsidRDefault="00930BE9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041E5">
          <w:rPr>
            <w:rFonts w:asciiTheme="majorBidi" w:hAnsiTheme="majorBidi" w:cstheme="majorBidi"/>
            <w:noProof/>
            <w:sz w:val="30"/>
            <w:szCs w:val="30"/>
          </w:rPr>
          <w:t>14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1A00390B" w:rsidR="00930BE9" w:rsidRPr="00C827F6" w:rsidRDefault="00930BE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543ED">
      <w:rPr>
        <w:rFonts w:ascii="Angsana New" w:hAnsi="Angsana New"/>
        <w:noProof/>
        <w:sz w:val="30"/>
        <w:szCs w:val="30"/>
        <w:lang w:val="fr-FR"/>
      </w:rPr>
      <w:t>Thaifoods Group Pcl. -03t-Q1 Rev30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Pr="00CB4BC6">
      <w:rPr>
        <w:rFonts w:ascii="Angsana New" w:hAnsi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930BE9" w:rsidRPr="00C827F6" w:rsidRDefault="00930BE9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D7F09" w14:textId="77777777" w:rsidR="00472AC1" w:rsidRDefault="00472AC1">
      <w:r>
        <w:separator/>
      </w:r>
    </w:p>
  </w:footnote>
  <w:footnote w:type="continuationSeparator" w:id="0">
    <w:p w14:paraId="01034843" w14:textId="77777777" w:rsidR="00472AC1" w:rsidRDefault="00472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930BE9" w:rsidRPr="00FA7747" w:rsidRDefault="00930B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930BE9" w:rsidRPr="00FA7747" w:rsidRDefault="00930B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715C4733" w:rsidR="00930BE9" w:rsidRPr="00074891" w:rsidRDefault="00930BE9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CB4BC6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930BE9" w:rsidRPr="00FA7747" w:rsidRDefault="00930BE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1507999" w14:textId="77777777" w:rsidR="00930BE9" w:rsidRPr="00FA7747" w:rsidRDefault="00930BE9" w:rsidP="000B2F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55E09D" w14:textId="2D48806A" w:rsidR="00930BE9" w:rsidRDefault="00930BE9" w:rsidP="000B2FE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B4BC6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A8917D9" w14:textId="77777777" w:rsidR="00930BE9" w:rsidRPr="00410770" w:rsidRDefault="00930BE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0115" w14:textId="04CFB062" w:rsidR="00930BE9" w:rsidRPr="00300E85" w:rsidRDefault="00930BE9" w:rsidP="00886C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630" w:hanging="63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6C1842A" w14:textId="77777777" w:rsidR="00930BE9" w:rsidRPr="00FA7747" w:rsidRDefault="00930BE9" w:rsidP="00A94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91BCF27" w14:textId="5D47FEF2" w:rsidR="00930BE9" w:rsidRDefault="00930BE9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B4BC6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4BDE1AA" w14:textId="77777777" w:rsidR="00930BE9" w:rsidRPr="001A2350" w:rsidRDefault="00930BE9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930BE9" w:rsidRPr="00300E85" w:rsidRDefault="00930BE9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9526684" w14:textId="77777777" w:rsidR="00930BE9" w:rsidRPr="00FA7747" w:rsidRDefault="00930BE9" w:rsidP="00734E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933CF2F" w14:textId="0E1B2F7E" w:rsidR="00930BE9" w:rsidRDefault="00930BE9" w:rsidP="00734E5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65D71">
      <w:rPr>
        <w:rFonts w:ascii="Angsana New" w:hAnsi="Angsana New" w:cs="Angsana New"/>
        <w:sz w:val="32"/>
        <w:szCs w:val="32"/>
        <w:lang w:val="en-US"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B4BC6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930BE9" w:rsidRPr="00410770" w:rsidRDefault="00930BE9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2146"/>
    <w:multiLevelType w:val="multilevel"/>
    <w:tmpl w:val="E6CCB9F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8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63C93"/>
    <w:multiLevelType w:val="multilevel"/>
    <w:tmpl w:val="F9D890F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1"/>
  </w:num>
  <w:num w:numId="5">
    <w:abstractNumId w:val="1"/>
  </w:num>
  <w:num w:numId="6">
    <w:abstractNumId w:val="30"/>
  </w:num>
  <w:num w:numId="7">
    <w:abstractNumId w:val="11"/>
  </w:num>
  <w:num w:numId="8">
    <w:abstractNumId w:val="18"/>
  </w:num>
  <w:num w:numId="9">
    <w:abstractNumId w:val="10"/>
  </w:num>
  <w:num w:numId="10">
    <w:abstractNumId w:val="38"/>
  </w:num>
  <w:num w:numId="11">
    <w:abstractNumId w:val="12"/>
  </w:num>
  <w:num w:numId="12">
    <w:abstractNumId w:val="9"/>
  </w:num>
  <w:num w:numId="13">
    <w:abstractNumId w:val="33"/>
  </w:num>
  <w:num w:numId="14">
    <w:abstractNumId w:val="27"/>
  </w:num>
  <w:num w:numId="15">
    <w:abstractNumId w:val="23"/>
  </w:num>
  <w:num w:numId="16">
    <w:abstractNumId w:val="6"/>
  </w:num>
  <w:num w:numId="17">
    <w:abstractNumId w:val="34"/>
  </w:num>
  <w:num w:numId="18">
    <w:abstractNumId w:val="14"/>
  </w:num>
  <w:num w:numId="19">
    <w:abstractNumId w:val="39"/>
  </w:num>
  <w:num w:numId="20">
    <w:abstractNumId w:val="22"/>
  </w:num>
  <w:num w:numId="21">
    <w:abstractNumId w:val="16"/>
  </w:num>
  <w:num w:numId="22">
    <w:abstractNumId w:val="28"/>
  </w:num>
  <w:num w:numId="23">
    <w:abstractNumId w:val="5"/>
  </w:num>
  <w:num w:numId="24">
    <w:abstractNumId w:val="36"/>
  </w:num>
  <w:num w:numId="25">
    <w:abstractNumId w:val="13"/>
  </w:num>
  <w:num w:numId="26">
    <w:abstractNumId w:val="26"/>
  </w:num>
  <w:num w:numId="27">
    <w:abstractNumId w:val="20"/>
  </w:num>
  <w:num w:numId="28">
    <w:abstractNumId w:val="32"/>
  </w:num>
  <w:num w:numId="29">
    <w:abstractNumId w:val="15"/>
  </w:num>
  <w:num w:numId="30">
    <w:abstractNumId w:val="8"/>
  </w:num>
  <w:num w:numId="3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4"/>
  </w:num>
  <w:num w:numId="34">
    <w:abstractNumId w:val="25"/>
  </w:num>
  <w:num w:numId="35">
    <w:abstractNumId w:val="3"/>
  </w:num>
  <w:num w:numId="36">
    <w:abstractNumId w:val="35"/>
  </w:num>
  <w:num w:numId="37">
    <w:abstractNumId w:val="17"/>
  </w:num>
  <w:num w:numId="38">
    <w:abstractNumId w:val="37"/>
  </w:num>
  <w:num w:numId="39">
    <w:abstractNumId w:val="31"/>
  </w:num>
  <w:num w:numId="40">
    <w:abstractNumId w:val="2"/>
  </w:num>
  <w:num w:numId="41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2E3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B02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AC"/>
    <w:rsid w:val="000213D3"/>
    <w:rsid w:val="0002165D"/>
    <w:rsid w:val="00021715"/>
    <w:rsid w:val="00022087"/>
    <w:rsid w:val="000222F7"/>
    <w:rsid w:val="00022CE8"/>
    <w:rsid w:val="00023CE6"/>
    <w:rsid w:val="00024174"/>
    <w:rsid w:val="00024953"/>
    <w:rsid w:val="00024DB8"/>
    <w:rsid w:val="00024F30"/>
    <w:rsid w:val="00025147"/>
    <w:rsid w:val="0002534C"/>
    <w:rsid w:val="00025392"/>
    <w:rsid w:val="000254E9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9E8"/>
    <w:rsid w:val="00040A82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1E5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1C8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79C"/>
    <w:rsid w:val="00054A85"/>
    <w:rsid w:val="00054E30"/>
    <w:rsid w:val="00054E92"/>
    <w:rsid w:val="0005542F"/>
    <w:rsid w:val="000554F0"/>
    <w:rsid w:val="00055589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1DA9"/>
    <w:rsid w:val="000623B2"/>
    <w:rsid w:val="00062721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A6E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DD3"/>
    <w:rsid w:val="00094E49"/>
    <w:rsid w:val="00094FB4"/>
    <w:rsid w:val="00094FF6"/>
    <w:rsid w:val="00095A5F"/>
    <w:rsid w:val="00095A79"/>
    <w:rsid w:val="00095D48"/>
    <w:rsid w:val="00095E09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245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52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3ED"/>
    <w:rsid w:val="000D5A9D"/>
    <w:rsid w:val="000D5B4A"/>
    <w:rsid w:val="000D5D7D"/>
    <w:rsid w:val="000D60B1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D7E01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F01"/>
    <w:rsid w:val="000F38A1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680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0CE"/>
    <w:rsid w:val="0012500A"/>
    <w:rsid w:val="0012568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6FE2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5844"/>
    <w:rsid w:val="00156307"/>
    <w:rsid w:val="001565AF"/>
    <w:rsid w:val="001573FD"/>
    <w:rsid w:val="001576A2"/>
    <w:rsid w:val="00157C97"/>
    <w:rsid w:val="0016031D"/>
    <w:rsid w:val="00160769"/>
    <w:rsid w:val="00160C44"/>
    <w:rsid w:val="00160DB6"/>
    <w:rsid w:val="001611CD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33F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235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39A"/>
    <w:rsid w:val="00186550"/>
    <w:rsid w:val="0018681D"/>
    <w:rsid w:val="00186A8F"/>
    <w:rsid w:val="00186AFD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6C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4A3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049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483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7A4"/>
    <w:rsid w:val="001F2E68"/>
    <w:rsid w:val="001F2ECD"/>
    <w:rsid w:val="001F30D6"/>
    <w:rsid w:val="001F34F7"/>
    <w:rsid w:val="001F3867"/>
    <w:rsid w:val="001F3D41"/>
    <w:rsid w:val="001F3D49"/>
    <w:rsid w:val="001F3EA5"/>
    <w:rsid w:val="001F4050"/>
    <w:rsid w:val="001F41D4"/>
    <w:rsid w:val="001F442A"/>
    <w:rsid w:val="001F4849"/>
    <w:rsid w:val="001F4B0C"/>
    <w:rsid w:val="001F4E8F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0AF"/>
    <w:rsid w:val="00212214"/>
    <w:rsid w:val="002124BD"/>
    <w:rsid w:val="00212853"/>
    <w:rsid w:val="0021287D"/>
    <w:rsid w:val="00213072"/>
    <w:rsid w:val="0021308B"/>
    <w:rsid w:val="0021327E"/>
    <w:rsid w:val="002134EA"/>
    <w:rsid w:val="002135A8"/>
    <w:rsid w:val="00213751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5FE2"/>
    <w:rsid w:val="002160DB"/>
    <w:rsid w:val="00216313"/>
    <w:rsid w:val="00216362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BA7"/>
    <w:rsid w:val="00223261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4C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704"/>
    <w:rsid w:val="002578B5"/>
    <w:rsid w:val="00257CDC"/>
    <w:rsid w:val="00257D9F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6FF6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43D"/>
    <w:rsid w:val="0028456D"/>
    <w:rsid w:val="002847C8"/>
    <w:rsid w:val="00284E05"/>
    <w:rsid w:val="00284FE0"/>
    <w:rsid w:val="00286420"/>
    <w:rsid w:val="00286617"/>
    <w:rsid w:val="00286671"/>
    <w:rsid w:val="00286E3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29C"/>
    <w:rsid w:val="00292305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A5"/>
    <w:rsid w:val="002A7D0F"/>
    <w:rsid w:val="002A7E5D"/>
    <w:rsid w:val="002B0AA7"/>
    <w:rsid w:val="002B0D3D"/>
    <w:rsid w:val="002B0D8F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4FF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52E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6CC"/>
    <w:rsid w:val="002C2F98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C799A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9D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6E9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F98"/>
    <w:rsid w:val="002F33BD"/>
    <w:rsid w:val="002F37F1"/>
    <w:rsid w:val="002F3B1D"/>
    <w:rsid w:val="002F3F31"/>
    <w:rsid w:val="002F3FD8"/>
    <w:rsid w:val="002F40C9"/>
    <w:rsid w:val="002F438C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8C5"/>
    <w:rsid w:val="00314B8A"/>
    <w:rsid w:val="00314DEF"/>
    <w:rsid w:val="00314FCB"/>
    <w:rsid w:val="00315184"/>
    <w:rsid w:val="00315F66"/>
    <w:rsid w:val="00315F78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E29"/>
    <w:rsid w:val="00351077"/>
    <w:rsid w:val="00351089"/>
    <w:rsid w:val="0035123D"/>
    <w:rsid w:val="0035133E"/>
    <w:rsid w:val="00351732"/>
    <w:rsid w:val="0035173D"/>
    <w:rsid w:val="00351862"/>
    <w:rsid w:val="00351D48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AD"/>
    <w:rsid w:val="00361B11"/>
    <w:rsid w:val="00361BA2"/>
    <w:rsid w:val="00361ED3"/>
    <w:rsid w:val="00361ED4"/>
    <w:rsid w:val="0036264C"/>
    <w:rsid w:val="003627C3"/>
    <w:rsid w:val="00362956"/>
    <w:rsid w:val="00362A1B"/>
    <w:rsid w:val="00362A74"/>
    <w:rsid w:val="00362E50"/>
    <w:rsid w:val="00362F66"/>
    <w:rsid w:val="0036353E"/>
    <w:rsid w:val="003635D0"/>
    <w:rsid w:val="00363C35"/>
    <w:rsid w:val="00364109"/>
    <w:rsid w:val="003642E0"/>
    <w:rsid w:val="0036476B"/>
    <w:rsid w:val="003651FC"/>
    <w:rsid w:val="00365305"/>
    <w:rsid w:val="003657EC"/>
    <w:rsid w:val="00365A7F"/>
    <w:rsid w:val="00365C86"/>
    <w:rsid w:val="00365F41"/>
    <w:rsid w:val="00366066"/>
    <w:rsid w:val="003674C4"/>
    <w:rsid w:val="003679C8"/>
    <w:rsid w:val="00367AE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6DF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D09"/>
    <w:rsid w:val="00395F42"/>
    <w:rsid w:val="003965AE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170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DF1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735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08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252"/>
    <w:rsid w:val="003C2381"/>
    <w:rsid w:val="003C2603"/>
    <w:rsid w:val="003C2712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707"/>
    <w:rsid w:val="003C58B3"/>
    <w:rsid w:val="003C5A26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DB2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BE5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3E1"/>
    <w:rsid w:val="003F06E0"/>
    <w:rsid w:val="003F0723"/>
    <w:rsid w:val="003F0D8D"/>
    <w:rsid w:val="003F0E4C"/>
    <w:rsid w:val="003F137B"/>
    <w:rsid w:val="003F148A"/>
    <w:rsid w:val="003F19EB"/>
    <w:rsid w:val="003F1D12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12C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1AF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1E5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0ED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099"/>
    <w:rsid w:val="00415149"/>
    <w:rsid w:val="0041541C"/>
    <w:rsid w:val="00415BA7"/>
    <w:rsid w:val="00415E3E"/>
    <w:rsid w:val="00415EA0"/>
    <w:rsid w:val="00416065"/>
    <w:rsid w:val="00416132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3ED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52"/>
    <w:rsid w:val="00446E69"/>
    <w:rsid w:val="00447209"/>
    <w:rsid w:val="004474F9"/>
    <w:rsid w:val="00447577"/>
    <w:rsid w:val="00447A93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AF5"/>
    <w:rsid w:val="00455DF9"/>
    <w:rsid w:val="004561B5"/>
    <w:rsid w:val="0045641B"/>
    <w:rsid w:val="00456D39"/>
    <w:rsid w:val="00456FA9"/>
    <w:rsid w:val="00457903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08F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B40"/>
    <w:rsid w:val="00471DC9"/>
    <w:rsid w:val="0047202B"/>
    <w:rsid w:val="00472AC1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CF"/>
    <w:rsid w:val="00474F27"/>
    <w:rsid w:val="0047565E"/>
    <w:rsid w:val="00476542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6FA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57AA"/>
    <w:rsid w:val="004D58E8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FD8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09B"/>
    <w:rsid w:val="004F3823"/>
    <w:rsid w:val="004F38E1"/>
    <w:rsid w:val="004F3FA9"/>
    <w:rsid w:val="004F4044"/>
    <w:rsid w:val="004F43AF"/>
    <w:rsid w:val="004F4561"/>
    <w:rsid w:val="004F488B"/>
    <w:rsid w:val="004F4BDF"/>
    <w:rsid w:val="004F520B"/>
    <w:rsid w:val="004F5258"/>
    <w:rsid w:val="004F53F4"/>
    <w:rsid w:val="004F5648"/>
    <w:rsid w:val="004F57E2"/>
    <w:rsid w:val="004F5DA5"/>
    <w:rsid w:val="004F5E2B"/>
    <w:rsid w:val="004F63BB"/>
    <w:rsid w:val="004F6AA3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5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65B"/>
    <w:rsid w:val="005258E6"/>
    <w:rsid w:val="0052591D"/>
    <w:rsid w:val="00525CEA"/>
    <w:rsid w:val="00526091"/>
    <w:rsid w:val="00526872"/>
    <w:rsid w:val="00526C08"/>
    <w:rsid w:val="00527A78"/>
    <w:rsid w:val="00530061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32F4"/>
    <w:rsid w:val="0054332B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2015"/>
    <w:rsid w:val="00562729"/>
    <w:rsid w:val="00562944"/>
    <w:rsid w:val="005630CE"/>
    <w:rsid w:val="005632E0"/>
    <w:rsid w:val="005635DC"/>
    <w:rsid w:val="005638F4"/>
    <w:rsid w:val="00563AE9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4508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6CA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BAA"/>
    <w:rsid w:val="005A0CB7"/>
    <w:rsid w:val="005A0D92"/>
    <w:rsid w:val="005A1437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5F0F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3FD"/>
    <w:rsid w:val="005D066F"/>
    <w:rsid w:val="005D0EF8"/>
    <w:rsid w:val="005D0F71"/>
    <w:rsid w:val="005D0FAD"/>
    <w:rsid w:val="005D1050"/>
    <w:rsid w:val="005D1409"/>
    <w:rsid w:val="005D1566"/>
    <w:rsid w:val="005D1A55"/>
    <w:rsid w:val="005D2623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2F30"/>
    <w:rsid w:val="005E3154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85"/>
    <w:rsid w:val="00600698"/>
    <w:rsid w:val="00601015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00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5B"/>
    <w:rsid w:val="00653284"/>
    <w:rsid w:val="00653568"/>
    <w:rsid w:val="00653AA4"/>
    <w:rsid w:val="00653E32"/>
    <w:rsid w:val="006542BF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677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25C"/>
    <w:rsid w:val="00664424"/>
    <w:rsid w:val="00664481"/>
    <w:rsid w:val="006648B5"/>
    <w:rsid w:val="00664DC9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88F"/>
    <w:rsid w:val="00671C38"/>
    <w:rsid w:val="0067258A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A9"/>
    <w:rsid w:val="006836CC"/>
    <w:rsid w:val="00683869"/>
    <w:rsid w:val="00683E40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6A84"/>
    <w:rsid w:val="00697359"/>
    <w:rsid w:val="00697A3A"/>
    <w:rsid w:val="006A0094"/>
    <w:rsid w:val="006A00FB"/>
    <w:rsid w:val="006A0451"/>
    <w:rsid w:val="006A0563"/>
    <w:rsid w:val="006A14CC"/>
    <w:rsid w:val="006A1815"/>
    <w:rsid w:val="006A1B0E"/>
    <w:rsid w:val="006A1B37"/>
    <w:rsid w:val="006A2695"/>
    <w:rsid w:val="006A270E"/>
    <w:rsid w:val="006A27E1"/>
    <w:rsid w:val="006A2804"/>
    <w:rsid w:val="006A280B"/>
    <w:rsid w:val="006A28FD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6421"/>
    <w:rsid w:val="006C67CB"/>
    <w:rsid w:val="006C7218"/>
    <w:rsid w:val="006C7650"/>
    <w:rsid w:val="006C7CE9"/>
    <w:rsid w:val="006D0297"/>
    <w:rsid w:val="006D03D2"/>
    <w:rsid w:val="006D03D7"/>
    <w:rsid w:val="006D058F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1EEA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11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3E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93"/>
    <w:rsid w:val="00701C8E"/>
    <w:rsid w:val="0070243B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77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432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5962"/>
    <w:rsid w:val="00726220"/>
    <w:rsid w:val="007265B0"/>
    <w:rsid w:val="00726A5E"/>
    <w:rsid w:val="007272AD"/>
    <w:rsid w:val="007277E8"/>
    <w:rsid w:val="00727932"/>
    <w:rsid w:val="00727C3E"/>
    <w:rsid w:val="00727E2E"/>
    <w:rsid w:val="00730207"/>
    <w:rsid w:val="00730280"/>
    <w:rsid w:val="007302C2"/>
    <w:rsid w:val="007308F3"/>
    <w:rsid w:val="00730B4D"/>
    <w:rsid w:val="00730C99"/>
    <w:rsid w:val="00731227"/>
    <w:rsid w:val="0073162B"/>
    <w:rsid w:val="007318F5"/>
    <w:rsid w:val="00731C35"/>
    <w:rsid w:val="00731DBF"/>
    <w:rsid w:val="00732268"/>
    <w:rsid w:val="007326CC"/>
    <w:rsid w:val="00732DE0"/>
    <w:rsid w:val="00732E9F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4F19"/>
    <w:rsid w:val="00765051"/>
    <w:rsid w:val="00765145"/>
    <w:rsid w:val="00765D71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2A0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58A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20B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01C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09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B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D7FBE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486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DFF"/>
    <w:rsid w:val="007F1107"/>
    <w:rsid w:val="007F135A"/>
    <w:rsid w:val="007F1A72"/>
    <w:rsid w:val="007F1C60"/>
    <w:rsid w:val="007F23B0"/>
    <w:rsid w:val="007F2BA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341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8BB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FD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47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20B"/>
    <w:rsid w:val="00833396"/>
    <w:rsid w:val="008334F5"/>
    <w:rsid w:val="008336B4"/>
    <w:rsid w:val="00833B54"/>
    <w:rsid w:val="00833E5C"/>
    <w:rsid w:val="00834312"/>
    <w:rsid w:val="00834359"/>
    <w:rsid w:val="00834556"/>
    <w:rsid w:val="00834592"/>
    <w:rsid w:val="00834610"/>
    <w:rsid w:val="00834911"/>
    <w:rsid w:val="008349E8"/>
    <w:rsid w:val="00834C2B"/>
    <w:rsid w:val="00835007"/>
    <w:rsid w:val="008353B1"/>
    <w:rsid w:val="00835865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1D"/>
    <w:rsid w:val="00847471"/>
    <w:rsid w:val="008474C7"/>
    <w:rsid w:val="0084770C"/>
    <w:rsid w:val="00847836"/>
    <w:rsid w:val="008478E2"/>
    <w:rsid w:val="00847BDF"/>
    <w:rsid w:val="00847EA7"/>
    <w:rsid w:val="00847FFB"/>
    <w:rsid w:val="008501C9"/>
    <w:rsid w:val="00850982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12"/>
    <w:rsid w:val="00855851"/>
    <w:rsid w:val="008559AE"/>
    <w:rsid w:val="00855BEB"/>
    <w:rsid w:val="0085609F"/>
    <w:rsid w:val="0085638B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67A77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4363"/>
    <w:rsid w:val="008743F5"/>
    <w:rsid w:val="00874729"/>
    <w:rsid w:val="00874CB4"/>
    <w:rsid w:val="00875013"/>
    <w:rsid w:val="008753BF"/>
    <w:rsid w:val="00875FA5"/>
    <w:rsid w:val="0087647B"/>
    <w:rsid w:val="0087672C"/>
    <w:rsid w:val="00876984"/>
    <w:rsid w:val="00876B75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6D1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4FA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17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98B"/>
    <w:rsid w:val="008B5DFE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C1A"/>
    <w:rsid w:val="008E3E74"/>
    <w:rsid w:val="008E418A"/>
    <w:rsid w:val="008E432F"/>
    <w:rsid w:val="008E4361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5D5"/>
    <w:rsid w:val="008F26C0"/>
    <w:rsid w:val="008F2DC8"/>
    <w:rsid w:val="008F3AB7"/>
    <w:rsid w:val="008F3B02"/>
    <w:rsid w:val="008F3F48"/>
    <w:rsid w:val="008F4241"/>
    <w:rsid w:val="008F48E0"/>
    <w:rsid w:val="008F5C69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685"/>
    <w:rsid w:val="009059F4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BE9"/>
    <w:rsid w:val="00930C1E"/>
    <w:rsid w:val="00930EB7"/>
    <w:rsid w:val="00930F5B"/>
    <w:rsid w:val="00931015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E4"/>
    <w:rsid w:val="009353C3"/>
    <w:rsid w:val="009353D1"/>
    <w:rsid w:val="009358CF"/>
    <w:rsid w:val="00935BFF"/>
    <w:rsid w:val="00935C54"/>
    <w:rsid w:val="00935C7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172A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476"/>
    <w:rsid w:val="009675C2"/>
    <w:rsid w:val="00967B7B"/>
    <w:rsid w:val="00967D7E"/>
    <w:rsid w:val="00970286"/>
    <w:rsid w:val="0097031E"/>
    <w:rsid w:val="009703FF"/>
    <w:rsid w:val="009704F5"/>
    <w:rsid w:val="0097058F"/>
    <w:rsid w:val="00970BB9"/>
    <w:rsid w:val="009716F7"/>
    <w:rsid w:val="009717A4"/>
    <w:rsid w:val="00971A94"/>
    <w:rsid w:val="00971DE4"/>
    <w:rsid w:val="0097260E"/>
    <w:rsid w:val="00972995"/>
    <w:rsid w:val="00972B3E"/>
    <w:rsid w:val="00972B5A"/>
    <w:rsid w:val="00972B63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8D6"/>
    <w:rsid w:val="0099096A"/>
    <w:rsid w:val="00990B53"/>
    <w:rsid w:val="00990DC0"/>
    <w:rsid w:val="00990F85"/>
    <w:rsid w:val="009915DD"/>
    <w:rsid w:val="009917DC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5C81"/>
    <w:rsid w:val="009B6341"/>
    <w:rsid w:val="009B65F6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1A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2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B4C"/>
    <w:rsid w:val="009D3CB8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A3D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50D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885"/>
    <w:rsid w:val="00A41C29"/>
    <w:rsid w:val="00A42271"/>
    <w:rsid w:val="00A4230F"/>
    <w:rsid w:val="00A42948"/>
    <w:rsid w:val="00A4299A"/>
    <w:rsid w:val="00A42A87"/>
    <w:rsid w:val="00A42D1F"/>
    <w:rsid w:val="00A42E86"/>
    <w:rsid w:val="00A42FB8"/>
    <w:rsid w:val="00A43A1F"/>
    <w:rsid w:val="00A43ADA"/>
    <w:rsid w:val="00A43D6B"/>
    <w:rsid w:val="00A43E9E"/>
    <w:rsid w:val="00A43F7E"/>
    <w:rsid w:val="00A44536"/>
    <w:rsid w:val="00A44AA2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3ED"/>
    <w:rsid w:val="00A545FC"/>
    <w:rsid w:val="00A5477D"/>
    <w:rsid w:val="00A54914"/>
    <w:rsid w:val="00A54D3B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52DB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377"/>
    <w:rsid w:val="00A87748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859"/>
    <w:rsid w:val="00A96E82"/>
    <w:rsid w:val="00A96F53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8A"/>
    <w:rsid w:val="00AA213A"/>
    <w:rsid w:val="00AA24DD"/>
    <w:rsid w:val="00AA284E"/>
    <w:rsid w:val="00AA2ABA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4572"/>
    <w:rsid w:val="00AC5038"/>
    <w:rsid w:val="00AC54F3"/>
    <w:rsid w:val="00AC5673"/>
    <w:rsid w:val="00AC5AEE"/>
    <w:rsid w:val="00AC5BB1"/>
    <w:rsid w:val="00AC5BF5"/>
    <w:rsid w:val="00AC63C5"/>
    <w:rsid w:val="00AC645C"/>
    <w:rsid w:val="00AC6A29"/>
    <w:rsid w:val="00AC6B07"/>
    <w:rsid w:val="00AC6CF3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CD"/>
    <w:rsid w:val="00AD403F"/>
    <w:rsid w:val="00AD40E3"/>
    <w:rsid w:val="00AD47A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6A7"/>
    <w:rsid w:val="00AD7967"/>
    <w:rsid w:val="00AE0322"/>
    <w:rsid w:val="00AE0428"/>
    <w:rsid w:val="00AE08DF"/>
    <w:rsid w:val="00AE091B"/>
    <w:rsid w:val="00AE0BB8"/>
    <w:rsid w:val="00AE0D30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7D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126"/>
    <w:rsid w:val="00B013FB"/>
    <w:rsid w:val="00B01476"/>
    <w:rsid w:val="00B01506"/>
    <w:rsid w:val="00B016FF"/>
    <w:rsid w:val="00B02437"/>
    <w:rsid w:val="00B02705"/>
    <w:rsid w:val="00B027FC"/>
    <w:rsid w:val="00B03894"/>
    <w:rsid w:val="00B03A0E"/>
    <w:rsid w:val="00B03D8A"/>
    <w:rsid w:val="00B03DB1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2F4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6BC9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4FF1"/>
    <w:rsid w:val="00B350D6"/>
    <w:rsid w:val="00B35578"/>
    <w:rsid w:val="00B35665"/>
    <w:rsid w:val="00B36387"/>
    <w:rsid w:val="00B36414"/>
    <w:rsid w:val="00B36666"/>
    <w:rsid w:val="00B36AD2"/>
    <w:rsid w:val="00B37575"/>
    <w:rsid w:val="00B375A6"/>
    <w:rsid w:val="00B376B4"/>
    <w:rsid w:val="00B379E2"/>
    <w:rsid w:val="00B40280"/>
    <w:rsid w:val="00B402D7"/>
    <w:rsid w:val="00B408AE"/>
    <w:rsid w:val="00B40B4F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57B"/>
    <w:rsid w:val="00B47636"/>
    <w:rsid w:val="00B477F8"/>
    <w:rsid w:val="00B478CB"/>
    <w:rsid w:val="00B479C1"/>
    <w:rsid w:val="00B47C6F"/>
    <w:rsid w:val="00B50225"/>
    <w:rsid w:val="00B505C1"/>
    <w:rsid w:val="00B50917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730"/>
    <w:rsid w:val="00B62817"/>
    <w:rsid w:val="00B62A65"/>
    <w:rsid w:val="00B6339F"/>
    <w:rsid w:val="00B634AD"/>
    <w:rsid w:val="00B635D5"/>
    <w:rsid w:val="00B63928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67ED5"/>
    <w:rsid w:val="00B70329"/>
    <w:rsid w:val="00B7047E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196"/>
    <w:rsid w:val="00B80392"/>
    <w:rsid w:val="00B8058C"/>
    <w:rsid w:val="00B8071F"/>
    <w:rsid w:val="00B81239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A2C"/>
    <w:rsid w:val="00B83736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4AB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93B"/>
    <w:rsid w:val="00B91A7E"/>
    <w:rsid w:val="00B91D52"/>
    <w:rsid w:val="00B92342"/>
    <w:rsid w:val="00B924E8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18BB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470"/>
    <w:rsid w:val="00BB0AEE"/>
    <w:rsid w:val="00BB0F4F"/>
    <w:rsid w:val="00BB10A9"/>
    <w:rsid w:val="00BB2059"/>
    <w:rsid w:val="00BB293C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14B"/>
    <w:rsid w:val="00BC1453"/>
    <w:rsid w:val="00BC1C19"/>
    <w:rsid w:val="00BC1D0B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9A9"/>
    <w:rsid w:val="00BC3B4B"/>
    <w:rsid w:val="00BC3D41"/>
    <w:rsid w:val="00BC3F40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D46"/>
    <w:rsid w:val="00BD43E0"/>
    <w:rsid w:val="00BD4936"/>
    <w:rsid w:val="00BD4A82"/>
    <w:rsid w:val="00BD4AD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22F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D28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7E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AC7"/>
    <w:rsid w:val="00C16B4D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E3A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52"/>
    <w:rsid w:val="00C419F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61D"/>
    <w:rsid w:val="00C70CAC"/>
    <w:rsid w:val="00C70DC7"/>
    <w:rsid w:val="00C716A9"/>
    <w:rsid w:val="00C71711"/>
    <w:rsid w:val="00C717C8"/>
    <w:rsid w:val="00C71901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C8A"/>
    <w:rsid w:val="00C74D8A"/>
    <w:rsid w:val="00C74F80"/>
    <w:rsid w:val="00C75A4F"/>
    <w:rsid w:val="00C75A62"/>
    <w:rsid w:val="00C75B95"/>
    <w:rsid w:val="00C75D6A"/>
    <w:rsid w:val="00C75D7A"/>
    <w:rsid w:val="00C75F64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68D"/>
    <w:rsid w:val="00C827F6"/>
    <w:rsid w:val="00C827FD"/>
    <w:rsid w:val="00C8291B"/>
    <w:rsid w:val="00C829AB"/>
    <w:rsid w:val="00C82FF1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45C"/>
    <w:rsid w:val="00C856F1"/>
    <w:rsid w:val="00C85791"/>
    <w:rsid w:val="00C85A09"/>
    <w:rsid w:val="00C86579"/>
    <w:rsid w:val="00C86741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7209"/>
    <w:rsid w:val="00CA74BA"/>
    <w:rsid w:val="00CA75E7"/>
    <w:rsid w:val="00CA79BB"/>
    <w:rsid w:val="00CA7AE4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2AF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1E07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AD"/>
    <w:rsid w:val="00CF25EC"/>
    <w:rsid w:val="00CF2694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5B14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A9"/>
    <w:rsid w:val="00D11BE7"/>
    <w:rsid w:val="00D120B1"/>
    <w:rsid w:val="00D120EA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DB5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CD5"/>
    <w:rsid w:val="00D377C3"/>
    <w:rsid w:val="00D37B17"/>
    <w:rsid w:val="00D4015D"/>
    <w:rsid w:val="00D402D1"/>
    <w:rsid w:val="00D40381"/>
    <w:rsid w:val="00D403BF"/>
    <w:rsid w:val="00D4063E"/>
    <w:rsid w:val="00D406AD"/>
    <w:rsid w:val="00D4181A"/>
    <w:rsid w:val="00D41E75"/>
    <w:rsid w:val="00D4248B"/>
    <w:rsid w:val="00D4278A"/>
    <w:rsid w:val="00D42C9B"/>
    <w:rsid w:val="00D4318E"/>
    <w:rsid w:val="00D43654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789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6033"/>
    <w:rsid w:val="00D564CA"/>
    <w:rsid w:val="00D56580"/>
    <w:rsid w:val="00D567CD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C65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285"/>
    <w:rsid w:val="00D66820"/>
    <w:rsid w:val="00D67307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AA2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D57"/>
    <w:rsid w:val="00D85060"/>
    <w:rsid w:val="00D851AB"/>
    <w:rsid w:val="00D85514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62E"/>
    <w:rsid w:val="00DB2BFB"/>
    <w:rsid w:val="00DB3070"/>
    <w:rsid w:val="00DB3258"/>
    <w:rsid w:val="00DB3839"/>
    <w:rsid w:val="00DB3FD7"/>
    <w:rsid w:val="00DB40B7"/>
    <w:rsid w:val="00DB4439"/>
    <w:rsid w:val="00DB4495"/>
    <w:rsid w:val="00DB49B6"/>
    <w:rsid w:val="00DB4DB5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3E6"/>
    <w:rsid w:val="00DD0527"/>
    <w:rsid w:val="00DD0572"/>
    <w:rsid w:val="00DD06C4"/>
    <w:rsid w:val="00DD08D1"/>
    <w:rsid w:val="00DD0B98"/>
    <w:rsid w:val="00DD0DC4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DAB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29E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AA4"/>
    <w:rsid w:val="00E13DCE"/>
    <w:rsid w:val="00E13E91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674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27C46"/>
    <w:rsid w:val="00E304B2"/>
    <w:rsid w:val="00E3055E"/>
    <w:rsid w:val="00E30B09"/>
    <w:rsid w:val="00E30CD3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7CB"/>
    <w:rsid w:val="00E33B70"/>
    <w:rsid w:val="00E344A2"/>
    <w:rsid w:val="00E34800"/>
    <w:rsid w:val="00E34D91"/>
    <w:rsid w:val="00E34FB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797"/>
    <w:rsid w:val="00E409C0"/>
    <w:rsid w:val="00E40CF7"/>
    <w:rsid w:val="00E412E4"/>
    <w:rsid w:val="00E4139E"/>
    <w:rsid w:val="00E4158C"/>
    <w:rsid w:val="00E4169B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6F30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2C3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36B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184"/>
    <w:rsid w:val="00E71376"/>
    <w:rsid w:val="00E71806"/>
    <w:rsid w:val="00E71D1C"/>
    <w:rsid w:val="00E71D5A"/>
    <w:rsid w:val="00E72180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199"/>
    <w:rsid w:val="00E81353"/>
    <w:rsid w:val="00E81431"/>
    <w:rsid w:val="00E81838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D91"/>
    <w:rsid w:val="00E8446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C35"/>
    <w:rsid w:val="00E86D87"/>
    <w:rsid w:val="00E8725D"/>
    <w:rsid w:val="00E872DD"/>
    <w:rsid w:val="00E87586"/>
    <w:rsid w:val="00E87797"/>
    <w:rsid w:val="00E87880"/>
    <w:rsid w:val="00E87A45"/>
    <w:rsid w:val="00E87A6C"/>
    <w:rsid w:val="00E87F86"/>
    <w:rsid w:val="00E87FDC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D8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A3A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729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5CB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6D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57D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64B0"/>
    <w:rsid w:val="00F2662B"/>
    <w:rsid w:val="00F26B7C"/>
    <w:rsid w:val="00F270E7"/>
    <w:rsid w:val="00F27175"/>
    <w:rsid w:val="00F27207"/>
    <w:rsid w:val="00F2798C"/>
    <w:rsid w:val="00F27BDB"/>
    <w:rsid w:val="00F27FF2"/>
    <w:rsid w:val="00F30ACB"/>
    <w:rsid w:val="00F312CE"/>
    <w:rsid w:val="00F32038"/>
    <w:rsid w:val="00F32040"/>
    <w:rsid w:val="00F3235E"/>
    <w:rsid w:val="00F324A8"/>
    <w:rsid w:val="00F324DA"/>
    <w:rsid w:val="00F32632"/>
    <w:rsid w:val="00F3281C"/>
    <w:rsid w:val="00F32DB2"/>
    <w:rsid w:val="00F33E57"/>
    <w:rsid w:val="00F3446A"/>
    <w:rsid w:val="00F34619"/>
    <w:rsid w:val="00F3462F"/>
    <w:rsid w:val="00F352B0"/>
    <w:rsid w:val="00F354CF"/>
    <w:rsid w:val="00F3560E"/>
    <w:rsid w:val="00F3587E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5FE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ED5"/>
    <w:rsid w:val="00F6061F"/>
    <w:rsid w:val="00F60634"/>
    <w:rsid w:val="00F607DF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A1E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3FA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87E9C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A62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7747"/>
    <w:rsid w:val="00FA7A05"/>
    <w:rsid w:val="00FA7CAE"/>
    <w:rsid w:val="00FA7F08"/>
    <w:rsid w:val="00FA7F9D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68F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5182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9E"/>
    <w:rsid w:val="00FC7B7E"/>
    <w:rsid w:val="00FC7BEC"/>
    <w:rsid w:val="00FD0300"/>
    <w:rsid w:val="00FD054D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F54"/>
    <w:rsid w:val="00FF42C3"/>
    <w:rsid w:val="00FF445B"/>
    <w:rsid w:val="00FF4BC1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3F860-D8B2-4E8C-A119-D2DF62294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24</Pages>
  <Words>4872</Words>
  <Characters>21250</Characters>
  <Application>Microsoft Office Word</Application>
  <DocSecurity>0</DocSecurity>
  <Lines>177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3</cp:revision>
  <cp:lastPrinted>2022-05-11T03:26:00Z</cp:lastPrinted>
  <dcterms:created xsi:type="dcterms:W3CDTF">2022-05-12T08:14:00Z</dcterms:created>
  <dcterms:modified xsi:type="dcterms:W3CDTF">2022-05-12T09:56:00Z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