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2004D6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bookmarkStart w:id="0" w:name="_GoBack"/>
      <w:bookmarkEnd w:id="0"/>
      <w:r w:rsidRPr="002004D6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2004D6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2004D6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2004D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2004D6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4501BD50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6E32282A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26F7B085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45E5FBF" w14:textId="7898F566" w:rsidR="00EA193F" w:rsidRPr="002004D6" w:rsidRDefault="00BE6589" w:rsidP="00B2231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28F6E00B" w14:textId="77777777" w:rsidR="00B27B3B" w:rsidRPr="002004D6" w:rsidRDefault="00B27B3B" w:rsidP="00B27B3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1F0B458A" w14:textId="77777777" w:rsidR="00B27B3B" w:rsidRPr="002004D6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2004D6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="Angsana New" w:hAnsi="Angsana New"/>
          <w:sz w:val="30"/>
          <w:szCs w:val="30"/>
          <w:cs/>
        </w:rPr>
        <w:br w:type="page"/>
      </w:r>
      <w:r w:rsidR="00BE6589" w:rsidRPr="002004D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2004D6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45FF21ED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43C0C" w:rsidRPr="002004D6">
        <w:rPr>
          <w:rFonts w:asciiTheme="majorBidi" w:hAnsiTheme="majorBidi" w:cstheme="majorBidi"/>
          <w:sz w:val="30"/>
          <w:szCs w:val="30"/>
        </w:rPr>
        <w:t>12</w:t>
      </w:r>
      <w:r w:rsidR="005065F7" w:rsidRPr="002004D6">
        <w:rPr>
          <w:rFonts w:asciiTheme="majorBidi" w:hAnsiTheme="majorBidi" w:cstheme="majorBidi"/>
          <w:sz w:val="30"/>
          <w:szCs w:val="30"/>
        </w:rPr>
        <w:t xml:space="preserve"> </w:t>
      </w:r>
      <w:r w:rsidR="005065F7" w:rsidRPr="002004D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5065F7" w:rsidRPr="002004D6">
        <w:rPr>
          <w:rFonts w:asciiTheme="majorBidi" w:hAnsiTheme="majorBidi" w:cstheme="majorBidi"/>
          <w:sz w:val="30"/>
          <w:szCs w:val="30"/>
        </w:rPr>
        <w:t xml:space="preserve"> 2565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</w:p>
    <w:p w14:paraId="00C86B67" w14:textId="125B8FD2" w:rsidR="001C41B1" w:rsidRPr="002004D6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2004D6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2004D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2004D6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49D04A04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004D6">
        <w:rPr>
          <w:rFonts w:ascii="Angsana New" w:hAnsi="Angsana New"/>
          <w:sz w:val="28"/>
          <w:szCs w:val="28"/>
        </w:rPr>
        <w:t xml:space="preserve">34 </w:t>
      </w:r>
      <w:r w:rsidRPr="002004D6">
        <w:rPr>
          <w:rFonts w:ascii="Angsana New" w:hAnsi="Angsana New"/>
          <w:sz w:val="28"/>
          <w:szCs w:val="28"/>
          <w:cs/>
        </w:rPr>
        <w:t>เรื่อง</w:t>
      </w:r>
      <w:r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004D6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2004D6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2004D6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004D6">
        <w:rPr>
          <w:rFonts w:ascii="Angsana New" w:hAnsi="Angsana New"/>
          <w:sz w:val="28"/>
          <w:szCs w:val="28"/>
        </w:rPr>
        <w:t xml:space="preserve"> </w:t>
      </w:r>
      <w:r w:rsidR="00CB06E1" w:rsidRPr="002004D6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B06E1" w:rsidRPr="002004D6">
        <w:rPr>
          <w:rFonts w:ascii="Angsana New" w:hAnsi="Angsana New"/>
          <w:sz w:val="28"/>
          <w:szCs w:val="28"/>
        </w:rPr>
        <w:br/>
      </w:r>
      <w:r w:rsidR="00CB06E1" w:rsidRPr="002004D6">
        <w:rPr>
          <w:rFonts w:ascii="Angsana New" w:hAnsi="Angsana New" w:hint="cs"/>
          <w:sz w:val="28"/>
          <w:szCs w:val="28"/>
        </w:rPr>
        <w:t xml:space="preserve">31 </w:t>
      </w:r>
      <w:r w:rsidR="00CB06E1" w:rsidRPr="002004D6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2004D6">
        <w:rPr>
          <w:rFonts w:ascii="Angsana New" w:hAnsi="Angsana New" w:hint="cs"/>
          <w:sz w:val="28"/>
          <w:szCs w:val="28"/>
        </w:rPr>
        <w:t xml:space="preserve"> 256</w:t>
      </w:r>
      <w:r w:rsidR="004F312E" w:rsidRPr="002004D6">
        <w:rPr>
          <w:rFonts w:ascii="Angsana New" w:hAnsi="Angsana New"/>
          <w:sz w:val="28"/>
          <w:szCs w:val="28"/>
        </w:rPr>
        <w:t>4</w:t>
      </w:r>
      <w:r w:rsidR="00CB06E1" w:rsidRPr="002004D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2004D6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2004D6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4D90B0BE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sz w:val="28"/>
          <w:szCs w:val="28"/>
          <w:cs/>
        </w:rPr>
        <w:t>การบัญชีขอ</w:t>
      </w:r>
      <w:r w:rsidRPr="002004D6">
        <w:rPr>
          <w:rFonts w:ascii="Angsana New" w:hAnsi="Angsana New" w:hint="cs"/>
          <w:sz w:val="28"/>
          <w:szCs w:val="28"/>
          <w:cs/>
        </w:rPr>
        <w:t>ง</w:t>
      </w:r>
      <w:r w:rsidRPr="002004D6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004D6">
        <w:rPr>
          <w:rFonts w:ascii="Angsana New" w:hAnsi="Angsana New" w:hint="cs"/>
          <w:sz w:val="28"/>
          <w:szCs w:val="28"/>
          <w:cs/>
        </w:rPr>
        <w:t>ไว้</w:t>
      </w:r>
      <w:r w:rsidRPr="002004D6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2004D6">
        <w:rPr>
          <w:rFonts w:ascii="Angsana New" w:hAnsi="Angsana New"/>
          <w:sz w:val="28"/>
          <w:szCs w:val="28"/>
        </w:rPr>
        <w:t xml:space="preserve">31 </w:t>
      </w:r>
      <w:r w:rsidRPr="002004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004D6">
        <w:rPr>
          <w:rFonts w:ascii="Angsana New" w:hAnsi="Angsana New"/>
          <w:sz w:val="28"/>
          <w:szCs w:val="28"/>
        </w:rPr>
        <w:t>256</w:t>
      </w:r>
      <w:r w:rsidR="004F312E" w:rsidRPr="002004D6">
        <w:rPr>
          <w:rFonts w:ascii="Angsana New" w:hAnsi="Angsana New"/>
          <w:sz w:val="28"/>
          <w:szCs w:val="28"/>
        </w:rPr>
        <w:t>4</w:t>
      </w:r>
    </w:p>
    <w:p w14:paraId="1EC1B80A" w14:textId="77777777" w:rsidR="00F17CEC" w:rsidRPr="002004D6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2004D6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2004D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2004D6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664EAD6" w14:textId="65C5B274" w:rsidR="004F312E" w:rsidRPr="009F291A" w:rsidRDefault="00EA7A27" w:rsidP="009F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9F291A">
        <w:rPr>
          <w:rFonts w:ascii="Angsana New" w:hAnsi="Angsana New" w:hint="cs"/>
          <w:sz w:val="28"/>
          <w:szCs w:val="28"/>
          <w:cs/>
        </w:rPr>
        <w:t>รายการ</w:t>
      </w:r>
      <w:r w:rsidR="009F291A" w:rsidRPr="009F291A">
        <w:rPr>
          <w:rFonts w:ascii="Angsana New" w:hAnsi="Angsana New" w:hint="cs"/>
          <w:sz w:val="28"/>
          <w:szCs w:val="28"/>
          <w:cs/>
        </w:rPr>
        <w:t>ที่สำคัญกับบุคคลหรือกิจการที่เกี่ยวข้องกันสำหรับงวด</w:t>
      </w:r>
      <w:r w:rsidR="009F291A">
        <w:rPr>
          <w:rFonts w:ascii="Angsana New" w:hAnsi="Angsana New" w:hint="cs"/>
          <w:sz w:val="28"/>
          <w:szCs w:val="28"/>
          <w:cs/>
        </w:rPr>
        <w:t>สาม</w:t>
      </w:r>
      <w:r w:rsidR="009F291A" w:rsidRPr="009F291A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9F291A" w:rsidRPr="009F291A">
        <w:rPr>
          <w:rFonts w:ascii="Angsana New" w:hAnsi="Angsana New"/>
          <w:sz w:val="28"/>
          <w:szCs w:val="28"/>
        </w:rPr>
        <w:t xml:space="preserve">31 </w:t>
      </w:r>
      <w:r w:rsidR="009F291A" w:rsidRPr="009F291A">
        <w:rPr>
          <w:rFonts w:ascii="Angsana New" w:hAnsi="Angsana New" w:hint="cs"/>
          <w:sz w:val="28"/>
          <w:szCs w:val="28"/>
          <w:cs/>
        </w:rPr>
        <w:t>มีนาคม มีดังนี้</w:t>
      </w:r>
    </w:p>
    <w:p w14:paraId="12A8154A" w14:textId="77777777" w:rsidR="009F291A" w:rsidRPr="002004D6" w:rsidRDefault="009F291A" w:rsidP="009F291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4F312E" w:rsidRPr="002004D6" w14:paraId="2F39CFA4" w14:textId="77777777" w:rsidTr="00AE7E35">
        <w:trPr>
          <w:trHeight w:hRule="exact" w:val="374"/>
          <w:tblHeader/>
        </w:trPr>
        <w:tc>
          <w:tcPr>
            <w:tcW w:w="4230" w:type="dxa"/>
          </w:tcPr>
          <w:p w14:paraId="2891FFB7" w14:textId="07CBB612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40BDF82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8A3167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0E961895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12E" w:rsidRPr="002004D6" w14:paraId="73BAD92B" w14:textId="77777777" w:rsidTr="00AE7E35">
        <w:trPr>
          <w:trHeight w:hRule="exact" w:val="374"/>
          <w:tblHeader/>
        </w:trPr>
        <w:tc>
          <w:tcPr>
            <w:tcW w:w="4230" w:type="dxa"/>
          </w:tcPr>
          <w:p w14:paraId="57DF934E" w14:textId="554564EA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722F12D" w14:textId="41A113C6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528B1D05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DE52235" w14:textId="6883571E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A5E197B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7044F70" w14:textId="7416DD5D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B6847AA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9225A5" w14:textId="5A0B7C44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F312E" w:rsidRPr="002004D6" w14:paraId="05EA3D80" w14:textId="77777777" w:rsidTr="00AE7E35">
        <w:trPr>
          <w:trHeight w:hRule="exact" w:val="374"/>
          <w:tblHeader/>
        </w:trPr>
        <w:tc>
          <w:tcPr>
            <w:tcW w:w="4230" w:type="dxa"/>
          </w:tcPr>
          <w:p w14:paraId="622A4998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0B56398B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312E" w:rsidRPr="002004D6" w14:paraId="7A22746E" w14:textId="77777777" w:rsidTr="00AE7E35">
        <w:trPr>
          <w:trHeight w:hRule="exact" w:val="374"/>
          <w:tblHeader/>
        </w:trPr>
        <w:tc>
          <w:tcPr>
            <w:tcW w:w="4230" w:type="dxa"/>
          </w:tcPr>
          <w:p w14:paraId="06460D3A" w14:textId="77777777" w:rsidR="004F312E" w:rsidRPr="002004D6" w:rsidRDefault="004F312E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876269D" w14:textId="77777777" w:rsidR="004F312E" w:rsidRPr="002004D6" w:rsidRDefault="004F312E" w:rsidP="00AE7E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7B425E1" w14:textId="77777777" w:rsidR="004F312E" w:rsidRPr="002004D6" w:rsidRDefault="004F312E" w:rsidP="00AE7E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1E2891" w14:textId="77777777" w:rsidR="004F312E" w:rsidRPr="002004D6" w:rsidRDefault="004F312E" w:rsidP="00AE7E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071806" w14:textId="77777777" w:rsidR="004F312E" w:rsidRPr="002004D6" w:rsidRDefault="004F312E" w:rsidP="00AE7E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314D63" w14:textId="77777777" w:rsidR="004F312E" w:rsidRPr="002004D6" w:rsidRDefault="004F312E" w:rsidP="00AE7E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729313" w14:textId="77777777" w:rsidR="004F312E" w:rsidRPr="002004D6" w:rsidRDefault="004F312E" w:rsidP="00AE7E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4812983" w14:textId="77777777" w:rsidR="004F312E" w:rsidRPr="002004D6" w:rsidRDefault="004F312E" w:rsidP="00AE7E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12E" w:rsidRPr="002004D6" w14:paraId="60B0AA3E" w14:textId="77777777" w:rsidTr="00AE7E35">
        <w:trPr>
          <w:trHeight w:hRule="exact" w:val="374"/>
        </w:trPr>
        <w:tc>
          <w:tcPr>
            <w:tcW w:w="4230" w:type="dxa"/>
          </w:tcPr>
          <w:p w14:paraId="16D9AB1B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3785EA20" w14:textId="3B6FF593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77393C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F853E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B81B1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F31399" w14:textId="75F953FB" w:rsidR="004F312E" w:rsidRPr="002004D6" w:rsidRDefault="00203BDA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74,00</w:t>
            </w:r>
            <w:r w:rsidR="004E5300"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143A5C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B3CA5C7" w14:textId="10DFC616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50,611</w:t>
            </w:r>
          </w:p>
        </w:tc>
      </w:tr>
      <w:tr w:rsidR="004F312E" w:rsidRPr="002004D6" w14:paraId="43554DCE" w14:textId="77777777" w:rsidTr="00AE7E35">
        <w:trPr>
          <w:trHeight w:hRule="exact" w:val="374"/>
        </w:trPr>
        <w:tc>
          <w:tcPr>
            <w:tcW w:w="4230" w:type="dxa"/>
          </w:tcPr>
          <w:p w14:paraId="747FFC8A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6D08292D" w14:textId="512CD9A0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D2084A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8EDF4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17849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45CB94" w14:textId="07E6A070" w:rsidR="004F312E" w:rsidRPr="002004D6" w:rsidRDefault="00203BDA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228,939</w:t>
            </w:r>
          </w:p>
        </w:tc>
        <w:tc>
          <w:tcPr>
            <w:tcW w:w="270" w:type="dxa"/>
          </w:tcPr>
          <w:p w14:paraId="109FAE0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8E42466" w14:textId="02719AB0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257,665</w:t>
            </w:r>
          </w:p>
        </w:tc>
      </w:tr>
      <w:tr w:rsidR="004F312E" w:rsidRPr="002004D6" w14:paraId="69101A80" w14:textId="77777777" w:rsidTr="00AE7E35">
        <w:trPr>
          <w:trHeight w:hRule="exact" w:val="374"/>
        </w:trPr>
        <w:tc>
          <w:tcPr>
            <w:tcW w:w="4230" w:type="dxa"/>
          </w:tcPr>
          <w:p w14:paraId="3A96A157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3FB867B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06F9A8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888FC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00917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DA84A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1F305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78E4C4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312E" w:rsidRPr="002004D6" w14:paraId="5E0D9CE9" w14:textId="77777777" w:rsidTr="00AE7E35">
        <w:trPr>
          <w:trHeight w:hRule="exact" w:val="374"/>
        </w:trPr>
        <w:tc>
          <w:tcPr>
            <w:tcW w:w="4230" w:type="dxa"/>
          </w:tcPr>
          <w:p w14:paraId="29D585E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7F7DD95C" w14:textId="40A5A511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A08895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489D69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FA9F6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C2C508" w14:textId="21BF59C0" w:rsidR="004F312E" w:rsidRPr="002004D6" w:rsidRDefault="00203BDA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8,199</w:t>
            </w:r>
          </w:p>
        </w:tc>
        <w:tc>
          <w:tcPr>
            <w:tcW w:w="270" w:type="dxa"/>
          </w:tcPr>
          <w:p w14:paraId="260D92B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1C2ED11" w14:textId="73CE1325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8,552</w:t>
            </w:r>
          </w:p>
        </w:tc>
      </w:tr>
      <w:tr w:rsidR="004F312E" w:rsidRPr="002004D6" w14:paraId="51E5871E" w14:textId="77777777" w:rsidTr="00AE7E35">
        <w:trPr>
          <w:trHeight w:hRule="exact" w:val="374"/>
        </w:trPr>
        <w:tc>
          <w:tcPr>
            <w:tcW w:w="4230" w:type="dxa"/>
          </w:tcPr>
          <w:p w14:paraId="4B497AAC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5CF40521" w14:textId="2DBA6421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75AB5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53BE99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7D721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8FB327" w14:textId="04FB4F93" w:rsidR="004F312E" w:rsidRPr="002004D6" w:rsidRDefault="00203BDA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1,747</w:t>
            </w:r>
          </w:p>
        </w:tc>
        <w:tc>
          <w:tcPr>
            <w:tcW w:w="270" w:type="dxa"/>
          </w:tcPr>
          <w:p w14:paraId="54D8B93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46F303" w14:textId="706EC911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1,727</w:t>
            </w:r>
          </w:p>
        </w:tc>
      </w:tr>
      <w:tr w:rsidR="004F312E" w:rsidRPr="002004D6" w14:paraId="11850DE3" w14:textId="77777777" w:rsidTr="00AE7E35">
        <w:trPr>
          <w:trHeight w:hRule="exact" w:val="374"/>
        </w:trPr>
        <w:tc>
          <w:tcPr>
            <w:tcW w:w="4230" w:type="dxa"/>
          </w:tcPr>
          <w:p w14:paraId="6D7D593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7CD5AD6F" w14:textId="62A00F7E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C6B7CB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29CB9B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8DB2F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188A5E" w14:textId="36A9AAB6" w:rsidR="004F312E" w:rsidRPr="002004D6" w:rsidRDefault="0030502D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70" w:type="dxa"/>
          </w:tcPr>
          <w:p w14:paraId="6C813F0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55B7ADC" w14:textId="446EC4A4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4F312E" w:rsidRPr="002004D6" w14:paraId="29485813" w14:textId="77777777" w:rsidTr="00AE7E35">
        <w:trPr>
          <w:trHeight w:hRule="exact" w:val="374"/>
        </w:trPr>
        <w:tc>
          <w:tcPr>
            <w:tcW w:w="4230" w:type="dxa"/>
          </w:tcPr>
          <w:p w14:paraId="38726747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7F0CFE9" w14:textId="317F35E2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C64CB3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1D44E2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C6F3D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85C930" w14:textId="120EA670" w:rsidR="004F312E" w:rsidRPr="002004D6" w:rsidRDefault="00203BDA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5E840BD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AC7AD19" w14:textId="441671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4F312E" w:rsidRPr="002004D6" w14:paraId="691264C3" w14:textId="77777777" w:rsidTr="00AE7E35">
        <w:trPr>
          <w:trHeight w:hRule="exact" w:val="374"/>
        </w:trPr>
        <w:tc>
          <w:tcPr>
            <w:tcW w:w="4230" w:type="dxa"/>
          </w:tcPr>
          <w:p w14:paraId="57678906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3A0086E5" w14:textId="7842E229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143BF4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F0D061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AE91C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AF301" w14:textId="4D3B4A64" w:rsidR="004F312E" w:rsidRPr="002004D6" w:rsidRDefault="00203BDA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31E94F4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E93D9AB" w14:textId="55A5FFAC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4F312E" w:rsidRPr="002004D6" w14:paraId="537E9D6A" w14:textId="77777777" w:rsidTr="00AE7E35">
        <w:trPr>
          <w:trHeight w:hRule="exact" w:val="374"/>
        </w:trPr>
        <w:tc>
          <w:tcPr>
            <w:tcW w:w="4230" w:type="dxa"/>
          </w:tcPr>
          <w:p w14:paraId="01B07F69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6B148834" w14:textId="38EB2E8A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DBA216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8A0A6E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303CD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A07A7" w14:textId="10B0DD85" w:rsidR="004F312E" w:rsidRPr="002004D6" w:rsidRDefault="00203BDA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4724507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72F7A95" w14:textId="45286E68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</w:tr>
      <w:tr w:rsidR="004F312E" w:rsidRPr="002004D6" w14:paraId="4CF2F79B" w14:textId="77777777" w:rsidTr="00AE7E35">
        <w:trPr>
          <w:trHeight w:hRule="exact" w:val="374"/>
        </w:trPr>
        <w:tc>
          <w:tcPr>
            <w:tcW w:w="4230" w:type="dxa"/>
          </w:tcPr>
          <w:p w14:paraId="3B69CBF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64C1AD9F" w14:textId="3165307C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52E9B2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802302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FF43D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DA042B" w14:textId="31A45A45" w:rsidR="004F312E" w:rsidRPr="002004D6" w:rsidRDefault="00203BDA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1,097</w:t>
            </w:r>
          </w:p>
        </w:tc>
        <w:tc>
          <w:tcPr>
            <w:tcW w:w="270" w:type="dxa"/>
          </w:tcPr>
          <w:p w14:paraId="2BDEAB8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86745F1" w14:textId="637D26BA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</w:tr>
      <w:tr w:rsidR="004F312E" w:rsidRPr="002004D6" w14:paraId="1F5EC8C5" w14:textId="77777777" w:rsidTr="00AE7E35">
        <w:trPr>
          <w:trHeight w:hRule="exact" w:val="374"/>
        </w:trPr>
        <w:tc>
          <w:tcPr>
            <w:tcW w:w="4230" w:type="dxa"/>
          </w:tcPr>
          <w:p w14:paraId="2011D2F9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66D74FE1" w14:textId="1201E269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D20582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CE1F1B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19E9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2ED74A" w14:textId="284EFEC8" w:rsidR="004F312E" w:rsidRPr="002004D6" w:rsidRDefault="00203BDA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1,670</w:t>
            </w:r>
          </w:p>
        </w:tc>
        <w:tc>
          <w:tcPr>
            <w:tcW w:w="270" w:type="dxa"/>
          </w:tcPr>
          <w:p w14:paraId="2005D4B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BEA8CF" w14:textId="63B0F628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3,835</w:t>
            </w:r>
          </w:p>
        </w:tc>
      </w:tr>
      <w:tr w:rsidR="004F312E" w:rsidRPr="002004D6" w14:paraId="1EF8CE63" w14:textId="77777777" w:rsidTr="00AE7E35">
        <w:trPr>
          <w:trHeight w:hRule="exact" w:val="374"/>
        </w:trPr>
        <w:tc>
          <w:tcPr>
            <w:tcW w:w="4230" w:type="dxa"/>
          </w:tcPr>
          <w:p w14:paraId="1248F08E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134139E7" w14:textId="6D57960E" w:rsidR="004F312E" w:rsidRPr="002004D6" w:rsidRDefault="001E7FDA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856FCE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C3012C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4D9B0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279D3" w14:textId="3B2286EF" w:rsidR="004F312E" w:rsidRPr="002004D6" w:rsidRDefault="0030502D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6048525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18CBB43" w14:textId="33B7DEFE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4F312E" w:rsidRPr="002004D6" w14:paraId="4787A3B6" w14:textId="77777777" w:rsidTr="00AE7E35">
        <w:trPr>
          <w:trHeight w:hRule="exact" w:val="353"/>
        </w:trPr>
        <w:tc>
          <w:tcPr>
            <w:tcW w:w="4230" w:type="dxa"/>
          </w:tcPr>
          <w:p w14:paraId="4A1265A9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ED2D8FD" w14:textId="77777777" w:rsidR="004F312E" w:rsidRPr="002004D6" w:rsidRDefault="004F312E" w:rsidP="004F31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DB3E8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AFA61A3" w14:textId="77777777" w:rsidR="004F312E" w:rsidRPr="002004D6" w:rsidRDefault="004F312E" w:rsidP="004F312E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80849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6AFDD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99771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07AF14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312E" w:rsidRPr="002004D6" w14:paraId="74ED850A" w14:textId="77777777" w:rsidTr="00AE7E35">
        <w:trPr>
          <w:trHeight w:hRule="exact" w:val="374"/>
        </w:trPr>
        <w:tc>
          <w:tcPr>
            <w:tcW w:w="4230" w:type="dxa"/>
          </w:tcPr>
          <w:p w14:paraId="39A05250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6828EB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69A90F0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B1E9D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63B6D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6A2D9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650C9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8A1094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F312E" w:rsidRPr="002004D6" w14:paraId="474684CD" w14:textId="77777777" w:rsidTr="00AE7E35">
        <w:trPr>
          <w:trHeight w:hRule="exact" w:val="374"/>
        </w:trPr>
        <w:tc>
          <w:tcPr>
            <w:tcW w:w="4230" w:type="dxa"/>
          </w:tcPr>
          <w:p w14:paraId="5715BCD4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77F9F5F1" w14:textId="40D58281" w:rsidR="004F312E" w:rsidRPr="002004D6" w:rsidRDefault="004C035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43" w:type="dxa"/>
          </w:tcPr>
          <w:p w14:paraId="4B5D121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C8BD9C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2C2F07A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3447EE3" w14:textId="7990FFC4" w:rsidR="004F312E" w:rsidRPr="002004D6" w:rsidRDefault="00203BDA" w:rsidP="004F312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5C4845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F14AD3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312E" w:rsidRPr="002004D6" w14:paraId="27E45D22" w14:textId="77777777" w:rsidTr="00AE7E35">
        <w:trPr>
          <w:trHeight w:hRule="exact" w:val="344"/>
        </w:trPr>
        <w:tc>
          <w:tcPr>
            <w:tcW w:w="4230" w:type="dxa"/>
          </w:tcPr>
          <w:p w14:paraId="77619A8A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767299D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2583C02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4A6FF1F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3A32B8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5C907B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C391FF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668C1A9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4F312E" w:rsidRPr="002004D6" w14:paraId="029BF8DD" w14:textId="77777777" w:rsidTr="00AE7E35">
        <w:trPr>
          <w:trHeight w:hRule="exact" w:val="374"/>
        </w:trPr>
        <w:tc>
          <w:tcPr>
            <w:tcW w:w="4230" w:type="dxa"/>
          </w:tcPr>
          <w:p w14:paraId="7ED5B21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671F481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61EA6A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0EC22E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0376F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F6EDE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1124B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5BA2EA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F312E" w:rsidRPr="002004D6" w14:paraId="2D6F55F4" w14:textId="77777777" w:rsidTr="00AE7E35">
        <w:trPr>
          <w:trHeight w:hRule="exact" w:val="374"/>
        </w:trPr>
        <w:tc>
          <w:tcPr>
            <w:tcW w:w="4230" w:type="dxa"/>
          </w:tcPr>
          <w:p w14:paraId="34A6DB13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002F48D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10B126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0CE34F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D2C26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86E4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02BDF4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E2285A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F312E" w:rsidRPr="002004D6" w14:paraId="3FBEB34A" w14:textId="77777777" w:rsidTr="00AE7E35">
        <w:trPr>
          <w:trHeight w:hRule="exact" w:val="416"/>
        </w:trPr>
        <w:tc>
          <w:tcPr>
            <w:tcW w:w="4230" w:type="dxa"/>
          </w:tcPr>
          <w:p w14:paraId="23414124" w14:textId="77777777" w:rsidR="004F312E" w:rsidRPr="002004D6" w:rsidRDefault="004F312E" w:rsidP="004F312E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196CD135" w14:textId="4881E8F2" w:rsidR="004F312E" w:rsidRPr="002004D6" w:rsidRDefault="004C035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7,104</w:t>
            </w:r>
          </w:p>
        </w:tc>
        <w:tc>
          <w:tcPr>
            <w:tcW w:w="243" w:type="dxa"/>
          </w:tcPr>
          <w:p w14:paraId="7EA28A8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CA99105" w14:textId="77CA359F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6,901</w:t>
            </w:r>
          </w:p>
        </w:tc>
        <w:tc>
          <w:tcPr>
            <w:tcW w:w="270" w:type="dxa"/>
          </w:tcPr>
          <w:p w14:paraId="502D525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BCD886" w14:textId="08BA4FCC" w:rsidR="004F312E" w:rsidRPr="002004D6" w:rsidRDefault="004C035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6,324</w:t>
            </w:r>
          </w:p>
        </w:tc>
        <w:tc>
          <w:tcPr>
            <w:tcW w:w="270" w:type="dxa"/>
          </w:tcPr>
          <w:p w14:paraId="68CB95B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53BBC96" w14:textId="4573B5BA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6,121</w:t>
            </w:r>
          </w:p>
        </w:tc>
      </w:tr>
      <w:tr w:rsidR="004F312E" w:rsidRPr="002004D6" w14:paraId="5A94DE1C" w14:textId="77777777" w:rsidTr="00AE7E35">
        <w:trPr>
          <w:trHeight w:hRule="exact" w:val="374"/>
        </w:trPr>
        <w:tc>
          <w:tcPr>
            <w:tcW w:w="4230" w:type="dxa"/>
          </w:tcPr>
          <w:p w14:paraId="11F0EDD6" w14:textId="77777777" w:rsidR="004F312E" w:rsidRPr="002004D6" w:rsidRDefault="004F312E" w:rsidP="004F312E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2E0D6F3" w14:textId="2600229A" w:rsidR="004F312E" w:rsidRPr="002004D6" w:rsidRDefault="004C035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43" w:type="dxa"/>
          </w:tcPr>
          <w:p w14:paraId="66A3088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78C3F73" w14:textId="510296E4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7A6AEF0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60A79F" w14:textId="51BDF8EE" w:rsidR="004F312E" w:rsidRPr="002004D6" w:rsidRDefault="004C035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5E0B751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8972C8C" w14:textId="01795B1C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</w:tr>
      <w:tr w:rsidR="004F312E" w:rsidRPr="002004D6" w14:paraId="3D9A1C8E" w14:textId="77777777" w:rsidTr="00AE7E35">
        <w:trPr>
          <w:trHeight w:hRule="exact" w:val="374"/>
        </w:trPr>
        <w:tc>
          <w:tcPr>
            <w:tcW w:w="4230" w:type="dxa"/>
          </w:tcPr>
          <w:p w14:paraId="1C19BDB4" w14:textId="77777777" w:rsidR="004F312E" w:rsidRPr="002004D6" w:rsidRDefault="004F312E" w:rsidP="004F31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28F5A97" w14:textId="06CB0053" w:rsidR="004F312E" w:rsidRPr="002004D6" w:rsidRDefault="004C035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7,228</w:t>
            </w:r>
          </w:p>
        </w:tc>
        <w:tc>
          <w:tcPr>
            <w:tcW w:w="243" w:type="dxa"/>
          </w:tcPr>
          <w:p w14:paraId="70930F2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4B9ED4A" w14:textId="63B84A5E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7,019</w:t>
            </w:r>
          </w:p>
        </w:tc>
        <w:tc>
          <w:tcPr>
            <w:tcW w:w="270" w:type="dxa"/>
          </w:tcPr>
          <w:p w14:paraId="7BD115B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3ABB30" w14:textId="74A43D48" w:rsidR="004F312E" w:rsidRPr="002004D6" w:rsidRDefault="004C035E" w:rsidP="004F31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6,448</w:t>
            </w:r>
          </w:p>
        </w:tc>
        <w:tc>
          <w:tcPr>
            <w:tcW w:w="270" w:type="dxa"/>
          </w:tcPr>
          <w:p w14:paraId="2B2BF2C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00DD466" w14:textId="15C1A3DE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6,239</w:t>
            </w:r>
          </w:p>
        </w:tc>
      </w:tr>
      <w:tr w:rsidR="004F312E" w:rsidRPr="002004D6" w14:paraId="48540882" w14:textId="77777777" w:rsidTr="00AE7E35">
        <w:trPr>
          <w:trHeight w:hRule="exact" w:val="356"/>
        </w:trPr>
        <w:tc>
          <w:tcPr>
            <w:tcW w:w="4230" w:type="dxa"/>
          </w:tcPr>
          <w:p w14:paraId="5C4642B5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7A12C4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2EAA16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4019BC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72811F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472F2A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E93BB2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EA3E28B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036E84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78E5D2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158BD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7A1CBA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50EDA1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5D1EAC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283A7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56E7B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403B88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0DCB38F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F312E" w:rsidRPr="002004D6" w14:paraId="447EDEC4" w14:textId="77777777" w:rsidTr="00AE7E35">
        <w:trPr>
          <w:trHeight w:hRule="exact" w:val="374"/>
        </w:trPr>
        <w:tc>
          <w:tcPr>
            <w:tcW w:w="4230" w:type="dxa"/>
          </w:tcPr>
          <w:p w14:paraId="5AD73B57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0E0C69D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D4488B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93E804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CBA71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5F6E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6D8B5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C87E59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F312E" w:rsidRPr="002004D6" w14:paraId="79DC261F" w14:textId="77777777" w:rsidTr="00AE7E35">
        <w:trPr>
          <w:trHeight w:hRule="exact" w:val="374"/>
        </w:trPr>
        <w:tc>
          <w:tcPr>
            <w:tcW w:w="4230" w:type="dxa"/>
          </w:tcPr>
          <w:p w14:paraId="5234DF0B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515D7AAB" w14:textId="335F6CEB" w:rsidR="004F312E" w:rsidRPr="002004D6" w:rsidRDefault="004C035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1,105,008</w:t>
            </w:r>
          </w:p>
        </w:tc>
        <w:tc>
          <w:tcPr>
            <w:tcW w:w="243" w:type="dxa"/>
          </w:tcPr>
          <w:p w14:paraId="0A37CB8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9872ED1" w14:textId="086FB30B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</w:t>
            </w: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1,248</w:t>
            </w:r>
          </w:p>
        </w:tc>
        <w:tc>
          <w:tcPr>
            <w:tcW w:w="270" w:type="dxa"/>
          </w:tcPr>
          <w:p w14:paraId="721BD3A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48631" w14:textId="597FFF55" w:rsidR="004F312E" w:rsidRPr="002004D6" w:rsidRDefault="004C035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26,654</w:t>
            </w:r>
          </w:p>
        </w:tc>
        <w:tc>
          <w:tcPr>
            <w:tcW w:w="270" w:type="dxa"/>
          </w:tcPr>
          <w:p w14:paraId="4CECC07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1A09E0D" w14:textId="767D0EA4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18,739</w:t>
            </w:r>
          </w:p>
        </w:tc>
      </w:tr>
      <w:tr w:rsidR="004F312E" w:rsidRPr="002004D6" w14:paraId="12C2EA82" w14:textId="77777777" w:rsidTr="00AE7E35">
        <w:trPr>
          <w:trHeight w:hRule="exact" w:val="374"/>
        </w:trPr>
        <w:tc>
          <w:tcPr>
            <w:tcW w:w="4230" w:type="dxa"/>
          </w:tcPr>
          <w:p w14:paraId="0DAF6575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1CD3E617" w14:textId="01E05EDF" w:rsidR="004F312E" w:rsidRPr="002004D6" w:rsidRDefault="000433F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16,403</w:t>
            </w:r>
          </w:p>
        </w:tc>
        <w:tc>
          <w:tcPr>
            <w:tcW w:w="243" w:type="dxa"/>
          </w:tcPr>
          <w:p w14:paraId="082EB6C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0325DF03" w14:textId="375CB17D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3,907</w:t>
            </w:r>
          </w:p>
        </w:tc>
        <w:tc>
          <w:tcPr>
            <w:tcW w:w="270" w:type="dxa"/>
          </w:tcPr>
          <w:p w14:paraId="5EE921D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C45EAC" w14:textId="17A452BA" w:rsidR="004F312E" w:rsidRPr="002004D6" w:rsidRDefault="000433F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70B8F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7586D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F312E" w:rsidRPr="002004D6" w14:paraId="1FC16BE0" w14:textId="77777777" w:rsidTr="00AE7E35">
        <w:trPr>
          <w:trHeight w:hRule="exact" w:val="374"/>
        </w:trPr>
        <w:tc>
          <w:tcPr>
            <w:tcW w:w="4230" w:type="dxa"/>
          </w:tcPr>
          <w:p w14:paraId="5AAB2F2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743BDDC7" w14:textId="42F87796" w:rsidR="004F312E" w:rsidRPr="002004D6" w:rsidRDefault="007F2F1A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3,962</w:t>
            </w:r>
          </w:p>
        </w:tc>
        <w:tc>
          <w:tcPr>
            <w:tcW w:w="243" w:type="dxa"/>
          </w:tcPr>
          <w:p w14:paraId="37B7FE8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8AB3ADC" w14:textId="18FF5B7F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4,103</w:t>
            </w:r>
          </w:p>
        </w:tc>
        <w:tc>
          <w:tcPr>
            <w:tcW w:w="270" w:type="dxa"/>
          </w:tcPr>
          <w:p w14:paraId="4BFDD2E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90BE9C" w14:textId="15DCEC02" w:rsidR="004F312E" w:rsidRPr="002004D6" w:rsidRDefault="00B834A7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ED469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3B988C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F312E" w:rsidRPr="002004D6" w14:paraId="2B1DECE4" w14:textId="77777777" w:rsidTr="00AE7E35">
        <w:trPr>
          <w:trHeight w:hRule="exact" w:val="374"/>
        </w:trPr>
        <w:tc>
          <w:tcPr>
            <w:tcW w:w="4230" w:type="dxa"/>
          </w:tcPr>
          <w:p w14:paraId="5A543695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6BBED389" w14:textId="5D1AFF33" w:rsidR="004F312E" w:rsidRPr="002004D6" w:rsidRDefault="000433F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1,071</w:t>
            </w:r>
          </w:p>
        </w:tc>
        <w:tc>
          <w:tcPr>
            <w:tcW w:w="243" w:type="dxa"/>
          </w:tcPr>
          <w:p w14:paraId="12C60DB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30891A0" w14:textId="39652053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1,082</w:t>
            </w:r>
          </w:p>
        </w:tc>
        <w:tc>
          <w:tcPr>
            <w:tcW w:w="270" w:type="dxa"/>
          </w:tcPr>
          <w:p w14:paraId="0AC77BC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4FE54" w14:textId="07AF6FD7" w:rsidR="004F312E" w:rsidRPr="002004D6" w:rsidRDefault="00B834A7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FD9F5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4D71A6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F312E" w:rsidRPr="002004D6" w14:paraId="0B86A7E7" w14:textId="77777777" w:rsidTr="00AE7E35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3615B52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79D285B5" w14:textId="5ACB2DC9" w:rsidR="004F312E" w:rsidRPr="002004D6" w:rsidRDefault="000433FE" w:rsidP="0030502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43" w:type="dxa"/>
            <w:shd w:val="clear" w:color="auto" w:fill="auto"/>
          </w:tcPr>
          <w:p w14:paraId="1C605EF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382857CA" w14:textId="03109158" w:rsidR="004F312E" w:rsidRPr="002004D6" w:rsidRDefault="00C75D71" w:rsidP="00C75D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7EBCB85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F9119D" w14:textId="7062312B" w:rsidR="004F312E" w:rsidRPr="002004D6" w:rsidRDefault="00B834A7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25816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17E3718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F312E" w:rsidRPr="002004D6" w14:paraId="31A5BA0F" w14:textId="77777777" w:rsidTr="00AE7E35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47E3FF5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10C69B53" w14:textId="5B8BB556" w:rsidR="004F312E" w:rsidRPr="002004D6" w:rsidRDefault="0030502D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43" w:type="dxa"/>
            <w:shd w:val="clear" w:color="auto" w:fill="auto"/>
          </w:tcPr>
          <w:p w14:paraId="2E416AE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EAF497C" w14:textId="0C972545" w:rsidR="004F312E" w:rsidRPr="002004D6" w:rsidRDefault="004F312E" w:rsidP="004F31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45A2CF8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0FBDD" w14:textId="020522F4" w:rsidR="004F312E" w:rsidRPr="002004D6" w:rsidRDefault="00B834A7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B042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96A64B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223B6" w:rsidRPr="002004D6" w14:paraId="1907D001" w14:textId="77777777" w:rsidTr="00AE7E35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2C9ECDD" w14:textId="7C686D43" w:rsidR="00F223B6" w:rsidRPr="002004D6" w:rsidRDefault="00F223B6" w:rsidP="00F22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7790BDB6" w14:textId="776D1D80" w:rsidR="00F223B6" w:rsidRPr="002004D6" w:rsidRDefault="00F223B6" w:rsidP="00F223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43" w:type="dxa"/>
            <w:shd w:val="clear" w:color="auto" w:fill="auto"/>
          </w:tcPr>
          <w:p w14:paraId="06CAF0BF" w14:textId="77777777" w:rsidR="00F223B6" w:rsidRPr="002004D6" w:rsidRDefault="00F223B6" w:rsidP="00F223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32828C28" w14:textId="687FC23E" w:rsidR="00F223B6" w:rsidRPr="002004D6" w:rsidRDefault="00F223B6" w:rsidP="00F223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58</w:t>
            </w:r>
          </w:p>
        </w:tc>
        <w:tc>
          <w:tcPr>
            <w:tcW w:w="270" w:type="dxa"/>
            <w:shd w:val="clear" w:color="auto" w:fill="auto"/>
          </w:tcPr>
          <w:p w14:paraId="554799EB" w14:textId="77777777" w:rsidR="00F223B6" w:rsidRPr="002004D6" w:rsidRDefault="00F223B6" w:rsidP="00F223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E8BFD6" w14:textId="148E38B6" w:rsidR="00F223B6" w:rsidRPr="002004D6" w:rsidRDefault="00F223B6" w:rsidP="00F223B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44B10" w14:textId="77777777" w:rsidR="00F223B6" w:rsidRPr="002004D6" w:rsidRDefault="00F223B6" w:rsidP="00F223B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179061E2" w14:textId="2F2266F3" w:rsidR="00F223B6" w:rsidRPr="002004D6" w:rsidRDefault="00F223B6" w:rsidP="00F223B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3EAA800" w14:textId="77777777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5C3BC690" w14:textId="28E4F8AB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2004D6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2004D6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2004D6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2565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="007B2679"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467.</w:t>
      </w:r>
      <w:r w:rsidR="00C86744" w:rsidRPr="002004D6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8641F" w:rsidRPr="002004D6">
        <w:rPr>
          <w:rFonts w:asciiTheme="majorBidi" w:hAnsiTheme="majorBidi" w:cstheme="majorBidi"/>
          <w:sz w:val="28"/>
          <w:szCs w:val="28"/>
          <w:lang w:eastAsia="ja-JP"/>
        </w:rPr>
        <w:t>22</w:t>
      </w:r>
      <w:r w:rsidR="004E5300" w:rsidRPr="002004D6">
        <w:rPr>
          <w:rFonts w:asciiTheme="majorBidi" w:hAnsiTheme="majorBidi" w:cstheme="majorBidi"/>
          <w:sz w:val="28"/>
          <w:szCs w:val="28"/>
          <w:lang w:eastAsia="ja-JP"/>
        </w:rPr>
        <w:t>8</w:t>
      </w:r>
      <w:r w:rsidR="0038641F" w:rsidRPr="002004D6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4E5300" w:rsidRPr="002004D6">
        <w:rPr>
          <w:rFonts w:asciiTheme="majorBidi" w:hAnsiTheme="majorBidi" w:cstheme="majorBidi"/>
          <w:sz w:val="28"/>
          <w:szCs w:val="28"/>
          <w:lang w:eastAsia="ja-JP"/>
        </w:rPr>
        <w:t>9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8641F" w:rsidRPr="002004D6">
        <w:rPr>
          <w:rFonts w:asciiTheme="majorBidi" w:hAnsiTheme="majorBidi" w:cstheme="majorBidi"/>
          <w:sz w:val="28"/>
          <w:szCs w:val="28"/>
          <w:lang w:eastAsia="ja-JP"/>
        </w:rPr>
        <w:t>238.3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>2565</w:t>
      </w:r>
    </w:p>
    <w:p w14:paraId="3DDFB089" w14:textId="77777777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14:paraId="49843E80" w14:textId="4A71EAEC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2004D6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2004D6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2004D6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2564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525.9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257.7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268.2 </w:t>
      </w:r>
      <w:r w:rsidRPr="002004D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2564 </w:t>
      </w:r>
    </w:p>
    <w:p w14:paraId="6B824137" w14:textId="0D68C78B" w:rsidR="004F312E" w:rsidRPr="002004D6" w:rsidRDefault="004F312E" w:rsidP="004F31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2004D6">
        <w:rPr>
          <w:rFonts w:asciiTheme="majorBidi" w:hAnsiTheme="majorBidi" w:cstheme="majorBidi"/>
          <w:sz w:val="28"/>
          <w:szCs w:val="28"/>
        </w:rPr>
        <w:t>31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CC3CE0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</w:t>
      </w:r>
      <w:r w:rsidR="003D5ACA"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D5ACA" w:rsidRPr="002004D6">
        <w:rPr>
          <w:rFonts w:asciiTheme="majorBidi" w:hAnsiTheme="majorBidi" w:cstheme="majorBidi"/>
          <w:sz w:val="28"/>
          <w:szCs w:val="28"/>
        </w:rPr>
        <w:t>6.8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 xml:space="preserve">2564: 6.8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C6545A1" w14:textId="41DC651A" w:rsidR="003F7D59" w:rsidRPr="002004D6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4A3481C" w14:textId="47CED512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Pr="002004D6">
        <w:rPr>
          <w:rFonts w:asciiTheme="majorBidi" w:hAnsiTheme="majorBidi" w:cstheme="majorBidi"/>
          <w:bCs/>
          <w:sz w:val="28"/>
          <w:szCs w:val="28"/>
        </w:rPr>
        <w:t>31</w:t>
      </w:r>
      <w:r w:rsidRPr="002004D6">
        <w:rPr>
          <w:rFonts w:asciiTheme="majorBidi" w:hAnsiTheme="majorBidi" w:cstheme="majorBidi"/>
          <w:b/>
          <w:sz w:val="28"/>
          <w:szCs w:val="28"/>
          <w:cs/>
        </w:rPr>
        <w:t xml:space="preserve"> มีนาคม </w:t>
      </w:r>
      <w:r w:rsidRPr="002004D6">
        <w:rPr>
          <w:rFonts w:asciiTheme="majorBidi" w:hAnsiTheme="majorBidi" w:cstheme="majorBidi"/>
          <w:sz w:val="28"/>
          <w:szCs w:val="28"/>
        </w:rPr>
        <w:t xml:space="preserve">2565 </w:t>
      </w:r>
      <w:r w:rsidRPr="002004D6">
        <w:rPr>
          <w:rFonts w:asciiTheme="majorBidi" w:hAnsiTheme="majorBidi" w:cstheme="majorBidi"/>
          <w:sz w:val="28"/>
          <w:szCs w:val="28"/>
          <w:cs/>
        </w:rPr>
        <w:t>และ</w:t>
      </w:r>
      <w:r w:rsidRPr="002004D6">
        <w:rPr>
          <w:rFonts w:asciiTheme="majorBidi" w:hAnsiTheme="majorBidi" w:cstheme="majorBidi"/>
          <w:sz w:val="28"/>
          <w:szCs w:val="28"/>
        </w:rPr>
        <w:t xml:space="preserve"> 31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004D6">
        <w:rPr>
          <w:rFonts w:asciiTheme="majorBidi" w:hAnsiTheme="majorBidi" w:cstheme="majorBidi"/>
          <w:sz w:val="28"/>
          <w:szCs w:val="28"/>
        </w:rPr>
        <w:t>2564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77777777" w:rsidR="004F312E" w:rsidRPr="002004D6" w:rsidRDefault="004F312E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43"/>
        <w:gridCol w:w="27"/>
        <w:gridCol w:w="1170"/>
      </w:tblGrid>
      <w:tr w:rsidR="003F7D59" w:rsidRPr="002004D6" w14:paraId="21D90682" w14:textId="77777777" w:rsidTr="004F312E">
        <w:trPr>
          <w:tblHeader/>
        </w:trPr>
        <w:tc>
          <w:tcPr>
            <w:tcW w:w="3960" w:type="dxa"/>
          </w:tcPr>
          <w:p w14:paraId="342D293A" w14:textId="0830E034" w:rsidR="003F7D59" w:rsidRPr="002004D6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3935396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A8035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76151524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DA7D5C"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F312E" w:rsidRPr="002004D6" w14:paraId="29755DA8" w14:textId="77777777" w:rsidTr="004F312E">
        <w:trPr>
          <w:tblHeader/>
        </w:trPr>
        <w:tc>
          <w:tcPr>
            <w:tcW w:w="3960" w:type="dxa"/>
          </w:tcPr>
          <w:p w14:paraId="1DDB699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6EA0D3" w14:textId="0CB635CA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01C5F66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848DFD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481D20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91F9F0" w14:textId="662E9CD8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1F2E5790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E1EE07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312E" w:rsidRPr="002004D6" w14:paraId="1095349D" w14:textId="77777777" w:rsidTr="004F312E">
        <w:trPr>
          <w:tblHeader/>
        </w:trPr>
        <w:tc>
          <w:tcPr>
            <w:tcW w:w="3960" w:type="dxa"/>
          </w:tcPr>
          <w:p w14:paraId="1696CB14" w14:textId="45433693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977F6" w14:textId="6700F0A0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A7BECF6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3E75FB" w14:textId="120A12CD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A40E523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A37071" w14:textId="3D96C2F3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571D7B23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9D09F" w14:textId="3456832C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27A81" w:rsidRPr="002004D6" w14:paraId="33602747" w14:textId="77777777" w:rsidTr="0083395B">
        <w:trPr>
          <w:trHeight w:val="403"/>
        </w:trPr>
        <w:tc>
          <w:tcPr>
            <w:tcW w:w="3960" w:type="dxa"/>
          </w:tcPr>
          <w:p w14:paraId="47101E23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8"/>
          </w:tcPr>
          <w:p w14:paraId="5060F9E8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7843" w:rsidRPr="002004D6" w14:paraId="4F2582D4" w14:textId="77777777" w:rsidTr="0083395B">
        <w:trPr>
          <w:trHeight w:val="403"/>
        </w:trPr>
        <w:tc>
          <w:tcPr>
            <w:tcW w:w="3960" w:type="dxa"/>
          </w:tcPr>
          <w:p w14:paraId="471DDCDC" w14:textId="3E916D69" w:rsidR="00BE7843" w:rsidRPr="002004D6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8"/>
          </w:tcPr>
          <w:p w14:paraId="5FAEC76D" w14:textId="77777777" w:rsidR="00BE7843" w:rsidRPr="002004D6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7E35" w:rsidRPr="002004D6" w14:paraId="6A79C27A" w14:textId="77777777" w:rsidTr="0083395B">
        <w:trPr>
          <w:trHeight w:val="371"/>
        </w:trPr>
        <w:tc>
          <w:tcPr>
            <w:tcW w:w="3960" w:type="dxa"/>
          </w:tcPr>
          <w:p w14:paraId="0ACF9B26" w14:textId="77777777" w:rsidR="00AE7E35" w:rsidRPr="002004D6" w:rsidRDefault="00AE7E35" w:rsidP="00AE7E3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7FB7CD" w14:textId="656A56D1" w:rsidR="00AE7E35" w:rsidRPr="002004D6" w:rsidRDefault="00B834A7" w:rsidP="00AE7E35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BB19C1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D7B245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EBA8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A6FFD3" w14:textId="3B6B2B67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54,982</w:t>
            </w:r>
          </w:p>
        </w:tc>
        <w:tc>
          <w:tcPr>
            <w:tcW w:w="243" w:type="dxa"/>
          </w:tcPr>
          <w:p w14:paraId="1CB1046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E032A47" w14:textId="0FF8EA66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47,447</w:t>
            </w:r>
          </w:p>
        </w:tc>
      </w:tr>
      <w:tr w:rsidR="00AE7E35" w:rsidRPr="002004D6" w14:paraId="3DB5DABC" w14:textId="77777777" w:rsidTr="0083395B">
        <w:trPr>
          <w:trHeight w:val="335"/>
        </w:trPr>
        <w:tc>
          <w:tcPr>
            <w:tcW w:w="3960" w:type="dxa"/>
          </w:tcPr>
          <w:p w14:paraId="5C26B69C" w14:textId="77777777" w:rsidR="00AE7E35" w:rsidRPr="002004D6" w:rsidRDefault="00AE7E35" w:rsidP="00AE7E3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3854EA" w14:textId="39138248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212,840</w:t>
            </w:r>
          </w:p>
        </w:tc>
        <w:tc>
          <w:tcPr>
            <w:tcW w:w="236" w:type="dxa"/>
          </w:tcPr>
          <w:p w14:paraId="101E717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F3E7F9" w14:textId="361A05B1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181,433</w:t>
            </w:r>
          </w:p>
        </w:tc>
        <w:tc>
          <w:tcPr>
            <w:tcW w:w="270" w:type="dxa"/>
          </w:tcPr>
          <w:p w14:paraId="7A17446C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8E4EF" w14:textId="06D3F340" w:rsidR="00AE7E35" w:rsidRPr="002004D6" w:rsidRDefault="00B834A7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14,921</w:t>
            </w:r>
          </w:p>
        </w:tc>
        <w:tc>
          <w:tcPr>
            <w:tcW w:w="243" w:type="dxa"/>
          </w:tcPr>
          <w:p w14:paraId="0F638ED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96BF57E" w14:textId="5B4501AD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</w:tr>
      <w:tr w:rsidR="00AE7E35" w:rsidRPr="002004D6" w14:paraId="321D50FD" w14:textId="77777777" w:rsidTr="004835DB">
        <w:trPr>
          <w:trHeight w:val="403"/>
        </w:trPr>
        <w:tc>
          <w:tcPr>
            <w:tcW w:w="3960" w:type="dxa"/>
          </w:tcPr>
          <w:p w14:paraId="049530CC" w14:textId="77777777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DB50F" w14:textId="437910FD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212,840</w:t>
            </w:r>
          </w:p>
        </w:tc>
        <w:tc>
          <w:tcPr>
            <w:tcW w:w="236" w:type="dxa"/>
          </w:tcPr>
          <w:p w14:paraId="7397EE11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694F86A" w14:textId="1F5925E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181,433</w:t>
            </w:r>
          </w:p>
        </w:tc>
        <w:tc>
          <w:tcPr>
            <w:tcW w:w="270" w:type="dxa"/>
          </w:tcPr>
          <w:p w14:paraId="3C0AC64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4C452" w14:textId="50EE6A21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69,903</w:t>
            </w:r>
          </w:p>
        </w:tc>
        <w:tc>
          <w:tcPr>
            <w:tcW w:w="243" w:type="dxa"/>
          </w:tcPr>
          <w:p w14:paraId="28CC384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90338" w14:textId="015E33A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54,391</w:t>
            </w:r>
          </w:p>
        </w:tc>
      </w:tr>
    </w:tbl>
    <w:p w14:paraId="29B8C4FD" w14:textId="77777777" w:rsidR="00DC0C5E" w:rsidRPr="002004D6" w:rsidRDefault="00DC0C5E" w:rsidP="006752FD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2004D6">
        <w:rPr>
          <w:rFonts w:asciiTheme="majorBidi" w:hAnsiTheme="majorBidi" w:cstheme="majorBidi"/>
          <w:sz w:val="28"/>
          <w:szCs w:val="28"/>
        </w:rPr>
        <w:tab/>
      </w:r>
    </w:p>
    <w:p w14:paraId="3069F7E6" w14:textId="4231108B" w:rsidR="00610C5A" w:rsidRPr="002004D6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 </w:t>
      </w:r>
      <w:r w:rsidRPr="002004D6">
        <w:rPr>
          <w:rFonts w:asciiTheme="majorBidi" w:hAnsiTheme="majorBidi" w:cstheme="majorBidi"/>
          <w:sz w:val="28"/>
          <w:szCs w:val="28"/>
        </w:rPr>
        <w:t xml:space="preserve">30 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วัน </w:t>
      </w:r>
    </w:p>
    <w:p w14:paraId="6F547890" w14:textId="77777777" w:rsidR="007A0E53" w:rsidRPr="002004D6" w:rsidRDefault="007A0E53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70"/>
        <w:gridCol w:w="1170"/>
      </w:tblGrid>
      <w:tr w:rsidR="00B4632A" w:rsidRPr="002004D6" w14:paraId="2FAE0A82" w14:textId="77777777" w:rsidTr="00C057D7">
        <w:trPr>
          <w:tblHeader/>
        </w:trPr>
        <w:tc>
          <w:tcPr>
            <w:tcW w:w="3960" w:type="dxa"/>
          </w:tcPr>
          <w:p w14:paraId="09BDA669" w14:textId="7BE0C728" w:rsidR="00B4632A" w:rsidRPr="002004D6" w:rsidRDefault="00B4632A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BA5B2D5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CA610F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4FA4176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12E" w:rsidRPr="002004D6" w14:paraId="3766457B" w14:textId="77777777" w:rsidTr="00C057D7">
        <w:trPr>
          <w:tblHeader/>
        </w:trPr>
        <w:tc>
          <w:tcPr>
            <w:tcW w:w="3960" w:type="dxa"/>
          </w:tcPr>
          <w:p w14:paraId="42D5F15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99A2AE" w14:textId="5819D83D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3502A68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BB8786" w14:textId="1F8EE384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4AEA8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44EDB" w14:textId="6F11FCA8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921ED2A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45AA5" w14:textId="22D2C449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312E" w:rsidRPr="002004D6" w14:paraId="42A5F56E" w14:textId="77777777" w:rsidTr="00C057D7">
        <w:trPr>
          <w:tblHeader/>
        </w:trPr>
        <w:tc>
          <w:tcPr>
            <w:tcW w:w="3960" w:type="dxa"/>
          </w:tcPr>
          <w:p w14:paraId="69845BD8" w14:textId="102C4A51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45758" w14:textId="28A8C412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85797B2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636181" w14:textId="7CA2DEBB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6A06389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175828" w14:textId="4A2DDD46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9DEB1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1D004" w14:textId="676D9FD0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27A81" w:rsidRPr="002004D6" w14:paraId="2EA8EE8E" w14:textId="77777777" w:rsidTr="00C057D7">
        <w:trPr>
          <w:tblHeader/>
        </w:trPr>
        <w:tc>
          <w:tcPr>
            <w:tcW w:w="3960" w:type="dxa"/>
          </w:tcPr>
          <w:p w14:paraId="73C55DD7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75ADFBFC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7D4C" w:rsidRPr="002004D6" w14:paraId="0752306D" w14:textId="77777777" w:rsidTr="00C057D7">
        <w:tc>
          <w:tcPr>
            <w:tcW w:w="3960" w:type="dxa"/>
          </w:tcPr>
          <w:p w14:paraId="77C3BD74" w14:textId="0E2BBB01" w:rsidR="00FB7D4C" w:rsidRPr="002004D6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220" w:type="dxa"/>
            <w:gridSpan w:val="7"/>
          </w:tcPr>
          <w:p w14:paraId="2B4814C9" w14:textId="77777777" w:rsidR="00FB7D4C" w:rsidRPr="002004D6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7E35" w:rsidRPr="002004D6" w14:paraId="0DAD4A83" w14:textId="77777777" w:rsidTr="00C057D7">
        <w:trPr>
          <w:trHeight w:val="227"/>
        </w:trPr>
        <w:tc>
          <w:tcPr>
            <w:tcW w:w="3960" w:type="dxa"/>
          </w:tcPr>
          <w:p w14:paraId="21D488BE" w14:textId="77777777" w:rsidR="00AE7E35" w:rsidRPr="002004D6" w:rsidRDefault="00AE7E35" w:rsidP="00AE7E3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8E9B9D" w14:textId="07688349" w:rsidR="00AE7E35" w:rsidRPr="002004D6" w:rsidRDefault="00B834A7" w:rsidP="00AE7E3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F4D7E4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0AF10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EC53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16124" w14:textId="6D6D21BD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1,412</w:t>
            </w:r>
          </w:p>
        </w:tc>
        <w:tc>
          <w:tcPr>
            <w:tcW w:w="270" w:type="dxa"/>
          </w:tcPr>
          <w:p w14:paraId="03A893D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3BAEC9" w14:textId="0CB05B7D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1,392</w:t>
            </w:r>
          </w:p>
        </w:tc>
      </w:tr>
      <w:tr w:rsidR="00AE7E35" w:rsidRPr="002004D6" w14:paraId="70038AE4" w14:textId="77777777" w:rsidTr="007A4820">
        <w:trPr>
          <w:trHeight w:hRule="exact" w:val="428"/>
        </w:trPr>
        <w:tc>
          <w:tcPr>
            <w:tcW w:w="3960" w:type="dxa"/>
          </w:tcPr>
          <w:p w14:paraId="3831C6D9" w14:textId="77777777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A638D0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4BDE766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0721EE5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2518153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7F32A56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36ABFE08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3D5C1C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  <w:tr w:rsidR="00AE7E35" w:rsidRPr="002004D6" w14:paraId="1888159F" w14:textId="77777777" w:rsidTr="00C057D7">
        <w:trPr>
          <w:trHeight w:val="403"/>
        </w:trPr>
        <w:tc>
          <w:tcPr>
            <w:tcW w:w="3960" w:type="dxa"/>
          </w:tcPr>
          <w:p w14:paraId="333376EC" w14:textId="6E19E520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</w:tcPr>
          <w:p w14:paraId="58661952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6339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56B2D4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7299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A42128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98F36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BF1B5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E7E35" w:rsidRPr="002004D6" w14:paraId="165E8D7F" w14:textId="77777777" w:rsidTr="00C057D7">
        <w:trPr>
          <w:trHeight w:val="403"/>
        </w:trPr>
        <w:tc>
          <w:tcPr>
            <w:tcW w:w="3960" w:type="dxa"/>
          </w:tcPr>
          <w:p w14:paraId="7D3A1BF3" w14:textId="3D58E8FC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4F4193" w14:textId="7F7C6CA4" w:rsidR="00AE7E35" w:rsidRPr="002004D6" w:rsidRDefault="00B834A7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936777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50983" w14:textId="284948DF" w:rsidR="00AE7E35" w:rsidRPr="002004D6" w:rsidRDefault="00AE7E35" w:rsidP="00AE7E35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AB2C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29E52C" w14:textId="4447545E" w:rsidR="00AE7E35" w:rsidRPr="002004D6" w:rsidRDefault="00B834A7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279,950</w:t>
            </w:r>
          </w:p>
        </w:tc>
        <w:tc>
          <w:tcPr>
            <w:tcW w:w="270" w:type="dxa"/>
          </w:tcPr>
          <w:p w14:paraId="7849912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1E8D9" w14:textId="0C14C33C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179,690</w:t>
            </w:r>
          </w:p>
        </w:tc>
      </w:tr>
      <w:tr w:rsidR="004F312E" w:rsidRPr="002004D6" w14:paraId="1DEA665F" w14:textId="77777777" w:rsidTr="00546772">
        <w:trPr>
          <w:trHeight w:hRule="exact" w:val="245"/>
        </w:trPr>
        <w:tc>
          <w:tcPr>
            <w:tcW w:w="3960" w:type="dxa"/>
          </w:tcPr>
          <w:p w14:paraId="454DFB95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B9633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721EFD0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9DDF88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4393CD4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36D0CC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09F4D7D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08E94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4F312E" w:rsidRPr="002004D6" w14:paraId="2AFA0928" w14:textId="77777777" w:rsidTr="00C057D7">
        <w:trPr>
          <w:trHeight w:val="403"/>
        </w:trPr>
        <w:tc>
          <w:tcPr>
            <w:tcW w:w="3960" w:type="dxa"/>
          </w:tcPr>
          <w:p w14:paraId="4DB642ED" w14:textId="075B4A58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4325E3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5D8F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2872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B6C46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9348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7FFC3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FBFBD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E7E35" w:rsidRPr="002004D6" w14:paraId="472A4FBE" w14:textId="77777777" w:rsidTr="00C057D7">
        <w:trPr>
          <w:trHeight w:val="403"/>
        </w:trPr>
        <w:tc>
          <w:tcPr>
            <w:tcW w:w="3960" w:type="dxa"/>
          </w:tcPr>
          <w:p w14:paraId="12A17595" w14:textId="35044861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289797" w14:textId="6360CF41" w:rsidR="00AE7E35" w:rsidRPr="002004D6" w:rsidRDefault="00B834A7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4C5A1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29F7B5" w14:textId="50D17A4F" w:rsidR="00AE7E35" w:rsidRPr="002004D6" w:rsidRDefault="00AE7E35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10A72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DEA740B" w14:textId="13FBDE3D" w:rsidR="00AE7E35" w:rsidRPr="002004D6" w:rsidRDefault="00B834A7" w:rsidP="00B834A7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ind w:left="-108" w:right="66" w:firstLine="1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7285C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836E46" w14:textId="3CC723C0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</w:tr>
      <w:tr w:rsidR="00AE7E35" w:rsidRPr="002004D6" w14:paraId="40753D20" w14:textId="77777777" w:rsidTr="00AE7E35">
        <w:trPr>
          <w:trHeight w:val="403"/>
        </w:trPr>
        <w:tc>
          <w:tcPr>
            <w:tcW w:w="3960" w:type="dxa"/>
          </w:tcPr>
          <w:p w14:paraId="0E5FB02F" w14:textId="00597B32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F6B359" w14:textId="6EF4C319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3,198</w:t>
            </w:r>
          </w:p>
        </w:tc>
        <w:tc>
          <w:tcPr>
            <w:tcW w:w="236" w:type="dxa"/>
          </w:tcPr>
          <w:p w14:paraId="1E4B209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2F2B95" w14:textId="0F4E18CC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03A7D956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49626D" w14:textId="294F5586" w:rsidR="00AE7E35" w:rsidRPr="002004D6" w:rsidRDefault="00B834A7" w:rsidP="00AE7E35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1D38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2DADE7" w14:textId="3EB345CE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E7E35" w:rsidRPr="002004D6" w14:paraId="459403D5" w14:textId="77777777" w:rsidTr="00C057D7">
        <w:trPr>
          <w:trHeight w:val="403"/>
        </w:trPr>
        <w:tc>
          <w:tcPr>
            <w:tcW w:w="3960" w:type="dxa"/>
          </w:tcPr>
          <w:p w14:paraId="6336519B" w14:textId="03D7EB5C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E57FE0" w14:textId="0D058F18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3,198</w:t>
            </w:r>
          </w:p>
        </w:tc>
        <w:tc>
          <w:tcPr>
            <w:tcW w:w="236" w:type="dxa"/>
          </w:tcPr>
          <w:p w14:paraId="406782A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E0CF991" w14:textId="4219F365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32CF1DE5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BABB73" w14:textId="6390CC4C" w:rsidR="00AE7E35" w:rsidRPr="002004D6" w:rsidRDefault="00B834A7" w:rsidP="00B834A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B5FBC6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88C255" w14:textId="7E89CD7E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</w:t>
            </w:r>
          </w:p>
        </w:tc>
      </w:tr>
      <w:tr w:rsidR="004F312E" w:rsidRPr="002004D6" w14:paraId="43C03C67" w14:textId="77777777" w:rsidTr="00546772">
        <w:trPr>
          <w:trHeight w:hRule="exact" w:val="245"/>
        </w:trPr>
        <w:tc>
          <w:tcPr>
            <w:tcW w:w="3960" w:type="dxa"/>
          </w:tcPr>
          <w:p w14:paraId="52066EB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3808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BF6D7D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7C4402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EDE169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14C94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D7AE51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B3689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4F312E" w:rsidRPr="002004D6" w14:paraId="2373C4DF" w14:textId="77777777" w:rsidTr="00C057D7">
        <w:trPr>
          <w:trHeight w:val="403"/>
        </w:trPr>
        <w:tc>
          <w:tcPr>
            <w:tcW w:w="3960" w:type="dxa"/>
          </w:tcPr>
          <w:p w14:paraId="20EED18D" w14:textId="1CB6547D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04E9DF2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26EE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04587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C1FBC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516D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AA71F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E25F6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E7E35" w:rsidRPr="002004D6" w14:paraId="12006FBF" w14:textId="77777777" w:rsidTr="00C057D7">
        <w:trPr>
          <w:trHeight w:val="403"/>
        </w:trPr>
        <w:tc>
          <w:tcPr>
            <w:tcW w:w="3960" w:type="dxa"/>
          </w:tcPr>
          <w:p w14:paraId="04B4E067" w14:textId="589511BF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A11831F" w14:textId="7E9F79F3" w:rsidR="00AE7E35" w:rsidRPr="002004D6" w:rsidRDefault="00B834A7" w:rsidP="00F62D09">
            <w:pPr>
              <w:pStyle w:val="acctfourfigures"/>
              <w:tabs>
                <w:tab w:val="clear" w:pos="765"/>
                <w:tab w:val="decimal" w:pos="6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DFFC7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E5A159" w14:textId="77ABA0C3" w:rsidR="00AE7E35" w:rsidRPr="002004D6" w:rsidRDefault="00AE7E35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6BA2A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4CD4C3" w14:textId="6B00B3E1" w:rsidR="00AE7E35" w:rsidRPr="002004D6" w:rsidRDefault="00B834A7" w:rsidP="00331BCD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218B17E1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1FE0D0" w14:textId="017EE16B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</w:tr>
      <w:tr w:rsidR="00AE7E35" w:rsidRPr="002004D6" w14:paraId="434A7F3D" w14:textId="77777777" w:rsidTr="00C057D7">
        <w:trPr>
          <w:trHeight w:val="403"/>
        </w:trPr>
        <w:tc>
          <w:tcPr>
            <w:tcW w:w="3960" w:type="dxa"/>
          </w:tcPr>
          <w:p w14:paraId="04B0F681" w14:textId="7364B4DA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3ED7255" w14:textId="636B5B9B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5,357</w:t>
            </w:r>
          </w:p>
        </w:tc>
        <w:tc>
          <w:tcPr>
            <w:tcW w:w="236" w:type="dxa"/>
          </w:tcPr>
          <w:p w14:paraId="1747D497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9B350B0" w14:textId="0E4362DC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2F2B53BE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3877C4" w14:textId="1501BC3F" w:rsidR="00AE7E35" w:rsidRPr="002004D6" w:rsidRDefault="00B834A7" w:rsidP="00AE7E35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576895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3CF74" w14:textId="7B9A6DCE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E7E35" w:rsidRPr="002004D6" w14:paraId="5398FD8F" w14:textId="77777777" w:rsidTr="00C057D7">
        <w:trPr>
          <w:trHeight w:val="403"/>
        </w:trPr>
        <w:tc>
          <w:tcPr>
            <w:tcW w:w="3960" w:type="dxa"/>
          </w:tcPr>
          <w:p w14:paraId="2F342990" w14:textId="0BA65F40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2B32EE" w14:textId="68B53744" w:rsidR="00AE7E35" w:rsidRPr="002004D6" w:rsidRDefault="00B834A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5,357</w:t>
            </w:r>
          </w:p>
        </w:tc>
        <w:tc>
          <w:tcPr>
            <w:tcW w:w="236" w:type="dxa"/>
          </w:tcPr>
          <w:p w14:paraId="374DC87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0FC483" w14:textId="4A345BE0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7DF29C2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E21DE" w14:textId="6754BFCB" w:rsidR="00AE7E35" w:rsidRPr="002004D6" w:rsidRDefault="00331BCD" w:rsidP="00331BCD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8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center"/>
          </w:tcPr>
          <w:p w14:paraId="3946326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08F482" w14:textId="6E7370EB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  <w:tr w:rsidR="004F312E" w:rsidRPr="002004D6" w14:paraId="252B2669" w14:textId="77777777" w:rsidTr="00C057D7">
        <w:trPr>
          <w:trHeight w:val="403"/>
        </w:trPr>
        <w:tc>
          <w:tcPr>
            <w:tcW w:w="3960" w:type="dxa"/>
          </w:tcPr>
          <w:p w14:paraId="363832D4" w14:textId="7EEA2ABB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502D22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4BB3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CE3A4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9E191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D35983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C6DE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B162E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F312E" w:rsidRPr="002004D6" w14:paraId="202A4202" w14:textId="77777777" w:rsidTr="00C057D7">
        <w:trPr>
          <w:trHeight w:val="403"/>
        </w:trPr>
        <w:tc>
          <w:tcPr>
            <w:tcW w:w="3960" w:type="dxa"/>
          </w:tcPr>
          <w:p w14:paraId="0A1CE8EA" w14:textId="44F8AE0D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2200212" w14:textId="42DDDAC9" w:rsidR="004F312E" w:rsidRPr="002004D6" w:rsidRDefault="00B94EAE" w:rsidP="00B94EA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1,037</w:t>
            </w:r>
          </w:p>
        </w:tc>
        <w:tc>
          <w:tcPr>
            <w:tcW w:w="236" w:type="dxa"/>
          </w:tcPr>
          <w:p w14:paraId="70FC34B1" w14:textId="77777777" w:rsidR="004F312E" w:rsidRPr="002004D6" w:rsidRDefault="004F312E" w:rsidP="00B94EAE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67E676F" w14:textId="1C98BD73" w:rsidR="004F312E" w:rsidRPr="002004D6" w:rsidRDefault="00B94EAE" w:rsidP="00B94EA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</w:t>
            </w:r>
          </w:p>
        </w:tc>
        <w:tc>
          <w:tcPr>
            <w:tcW w:w="270" w:type="dxa"/>
          </w:tcPr>
          <w:p w14:paraId="0A52CDF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B53363" w14:textId="5A92D41F" w:rsidR="004F312E" w:rsidRPr="002004D6" w:rsidRDefault="00F62D09" w:rsidP="00F62D09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1139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D94B4A" w14:textId="252C8F46" w:rsidR="004F312E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F312E" w:rsidRPr="002004D6" w14:paraId="466EC0CA" w14:textId="77777777" w:rsidTr="006F5213">
        <w:tc>
          <w:tcPr>
            <w:tcW w:w="3960" w:type="dxa"/>
          </w:tcPr>
          <w:p w14:paraId="0526C7E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CEB73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68BF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74499A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C6D54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FF2226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1E6FB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B045B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312E" w:rsidRPr="002004D6" w14:paraId="344A053B" w14:textId="77777777" w:rsidTr="00C057D7">
        <w:trPr>
          <w:trHeight w:val="403"/>
        </w:trPr>
        <w:tc>
          <w:tcPr>
            <w:tcW w:w="3960" w:type="dxa"/>
          </w:tcPr>
          <w:p w14:paraId="6FBB82DA" w14:textId="07A20A25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0797D58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6E73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41270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82657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96F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7ABA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40715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E7E35" w:rsidRPr="002004D6" w14:paraId="6F526975" w14:textId="77777777" w:rsidTr="00AE7E35">
        <w:trPr>
          <w:trHeight w:val="403"/>
        </w:trPr>
        <w:tc>
          <w:tcPr>
            <w:tcW w:w="3960" w:type="dxa"/>
          </w:tcPr>
          <w:p w14:paraId="6267D138" w14:textId="71F4320E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70" w:type="dxa"/>
          </w:tcPr>
          <w:p w14:paraId="43D247CE" w14:textId="00BA4C82" w:rsidR="00AE7E35" w:rsidRPr="002004D6" w:rsidRDefault="00D74508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36" w:type="dxa"/>
          </w:tcPr>
          <w:p w14:paraId="75198A57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FDD2A02" w14:textId="434C8F3D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12A1790E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ADB7F8" w14:textId="3F33991F" w:rsidR="00AE7E35" w:rsidRPr="002004D6" w:rsidRDefault="00677067" w:rsidP="001D03F3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77938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63E4EF" w14:textId="430287BD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E7E35" w:rsidRPr="002004D6" w14:paraId="027FD75F" w14:textId="77777777" w:rsidTr="004C7607">
        <w:trPr>
          <w:trHeight w:val="403"/>
        </w:trPr>
        <w:tc>
          <w:tcPr>
            <w:tcW w:w="3960" w:type="dxa"/>
          </w:tcPr>
          <w:p w14:paraId="3A722FC8" w14:textId="7BFDA0A6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9FF0A9" w14:textId="4E33505D" w:rsidR="00AE7E35" w:rsidRPr="002004D6" w:rsidRDefault="00D74508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36" w:type="dxa"/>
          </w:tcPr>
          <w:p w14:paraId="17E0578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8B224D" w14:textId="6B1FF126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38AF9D4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321E5D" w14:textId="3985FED2" w:rsidR="00AE7E35" w:rsidRPr="002004D6" w:rsidRDefault="00677067" w:rsidP="001D03F3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C3A0A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F678A9" w14:textId="531E24B1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E7E35" w:rsidRPr="002004D6" w14:paraId="207B9DA8" w14:textId="77777777" w:rsidTr="004C7607">
        <w:trPr>
          <w:trHeight w:val="403"/>
        </w:trPr>
        <w:tc>
          <w:tcPr>
            <w:tcW w:w="3960" w:type="dxa"/>
          </w:tcPr>
          <w:p w14:paraId="68FC8360" w14:textId="0DF868E9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48E6F9" w14:textId="78D2848A" w:rsidR="00AE7E35" w:rsidRPr="002004D6" w:rsidRDefault="0067706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</w:tcPr>
          <w:p w14:paraId="19D1A3E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A8A3076" w14:textId="43731E6A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</w:tcPr>
          <w:p w14:paraId="4271DA4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CFFDEF" w14:textId="648D9FD8" w:rsidR="00AE7E35" w:rsidRPr="002004D6" w:rsidRDefault="00677067" w:rsidP="001D03F3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D8460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DC4CCF" w14:textId="46727BA2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2004D6" w:rsidRDefault="000E66A1" w:rsidP="000E66A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</w:p>
    <w:p w14:paraId="166BD137" w14:textId="0C1D035E" w:rsidR="009D4FE6" w:rsidRPr="002004D6" w:rsidRDefault="009D4FE6" w:rsidP="009D4FE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2004D6">
        <w:rPr>
          <w:rFonts w:ascii="Angsana New" w:hAnsi="Angsana New"/>
          <w:i/>
          <w:iCs/>
          <w:sz w:val="28"/>
          <w:szCs w:val="28"/>
        </w:rPr>
        <w:tab/>
      </w:r>
      <w:r w:rsidRPr="002004D6">
        <w:rPr>
          <w:rFonts w:ascii="Angsana New" w:hAnsi="Angsana New" w:hint="cs"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 </w:t>
      </w:r>
    </w:p>
    <w:p w14:paraId="70D2D2C6" w14:textId="5DB87409" w:rsidR="000A44A9" w:rsidRPr="002004D6" w:rsidRDefault="000A44A9" w:rsidP="00816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6E1216D" w14:textId="474FE618" w:rsidR="000A44A9" w:rsidRPr="002004D6" w:rsidRDefault="000A44A9" w:rsidP="000A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ในเดือนสิงหาคม </w:t>
      </w:r>
      <w:r w:rsidRPr="002004D6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บริษัทได้ทำสัญญาเงินให้กู้ยืมระยะยาวแก่บริษัทย่อยแห่งหนึ่ง เงินกู้ยืมดังกล่าวมีอัตราดอกเบี้ยอ้างอิงกับอัตราดอกเบี้ยเงินกู้ยืมขั้นต่ำ </w:t>
      </w:r>
      <w:r w:rsidRPr="002004D6">
        <w:rPr>
          <w:rFonts w:asciiTheme="majorBidi" w:hAnsiTheme="majorBidi" w:cstheme="majorBidi"/>
          <w:spacing w:val="-2"/>
          <w:sz w:val="28"/>
          <w:szCs w:val="28"/>
        </w:rPr>
        <w:t xml:space="preserve">(MLR) </w:t>
      </w: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ตามที่ระบุไว้ในสัญญา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และมี</w:t>
      </w: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กำหนดชำระ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ดอกเบี้ย</w:t>
      </w:r>
      <w:r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เป็นรายเดือน </w:t>
      </w:r>
      <w:r w:rsidR="00F85189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ต่อมาในเดือนมกราคม </w:t>
      </w:r>
      <w:r w:rsidR="00F85189" w:rsidRPr="002004D6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F85189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บริษัทได้ทำ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บันทึกแนบท้าย</w:t>
      </w:r>
      <w:r w:rsidR="00F85189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สัญญาเพิ่มเติมกับบริษัทย่อยดังกล่าว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F85189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ซึ่งมีเงื่อนไขว่า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บริษัทย่อยดังกล่าวจะเริ่มชำระเงินกู้</w:t>
      </w:r>
      <w:r w:rsidR="009275CE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ยืม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คงเหลือให้กับบริษัทในเดือนถัดไป</w:t>
      </w:r>
      <w:r w:rsidR="009275CE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นับจากเดือนที่ชำระหนี้ให้กับสถาบันการเงินแห่งหนึ่งเสร็จสิ้นครบถ้วนทั้งหมด </w:t>
      </w:r>
      <w:r w:rsidR="009275CE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กำหนดให้ชำระคืนเงินต้นเป็นรายเดือนตามจำนวนที่ระบุไว้ในเอกสารแนบท้ายสัญญา</w:t>
      </w:r>
      <w:r w:rsidR="00186220" w:rsidRPr="002004D6">
        <w:rPr>
          <w:rFonts w:asciiTheme="majorBidi" w:hAnsiTheme="majorBidi" w:hint="cs"/>
          <w:sz w:val="28"/>
          <w:szCs w:val="28"/>
          <w:cs/>
        </w:rPr>
        <w:t xml:space="preserve"> 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วันที่ </w:t>
      </w:r>
      <w:r w:rsidR="00186220" w:rsidRPr="002004D6">
        <w:rPr>
          <w:rFonts w:asciiTheme="majorBidi" w:hAnsiTheme="majorBidi" w:cstheme="majorBidi"/>
          <w:sz w:val="28"/>
          <w:szCs w:val="28"/>
        </w:rPr>
        <w:t>31</w:t>
      </w:r>
      <w:r w:rsidR="00186220" w:rsidRPr="002004D6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86220" w:rsidRPr="002004D6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บริษัทย่อยดังกล่าวเบิกเงินกู้ยืมระยะยาวจากบริษัทจำนวน</w:t>
      </w:r>
      <w:r w:rsidR="00186220" w:rsidRPr="002004D6">
        <w:rPr>
          <w:rFonts w:asciiTheme="majorBidi" w:hAnsiTheme="majorBidi" w:cstheme="majorBidi"/>
          <w:spacing w:val="-2"/>
          <w:sz w:val="28"/>
          <w:szCs w:val="28"/>
        </w:rPr>
        <w:t xml:space="preserve"> 80 </w:t>
      </w:r>
      <w:r w:rsidR="00186220" w:rsidRPr="002004D6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3202D957" w14:textId="77777777" w:rsidR="00CA7E17" w:rsidRPr="002004D6" w:rsidRDefault="00CA7E17" w:rsidP="000A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1AD72431" w14:textId="269A36AC" w:rsidR="000C6EEE" w:rsidRPr="002004D6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ที่ดิน อาคารและอุปกรณ์</w:t>
      </w:r>
    </w:p>
    <w:p w14:paraId="332CD2C8" w14:textId="599F0471" w:rsidR="000B7B5A" w:rsidRPr="002004D6" w:rsidRDefault="000B7B5A" w:rsidP="000B7B5A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0B7B5A" w:rsidRPr="002004D6" w14:paraId="474242F7" w14:textId="77777777" w:rsidTr="000B7B5A">
        <w:trPr>
          <w:cantSplit/>
          <w:tblHeader/>
        </w:trPr>
        <w:tc>
          <w:tcPr>
            <w:tcW w:w="4950" w:type="dxa"/>
            <w:vAlign w:val="bottom"/>
          </w:tcPr>
          <w:p w14:paraId="24FB24E0" w14:textId="5DA6D450" w:rsidR="000B7B5A" w:rsidRPr="002004D6" w:rsidRDefault="000B7B5A" w:rsidP="00BF7E0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6F5213"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สามเดือนสิ้นสุดวันที่ </w:t>
            </w:r>
            <w:r w:rsidR="006F5213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F5213"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  <w:r w:rsidR="006F5213" w:rsidRPr="002004D6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6F5213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51C25F25" w14:textId="77777777" w:rsidR="000B7B5A" w:rsidRPr="002004D6" w:rsidRDefault="000B7B5A" w:rsidP="00BF7E0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C8EA01" w14:textId="65F60161" w:rsidR="000B7B5A" w:rsidRPr="002004D6" w:rsidRDefault="000B7B5A" w:rsidP="00BF7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3EC600DB" w14:textId="77777777" w:rsidR="000B7B5A" w:rsidRPr="002004D6" w:rsidRDefault="000B7B5A" w:rsidP="00BF7E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D1B98E4" w14:textId="77777777" w:rsidR="000B7B5A" w:rsidRPr="002004D6" w:rsidRDefault="000B7B5A" w:rsidP="00BF7E0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6C539AC" w14:textId="299FCFF7" w:rsidR="000B7B5A" w:rsidRPr="002004D6" w:rsidRDefault="000B7B5A" w:rsidP="00BF7E0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0B7B5A" w:rsidRPr="002004D6" w14:paraId="41C23F0F" w14:textId="77777777" w:rsidTr="000B7B5A">
        <w:trPr>
          <w:cantSplit/>
        </w:trPr>
        <w:tc>
          <w:tcPr>
            <w:tcW w:w="4950" w:type="dxa"/>
          </w:tcPr>
          <w:p w14:paraId="540FE282" w14:textId="77777777" w:rsidR="000B7B5A" w:rsidRPr="002004D6" w:rsidRDefault="000B7B5A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717AD5" w14:textId="77777777" w:rsidR="000B7B5A" w:rsidRPr="002004D6" w:rsidRDefault="000B7B5A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C81FC8C" w14:textId="64593D69" w:rsidR="000B7B5A" w:rsidRPr="002004D6" w:rsidRDefault="000B7B5A" w:rsidP="00BF7E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F7E0D" w:rsidRPr="002004D6" w14:paraId="749B6E32" w14:textId="77777777" w:rsidTr="000B7B5A">
        <w:trPr>
          <w:cantSplit/>
        </w:trPr>
        <w:tc>
          <w:tcPr>
            <w:tcW w:w="4950" w:type="dxa"/>
          </w:tcPr>
          <w:p w14:paraId="53F9EA44" w14:textId="77777777" w:rsidR="00BF7E0D" w:rsidRPr="002004D6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359D23B2" w14:textId="77777777" w:rsidR="00BF7E0D" w:rsidRPr="002004D6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6F3A34" w14:textId="756A558E" w:rsidR="00BF7E0D" w:rsidRPr="002004D6" w:rsidRDefault="00433239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71,59</w:t>
            </w:r>
            <w:r w:rsidR="00016175"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E18D53B" w14:textId="77777777" w:rsidR="00BF7E0D" w:rsidRPr="002004D6" w:rsidRDefault="00BF7E0D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9B8E0F8" w14:textId="131BC429" w:rsidR="00BF7E0D" w:rsidRPr="002004D6" w:rsidRDefault="001E7FDA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26,417</w:t>
            </w:r>
          </w:p>
        </w:tc>
      </w:tr>
      <w:tr w:rsidR="00533984" w:rsidRPr="002004D6" w14:paraId="18C4DF16" w14:textId="77777777" w:rsidTr="000B7B5A">
        <w:trPr>
          <w:cantSplit/>
        </w:trPr>
        <w:tc>
          <w:tcPr>
            <w:tcW w:w="4950" w:type="dxa"/>
          </w:tcPr>
          <w:p w14:paraId="630D17BE" w14:textId="0E148EA8" w:rsidR="00533984" w:rsidRPr="002004D6" w:rsidRDefault="00533984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โอนสินทรัพย์สิทธิการใช้ไป</w:t>
            </w:r>
            <w:r w:rsidR="00B5570B"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0854C432" w14:textId="77777777" w:rsidR="00533984" w:rsidRPr="002004D6" w:rsidRDefault="00533984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F7626B" w14:textId="3440F41D" w:rsidR="00533984" w:rsidRPr="002004D6" w:rsidRDefault="00433239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180" w:type="dxa"/>
          </w:tcPr>
          <w:p w14:paraId="4B877BD0" w14:textId="77777777" w:rsidR="00533984" w:rsidRPr="002004D6" w:rsidRDefault="00533984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7A5A558" w14:textId="7946A540" w:rsidR="00533984" w:rsidRPr="002004D6" w:rsidRDefault="001E7FDA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</w:p>
        </w:tc>
      </w:tr>
      <w:tr w:rsidR="00BF7E0D" w:rsidRPr="002004D6" w14:paraId="1E4BBACB" w14:textId="77777777" w:rsidTr="000B7B5A">
        <w:trPr>
          <w:cantSplit/>
        </w:trPr>
        <w:tc>
          <w:tcPr>
            <w:tcW w:w="4950" w:type="dxa"/>
          </w:tcPr>
          <w:p w14:paraId="10CFEE63" w14:textId="77777777" w:rsidR="00BF7E0D" w:rsidRPr="002004D6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13F90031" w14:textId="77777777" w:rsidR="00BF7E0D" w:rsidRPr="002004D6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89226E" w14:textId="6AEA8319" w:rsidR="001E7FDA" w:rsidRPr="002004D6" w:rsidRDefault="001E7FDA" w:rsidP="001E7F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766FB"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</w:p>
        </w:tc>
        <w:tc>
          <w:tcPr>
            <w:tcW w:w="180" w:type="dxa"/>
          </w:tcPr>
          <w:p w14:paraId="71FAAC80" w14:textId="77777777" w:rsidR="00BF7E0D" w:rsidRPr="002004D6" w:rsidRDefault="00BF7E0D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8B8A2D6" w14:textId="01042A92" w:rsidR="00BF7E0D" w:rsidRPr="002004D6" w:rsidRDefault="001E7FDA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</w:p>
        </w:tc>
      </w:tr>
      <w:tr w:rsidR="00BF7E0D" w:rsidRPr="002004D6" w14:paraId="3B1221DE" w14:textId="77777777" w:rsidTr="000B7B5A">
        <w:trPr>
          <w:cantSplit/>
        </w:trPr>
        <w:tc>
          <w:tcPr>
            <w:tcW w:w="4950" w:type="dxa"/>
          </w:tcPr>
          <w:p w14:paraId="26CF18C7" w14:textId="23961558" w:rsidR="00BF7E0D" w:rsidRPr="002004D6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ขาดทุนจากการด้อยค่าเครื่องจักร</w:t>
            </w:r>
          </w:p>
        </w:tc>
        <w:tc>
          <w:tcPr>
            <w:tcW w:w="1440" w:type="dxa"/>
          </w:tcPr>
          <w:p w14:paraId="71F65C1D" w14:textId="77777777" w:rsidR="00BF7E0D" w:rsidRPr="002004D6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338ABDD" w14:textId="31F0E13A" w:rsidR="00BF7E0D" w:rsidRPr="002004D6" w:rsidRDefault="00CC7EC8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E7FDA" w:rsidRPr="002004D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16175" w:rsidRPr="002004D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0260359" w14:textId="77777777" w:rsidR="00BF7E0D" w:rsidRPr="002004D6" w:rsidRDefault="00BF7E0D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D5B1A70" w14:textId="0DE23CA9" w:rsidR="00BF7E0D" w:rsidRPr="002004D6" w:rsidRDefault="00CC7EC8" w:rsidP="006F52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E7FDA"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016175"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A943275" w14:textId="08B41936" w:rsidR="000C6EEE" w:rsidRPr="002004D6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FE893AD" w14:textId="0E663CC9" w:rsidR="005F1526" w:rsidRPr="002004D6" w:rsidRDefault="005F1526" w:rsidP="005F152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04D6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ตามรายงาน</w:t>
      </w:r>
      <w:r w:rsidR="00746280" w:rsidRPr="002004D6">
        <w:rPr>
          <w:rFonts w:asciiTheme="majorBidi" w:hAnsiTheme="majorBidi" w:cstheme="majorBidi"/>
          <w:sz w:val="28"/>
          <w:szCs w:val="28"/>
          <w:cs/>
        </w:rPr>
        <w:br/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การประเมินราคาระหว่างวันที่ </w:t>
      </w:r>
      <w:r w:rsidR="00CC5D02" w:rsidRPr="002004D6">
        <w:rPr>
          <w:rFonts w:asciiTheme="majorBidi" w:hAnsiTheme="majorBidi" w:cstheme="majorBidi"/>
          <w:sz w:val="28"/>
          <w:szCs w:val="28"/>
        </w:rPr>
        <w:t>8</w:t>
      </w:r>
      <w:r w:rsidR="00662C96"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Pr="002004D6">
        <w:rPr>
          <w:rFonts w:asciiTheme="majorBidi" w:hAnsiTheme="majorBidi" w:cstheme="majorBidi"/>
          <w:sz w:val="28"/>
          <w:szCs w:val="28"/>
        </w:rPr>
        <w:t xml:space="preserve">14 </w:t>
      </w:r>
      <w:r w:rsidR="00C535A2" w:rsidRPr="002004D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 xml:space="preserve">2564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ซึ่งจัดลำดับมูลค่ายุติธรรมเป็นระดับ </w:t>
      </w:r>
      <w:r w:rsidR="00016175" w:rsidRPr="002004D6">
        <w:rPr>
          <w:rFonts w:asciiTheme="majorBidi" w:hAnsiTheme="majorBidi" w:cstheme="majorBidi"/>
          <w:sz w:val="28"/>
          <w:szCs w:val="28"/>
        </w:rPr>
        <w:t>3</w:t>
      </w:r>
    </w:p>
    <w:p w14:paraId="18A6ECED" w14:textId="39EF001B" w:rsidR="00DA7E88" w:rsidRPr="002004D6" w:rsidRDefault="00DA7E88" w:rsidP="00DA7E88">
      <w:pPr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8"/>
          <w:szCs w:val="28"/>
          <w:cs/>
        </w:rPr>
      </w:pPr>
    </w:p>
    <w:p w14:paraId="064B0379" w14:textId="4889FF91" w:rsidR="003F7D59" w:rsidRPr="002004D6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หนี้สินที่มีภาระดอกเบี้ย</w:t>
      </w:r>
    </w:p>
    <w:p w14:paraId="06D0E073" w14:textId="77777777" w:rsidR="00583ABC" w:rsidRPr="002004D6" w:rsidRDefault="00583ABC" w:rsidP="00583ABC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DF38FBC" w14:textId="33682ECE" w:rsidR="000F5621" w:rsidRPr="002004D6" w:rsidRDefault="000F5621" w:rsidP="000F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2004D6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/>
          <w:sz w:val="28"/>
          <w:szCs w:val="28"/>
        </w:rPr>
        <w:t xml:space="preserve">2565 </w:t>
      </w:r>
      <w:r w:rsidRPr="002004D6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ได้ทำสัญญาเงินกู้ยืมระยะยาวกับสถาบันการเงินแห่งหนึ่งโดยมีวงเงิน</w:t>
      </w:r>
      <w:r w:rsidRPr="002004D6">
        <w:rPr>
          <w:rFonts w:asciiTheme="majorBidi" w:hAnsiTheme="majorBidi"/>
          <w:sz w:val="28"/>
          <w:szCs w:val="28"/>
        </w:rPr>
        <w:t xml:space="preserve"> 170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ล้านบาท</w:t>
      </w:r>
      <w:r w:rsidRPr="002004D6">
        <w:rPr>
          <w:rFonts w:asciiTheme="majorBidi" w:hAnsiTheme="majorBidi"/>
          <w:sz w:val="28"/>
          <w:szCs w:val="28"/>
          <w:cs/>
        </w:rPr>
        <w:t xml:space="preserve">  </w:t>
      </w:r>
      <w:r w:rsidRPr="002004D6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2004D6">
        <w:rPr>
          <w:rFonts w:asciiTheme="majorBidi" w:hAnsiTheme="majorBidi"/>
          <w:sz w:val="28"/>
          <w:szCs w:val="28"/>
          <w:cs/>
        </w:rPr>
        <w:t xml:space="preserve"> (</w:t>
      </w:r>
      <w:r w:rsidRPr="002004D6">
        <w:rPr>
          <w:rFonts w:asciiTheme="majorBidi" w:hAnsiTheme="majorBidi" w:cstheme="majorBidi"/>
          <w:sz w:val="28"/>
          <w:szCs w:val="28"/>
        </w:rPr>
        <w:t xml:space="preserve">MLR) </w:t>
      </w:r>
      <w:r w:rsidRPr="002004D6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/>
          <w:sz w:val="28"/>
          <w:szCs w:val="28"/>
        </w:rPr>
        <w:t>7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ปีนับจากวันที่เบิกรับเงินกู้งวดแรก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และมีเงื่อนไขให้บริษัทดังกล่าวต้องชำระคืนเงินต้นของสัญญาเงินกู้นี้ให้เสร็จสิ้นก่อน</w:t>
      </w:r>
      <w:r w:rsidRPr="002004D6">
        <w:rPr>
          <w:rFonts w:asciiTheme="majorBidi" w:hAnsi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จึงจะเริ่มชำระคืนเงินต้นของสัญญากู้ยืมที่บริษัทดังกล่าวทำกับบริษัทได้</w:t>
      </w:r>
    </w:p>
    <w:p w14:paraId="7267DBA7" w14:textId="665A487D" w:rsidR="00E417F1" w:rsidRPr="002004D6" w:rsidRDefault="00E4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73B774" w14:textId="03D3E0E8" w:rsidR="003F7D59" w:rsidRPr="002004D6" w:rsidRDefault="00C9741B" w:rsidP="00B360F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ส่วนงานดำเนินงาน</w:t>
      </w:r>
      <w:r w:rsidR="00ED213C" w:rsidRPr="002004D6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18194F88" w14:textId="77777777" w:rsidR="006F5213" w:rsidRPr="002004D6" w:rsidRDefault="006F5213" w:rsidP="006F5213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867"/>
        <w:gridCol w:w="1062"/>
        <w:gridCol w:w="242"/>
        <w:gridCol w:w="949"/>
        <w:gridCol w:w="242"/>
        <w:gridCol w:w="982"/>
        <w:gridCol w:w="242"/>
        <w:gridCol w:w="1020"/>
        <w:gridCol w:w="242"/>
        <w:gridCol w:w="990"/>
        <w:gridCol w:w="242"/>
        <w:gridCol w:w="1018"/>
      </w:tblGrid>
      <w:tr w:rsidR="006F5213" w:rsidRPr="002004D6" w14:paraId="56B82FAD" w14:textId="77777777" w:rsidTr="005D11FC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E0CE050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  <w:bottom w:val="nil"/>
            </w:tcBorders>
          </w:tcPr>
          <w:p w14:paraId="6F06109C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F5213" w:rsidRPr="002004D6" w14:paraId="5209C3AF" w14:textId="77777777" w:rsidTr="005D11FC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7309D530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448E5E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01696C5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2EF9D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ECF312D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4D9E6EB4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F5213" w:rsidRPr="002004D6" w14:paraId="77CEE7EF" w14:textId="77777777" w:rsidTr="005D11FC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5BA4F7AD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E7F4A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12612BF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A138F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3BD3D8C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1DEF1394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F5213" w:rsidRPr="002004D6" w14:paraId="5A04799C" w14:textId="77777777" w:rsidTr="005D11FC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57A4AD7D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08361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FDCFA74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1024A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F41BC08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37D74F28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F5213" w:rsidRPr="002004D6" w14:paraId="4AD0E0B2" w14:textId="77777777" w:rsidTr="005D11FC">
        <w:trPr>
          <w:tblHeader/>
        </w:trPr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BA4BD5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</w:tcPr>
          <w:p w14:paraId="1DFC1561" w14:textId="0A426C80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ACCEC66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5295EDCE" w14:textId="603D4CE4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CD0CF47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51ACAFA8" w14:textId="7E70CADD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8DBAA34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4E1D757D" w14:textId="13084420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B312C20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0876C12A" w14:textId="5310C5EF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" w:type="pct"/>
          </w:tcPr>
          <w:p w14:paraId="4EDD0D32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</w:tcPr>
          <w:p w14:paraId="11502610" w14:textId="49192106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6F5213" w:rsidRPr="002004D6" w14:paraId="78B5FE33" w14:textId="77777777" w:rsidTr="005D11FC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4A48DEEF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</w:tcBorders>
          </w:tcPr>
          <w:p w14:paraId="689D6198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2004D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6F5213" w:rsidRPr="002004D6" w14:paraId="087890D4" w14:textId="77777777" w:rsidTr="005D11FC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78E5DFA3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581" w:type="pct"/>
            <w:gridSpan w:val="11"/>
            <w:tcBorders>
              <w:top w:val="nil"/>
              <w:left w:val="nil"/>
            </w:tcBorders>
          </w:tcPr>
          <w:p w14:paraId="25C16CD3" w14:textId="77777777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6F5213" w:rsidRPr="002004D6" w14:paraId="5374176D" w14:textId="77777777" w:rsidTr="005D11FC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458D502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2EF065D9" w14:textId="5C410194" w:rsidR="006F5213" w:rsidRPr="002004D6" w:rsidRDefault="00687789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1,429,897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780118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DE7EC" w14:textId="3B79C891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1,341,054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67272E2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3BF07" w14:textId="6AB0C306" w:rsidR="006F5213" w:rsidRPr="002004D6" w:rsidRDefault="00687789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26,214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7645659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14FE6" w14:textId="56F055EC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17,297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7D7313E7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2CF6D98" w14:textId="63645132" w:rsidR="006F5213" w:rsidRPr="002004D6" w:rsidRDefault="00687789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1,456,111</w:t>
            </w:r>
          </w:p>
        </w:tc>
        <w:tc>
          <w:tcPr>
            <w:tcW w:w="120" w:type="pct"/>
            <w:vAlign w:val="bottom"/>
          </w:tcPr>
          <w:p w14:paraId="2AAC309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2AD1F36B" w14:textId="7B5E716A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1,358,351</w:t>
            </w:r>
          </w:p>
        </w:tc>
      </w:tr>
      <w:tr w:rsidR="006F5213" w:rsidRPr="002004D6" w14:paraId="0759827B" w14:textId="77777777" w:rsidTr="005D11FC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27B39C59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3081BD74" w14:textId="3867DD90" w:rsidR="006F5213" w:rsidRPr="002004D6" w:rsidRDefault="00687789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87,791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C4DCAA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55040" w14:textId="6903073F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60,636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CC47566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8B534" w14:textId="48384E29" w:rsidR="006F5213" w:rsidRPr="002004D6" w:rsidRDefault="00DF27DC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687789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6FAC5C23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79929" w14:textId="4197C1D0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9,080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359B89D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2B03F60B" w14:textId="31C54A24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100,606</w:t>
            </w:r>
          </w:p>
        </w:tc>
        <w:tc>
          <w:tcPr>
            <w:tcW w:w="120" w:type="pct"/>
            <w:vAlign w:val="bottom"/>
          </w:tcPr>
          <w:p w14:paraId="5202BDE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4E3CA382" w14:textId="20731126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69,716</w:t>
            </w:r>
          </w:p>
        </w:tc>
      </w:tr>
      <w:tr w:rsidR="006F5213" w:rsidRPr="002004D6" w14:paraId="4FB6B4A6" w14:textId="77777777" w:rsidTr="005D11FC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F4A6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62137" w14:textId="51EC9AAA" w:rsidR="006F5213" w:rsidRPr="002004D6" w:rsidRDefault="00687789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1,517,688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83525F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FED058" w14:textId="2F101576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1,401,690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F8BA8B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D47248" w14:textId="6AB2390F" w:rsidR="006F5213" w:rsidRPr="002004D6" w:rsidRDefault="00DF27DC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39,029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0313362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8D20EE" w14:textId="0D47866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26,377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334F44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018BE28C" w14:textId="4C4526A0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1,556,717</w:t>
            </w:r>
          </w:p>
        </w:tc>
        <w:tc>
          <w:tcPr>
            <w:tcW w:w="120" w:type="pct"/>
            <w:vAlign w:val="bottom"/>
          </w:tcPr>
          <w:p w14:paraId="6E7EC26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  <w:vAlign w:val="bottom"/>
          </w:tcPr>
          <w:p w14:paraId="0FF54723" w14:textId="487BA7E6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1,428,067</w:t>
            </w:r>
          </w:p>
        </w:tc>
      </w:tr>
      <w:tr w:rsidR="006F5213" w:rsidRPr="002004D6" w14:paraId="0684D159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59CB8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75E2D9C1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C8B2C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07F6B4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42C38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4354ECB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C0AD372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365E8C83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4415E1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vAlign w:val="bottom"/>
          </w:tcPr>
          <w:p w14:paraId="3AC3BD2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vAlign w:val="bottom"/>
          </w:tcPr>
          <w:p w14:paraId="023B388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Align w:val="bottom"/>
          </w:tcPr>
          <w:p w14:paraId="34F3C2C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6F5213" w:rsidRPr="002004D6" w14:paraId="56D0F703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A392A3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273D4C1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9DA04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B1B3A1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E901391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84B76A6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2137109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EE4189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F9167F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84F927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5FB3417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7AE24DD6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F5213" w:rsidRPr="002004D6" w14:paraId="72B9FC3C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29A11A1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2471A7D7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740964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3D22451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FC8214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BB253B2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341D3D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7F69BD6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693AC0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A3C38F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3362A8E3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6AF5CCA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F5213" w:rsidRPr="002004D6" w14:paraId="35E9FAC2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640E7F82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1B3E85DB" w14:textId="4F060177" w:rsidR="006F5213" w:rsidRPr="002004D6" w:rsidRDefault="00F500E9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1,517,688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8A1DE0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04D07B1C" w14:textId="78B0F788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1,401,690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D0F813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6DDF778" w14:textId="44AF1CE3" w:rsidR="006F5213" w:rsidRPr="002004D6" w:rsidRDefault="00F500E9" w:rsidP="00F5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6BAF87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7A39AE53" w14:textId="556A3FCB" w:rsidR="006F5213" w:rsidRPr="002004D6" w:rsidRDefault="006F5213" w:rsidP="00F5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1E18FB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553A9DD" w14:textId="0E76A187" w:rsidR="006F5213" w:rsidRPr="002004D6" w:rsidRDefault="00F500E9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1,517,688</w:t>
            </w:r>
          </w:p>
        </w:tc>
        <w:tc>
          <w:tcPr>
            <w:tcW w:w="120" w:type="pct"/>
            <w:vAlign w:val="bottom"/>
          </w:tcPr>
          <w:p w14:paraId="45A84E37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64CD6008" w14:textId="4C0A1381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1,401,690</w:t>
            </w:r>
          </w:p>
        </w:tc>
      </w:tr>
      <w:tr w:rsidR="006F5213" w:rsidRPr="002004D6" w14:paraId="0848250C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6C45B4D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38CB64" w14:textId="3D8E959B" w:rsidR="006F5213" w:rsidRPr="002004D6" w:rsidRDefault="00F500E9" w:rsidP="00F5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2DFA94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6CC1A1" w14:textId="1A06404E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C4D455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9B3DC" w14:textId="72C40D40" w:rsidR="006F5213" w:rsidRPr="002004D6" w:rsidRDefault="000D619A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F500E9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125BA91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316A1" w14:textId="6C3AE3CB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26,377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D38030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8D98DB2" w14:textId="1B126C46" w:rsidR="006F5213" w:rsidRPr="002004D6" w:rsidRDefault="000D619A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F500E9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0" w:type="pct"/>
            <w:vAlign w:val="bottom"/>
          </w:tcPr>
          <w:p w14:paraId="5D1DB131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5723823C" w14:textId="0CF5B391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26,377</w:t>
            </w:r>
          </w:p>
        </w:tc>
      </w:tr>
      <w:tr w:rsidR="006F5213" w:rsidRPr="002004D6" w14:paraId="1B9B3F7E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C1EA6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9DE88" w14:textId="1FEE25FD" w:rsidR="006F5213" w:rsidRPr="002004D6" w:rsidRDefault="00F500E9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1,517,688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0EB104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DD2E6A" w14:textId="5FB0FF69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1,401,690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44A8D8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50310" w14:textId="22BBD3C4" w:rsidR="006F5213" w:rsidRPr="002004D6" w:rsidRDefault="000D619A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</w:t>
            </w:r>
            <w:r w:rsidR="00F500E9"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F33011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7B8F0" w14:textId="3B986271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26,377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ACEDB4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00C96" w14:textId="34ACEE7C" w:rsidR="006F5213" w:rsidRPr="002004D6" w:rsidRDefault="00F500E9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</w:t>
            </w:r>
            <w:r w:rsidR="00D36491"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556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D36491"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717</w:t>
            </w:r>
          </w:p>
        </w:tc>
        <w:tc>
          <w:tcPr>
            <w:tcW w:w="120" w:type="pct"/>
            <w:vAlign w:val="bottom"/>
          </w:tcPr>
          <w:p w14:paraId="7EAFBAB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C0C93" w14:textId="333B1C5B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1,428,067</w:t>
            </w:r>
          </w:p>
        </w:tc>
      </w:tr>
      <w:tr w:rsidR="006F5213" w:rsidRPr="002004D6" w14:paraId="548A478F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DF8151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70D14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1943E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E7D8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732C66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F29BA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4A835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9DEF2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1EDC69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19E8C469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11C3A80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  <w:vAlign w:val="bottom"/>
          </w:tcPr>
          <w:p w14:paraId="1A128BC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F5213" w:rsidRPr="002004D6" w14:paraId="458C02CD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E81E1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7ED7AD86" w14:textId="40EA3ACD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D9306C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328E4F7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2E4B82A" w14:textId="45ED3F2E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113,789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B79F45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09F28E2" w14:textId="0EC89932" w:rsidR="006F5213" w:rsidRPr="002004D6" w:rsidRDefault="00DF27DC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9306C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4F0554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33050D5E" w14:textId="46B5D8C5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(6,807)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3DE90E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C6B0D18" w14:textId="169A7335" w:rsidR="006F5213" w:rsidRPr="002004D6" w:rsidRDefault="00CA57D0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="00DF27DC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120" w:type="pct"/>
            <w:vAlign w:val="bottom"/>
          </w:tcPr>
          <w:p w14:paraId="61E23D9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F629F74" w14:textId="230C1413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106,982</w:t>
            </w:r>
          </w:p>
        </w:tc>
      </w:tr>
      <w:tr w:rsidR="006F5213" w:rsidRPr="002004D6" w14:paraId="6820420C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544E43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B275F" w14:textId="3ECF4060" w:rsidR="006F5213" w:rsidRPr="002004D6" w:rsidRDefault="00D9306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2,545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63248D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15E6F" w14:textId="6DD5C0B4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7,162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530AB9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3426B6" w14:textId="44AF9D1A" w:rsidR="006F5213" w:rsidRPr="002004D6" w:rsidRDefault="00D9306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6BDDFF1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519DD" w14:textId="33774452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EFDE9A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DFAB377" w14:textId="496F4ADE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2,536</w:t>
            </w:r>
          </w:p>
        </w:tc>
        <w:tc>
          <w:tcPr>
            <w:tcW w:w="120" w:type="pct"/>
            <w:vAlign w:val="bottom"/>
          </w:tcPr>
          <w:p w14:paraId="45C3D4C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04C72D44" w14:textId="1BCE53A2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7,078</w:t>
            </w:r>
          </w:p>
        </w:tc>
      </w:tr>
      <w:tr w:rsidR="006F5213" w:rsidRPr="002004D6" w14:paraId="3EF43300" w14:textId="77777777" w:rsidTr="005D11FC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92B6F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826EE2" w14:textId="3B40DE5C" w:rsidR="006F5213" w:rsidRPr="002004D6" w:rsidRDefault="00470A96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</w:t>
            </w:r>
            <w:r w:rsidR="00DF27DC"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9E4BAA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DA7250" w14:textId="32EDD112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106,627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5603D7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2758A" w14:textId="732B3F8C" w:rsidR="006F5213" w:rsidRPr="002004D6" w:rsidRDefault="00DF27DC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1,9</w:t>
            </w:r>
            <w:r w:rsidR="00470A96"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D040646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18EC9" w14:textId="6014AFE0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(6,723)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57F895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3A92B" w14:textId="6F623A3F" w:rsidR="006F5213" w:rsidRPr="002004D6" w:rsidRDefault="00470A96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</w:t>
            </w:r>
            <w:r w:rsidR="00DF27DC"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20" w:type="pct"/>
            <w:vAlign w:val="bottom"/>
          </w:tcPr>
          <w:p w14:paraId="253D87B3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BB6E4" w14:textId="0DAA79FF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99,904</w:t>
            </w:r>
          </w:p>
        </w:tc>
      </w:tr>
      <w:tr w:rsidR="009239E2" w:rsidRPr="002004D6" w14:paraId="36C2EBF1" w14:textId="77777777" w:rsidTr="009239E2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BC0A4B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3C7D9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C76992F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F999C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914C0FA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BFF59" w14:textId="77777777" w:rsidR="009239E2" w:rsidRPr="002004D6" w:rsidRDefault="009239E2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4BFF2F1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D7D9E5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DCF17F0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5CD5FB52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18176E48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55EE6C70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39E2" w:rsidRPr="002004D6" w14:paraId="04BB79E9" w14:textId="77777777" w:rsidTr="009239E2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99FA4E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7A245581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EF12787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4865503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0782E4F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D95347C" w14:textId="77777777" w:rsidR="009239E2" w:rsidRPr="002004D6" w:rsidRDefault="009239E2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00B6433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00FA26A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2D68498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AA964A7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5F8745AA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63887348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39E2" w:rsidRPr="002004D6" w14:paraId="67042E14" w14:textId="77777777" w:rsidTr="009239E2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8C933F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2FF9CA27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CCD1416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02884246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0632656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6C27FD8" w14:textId="77777777" w:rsidR="009239E2" w:rsidRPr="002004D6" w:rsidRDefault="009239E2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EAF60B3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91DAE10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2AB5907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2834ABF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51D735C3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48365268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39E2" w:rsidRPr="002004D6" w14:paraId="651E30D6" w14:textId="77777777" w:rsidTr="009239E2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E80C0F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202369FB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9A57417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B6348C9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EC03DD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B5CFBA4" w14:textId="77777777" w:rsidR="009239E2" w:rsidRPr="002004D6" w:rsidRDefault="009239E2" w:rsidP="00C3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92EB1EB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3F6C8194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0B3D23F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D959FAA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001B225D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2C0208F4" w14:textId="77777777" w:rsidR="009239E2" w:rsidRPr="002004D6" w:rsidRDefault="009239E2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5213" w:rsidRPr="002004D6" w14:paraId="6DC75FF2" w14:textId="77777777" w:rsidTr="005D11FC">
        <w:tc>
          <w:tcPr>
            <w:tcW w:w="1419" w:type="pct"/>
            <w:tcBorders>
              <w:left w:val="nil"/>
              <w:right w:val="nil"/>
            </w:tcBorders>
            <w:noWrap/>
            <w:vAlign w:val="bottom"/>
          </w:tcPr>
          <w:p w14:paraId="3C579E1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สินทรัพย์ส่วนงาน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08586C5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341F25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3FBDE0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81C99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0E1FD39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06107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1B38AA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FDBE97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297385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E5851F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0D4D692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F5213" w:rsidRPr="002004D6" w14:paraId="6569A415" w14:textId="77777777" w:rsidTr="005D11FC">
        <w:trPr>
          <w:trHeight w:val="76"/>
        </w:trPr>
        <w:tc>
          <w:tcPr>
            <w:tcW w:w="141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B8A6E6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31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0AE79342" w14:textId="68481C77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3,703,685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1090C5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032A41E4" w14:textId="0BED4F75" w:rsidR="006F5213" w:rsidRPr="002004D6" w:rsidRDefault="005C1FB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3,723,49</w:t>
            </w:r>
            <w:r w:rsidR="002F6F9B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72E7FC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DE9A941" w14:textId="40E4EEC9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440,10</w:t>
            </w:r>
            <w:r w:rsidR="00CA57D0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80EDB8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D097C9C" w14:textId="289235B2" w:rsidR="006F5213" w:rsidRPr="002004D6" w:rsidRDefault="005C1FB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445,812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FFE60B3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CD08419" w14:textId="64CC770E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4,143,78</w:t>
            </w:r>
            <w:r w:rsidR="00CA57D0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" w:type="pct"/>
          </w:tcPr>
          <w:p w14:paraId="1668A17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4706A80C" w14:textId="766D2422" w:rsidR="006F5213" w:rsidRPr="002004D6" w:rsidRDefault="005C1FB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4,169,30</w:t>
            </w:r>
            <w:r w:rsidR="002F6F9B"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6F5213" w:rsidRPr="002004D6" w14:paraId="52441616" w14:textId="77777777" w:rsidTr="009239E2">
        <w:trPr>
          <w:trHeight w:val="406"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89DA9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522AD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C202F3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07886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7DC65D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C266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79903F8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A2BC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6AED767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7C8A36E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5D69F7E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4557BEE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F5213" w:rsidRPr="002004D6" w14:paraId="481CAC6D" w14:textId="77777777" w:rsidTr="005D11FC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0263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1B976FE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BAD2C9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D955D3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6272E66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82BEA33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7C49CFC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4CC7766B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B16BEE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2A6DAE4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</w:tcPr>
          <w:p w14:paraId="66284C6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307AA4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F5213" w:rsidRPr="002004D6" w14:paraId="42B9F291" w14:textId="77777777" w:rsidTr="005D11FC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FBFB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31 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BB64F" w14:textId="7E87B66F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1,586,224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FCDF02F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3FBBC" w14:textId="452D6B29" w:rsidR="006F5213" w:rsidRPr="002004D6" w:rsidRDefault="005C1FB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1,424,827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45D5222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24BF56" w14:textId="1B1033B8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145,193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BCD300A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8DBC2" w14:textId="474359E9" w:rsidR="006F5213" w:rsidRPr="002004D6" w:rsidRDefault="005C1FB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153,510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D35927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2E0FDF12" w14:textId="438EB4B3" w:rsidR="006F5213" w:rsidRPr="002004D6" w:rsidRDefault="00DF27D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1,731,417</w:t>
            </w:r>
          </w:p>
        </w:tc>
        <w:tc>
          <w:tcPr>
            <w:tcW w:w="120" w:type="pct"/>
          </w:tcPr>
          <w:p w14:paraId="31ED8E55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017A0FBA" w14:textId="0B82CAB3" w:rsidR="006F5213" w:rsidRPr="002004D6" w:rsidRDefault="005C1FBC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1,578,337</w:t>
            </w:r>
          </w:p>
        </w:tc>
      </w:tr>
    </w:tbl>
    <w:p w14:paraId="30F9A5B1" w14:textId="4B300CAD" w:rsidR="00E417F1" w:rsidRPr="002004D6" w:rsidRDefault="00E417F1" w:rsidP="006F52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6F5213" w:rsidRPr="002004D6" w14:paraId="35792D3F" w14:textId="77777777" w:rsidTr="005D11FC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A3117B" w14:textId="1A976B58" w:rsidR="006F5213" w:rsidRPr="002004D6" w:rsidRDefault="006F5213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</w:rPr>
              <w:br w:type="page"/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25F93" w14:textId="77777777" w:rsidR="006F5213" w:rsidRPr="002004D6" w:rsidRDefault="006F5213" w:rsidP="005D11F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5213" w:rsidRPr="002004D6" w14:paraId="4F4B7513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4C98F20" w14:textId="77777777" w:rsidR="006F5213" w:rsidRPr="002004D6" w:rsidRDefault="006F5213" w:rsidP="005D11F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846BCF" w14:textId="6DBC55AE" w:rsidR="006F5213" w:rsidRPr="002004D6" w:rsidRDefault="006F5213" w:rsidP="005D11F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28ABFB" w14:textId="77777777" w:rsidR="006F5213" w:rsidRPr="002004D6" w:rsidRDefault="006F5213" w:rsidP="005D11F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A967A" w14:textId="61A3F091" w:rsidR="006F5213" w:rsidRPr="002004D6" w:rsidRDefault="006F5213" w:rsidP="005D11F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F5213" w:rsidRPr="002004D6" w14:paraId="7D2A3FCF" w14:textId="77777777" w:rsidTr="005D11FC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CD740EE" w14:textId="77777777" w:rsidR="006F5213" w:rsidRPr="002004D6" w:rsidRDefault="006F5213" w:rsidP="005D11F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2BAF0" w14:textId="77777777" w:rsidR="006F5213" w:rsidRPr="002004D6" w:rsidRDefault="006F5213" w:rsidP="005D11F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5213" w:rsidRPr="002004D6" w14:paraId="085BB034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DED1FF" w14:textId="77777777" w:rsidR="006F5213" w:rsidRPr="002004D6" w:rsidRDefault="006F5213" w:rsidP="006F521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B0FC1" w14:textId="0613E849" w:rsidR="006F5213" w:rsidRPr="002004D6" w:rsidRDefault="00735C17" w:rsidP="0088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59,88</w:t>
            </w:r>
            <w:r w:rsidR="00B51AF9" w:rsidRPr="002004D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086370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B9123" w14:textId="7F3B695F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99,904</w:t>
            </w:r>
          </w:p>
        </w:tc>
      </w:tr>
      <w:tr w:rsidR="006F5213" w:rsidRPr="002004D6" w14:paraId="3A11A522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0836F1E" w14:textId="77777777" w:rsidR="006F5213" w:rsidRPr="002004D6" w:rsidRDefault="006F5213" w:rsidP="006F521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A9C88" w14:textId="4714CD05" w:rsidR="006F5213" w:rsidRPr="002004D6" w:rsidRDefault="00735C17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B51AF9" w:rsidRPr="002004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63BD97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CF577" w14:textId="14C6E1C5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</w:tr>
      <w:tr w:rsidR="00C347B8" w:rsidRPr="002004D6" w14:paraId="335A971C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1D01932" w14:textId="34400881" w:rsidR="00C347B8" w:rsidRPr="002004D6" w:rsidRDefault="00C347B8" w:rsidP="006F521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34179" w14:textId="77777777" w:rsidR="00C347B8" w:rsidRPr="002004D6" w:rsidRDefault="00C347B8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5D37C2D" w14:textId="77777777" w:rsidR="00C347B8" w:rsidRPr="002004D6" w:rsidRDefault="00C347B8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FA430" w14:textId="77777777" w:rsidR="00C347B8" w:rsidRPr="002004D6" w:rsidRDefault="00C347B8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7B8" w:rsidRPr="002004D6" w14:paraId="535ACD7E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065A680" w14:textId="04487AF1" w:rsidR="00C347B8" w:rsidRPr="002004D6" w:rsidRDefault="00C347B8" w:rsidP="00C347B8">
            <w:pPr>
              <w:pStyle w:val="ListParagraph"/>
              <w:numPr>
                <w:ilvl w:val="0"/>
                <w:numId w:val="49"/>
              </w:numPr>
              <w:tabs>
                <w:tab w:val="clear" w:pos="680"/>
                <w:tab w:val="left" w:pos="540"/>
              </w:tabs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16BD7" w14:textId="207BCD33" w:rsidR="00C347B8" w:rsidRPr="002004D6" w:rsidRDefault="00C347B8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831429" w14:textId="77777777" w:rsidR="00C347B8" w:rsidRPr="002004D6" w:rsidRDefault="00C347B8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948CE" w14:textId="52F0CF4F" w:rsidR="00C347B8" w:rsidRPr="002004D6" w:rsidRDefault="00C347B8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6F5213" w:rsidRPr="002004D6" w14:paraId="409F6BD7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DD458AB" w14:textId="77777777" w:rsidR="006F5213" w:rsidRPr="002004D6" w:rsidRDefault="006F5213" w:rsidP="006F521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A629A" w14:textId="7ED75B03" w:rsidR="006F5213" w:rsidRPr="002004D6" w:rsidRDefault="00735C17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</w:t>
            </w:r>
            <w:r w:rsidR="000668E8"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33F84"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85768E" w14:textId="77777777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21D970" w14:textId="303FC4AC" w:rsidR="006F5213" w:rsidRPr="002004D6" w:rsidRDefault="006F5213" w:rsidP="006F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101,367</w:t>
            </w:r>
          </w:p>
        </w:tc>
      </w:tr>
    </w:tbl>
    <w:p w14:paraId="5D58DA69" w14:textId="0ABEAFFF" w:rsidR="00DA7E88" w:rsidRPr="002004D6" w:rsidRDefault="00DA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73"/>
      </w:tblGrid>
      <w:tr w:rsidR="00C347B8" w:rsidRPr="002004D6" w14:paraId="185DDFB0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28D69E9" w14:textId="00135F43" w:rsidR="00C347B8" w:rsidRPr="002004D6" w:rsidRDefault="00C347B8" w:rsidP="005D11F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4EB35" w14:textId="77777777" w:rsidR="00C347B8" w:rsidRPr="002004D6" w:rsidRDefault="00C347B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6028BF" w14:textId="77777777" w:rsidR="00C347B8" w:rsidRPr="002004D6" w:rsidRDefault="00C347B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07EEB8" w14:textId="77777777" w:rsidR="00C347B8" w:rsidRPr="002004D6" w:rsidRDefault="00C347B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347B8" w:rsidRPr="002004D6" w14:paraId="7401D1D2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72BAC5C" w14:textId="77777777" w:rsidR="00C347B8" w:rsidRPr="002004D6" w:rsidRDefault="00C347B8" w:rsidP="005D11F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7FFC7E" w14:textId="77777777" w:rsidR="00C347B8" w:rsidRPr="002004D6" w:rsidRDefault="00C347B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065B05" w14:textId="77777777" w:rsidR="00C347B8" w:rsidRPr="002004D6" w:rsidRDefault="00C347B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CDEA237" w14:textId="77777777" w:rsidR="00C347B8" w:rsidRPr="002004D6" w:rsidRDefault="00C347B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A7E88" w:rsidRPr="002004D6" w14:paraId="5518F845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5344236" w14:textId="7792E933" w:rsidR="00DA7E88" w:rsidRPr="002004D6" w:rsidRDefault="00DA7E88" w:rsidP="005D11F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D156A" w14:textId="77777777" w:rsidR="00DA7E88" w:rsidRPr="002004D6" w:rsidRDefault="00DA7E8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8B70D3" w14:textId="77777777" w:rsidR="00DA7E88" w:rsidRPr="002004D6" w:rsidRDefault="00DA7E8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C744F74" w14:textId="502F266F" w:rsidR="00DA7E88" w:rsidRPr="002004D6" w:rsidRDefault="00DA7E8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A7E88" w:rsidRPr="002004D6" w14:paraId="3013EFC7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F954D2" w14:textId="28FA5761" w:rsidR="00DA7E88" w:rsidRPr="002004D6" w:rsidRDefault="00DA7E88" w:rsidP="005D11F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7C964" w14:textId="535DCFDF" w:rsidR="00DA7E88" w:rsidRPr="002004D6" w:rsidRDefault="00D45855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1,231,896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35D7A5" w14:textId="77777777" w:rsidR="00DA7E88" w:rsidRPr="002004D6" w:rsidRDefault="00DA7E8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C9EB85F" w14:textId="53C7ED45" w:rsidR="00DA7E88" w:rsidRPr="002004D6" w:rsidRDefault="00D45855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="00A37277" w:rsidRPr="002004D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7277" w:rsidRPr="002004D6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DA7E88" w:rsidRPr="002004D6" w14:paraId="3D9CAD8C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7E261EA" w14:textId="3A9A24BA" w:rsidR="00DA7E88" w:rsidRPr="002004D6" w:rsidRDefault="00DA7E88" w:rsidP="005D11F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D2FF77" w14:textId="04EBB9AB" w:rsidR="00DA7E88" w:rsidRPr="002004D6" w:rsidRDefault="00D45855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7277" w:rsidRPr="002004D6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7277" w:rsidRPr="002004D6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9F2736" w14:textId="77777777" w:rsidR="00DA7E88" w:rsidRPr="002004D6" w:rsidRDefault="00DA7E88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BB0182F" w14:textId="3FEA85B5" w:rsidR="00DA7E88" w:rsidRPr="002004D6" w:rsidRDefault="00D45855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17FED" w:rsidRPr="002004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7FED" w:rsidRPr="002004D6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</w:tr>
      <w:tr w:rsidR="00194C25" w:rsidRPr="002004D6" w14:paraId="022F3C22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376BACB" w14:textId="70F20A2E" w:rsidR="00194C25" w:rsidRPr="002004D6" w:rsidRDefault="00194C25" w:rsidP="00194C2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E8AC34" w14:textId="107D6A5E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25,869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23120C" w14:textId="77777777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D7810F3" w14:textId="3666621B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9,564</w:t>
            </w:r>
          </w:p>
        </w:tc>
      </w:tr>
      <w:tr w:rsidR="00194C25" w:rsidRPr="002004D6" w14:paraId="444F16DE" w14:textId="77777777" w:rsidTr="00B752B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EBAB1F8" w14:textId="363B1F7D" w:rsidR="00194C25" w:rsidRPr="002004D6" w:rsidRDefault="00194C25" w:rsidP="00194C2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4A5655" w14:textId="69BBD9DA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17,073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DEA930" w14:textId="77777777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20D53A8" w14:textId="12B3DA9C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30,75</w:t>
            </w:r>
            <w:r w:rsidR="00B51AF9" w:rsidRPr="002004D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4C25" w:rsidRPr="002004D6" w14:paraId="74427F5C" w14:textId="77777777" w:rsidTr="00B752B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E1C79B" w14:textId="28891132" w:rsidR="00194C25" w:rsidRPr="002004D6" w:rsidRDefault="00194C25" w:rsidP="00194C2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38597" w14:textId="07135A05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18A421" w14:textId="77777777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E5D819F" w14:textId="2A1D1757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B51AF9" w:rsidRPr="002004D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194C25" w:rsidRPr="002004D6" w14:paraId="3DFAF3FD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31F628B" w14:textId="51ECE34E" w:rsidR="00194C25" w:rsidRPr="002004D6" w:rsidRDefault="00194C25" w:rsidP="00194C2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43036" w14:textId="26CF9C47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24,711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8A468F" w14:textId="77777777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1A59B" w14:textId="7C322DCD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28,96</w:t>
            </w:r>
            <w:r w:rsidR="00B51AF9" w:rsidRPr="002004D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94C25" w:rsidRPr="002004D6" w14:paraId="3A48F42D" w14:textId="77777777" w:rsidTr="005D11F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2D1D63" w14:textId="5A2B947C" w:rsidR="00194C25" w:rsidRPr="002004D6" w:rsidRDefault="00194C25" w:rsidP="00194C2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D3788" w14:textId="52F9DFDA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1,456,111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D82AB5" w14:textId="77777777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B3479" w14:textId="19EB4088" w:rsidR="00194C25" w:rsidRPr="002004D6" w:rsidRDefault="00194C25" w:rsidP="0019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1,358,35</w:t>
            </w:r>
            <w:r w:rsidR="00B51AF9"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6A4AB05C" w14:textId="77777777" w:rsidR="00194C25" w:rsidRPr="002004D6" w:rsidRDefault="0019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</w:p>
    <w:p w14:paraId="528CFAD6" w14:textId="77777777" w:rsidR="0004163E" w:rsidRPr="002004D6" w:rsidRDefault="0004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6E8B201" w14:textId="507278B1" w:rsidR="00D44225" w:rsidRPr="002004D6" w:rsidRDefault="00D44225" w:rsidP="00C4031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ภาษีเงินได้</w:t>
      </w:r>
    </w:p>
    <w:p w14:paraId="07930E71" w14:textId="77777777" w:rsidR="005C1FBC" w:rsidRPr="002004D6" w:rsidRDefault="005C1FBC" w:rsidP="005C1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cs/>
        </w:rPr>
      </w:pPr>
    </w:p>
    <w:p w14:paraId="2F9DC09F" w14:textId="3F17788C" w:rsidR="005C1FBC" w:rsidRPr="002004D6" w:rsidRDefault="005C1FBC" w:rsidP="005C1FBC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ในการดำเนินงานสำหรับงวดสามเดือนสิ้นสุดวันที่ </w:t>
      </w:r>
      <w:r w:rsidRPr="002004D6">
        <w:rPr>
          <w:rFonts w:asciiTheme="majorBidi" w:hAnsiTheme="majorBidi" w:cs="Angsana New"/>
          <w:sz w:val="28"/>
          <w:szCs w:val="28"/>
          <w:cs/>
        </w:rPr>
        <w:t>31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2004D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2004D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2004D6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085F63F8" w14:textId="77777777" w:rsidR="009D2661" w:rsidRPr="002004D6" w:rsidRDefault="009D2661" w:rsidP="009D2661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14:paraId="3BA6B0FB" w14:textId="119E048B" w:rsidR="00B04D4B" w:rsidRPr="002004D6" w:rsidRDefault="00B04D4B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ิน</w:t>
      </w:r>
    </w:p>
    <w:p w14:paraId="77B6E94D" w14:textId="08188FDF" w:rsidR="001975BD" w:rsidRPr="002004D6" w:rsidRDefault="001975BD" w:rsidP="00E32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303BFE96" w14:textId="783279AE" w:rsidR="00B04D4B" w:rsidRPr="002004D6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2004D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2004D6" w:rsidRDefault="00B71431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16"/>
          <w:szCs w:val="16"/>
          <w:cs/>
        </w:rPr>
      </w:pPr>
    </w:p>
    <w:p w14:paraId="18751BF7" w14:textId="315425DF" w:rsidR="00884C71" w:rsidRPr="002004D6" w:rsidRDefault="00884C71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004D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2004D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B21AF0" w14:textId="057FCA19" w:rsidR="000F5621" w:rsidRPr="002004D6" w:rsidRDefault="000F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lang w:val="en-GB"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50332A" w:rsidRPr="002004D6" w14:paraId="110041AA" w14:textId="77777777" w:rsidTr="00A157EA">
        <w:trPr>
          <w:trHeight w:val="216"/>
          <w:tblHeader/>
        </w:trPr>
        <w:tc>
          <w:tcPr>
            <w:tcW w:w="2790" w:type="dxa"/>
            <w:shd w:val="clear" w:color="auto" w:fill="auto"/>
            <w:vAlign w:val="bottom"/>
          </w:tcPr>
          <w:p w14:paraId="603BA936" w14:textId="77777777" w:rsidR="0050332A" w:rsidRPr="002004D6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44411CF2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332A" w:rsidRPr="002004D6" w14:paraId="414AFB69" w14:textId="77777777" w:rsidTr="008D611B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51E3D0C0" w14:textId="77777777" w:rsidR="0050332A" w:rsidRPr="002004D6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56AE9E78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402506B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67D3BEC8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332A" w:rsidRPr="002004D6" w14:paraId="1DC9A74F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749BD58A" w14:textId="1F54BC87" w:rsidR="0050332A" w:rsidRPr="002004D6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5DACA4" w14:textId="25942C95" w:rsidR="0050332A" w:rsidRPr="002004D6" w:rsidRDefault="004831A9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53B51134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A199223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72084565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25B171F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B92DB9A" w14:textId="77777777" w:rsidR="0050332A" w:rsidRPr="002004D6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BFF6689" w14:textId="77777777" w:rsidR="0050332A" w:rsidRPr="002004D6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00D4319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77D41229" w14:textId="77777777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332A" w:rsidRPr="002004D6" w14:paraId="579D73BA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9C8971C" w14:textId="77777777" w:rsidR="0050332A" w:rsidRPr="002004D6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7A2B243" w14:textId="1A1ECC0F" w:rsidR="0050332A" w:rsidRPr="002004D6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D0627" w:rsidRPr="002004D6" w14:paraId="059A60AE" w14:textId="77777777" w:rsidTr="00096F3C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083ED4D0" w14:textId="3B4781BF" w:rsidR="009D0627" w:rsidRPr="002004D6" w:rsidRDefault="009D0627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A5011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A5011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936F0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A5011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578" w:type="dxa"/>
            <w:gridSpan w:val="10"/>
            <w:vAlign w:val="bottom"/>
          </w:tcPr>
          <w:p w14:paraId="6D76E775" w14:textId="77777777" w:rsidR="009D0627" w:rsidRPr="002004D6" w:rsidRDefault="009D0627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0332A" w:rsidRPr="002004D6" w14:paraId="09C60794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5C243147" w14:textId="77777777" w:rsidR="0050332A" w:rsidRPr="002004D6" w:rsidRDefault="0050332A" w:rsidP="00954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0CA03E5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1042303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0711D0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32477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DAC325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D3B16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5069E6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FB6B27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B4AA5C3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32A" w:rsidRPr="002004D6" w14:paraId="3596CC5A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D1D7529" w14:textId="77777777" w:rsidR="0050332A" w:rsidRPr="002004D6" w:rsidRDefault="0050332A" w:rsidP="0095424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5D5888C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BE410F1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804CAE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0A9257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9CF95B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170BAC" w14:textId="77777777" w:rsidR="0050332A" w:rsidRPr="002004D6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27A9CF" w14:textId="77777777" w:rsidR="0050332A" w:rsidRPr="002004D6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AA72B8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4FFD4E3" w14:textId="77777777" w:rsidR="0050332A" w:rsidRPr="002004D6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1FC" w:rsidRPr="002004D6" w14:paraId="68CF8D7A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4BDA296D" w14:textId="1626CA58" w:rsidR="005D11FC" w:rsidRPr="002004D6" w:rsidRDefault="005D11FC" w:rsidP="005D11F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0CAACA5" w14:textId="7FF6755C" w:rsidR="005D11FC" w:rsidRPr="002004D6" w:rsidRDefault="005D11FC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1,957</w:t>
            </w:r>
          </w:p>
        </w:tc>
        <w:tc>
          <w:tcPr>
            <w:tcW w:w="242" w:type="dxa"/>
          </w:tcPr>
          <w:p w14:paraId="7A4DF3D4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6C7AD4" w14:textId="4F8D4CFA" w:rsidR="005D11FC" w:rsidRPr="002004D6" w:rsidRDefault="005D11FC" w:rsidP="005D11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B0F967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C92DF" w14:textId="7ACEE35D" w:rsidR="005D11FC" w:rsidRPr="002004D6" w:rsidRDefault="005D11FC" w:rsidP="005D11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7B6687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92A14" w14:textId="47D28D3A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236" w:type="dxa"/>
          </w:tcPr>
          <w:p w14:paraId="6A6FFD5B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5577FD2" w14:textId="11E9BA4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</w:tr>
      <w:tr w:rsidR="005D11FC" w:rsidRPr="002004D6" w14:paraId="0F9C589E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34DD3C08" w14:textId="4039A1E4" w:rsidR="005D11FC" w:rsidRPr="002004D6" w:rsidRDefault="005D11FC" w:rsidP="005D11F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</w:tcPr>
          <w:p w14:paraId="2654BD66" w14:textId="6FCA30BE" w:rsidR="005D11FC" w:rsidRPr="002004D6" w:rsidRDefault="005D11FC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DF7B1D"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242" w:type="dxa"/>
          </w:tcPr>
          <w:p w14:paraId="1BF2B844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93C3BF" w14:textId="29CE6854" w:rsidR="005D11FC" w:rsidRPr="002004D6" w:rsidRDefault="005D11FC" w:rsidP="005D11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C95552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DB09F2" w14:textId="5C416B47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DF7B1D" w:rsidRPr="002004D6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236" w:type="dxa"/>
          </w:tcPr>
          <w:p w14:paraId="40197CFA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DC6A99" w14:textId="6E8514FC" w:rsidR="005D11FC" w:rsidRPr="002004D6" w:rsidRDefault="005D11FC" w:rsidP="005D11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F23904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D82023A" w14:textId="6F4B3E58" w:rsidR="005D11FC" w:rsidRPr="002004D6" w:rsidRDefault="005D11FC" w:rsidP="005D11F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DF7B1D" w:rsidRPr="002004D6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5D11FC" w:rsidRPr="002004D6" w14:paraId="3E56A6E6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D737AA0" w14:textId="0B31833D" w:rsidR="005D11FC" w:rsidRPr="002004D6" w:rsidRDefault="005D11FC" w:rsidP="005D11F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BD11F4B" w14:textId="2D7488B4" w:rsidR="005D11FC" w:rsidRPr="002004D6" w:rsidRDefault="001C34B4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</w:t>
            </w:r>
            <w:r w:rsidR="00B83FEC"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242" w:type="dxa"/>
          </w:tcPr>
          <w:p w14:paraId="60AA604D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C22EDD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C9F4B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C7ACE7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0FDA7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F9A14" w14:textId="77777777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6C3C3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F20F4A8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1FC" w:rsidRPr="002004D6" w14:paraId="0E34B3AF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054C8E04" w14:textId="77777777" w:rsidR="00861406" w:rsidRPr="002004D6" w:rsidRDefault="00861406" w:rsidP="005D11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  <w:p w14:paraId="46951C45" w14:textId="11264C5F" w:rsidR="005D11FC" w:rsidRPr="002004D6" w:rsidRDefault="005D11FC" w:rsidP="005D11F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616A655F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9BFD357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B84AC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DB30B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8A90CD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1E037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36C5C" w14:textId="77777777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0B8BF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5FC617D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11FC" w:rsidRPr="002004D6" w14:paraId="06467787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B4AC796" w14:textId="4867D385" w:rsidR="005D11FC" w:rsidRPr="002004D6" w:rsidRDefault="005D11FC" w:rsidP="005D11F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ED76C01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574A24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C41082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A255D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384E55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1DBC8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F97DBE" w14:textId="77777777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9C60D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10FCD5E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11FC" w:rsidRPr="002004D6" w14:paraId="3DB78D09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D3352EE" w14:textId="4FFC31EA" w:rsidR="005D11FC" w:rsidRPr="002004D6" w:rsidRDefault="005D11FC" w:rsidP="005D11F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350162AE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1338E8C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04277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28C25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375B23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0034A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B02DB" w14:textId="77777777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93E48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F474F3D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11FC" w:rsidRPr="002004D6" w14:paraId="559A59BE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96DE639" w14:textId="37D178E9" w:rsidR="005D11FC" w:rsidRPr="002004D6" w:rsidRDefault="005D11FC" w:rsidP="005D11F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825C118" w14:textId="5C261D1E" w:rsidR="005D11FC" w:rsidRPr="002004D6" w:rsidRDefault="005D11FC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3B6D8BE3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9C58F5" w14:textId="3A5AD84F" w:rsidR="005D11FC" w:rsidRPr="002004D6" w:rsidRDefault="005D11FC" w:rsidP="005D11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0D9283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BA6774" w14:textId="24A98E7A" w:rsidR="005D11FC" w:rsidRPr="002004D6" w:rsidRDefault="005D11FC" w:rsidP="005D11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1FD25E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61220" w14:textId="59FF4E90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78823561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646CFB0" w14:textId="6ABFF8B6" w:rsidR="005D11FC" w:rsidRPr="002004D6" w:rsidRDefault="005D11FC" w:rsidP="005D11F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5D11FC" w:rsidRPr="002004D6" w14:paraId="7D855C52" w14:textId="77777777" w:rsidTr="00096F3C">
        <w:trPr>
          <w:trHeight w:val="261"/>
        </w:trPr>
        <w:tc>
          <w:tcPr>
            <w:tcW w:w="2790" w:type="dxa"/>
            <w:shd w:val="clear" w:color="auto" w:fill="auto"/>
          </w:tcPr>
          <w:p w14:paraId="38EDCEFB" w14:textId="7A185510" w:rsidR="005D11FC" w:rsidRPr="002004D6" w:rsidRDefault="005D11FC" w:rsidP="005D11F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2A32A7" w14:textId="3D37E1AA" w:rsidR="005D11FC" w:rsidRPr="002004D6" w:rsidRDefault="005D11FC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  <w:tc>
          <w:tcPr>
            <w:tcW w:w="242" w:type="dxa"/>
          </w:tcPr>
          <w:p w14:paraId="6BE5DE5F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90DB12" w14:textId="213DAF8B" w:rsidR="005D11FC" w:rsidRPr="002004D6" w:rsidRDefault="005D11FC" w:rsidP="005D11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31256C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558A8" w14:textId="181AFC1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  <w:tc>
          <w:tcPr>
            <w:tcW w:w="236" w:type="dxa"/>
          </w:tcPr>
          <w:p w14:paraId="34D6F641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B1F18F" w14:textId="51FF3DE9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8CBB8B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00366A3" w14:textId="61B555A0" w:rsidR="005D11FC" w:rsidRPr="002004D6" w:rsidRDefault="005D11FC" w:rsidP="005D11F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</w:tr>
      <w:tr w:rsidR="005D11FC" w:rsidRPr="002004D6" w14:paraId="2A4729F9" w14:textId="77777777" w:rsidTr="00096F3C">
        <w:trPr>
          <w:trHeight w:val="261"/>
        </w:trPr>
        <w:tc>
          <w:tcPr>
            <w:tcW w:w="2790" w:type="dxa"/>
            <w:shd w:val="clear" w:color="auto" w:fill="auto"/>
          </w:tcPr>
          <w:p w14:paraId="21994E00" w14:textId="00F28B15" w:rsidR="005D11FC" w:rsidRPr="002004D6" w:rsidRDefault="005D11FC" w:rsidP="005D11F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521ACA" w14:textId="23D901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11,195</w:t>
            </w:r>
          </w:p>
        </w:tc>
        <w:tc>
          <w:tcPr>
            <w:tcW w:w="242" w:type="dxa"/>
          </w:tcPr>
          <w:p w14:paraId="15DA611F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CC9C67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919D2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80779D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99235" w14:textId="77777777" w:rsidR="005D11FC" w:rsidRPr="002004D6" w:rsidRDefault="005D11FC" w:rsidP="005D11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6EAE2BB" w14:textId="77777777" w:rsidR="005D11FC" w:rsidRPr="002004D6" w:rsidRDefault="005D11FC" w:rsidP="005D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8F3DB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E7FDCD2" w14:textId="77777777" w:rsidR="005D11FC" w:rsidRPr="002004D6" w:rsidRDefault="005D11FC" w:rsidP="005D1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3BFF703" w14:textId="77777777" w:rsidR="00886C1D" w:rsidRPr="002004D6" w:rsidRDefault="00886C1D"/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FD6110" w:rsidRPr="002004D6" w14:paraId="7146AF47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2BA1C4F" w14:textId="77777777" w:rsidR="00FD6110" w:rsidRPr="002004D6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8DCFF9B" w14:textId="54AB5C1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D6110" w:rsidRPr="002004D6" w14:paraId="1D824A37" w14:textId="77777777" w:rsidTr="008D611B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3FBF2C0E" w14:textId="77777777" w:rsidR="00FD6110" w:rsidRPr="002004D6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409F944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2DAC79ED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CCE32DE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D6110" w:rsidRPr="002004D6" w14:paraId="338A8671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A65D21C" w14:textId="77777777" w:rsidR="00FD6110" w:rsidRPr="002004D6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F3A4382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193C82B5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16F213C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F5ADF93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C3FF001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BE73BE3" w14:textId="77777777" w:rsidR="00FD6110" w:rsidRPr="002004D6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F17863" w14:textId="77777777" w:rsidR="00FD6110" w:rsidRPr="002004D6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AA450CB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0CBC6C11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6110" w:rsidRPr="002004D6" w14:paraId="220E3B10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45474B7" w14:textId="77777777" w:rsidR="00FD6110" w:rsidRPr="002004D6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70E7E41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D6110" w:rsidRPr="002004D6" w14:paraId="463FE1CC" w14:textId="77777777" w:rsidTr="00194C25">
        <w:trPr>
          <w:trHeight w:val="353"/>
        </w:trPr>
        <w:tc>
          <w:tcPr>
            <w:tcW w:w="2790" w:type="dxa"/>
            <w:shd w:val="clear" w:color="auto" w:fill="auto"/>
            <w:vAlign w:val="bottom"/>
          </w:tcPr>
          <w:p w14:paraId="16FC982D" w14:textId="03C816CA" w:rsidR="00FD6110" w:rsidRPr="002004D6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E3A5A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0E3A5A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0E3A5A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578" w:type="dxa"/>
            <w:gridSpan w:val="10"/>
            <w:vAlign w:val="bottom"/>
          </w:tcPr>
          <w:p w14:paraId="7366B522" w14:textId="77777777" w:rsidR="00FD6110" w:rsidRPr="002004D6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FD6110" w:rsidRPr="002004D6" w14:paraId="4D65B8C8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BC6201C" w14:textId="77777777" w:rsidR="00FD6110" w:rsidRPr="002004D6" w:rsidRDefault="00FD6110" w:rsidP="002C30F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ACA9336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87E4B91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25E86B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23C8B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E97B02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20E5C1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1AD16B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E0A11C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2915B3A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6110" w:rsidRPr="002004D6" w14:paraId="2773890B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26E9C1C" w14:textId="77777777" w:rsidR="00FD6110" w:rsidRPr="002004D6" w:rsidRDefault="00FD6110" w:rsidP="002C30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7867B4A3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D89C295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FAA139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7F267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EB4C6F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E01146" w14:textId="77777777" w:rsidR="00FD6110" w:rsidRPr="002004D6" w:rsidRDefault="00FD6110" w:rsidP="002C30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0360D5" w14:textId="77777777" w:rsidR="00FD6110" w:rsidRPr="002004D6" w:rsidRDefault="00FD6110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679E9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69FB1C4" w14:textId="77777777" w:rsidR="00FD6110" w:rsidRPr="002004D6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A7A" w:rsidRPr="002004D6" w14:paraId="2CA7BFDF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65D207F" w14:textId="103B9DC3" w:rsidR="00276A7A" w:rsidRPr="002004D6" w:rsidRDefault="00276A7A" w:rsidP="00276A7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DB47624" w14:textId="710403BC" w:rsidR="00276A7A" w:rsidRPr="002004D6" w:rsidRDefault="00276A7A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1,957</w:t>
            </w:r>
          </w:p>
        </w:tc>
        <w:tc>
          <w:tcPr>
            <w:tcW w:w="242" w:type="dxa"/>
          </w:tcPr>
          <w:p w14:paraId="5F24F9ED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94D171" w14:textId="421027DA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339571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F91580" w14:textId="00D5A70C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BA964F" w14:textId="77777777" w:rsidR="00276A7A" w:rsidRPr="002004D6" w:rsidRDefault="00276A7A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52120" w14:textId="1F762A76" w:rsidR="00276A7A" w:rsidRPr="002004D6" w:rsidRDefault="00276A7A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236" w:type="dxa"/>
          </w:tcPr>
          <w:p w14:paraId="4F74ACF4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A1BEEDF" w14:textId="1347C611" w:rsidR="00276A7A" w:rsidRPr="002004D6" w:rsidRDefault="00276A7A" w:rsidP="00276A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</w:tr>
      <w:tr w:rsidR="00276A7A" w:rsidRPr="002004D6" w14:paraId="61A0531A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01112690" w14:textId="6C9DB464" w:rsidR="00276A7A" w:rsidRPr="002004D6" w:rsidRDefault="00276A7A" w:rsidP="00276A7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</w:tcPr>
          <w:p w14:paraId="0A012261" w14:textId="5C25E0B8" w:rsidR="00276A7A" w:rsidRPr="002004D6" w:rsidRDefault="00276A7A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555</w:t>
            </w:r>
          </w:p>
        </w:tc>
        <w:tc>
          <w:tcPr>
            <w:tcW w:w="242" w:type="dxa"/>
          </w:tcPr>
          <w:p w14:paraId="6890A254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B0539D" w14:textId="0C90ECEB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8456CB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02A2C1" w14:textId="3FE45E42" w:rsidR="00276A7A" w:rsidRPr="002004D6" w:rsidRDefault="00276A7A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36" w:type="dxa"/>
          </w:tcPr>
          <w:p w14:paraId="7A2AAD70" w14:textId="77777777" w:rsidR="00276A7A" w:rsidRPr="002004D6" w:rsidRDefault="00276A7A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4C8E08" w14:textId="5F85D083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F1BBEB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DC31F9C" w14:textId="05BA0B0D" w:rsidR="00276A7A" w:rsidRPr="002004D6" w:rsidRDefault="00276A7A" w:rsidP="00276A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276A7A" w:rsidRPr="002004D6" w14:paraId="7B1AE9D8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736C26F3" w14:textId="77777777" w:rsidR="00276A7A" w:rsidRPr="002004D6" w:rsidRDefault="00276A7A" w:rsidP="00276A7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1F3C4E" w14:textId="3CFD6A25" w:rsidR="00276A7A" w:rsidRPr="002004D6" w:rsidRDefault="00276A7A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2,512</w:t>
            </w:r>
          </w:p>
        </w:tc>
        <w:tc>
          <w:tcPr>
            <w:tcW w:w="242" w:type="dxa"/>
          </w:tcPr>
          <w:p w14:paraId="24593D4D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9178F6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A1B81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5E0F29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875EE" w14:textId="77777777" w:rsidR="00276A7A" w:rsidRPr="002004D6" w:rsidRDefault="00276A7A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5103BA" w14:textId="77777777" w:rsidR="00276A7A" w:rsidRPr="002004D6" w:rsidRDefault="00276A7A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8CF5C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5A07DFA0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15B7" w:rsidRPr="002004D6" w14:paraId="68839DDD" w14:textId="77777777" w:rsidTr="001315B7">
        <w:trPr>
          <w:trHeight w:val="261"/>
        </w:trPr>
        <w:tc>
          <w:tcPr>
            <w:tcW w:w="2790" w:type="dxa"/>
            <w:shd w:val="clear" w:color="auto" w:fill="auto"/>
          </w:tcPr>
          <w:p w14:paraId="0212E091" w14:textId="77777777" w:rsidR="001315B7" w:rsidRPr="002004D6" w:rsidRDefault="001315B7" w:rsidP="00276A7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93DBC9F" w14:textId="77777777" w:rsidR="001315B7" w:rsidRPr="002004D6" w:rsidRDefault="001315B7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079DE1B" w14:textId="77777777" w:rsidR="001315B7" w:rsidRPr="002004D6" w:rsidRDefault="001315B7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4A8116" w14:textId="77777777" w:rsidR="001315B7" w:rsidRPr="002004D6" w:rsidRDefault="001315B7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6E337" w14:textId="77777777" w:rsidR="001315B7" w:rsidRPr="002004D6" w:rsidRDefault="001315B7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876DA0" w14:textId="77777777" w:rsidR="001315B7" w:rsidRPr="002004D6" w:rsidRDefault="001315B7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57941" w14:textId="77777777" w:rsidR="001315B7" w:rsidRPr="002004D6" w:rsidRDefault="001315B7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897C32" w14:textId="77777777" w:rsidR="001315B7" w:rsidRPr="002004D6" w:rsidRDefault="001315B7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E4BE0" w14:textId="77777777" w:rsidR="001315B7" w:rsidRPr="002004D6" w:rsidRDefault="001315B7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D61B5AE" w14:textId="77777777" w:rsidR="001315B7" w:rsidRPr="002004D6" w:rsidRDefault="001315B7" w:rsidP="00276A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F3D" w:rsidRPr="002004D6" w14:paraId="61E82E63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261AE2F8" w14:textId="134934C8" w:rsidR="00D10F3D" w:rsidRPr="002004D6" w:rsidRDefault="00D10F3D" w:rsidP="00276A7A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70821D41" w14:textId="77777777" w:rsidR="00D10F3D" w:rsidRPr="002004D6" w:rsidRDefault="00D10F3D" w:rsidP="00D10F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AA94CA9" w14:textId="77777777" w:rsidR="00D10F3D" w:rsidRPr="002004D6" w:rsidRDefault="00D10F3D" w:rsidP="00D10F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EEC795" w14:textId="77777777" w:rsidR="00D10F3D" w:rsidRPr="002004D6" w:rsidRDefault="00D10F3D" w:rsidP="00D10F3D">
            <w:pPr>
              <w:pStyle w:val="acctfourfigures"/>
              <w:tabs>
                <w:tab w:val="clear" w:pos="765"/>
                <w:tab w:val="decimal" w:pos="460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6B9750" w14:textId="77777777" w:rsidR="00D10F3D" w:rsidRPr="002004D6" w:rsidRDefault="00D10F3D" w:rsidP="00D10F3D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98BF64" w14:textId="77777777" w:rsidR="00D10F3D" w:rsidRPr="002004D6" w:rsidRDefault="00D10F3D" w:rsidP="00D10F3D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32564" w14:textId="77777777" w:rsidR="00D10F3D" w:rsidRPr="002004D6" w:rsidRDefault="00D10F3D" w:rsidP="00D10F3D">
            <w:pPr>
              <w:tabs>
                <w:tab w:val="decimal" w:pos="595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4EE1A70" w14:textId="77777777" w:rsidR="00D10F3D" w:rsidRPr="002004D6" w:rsidRDefault="00D10F3D" w:rsidP="00D10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D78FB81" w14:textId="77777777" w:rsidR="00D10F3D" w:rsidRPr="002004D6" w:rsidRDefault="00D10F3D" w:rsidP="00D10F3D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5553BE8" w14:textId="77777777" w:rsidR="00D10F3D" w:rsidRPr="002004D6" w:rsidRDefault="00D10F3D" w:rsidP="00D10F3D">
            <w:pPr>
              <w:pStyle w:val="acctfourfigures"/>
              <w:tabs>
                <w:tab w:val="clear" w:pos="765"/>
                <w:tab w:val="decimal" w:pos="760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A7A" w:rsidRPr="002004D6" w14:paraId="6ABE5882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3B1D48B8" w14:textId="77777777" w:rsidR="00276A7A" w:rsidRPr="002004D6" w:rsidRDefault="00276A7A" w:rsidP="00276A7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D7B98CD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A1E822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533D57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F60A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FC9C1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BCF27" w14:textId="77777777" w:rsidR="00276A7A" w:rsidRPr="002004D6" w:rsidRDefault="00276A7A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B6BD24" w14:textId="77777777" w:rsidR="00276A7A" w:rsidRPr="002004D6" w:rsidRDefault="00276A7A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31434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8AAC7C4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6A7A" w:rsidRPr="002004D6" w14:paraId="5FC17F83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235656CF" w14:textId="77777777" w:rsidR="00276A7A" w:rsidRPr="002004D6" w:rsidRDefault="00276A7A" w:rsidP="00276A7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24D0609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FED6203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D5BF4A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86E8C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55C3A7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FD2DB" w14:textId="77777777" w:rsidR="00276A7A" w:rsidRPr="002004D6" w:rsidRDefault="00276A7A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8F8B2" w14:textId="77777777" w:rsidR="00276A7A" w:rsidRPr="002004D6" w:rsidRDefault="00276A7A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B9960A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EBDBB26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6A7A" w:rsidRPr="002004D6" w14:paraId="7C43A4CC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D45B536" w14:textId="727C91AB" w:rsidR="00276A7A" w:rsidRPr="002004D6" w:rsidRDefault="00276A7A" w:rsidP="00276A7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16458C52" w14:textId="799D390A" w:rsidR="00276A7A" w:rsidRPr="002004D6" w:rsidRDefault="00276A7A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0524E602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988163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A8A8AD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5BDC7A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5EFD0" w14:textId="77777777" w:rsidR="00276A7A" w:rsidRPr="002004D6" w:rsidRDefault="00276A7A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6DE0F2" w14:textId="6401812B" w:rsidR="00276A7A" w:rsidRPr="002004D6" w:rsidRDefault="00276A7A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6C5B6A58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A0BA849" w14:textId="7AC203BC" w:rsidR="00276A7A" w:rsidRPr="002004D6" w:rsidRDefault="00276A7A" w:rsidP="00276A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276A7A" w:rsidRPr="002004D6" w14:paraId="6635C6B2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A1633B9" w14:textId="2FED4E86" w:rsidR="00276A7A" w:rsidRPr="002004D6" w:rsidRDefault="00276A7A" w:rsidP="00276A7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CB25BC" w14:textId="2C2B0EFE" w:rsidR="00276A7A" w:rsidRPr="002004D6" w:rsidRDefault="00276A7A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42" w:type="dxa"/>
          </w:tcPr>
          <w:p w14:paraId="1C737BDC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63633E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E2FD78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22A40F" w14:textId="2F2970C1" w:rsidR="00276A7A" w:rsidRPr="002004D6" w:rsidRDefault="00276A7A" w:rsidP="00276A7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2EFCA785" w14:textId="77777777" w:rsidR="00276A7A" w:rsidRPr="002004D6" w:rsidRDefault="00276A7A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B36B84" w14:textId="77777777" w:rsidR="00276A7A" w:rsidRPr="002004D6" w:rsidRDefault="00276A7A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306465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6884E6E" w14:textId="6E5C9785" w:rsidR="00276A7A" w:rsidRPr="002004D6" w:rsidRDefault="00276A7A" w:rsidP="00276A7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276A7A" w:rsidRPr="002004D6" w14:paraId="11E789E5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38149ADE" w14:textId="77777777" w:rsidR="00276A7A" w:rsidRPr="002004D6" w:rsidRDefault="00276A7A" w:rsidP="00276A7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860853" w14:textId="70FDB1E8" w:rsidR="00276A7A" w:rsidRPr="002004D6" w:rsidRDefault="00276A7A" w:rsidP="00276A7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3,058</w:t>
            </w:r>
          </w:p>
        </w:tc>
        <w:tc>
          <w:tcPr>
            <w:tcW w:w="242" w:type="dxa"/>
          </w:tcPr>
          <w:p w14:paraId="75FA0B2D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8BB1F0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60FF1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0E5C88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087ED" w14:textId="77777777" w:rsidR="00276A7A" w:rsidRPr="002004D6" w:rsidRDefault="00276A7A" w:rsidP="00276A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6B639E" w14:textId="77777777" w:rsidR="00276A7A" w:rsidRPr="002004D6" w:rsidRDefault="00276A7A" w:rsidP="0027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97A0A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82BC314" w14:textId="77777777" w:rsidR="00276A7A" w:rsidRPr="002004D6" w:rsidRDefault="00276A7A" w:rsidP="00276A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E26A84F" w14:textId="77777777" w:rsidR="00E417F1" w:rsidRPr="002004D6" w:rsidRDefault="00E417F1" w:rsidP="007660D8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34ED896B" w14:textId="1C4C1655" w:rsidR="007660D8" w:rsidRPr="002004D6" w:rsidRDefault="007660D8" w:rsidP="007660D8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004D6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590663" w14:textId="77777777" w:rsidR="002B5252" w:rsidRPr="002004D6" w:rsidRDefault="002B5252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2004D6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2004D6" w:rsidRDefault="000E4AE5" w:rsidP="008C7CD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2004D6" w:rsidRDefault="000E4AE5" w:rsidP="008C7C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2004D6" w:rsidRDefault="000E4AE5" w:rsidP="008C7CD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2004D6" w14:paraId="2FBDC84F" w14:textId="77777777" w:rsidTr="00EB2212">
        <w:tc>
          <w:tcPr>
            <w:tcW w:w="2520" w:type="dxa"/>
          </w:tcPr>
          <w:p w14:paraId="3F770144" w14:textId="0E5AAA8E" w:rsidR="00927BA1" w:rsidRPr="002004D6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2004D6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2004D6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27BA1" w:rsidRPr="002004D6" w14:paraId="44B85741" w14:textId="77777777" w:rsidTr="00EB2212">
        <w:tc>
          <w:tcPr>
            <w:tcW w:w="2520" w:type="dxa"/>
          </w:tcPr>
          <w:p w14:paraId="663E893F" w14:textId="4553D8A8" w:rsidR="00927BA1" w:rsidRPr="002004D6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2004D6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2004D6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0824277B" w14:textId="77777777" w:rsidR="00927BA1" w:rsidRPr="002004D6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6E0B5B3E" w14:textId="17A83FC9" w:rsidR="00927BA1" w:rsidRPr="002004D6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2DDD3202" w14:textId="39AE7847" w:rsidR="00434580" w:rsidRPr="002004D6" w:rsidRDefault="00434580" w:rsidP="0043458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0D901D" w14:textId="77777777" w:rsidR="008748BE" w:rsidRPr="002004D6" w:rsidRDefault="00874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533FA1" w14:textId="68E58433" w:rsidR="00E827EF" w:rsidRPr="002004D6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2004D6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2004D6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03A23C83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B0156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B0156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B0156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1E59436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2004D6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2004D6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2004D6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2004D6" w14:paraId="250C9017" w14:textId="77777777" w:rsidTr="00C33910">
        <w:tc>
          <w:tcPr>
            <w:tcW w:w="6030" w:type="dxa"/>
          </w:tcPr>
          <w:p w14:paraId="33ABE2F5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2004D6" w:rsidRDefault="00C33910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2004D6" w14:paraId="36C8BFB9" w14:textId="77777777" w:rsidTr="00C33910">
        <w:tc>
          <w:tcPr>
            <w:tcW w:w="6030" w:type="dxa"/>
          </w:tcPr>
          <w:p w14:paraId="3CB01681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08E69877" w:rsidR="00331786" w:rsidRPr="002004D6" w:rsidRDefault="0039316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42,696</w:t>
            </w:r>
          </w:p>
        </w:tc>
        <w:tc>
          <w:tcPr>
            <w:tcW w:w="272" w:type="dxa"/>
          </w:tcPr>
          <w:p w14:paraId="4A09CB25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0C7E0708" w:rsidR="00331786" w:rsidRPr="002004D6" w:rsidRDefault="00393161" w:rsidP="003931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868</w:t>
            </w:r>
          </w:p>
        </w:tc>
      </w:tr>
      <w:tr w:rsidR="00331786" w:rsidRPr="002004D6" w14:paraId="6A79068C" w14:textId="77777777" w:rsidTr="00C33910">
        <w:tc>
          <w:tcPr>
            <w:tcW w:w="6030" w:type="dxa"/>
          </w:tcPr>
          <w:p w14:paraId="4E6FEFE7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13E948CF" w:rsidR="00331786" w:rsidRPr="002004D6" w:rsidRDefault="0039316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57,191</w:t>
            </w:r>
          </w:p>
        </w:tc>
        <w:tc>
          <w:tcPr>
            <w:tcW w:w="272" w:type="dxa"/>
          </w:tcPr>
          <w:p w14:paraId="10C9AD44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2516308D" w:rsidR="00331786" w:rsidRPr="002004D6" w:rsidRDefault="0039316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2,021</w:t>
            </w:r>
          </w:p>
        </w:tc>
      </w:tr>
      <w:tr w:rsidR="00331786" w:rsidRPr="002004D6" w14:paraId="5B25CD26" w14:textId="77777777" w:rsidTr="00C33910">
        <w:tc>
          <w:tcPr>
            <w:tcW w:w="6030" w:type="dxa"/>
          </w:tcPr>
          <w:p w14:paraId="3FFD198D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1027D898" w:rsidR="00331786" w:rsidRPr="002004D6" w:rsidRDefault="0039316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99,887</w:t>
            </w:r>
          </w:p>
        </w:tc>
        <w:tc>
          <w:tcPr>
            <w:tcW w:w="272" w:type="dxa"/>
          </w:tcPr>
          <w:p w14:paraId="42EAFB12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18B38300" w:rsidR="00331786" w:rsidRPr="002004D6" w:rsidRDefault="0039316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2,889</w:t>
            </w:r>
          </w:p>
        </w:tc>
      </w:tr>
      <w:tr w:rsidR="00331786" w:rsidRPr="002004D6" w14:paraId="0FE3B3C6" w14:textId="77777777" w:rsidTr="00C33910">
        <w:tc>
          <w:tcPr>
            <w:tcW w:w="6030" w:type="dxa"/>
          </w:tcPr>
          <w:p w14:paraId="6791DE11" w14:textId="5DF7304A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2" w:type="dxa"/>
          </w:tcPr>
          <w:p w14:paraId="62022FE7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38" w:type="dxa"/>
          </w:tcPr>
          <w:p w14:paraId="08F48F55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</w:tr>
      <w:tr w:rsidR="00331786" w:rsidRPr="002004D6" w14:paraId="16F80E2C" w14:textId="77777777" w:rsidTr="00C33910">
        <w:tc>
          <w:tcPr>
            <w:tcW w:w="6030" w:type="dxa"/>
          </w:tcPr>
          <w:p w14:paraId="2D746881" w14:textId="2B405A14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2004D6" w14:paraId="47452D16" w14:textId="77777777" w:rsidTr="00C33910">
        <w:tc>
          <w:tcPr>
            <w:tcW w:w="6030" w:type="dxa"/>
          </w:tcPr>
          <w:p w14:paraId="6B5033B5" w14:textId="0A8F3499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ภาระผูกพันตามสัญญาเช่าระยะสั้นและสัญญาเช่า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7EDCA215" w14:textId="4FDD2A87" w:rsidR="00331786" w:rsidRPr="002004D6" w:rsidRDefault="00CF370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</w:r>
            <w:r w:rsidR="009E322C"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2,852</w:t>
            </w:r>
          </w:p>
        </w:tc>
        <w:tc>
          <w:tcPr>
            <w:tcW w:w="272" w:type="dxa"/>
          </w:tcPr>
          <w:p w14:paraId="7142FF3B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2466129" w14:textId="72B55874" w:rsidR="00331786" w:rsidRPr="002004D6" w:rsidRDefault="00CF3701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</w:r>
            <w:r w:rsidR="009E322C"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1,446</w:t>
            </w:r>
          </w:p>
        </w:tc>
      </w:tr>
      <w:tr w:rsidR="00331786" w:rsidRPr="002004D6" w14:paraId="31269F10" w14:textId="77777777" w:rsidTr="00C33910">
        <w:tc>
          <w:tcPr>
            <w:tcW w:w="6030" w:type="dxa"/>
          </w:tcPr>
          <w:p w14:paraId="46569C74" w14:textId="55F54FDD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สำหรับซื้อสินค้าและวัสดุ</w:t>
            </w:r>
          </w:p>
        </w:tc>
        <w:tc>
          <w:tcPr>
            <w:tcW w:w="1440" w:type="dxa"/>
          </w:tcPr>
          <w:p w14:paraId="03BCEDE7" w14:textId="0EEFF09F" w:rsidR="00331786" w:rsidRPr="002004D6" w:rsidRDefault="004945C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</w:t>
            </w:r>
            <w:r w:rsidR="009E322C"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052</w:t>
            </w:r>
          </w:p>
        </w:tc>
        <w:tc>
          <w:tcPr>
            <w:tcW w:w="272" w:type="dxa"/>
          </w:tcPr>
          <w:p w14:paraId="01FF6FA5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F6AAD50" w14:textId="3601A1C1" w:rsidR="00331786" w:rsidRPr="002004D6" w:rsidRDefault="009E322C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13,763</w:t>
            </w:r>
          </w:p>
        </w:tc>
      </w:tr>
      <w:tr w:rsidR="00331786" w:rsidRPr="002004D6" w14:paraId="16FAB372" w14:textId="77777777" w:rsidTr="00C33910">
        <w:tc>
          <w:tcPr>
            <w:tcW w:w="6030" w:type="dxa"/>
          </w:tcPr>
          <w:p w14:paraId="1886ED0D" w14:textId="30E7B8A2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0046225A" w:rsidR="00331786" w:rsidRPr="002004D6" w:rsidRDefault="009E322C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4766FB"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4766FB"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355</w:t>
            </w:r>
          </w:p>
        </w:tc>
        <w:tc>
          <w:tcPr>
            <w:tcW w:w="272" w:type="dxa"/>
          </w:tcPr>
          <w:p w14:paraId="517A7097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403A1018" w:rsidR="00331786" w:rsidRPr="002004D6" w:rsidRDefault="009E322C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331786" w:rsidRPr="002004D6" w14:paraId="01C58DDE" w14:textId="77777777" w:rsidTr="00C33910">
        <w:tc>
          <w:tcPr>
            <w:tcW w:w="6030" w:type="dxa"/>
          </w:tcPr>
          <w:p w14:paraId="42E75C81" w14:textId="77777777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5A2EB5A5" w:rsidR="00331786" w:rsidRPr="002004D6" w:rsidRDefault="009E322C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945C6" w:rsidRPr="002004D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45C6" w:rsidRPr="002004D6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72" w:type="dxa"/>
          </w:tcPr>
          <w:p w14:paraId="37007FE9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631DCDA7" w:rsidR="00331786" w:rsidRPr="002004D6" w:rsidRDefault="009E322C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20,6</w:t>
            </w:r>
            <w:r w:rsidR="00C97BE4" w:rsidRPr="002004D6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</w:tbl>
    <w:p w14:paraId="276639AC" w14:textId="77777777" w:rsidR="00F412C1" w:rsidRPr="002004D6" w:rsidRDefault="00F412C1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E404C2A" w14:textId="34899CE6" w:rsidR="003006FB" w:rsidRPr="002004D6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ระยะสั้นและสัญญาเช่า</w:t>
      </w:r>
      <w:r w:rsidRPr="002004D6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2004D6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AB383C" w:rsidRPr="002004D6">
        <w:rPr>
          <w:rFonts w:asciiTheme="majorBidi" w:hAnsiTheme="majorBidi" w:cstheme="majorBidi" w:hint="cs"/>
          <w:sz w:val="28"/>
          <w:szCs w:val="28"/>
          <w:cs/>
        </w:rPr>
        <w:t>น</w:t>
      </w:r>
      <w:r w:rsidR="007830B2" w:rsidRPr="002004D6">
        <w:rPr>
          <w:rFonts w:asciiTheme="majorBidi" w:hAnsiTheme="majorBidi" w:cstheme="majorBidi" w:hint="cs"/>
          <w:sz w:val="28"/>
          <w:szCs w:val="28"/>
          <w:cs/>
        </w:rPr>
        <w:t xml:space="preserve">และโรงงาน </w:t>
      </w:r>
      <w:r w:rsidRPr="002004D6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387749" w:rsidRPr="002004D6">
        <w:rPr>
          <w:rFonts w:asciiTheme="majorBidi" w:hAnsiTheme="majorBidi" w:cstheme="majorBidi" w:hint="cs"/>
          <w:sz w:val="28"/>
          <w:szCs w:val="28"/>
          <w:cs/>
        </w:rPr>
        <w:t>หนึ่งปี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ถึงสี่</w:t>
      </w:r>
      <w:r w:rsidRPr="002004D6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4945C6" w:rsidRPr="002004D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EE3AFF" w:rsidRPr="002004D6">
        <w:rPr>
          <w:rFonts w:asciiTheme="majorBidi" w:hAnsiTheme="majorBidi" w:cstheme="majorBidi"/>
          <w:sz w:val="28"/>
          <w:szCs w:val="28"/>
        </w:rPr>
        <w:t>8</w:t>
      </w:r>
    </w:p>
    <w:p w14:paraId="6F0B8219" w14:textId="1A92D21F" w:rsidR="003006FB" w:rsidRPr="002004D6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DB7CA1C" w14:textId="1EC17208" w:rsidR="004766FB" w:rsidRPr="002004D6" w:rsidRDefault="004766FB" w:rsidP="00476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004D6">
        <w:rPr>
          <w:rFonts w:asciiTheme="majorBidi" w:hAnsiTheme="majorBidi" w:cstheme="majorBidi"/>
          <w:sz w:val="28"/>
          <w:szCs w:val="28"/>
        </w:rPr>
        <w:t xml:space="preserve">31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2004D6">
        <w:rPr>
          <w:rFonts w:asciiTheme="majorBidi" w:hAnsiTheme="majorBidi" w:cstheme="majorBidi"/>
          <w:sz w:val="28"/>
          <w:szCs w:val="28"/>
        </w:rPr>
        <w:t xml:space="preserve">2565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เงินฝากประจำกับธนาคารในประเทศของบริษัทย่อยแห่งหนึ่งจำนวน</w:t>
      </w:r>
      <w:r w:rsidRPr="002004D6">
        <w:rPr>
          <w:rFonts w:asciiTheme="majorBidi" w:hAnsiTheme="majorBidi" w:cstheme="majorBidi"/>
          <w:sz w:val="28"/>
          <w:szCs w:val="28"/>
        </w:rPr>
        <w:t xml:space="preserve"> 2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2004D6" w:rsidRDefault="00476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78AE7D4" w14:textId="7F993FE8" w:rsidR="003006FB" w:rsidRPr="002004D6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B267A" w:rsidRPr="002004D6">
        <w:rPr>
          <w:rFonts w:asciiTheme="majorBidi" w:hAnsiTheme="majorBidi" w:cstheme="majorBidi"/>
          <w:sz w:val="28"/>
          <w:szCs w:val="28"/>
        </w:rPr>
        <w:t>31</w:t>
      </w:r>
      <w:r w:rsidR="001B267A" w:rsidRPr="002004D6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1B267A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2004D6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2004D6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ขายเงินตราต่างประเทศล่วงหน้าโดยมีระยะเวลาสัญญาครอบคลุมไม่เกินหนึ่งปี ดังนี้</w:t>
      </w:r>
    </w:p>
    <w:p w14:paraId="16EC757A" w14:textId="5AA501D6" w:rsidR="004D42DC" w:rsidRPr="002004D6" w:rsidRDefault="004D4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  <w:cs/>
          <w:lang w:val="th-TH"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2004D6" w14:paraId="2CC75246" w14:textId="77777777" w:rsidTr="008D611B">
        <w:trPr>
          <w:tblHeader/>
        </w:trPr>
        <w:tc>
          <w:tcPr>
            <w:tcW w:w="3510" w:type="dxa"/>
          </w:tcPr>
          <w:p w14:paraId="08638B6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004D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2004D6" w14:paraId="2A0A4248" w14:textId="77777777" w:rsidTr="008D611B">
        <w:trPr>
          <w:trHeight w:val="452"/>
          <w:tblHeader/>
        </w:trPr>
        <w:tc>
          <w:tcPr>
            <w:tcW w:w="3510" w:type="dxa"/>
          </w:tcPr>
          <w:p w14:paraId="75AC247D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2004D6" w14:paraId="6AE667A7" w14:textId="77777777" w:rsidTr="008D611B">
        <w:trPr>
          <w:tblHeader/>
        </w:trPr>
        <w:tc>
          <w:tcPr>
            <w:tcW w:w="3510" w:type="dxa"/>
          </w:tcPr>
          <w:p w14:paraId="669D90B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2004D6" w14:paraId="6CBEE1B1" w14:textId="77777777" w:rsidTr="008D611B">
        <w:trPr>
          <w:tblHeader/>
        </w:trPr>
        <w:tc>
          <w:tcPr>
            <w:tcW w:w="3510" w:type="dxa"/>
          </w:tcPr>
          <w:p w14:paraId="242361EA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2004D6" w14:paraId="64F2B2D2" w14:textId="77777777" w:rsidTr="002C30F3">
        <w:tc>
          <w:tcPr>
            <w:tcW w:w="3510" w:type="dxa"/>
          </w:tcPr>
          <w:p w14:paraId="52069E82" w14:textId="014EE583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2004D6" w14:paraId="23B939A4" w14:textId="77777777" w:rsidTr="002C30F3">
        <w:tc>
          <w:tcPr>
            <w:tcW w:w="3510" w:type="dxa"/>
          </w:tcPr>
          <w:p w14:paraId="4DC30352" w14:textId="610507A7" w:rsidR="00690D53" w:rsidRPr="002004D6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23DCD0D9" w:rsidR="00690D53" w:rsidRPr="002004D6" w:rsidRDefault="00393161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177.95</w:t>
            </w:r>
          </w:p>
        </w:tc>
        <w:tc>
          <w:tcPr>
            <w:tcW w:w="270" w:type="dxa"/>
          </w:tcPr>
          <w:p w14:paraId="74179549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048251EE" w:rsidR="00690D53" w:rsidRPr="002004D6" w:rsidRDefault="0039316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52.70</w:t>
            </w:r>
          </w:p>
        </w:tc>
        <w:tc>
          <w:tcPr>
            <w:tcW w:w="270" w:type="dxa"/>
          </w:tcPr>
          <w:p w14:paraId="38E63010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611CD23C" w:rsidR="00690D53" w:rsidRPr="002004D6" w:rsidRDefault="00393161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30.23</w:t>
            </w:r>
          </w:p>
        </w:tc>
        <w:tc>
          <w:tcPr>
            <w:tcW w:w="270" w:type="dxa"/>
          </w:tcPr>
          <w:p w14:paraId="21A5864C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663AE115" w:rsidR="00690D53" w:rsidRPr="002004D6" w:rsidRDefault="0039316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8.76</w:t>
            </w:r>
          </w:p>
        </w:tc>
      </w:tr>
      <w:tr w:rsidR="00690D53" w:rsidRPr="002004D6" w14:paraId="08398F62" w14:textId="77777777" w:rsidTr="002C30F3">
        <w:tc>
          <w:tcPr>
            <w:tcW w:w="3510" w:type="dxa"/>
          </w:tcPr>
          <w:p w14:paraId="13E52052" w14:textId="3573928D" w:rsidR="00690D53" w:rsidRPr="002004D6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50710B51" w:rsidR="00690D53" w:rsidRPr="002004D6" w:rsidRDefault="00393161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5.95</w:t>
            </w:r>
          </w:p>
        </w:tc>
        <w:tc>
          <w:tcPr>
            <w:tcW w:w="270" w:type="dxa"/>
          </w:tcPr>
          <w:p w14:paraId="5446FCF2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2BA03" w14:textId="44451A2C" w:rsidR="00690D53" w:rsidRPr="002004D6" w:rsidRDefault="0039316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198.50</w:t>
            </w:r>
          </w:p>
        </w:tc>
        <w:tc>
          <w:tcPr>
            <w:tcW w:w="270" w:type="dxa"/>
          </w:tcPr>
          <w:p w14:paraId="6086E6B8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61DF32E1" w:rsidR="00690D53" w:rsidRPr="002004D6" w:rsidRDefault="00393161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0.93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2004D6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241B56" w14:textId="3396E4CD" w:rsidR="00690D53" w:rsidRPr="002004D6" w:rsidRDefault="0039316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30.82</w:t>
            </w:r>
          </w:p>
        </w:tc>
      </w:tr>
      <w:tr w:rsidR="00690D53" w:rsidRPr="002004D6" w14:paraId="5646091E" w14:textId="77777777" w:rsidTr="00BE1267">
        <w:tc>
          <w:tcPr>
            <w:tcW w:w="3510" w:type="dxa"/>
          </w:tcPr>
          <w:p w14:paraId="10E73DA1" w14:textId="0B212E06" w:rsidR="00690D53" w:rsidRPr="002004D6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5629E76F" w:rsidR="00690D53" w:rsidRPr="002004D6" w:rsidRDefault="0008279C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251.20</w:t>
            </w:r>
          </w:p>
        </w:tc>
        <w:tc>
          <w:tcPr>
            <w:tcW w:w="270" w:type="dxa"/>
          </w:tcPr>
          <w:p w14:paraId="623BEBD6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68D2B7E9" w:rsidR="00690D53" w:rsidRPr="002004D6" w:rsidRDefault="0008279C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39.58</w:t>
            </w:r>
          </w:p>
        </w:tc>
      </w:tr>
      <w:tr w:rsidR="00BE1267" w:rsidRPr="002004D6" w14:paraId="5C693940" w14:textId="77777777" w:rsidTr="00393161">
        <w:tc>
          <w:tcPr>
            <w:tcW w:w="3510" w:type="dxa"/>
          </w:tcPr>
          <w:p w14:paraId="04A39CC0" w14:textId="2A0E94B7" w:rsidR="00BE1267" w:rsidRPr="002004D6" w:rsidRDefault="00BE1267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สัญญา</w:t>
            </w: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2004D6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1267" w:rsidRPr="002004D6" w14:paraId="0C76AF51" w14:textId="77777777" w:rsidTr="00393161">
        <w:tc>
          <w:tcPr>
            <w:tcW w:w="3510" w:type="dxa"/>
          </w:tcPr>
          <w:p w14:paraId="2F117D0B" w14:textId="7B1BB97A" w:rsidR="00BE1267" w:rsidRPr="002004D6" w:rsidRDefault="0008279C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CF6DDF8" w14:textId="3788EB88" w:rsidR="00BE1267" w:rsidRPr="002004D6" w:rsidRDefault="0008279C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67.00</w:t>
            </w:r>
          </w:p>
        </w:tc>
        <w:tc>
          <w:tcPr>
            <w:tcW w:w="270" w:type="dxa"/>
          </w:tcPr>
          <w:p w14:paraId="35AE5E2B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D5F60BF" w14:textId="57D7E90E" w:rsidR="00BE1267" w:rsidRPr="002004D6" w:rsidRDefault="0008279C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18.82</w:t>
            </w:r>
          </w:p>
        </w:tc>
        <w:tc>
          <w:tcPr>
            <w:tcW w:w="270" w:type="dxa"/>
          </w:tcPr>
          <w:p w14:paraId="4F0F8A61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23C82FB" w14:textId="64AA6610" w:rsidR="00BE1267" w:rsidRPr="002004D6" w:rsidRDefault="0008279C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17.00</w:t>
            </w:r>
          </w:p>
        </w:tc>
        <w:tc>
          <w:tcPr>
            <w:tcW w:w="270" w:type="dxa"/>
          </w:tcPr>
          <w:p w14:paraId="0679A590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D138A4" w14:textId="6D2BC523" w:rsidR="00BE1267" w:rsidRPr="002004D6" w:rsidRDefault="0008279C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4.76</w:t>
            </w:r>
          </w:p>
        </w:tc>
      </w:tr>
      <w:tr w:rsidR="00393161" w:rsidRPr="002004D6" w14:paraId="44481A6A" w14:textId="77777777" w:rsidTr="00393161">
        <w:tc>
          <w:tcPr>
            <w:tcW w:w="3510" w:type="dxa"/>
          </w:tcPr>
          <w:p w14:paraId="4F6ACFC7" w14:textId="6EF72533" w:rsidR="00393161" w:rsidRPr="002004D6" w:rsidRDefault="0008279C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</w:tcPr>
          <w:p w14:paraId="4FB1ECEB" w14:textId="5C0C6D50" w:rsidR="00393161" w:rsidRPr="002004D6" w:rsidRDefault="0008279C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270" w:type="dxa"/>
          </w:tcPr>
          <w:p w14:paraId="77DAD539" w14:textId="77777777" w:rsidR="00393161" w:rsidRPr="002004D6" w:rsidRDefault="00393161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2F474" w14:textId="7AF969CA" w:rsidR="00393161" w:rsidRPr="002004D6" w:rsidRDefault="0008279C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1.89</w:t>
            </w:r>
          </w:p>
        </w:tc>
        <w:tc>
          <w:tcPr>
            <w:tcW w:w="270" w:type="dxa"/>
          </w:tcPr>
          <w:p w14:paraId="3AD8CCA6" w14:textId="77777777" w:rsidR="00393161" w:rsidRPr="002004D6" w:rsidRDefault="00393161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A2FD339" w14:textId="0121F743" w:rsidR="00393161" w:rsidRPr="002004D6" w:rsidRDefault="0008279C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C70029" w14:textId="77777777" w:rsidR="00393161" w:rsidRPr="002004D6" w:rsidRDefault="00393161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85DDF30" w14:textId="4336C35E" w:rsidR="00393161" w:rsidRPr="002004D6" w:rsidRDefault="0008279C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E1267" w:rsidRPr="002004D6" w14:paraId="688A6E27" w14:textId="77777777" w:rsidTr="00075466">
        <w:tc>
          <w:tcPr>
            <w:tcW w:w="3510" w:type="dxa"/>
          </w:tcPr>
          <w:p w14:paraId="54784368" w14:textId="5F1900AB" w:rsidR="00BE1267" w:rsidRPr="002004D6" w:rsidRDefault="00075466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BE1267" w:rsidRPr="002004D6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78ECAA6A" w:rsidR="00BE1267" w:rsidRPr="002004D6" w:rsidRDefault="0008279C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20.71</w:t>
            </w:r>
          </w:p>
        </w:tc>
        <w:tc>
          <w:tcPr>
            <w:tcW w:w="270" w:type="dxa"/>
          </w:tcPr>
          <w:p w14:paraId="013F47CF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BE1267" w:rsidRPr="002004D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051F45C9" w:rsidR="00BE1267" w:rsidRPr="002004D6" w:rsidRDefault="0008279C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4.76</w:t>
            </w:r>
          </w:p>
        </w:tc>
      </w:tr>
    </w:tbl>
    <w:p w14:paraId="74DFFA5C" w14:textId="74191B5B" w:rsidR="00E827EF" w:rsidRPr="002004D6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F948944" w14:textId="77777777" w:rsidR="00E827EF" w:rsidRPr="002004D6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2004D6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753283D3" w:rsidR="00070550" w:rsidRPr="002004D6" w:rsidRDefault="00070550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F7B11" w:rsidRPr="002004D6">
        <w:rPr>
          <w:rFonts w:asciiTheme="majorBidi" w:hAnsiTheme="majorBidi" w:cstheme="majorBidi"/>
          <w:sz w:val="28"/>
          <w:szCs w:val="28"/>
        </w:rPr>
        <w:t>31</w:t>
      </w:r>
      <w:r w:rsidR="009F7B11" w:rsidRPr="002004D6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9F7B11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2004D6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</w:t>
      </w:r>
      <w:r w:rsidR="000D2229" w:rsidRPr="002004D6">
        <w:rPr>
          <w:rFonts w:asciiTheme="majorBidi" w:hAnsiTheme="majorBidi" w:cstheme="majorBidi"/>
          <w:sz w:val="28"/>
          <w:szCs w:val="28"/>
        </w:rPr>
        <w:br/>
      </w:r>
      <w:r w:rsidRPr="002004D6">
        <w:rPr>
          <w:rFonts w:asciiTheme="majorBidi" w:hAnsiTheme="majorBidi" w:cstheme="majorBidi"/>
          <w:sz w:val="28"/>
          <w:szCs w:val="28"/>
          <w:cs/>
        </w:rPr>
        <w:t>บางแห่งจำนวนเงินรวมประมาณ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="004F6306" w:rsidRPr="002004D6">
        <w:rPr>
          <w:rFonts w:asciiTheme="majorBidi" w:hAnsiTheme="majorBidi" w:cstheme="majorBidi"/>
          <w:sz w:val="28"/>
          <w:szCs w:val="28"/>
        </w:rPr>
        <w:t>1,379.0</w:t>
      </w:r>
      <w:r w:rsidR="00F46CC3"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2004D6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2004D6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2004D6">
        <w:rPr>
          <w:rFonts w:asciiTheme="majorBidi" w:hAnsiTheme="majorBidi" w:hint="cs"/>
          <w:sz w:val="28"/>
          <w:szCs w:val="28"/>
          <w:cs/>
        </w:rPr>
        <w:t>และ</w:t>
      </w:r>
      <w:r w:rsidR="00F46CC3" w:rsidRPr="002004D6">
        <w:rPr>
          <w:rFonts w:asciiTheme="majorBidi" w:hAnsiTheme="majorBidi"/>
          <w:sz w:val="28"/>
          <w:szCs w:val="28"/>
          <w:cs/>
        </w:rPr>
        <w:t xml:space="preserve"> </w:t>
      </w:r>
      <w:r w:rsidR="004F6306" w:rsidRPr="002004D6">
        <w:rPr>
          <w:rFonts w:asciiTheme="majorBidi" w:hAnsiTheme="majorBidi" w:cstheme="majorBidi"/>
          <w:sz w:val="28"/>
          <w:szCs w:val="28"/>
        </w:rPr>
        <w:t>5.0</w:t>
      </w:r>
      <w:r w:rsidR="00F46CC3"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2004D6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2DF8388E" w14:textId="77777777" w:rsidR="004766FB" w:rsidRPr="002004D6" w:rsidRDefault="004766FB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DA3143" w14:textId="329F647A" w:rsidR="00643C0C" w:rsidRPr="002004D6" w:rsidRDefault="00643C0C" w:rsidP="00643C0C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004D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5053AE" w14:textId="149CDE45" w:rsidR="008F5B55" w:rsidRPr="002004D6" w:rsidRDefault="008F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07B509" w14:textId="6D10A2EA" w:rsidR="00643C0C" w:rsidRDefault="00643C0C" w:rsidP="0064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2004D6">
        <w:rPr>
          <w:rFonts w:asciiTheme="majorBidi" w:hAnsiTheme="majorBidi" w:cstheme="majorBidi"/>
          <w:sz w:val="28"/>
          <w:szCs w:val="28"/>
        </w:rPr>
        <w:t xml:space="preserve">27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2004D6">
        <w:rPr>
          <w:rFonts w:asciiTheme="majorBidi" w:hAnsiTheme="majorBidi" w:cstheme="majorBidi"/>
          <w:sz w:val="28"/>
          <w:szCs w:val="28"/>
        </w:rPr>
        <w:t xml:space="preserve">2565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ผู้ถือหุ้นมีมติอนุมัติการจัดสรรกำไรเป็นเงินปันผลสำหรับผลการดำเนินงานประจำปี </w:t>
      </w:r>
      <w:r w:rsidRPr="002004D6">
        <w:rPr>
          <w:rFonts w:asciiTheme="majorBidi" w:hAnsiTheme="majorBidi" w:cstheme="majorBidi"/>
          <w:sz w:val="28"/>
          <w:szCs w:val="28"/>
        </w:rPr>
        <w:t xml:space="preserve">2564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ในอัตราหุ้นละ </w:t>
      </w:r>
      <w:r w:rsidR="00CF3701" w:rsidRPr="002004D6">
        <w:rPr>
          <w:rFonts w:asciiTheme="majorBidi" w:hAnsiTheme="majorBidi" w:cstheme="majorBidi"/>
          <w:sz w:val="28"/>
          <w:szCs w:val="28"/>
        </w:rPr>
        <w:t>0.5185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รวมเป็นเงินทั้งสิ้น </w:t>
      </w:r>
      <w:r w:rsidR="00CF3701" w:rsidRPr="002004D6">
        <w:rPr>
          <w:rFonts w:asciiTheme="majorBidi" w:hAnsiTheme="majorBidi" w:cstheme="majorBidi"/>
          <w:sz w:val="28"/>
          <w:szCs w:val="28"/>
        </w:rPr>
        <w:t>139.99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ล้านบาท เงินปันผลจะจ่ายให้แก่ผู้ถือหุ้นในเดือน</w:t>
      </w:r>
      <w:r w:rsidR="004215E9" w:rsidRPr="002004D6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2004D6">
        <w:rPr>
          <w:rFonts w:asciiTheme="majorBidi" w:hAnsiTheme="majorBidi" w:cstheme="majorBidi"/>
          <w:sz w:val="28"/>
          <w:szCs w:val="28"/>
        </w:rPr>
        <w:t xml:space="preserve"> 2565</w:t>
      </w:r>
    </w:p>
    <w:p w14:paraId="6616AC32" w14:textId="40DCE262" w:rsidR="00255CF6" w:rsidRPr="00485300" w:rsidRDefault="00255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sectPr w:rsidR="00255CF6" w:rsidRPr="00485300" w:rsidSect="005065F7">
      <w:headerReference w:type="default" r:id="rId9"/>
      <w:footerReference w:type="default" r:id="rId10"/>
      <w:pgSz w:w="11907" w:h="16840"/>
      <w:pgMar w:top="691" w:right="1152" w:bottom="576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D452A" w14:textId="77777777" w:rsidR="00E60FE4" w:rsidRDefault="00E60FE4" w:rsidP="004956B4">
      <w:r>
        <w:separator/>
      </w:r>
    </w:p>
  </w:endnote>
  <w:endnote w:type="continuationSeparator" w:id="0">
    <w:p w14:paraId="151913BF" w14:textId="77777777" w:rsidR="00E60FE4" w:rsidRDefault="00E60FE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0"/>
        <w:szCs w:val="30"/>
      </w:rPr>
      <w:id w:val="18576147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50F0C9" w14:textId="5B65B06C" w:rsidR="002244C4" w:rsidRPr="008F231A" w:rsidRDefault="002244C4" w:rsidP="002244C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F231A">
          <w:rPr>
            <w:rFonts w:ascii="Angsana New" w:hAnsi="Angsana New"/>
            <w:sz w:val="30"/>
            <w:szCs w:val="30"/>
          </w:rPr>
          <w:fldChar w:fldCharType="begin"/>
        </w:r>
        <w:r w:rsidRPr="008F231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F231A">
          <w:rPr>
            <w:rFonts w:ascii="Angsana New" w:hAnsi="Angsana New"/>
            <w:sz w:val="30"/>
            <w:szCs w:val="30"/>
          </w:rPr>
          <w:fldChar w:fldCharType="separate"/>
        </w:r>
        <w:r w:rsidR="00876637">
          <w:rPr>
            <w:rFonts w:ascii="Angsana New" w:hAnsi="Angsana New"/>
            <w:noProof/>
            <w:sz w:val="30"/>
            <w:szCs w:val="30"/>
          </w:rPr>
          <w:t>14</w:t>
        </w:r>
        <w:r w:rsidRPr="008F231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11ECC" w14:textId="77777777" w:rsidR="00E60FE4" w:rsidRDefault="00E60FE4" w:rsidP="004956B4">
      <w:r>
        <w:separator/>
      </w:r>
    </w:p>
  </w:footnote>
  <w:footnote w:type="continuationSeparator" w:id="0">
    <w:p w14:paraId="24B5EF79" w14:textId="77777777" w:rsidR="00E60FE4" w:rsidRDefault="00E60FE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E5B83" w14:textId="77777777" w:rsidR="000D619A" w:rsidRPr="00EB20B9" w:rsidRDefault="000D619A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0D619A" w:rsidRPr="00EB20B9" w:rsidRDefault="000D619A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6FCE9B8B" w:rsidR="000D619A" w:rsidRPr="00EB20B9" w:rsidRDefault="000D619A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วันที่ </w:t>
    </w:r>
    <w:r w:rsidRPr="00EB20B9">
      <w:rPr>
        <w:rFonts w:ascii="Angsana New" w:hAnsi="Angsana New"/>
        <w:sz w:val="30"/>
        <w:szCs w:val="30"/>
        <w:lang w:val="en-US" w:bidi="th-TH"/>
      </w:rPr>
      <w:t>31</w:t>
    </w:r>
    <w:r w:rsidRPr="00EB20B9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มีนาคม</w:t>
    </w:r>
    <w:r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2565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7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0"/>
  </w:num>
  <w:num w:numId="14">
    <w:abstractNumId w:val="22"/>
  </w:num>
  <w:num w:numId="15">
    <w:abstractNumId w:val="26"/>
  </w:num>
  <w:num w:numId="16">
    <w:abstractNumId w:val="43"/>
  </w:num>
  <w:num w:numId="17">
    <w:abstractNumId w:val="44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5"/>
  </w:num>
  <w:num w:numId="28">
    <w:abstractNumId w:val="41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9"/>
  </w:num>
  <w:num w:numId="37">
    <w:abstractNumId w:val="20"/>
  </w:num>
  <w:num w:numId="38">
    <w:abstractNumId w:val="42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7"/>
  </w:num>
  <w:num w:numId="44">
    <w:abstractNumId w:val="36"/>
  </w:num>
  <w:num w:numId="45">
    <w:abstractNumId w:val="33"/>
  </w:num>
  <w:num w:numId="46">
    <w:abstractNumId w:val="38"/>
  </w:num>
  <w:num w:numId="47">
    <w:abstractNumId w:val="45"/>
  </w:num>
  <w:num w:numId="48">
    <w:abstractNumId w:val="45"/>
  </w:num>
  <w:num w:numId="49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33E8"/>
    <w:rsid w:val="0013481D"/>
    <w:rsid w:val="00134A9E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FDA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4C4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40BD"/>
    <w:rsid w:val="003344E4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6D8"/>
    <w:rsid w:val="003546E6"/>
    <w:rsid w:val="0035493B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4B6F"/>
    <w:rsid w:val="00685444"/>
    <w:rsid w:val="0068573E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474"/>
    <w:rsid w:val="006E17B5"/>
    <w:rsid w:val="006E1CE0"/>
    <w:rsid w:val="006E25E6"/>
    <w:rsid w:val="006E27B7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820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7558"/>
    <w:rsid w:val="007F76E2"/>
    <w:rsid w:val="007F7731"/>
    <w:rsid w:val="007F7DF3"/>
    <w:rsid w:val="00800405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637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8F"/>
    <w:rsid w:val="008F1198"/>
    <w:rsid w:val="008F231A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411"/>
    <w:rsid w:val="00920CBA"/>
    <w:rsid w:val="00921252"/>
    <w:rsid w:val="00921903"/>
    <w:rsid w:val="00921D28"/>
    <w:rsid w:val="00922044"/>
    <w:rsid w:val="00922F2C"/>
    <w:rsid w:val="00923452"/>
    <w:rsid w:val="00923466"/>
    <w:rsid w:val="009236F3"/>
    <w:rsid w:val="009239E2"/>
    <w:rsid w:val="009247EC"/>
    <w:rsid w:val="0092491C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77F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1F5"/>
    <w:rsid w:val="00980958"/>
    <w:rsid w:val="00980BF8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520A"/>
    <w:rsid w:val="00A65259"/>
    <w:rsid w:val="00A65A05"/>
    <w:rsid w:val="00A65B88"/>
    <w:rsid w:val="00A65CEA"/>
    <w:rsid w:val="00A660C5"/>
    <w:rsid w:val="00A663B6"/>
    <w:rsid w:val="00A6688A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0D61"/>
    <w:rsid w:val="00AA1BC0"/>
    <w:rsid w:val="00AA1E53"/>
    <w:rsid w:val="00AA211C"/>
    <w:rsid w:val="00AA3603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6B0E"/>
    <w:rsid w:val="00B76CB9"/>
    <w:rsid w:val="00B76D9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DD9"/>
    <w:rsid w:val="00C30A1E"/>
    <w:rsid w:val="00C30C59"/>
    <w:rsid w:val="00C30CCC"/>
    <w:rsid w:val="00C30CF6"/>
    <w:rsid w:val="00C3185C"/>
    <w:rsid w:val="00C320C1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1A2"/>
    <w:rsid w:val="00C41369"/>
    <w:rsid w:val="00C41C77"/>
    <w:rsid w:val="00C41FE1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140A"/>
    <w:rsid w:val="00C9164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4225"/>
    <w:rsid w:val="00D44E3C"/>
    <w:rsid w:val="00D45434"/>
    <w:rsid w:val="00D4543B"/>
    <w:rsid w:val="00D45855"/>
    <w:rsid w:val="00D4590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1EE0"/>
    <w:rsid w:val="00D720BF"/>
    <w:rsid w:val="00D72E88"/>
    <w:rsid w:val="00D73186"/>
    <w:rsid w:val="00D73401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7DC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7F1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A9F"/>
    <w:rsid w:val="00E574FD"/>
    <w:rsid w:val="00E578F2"/>
    <w:rsid w:val="00E57A34"/>
    <w:rsid w:val="00E57FDF"/>
    <w:rsid w:val="00E60477"/>
    <w:rsid w:val="00E60FE4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31A5"/>
    <w:rsid w:val="00F431B3"/>
    <w:rsid w:val="00F43242"/>
    <w:rsid w:val="00F43B07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6CC3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960BB-F235-4CD3-A78C-76FD416A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2020-05-11T03:37:00Z</cp:lastPrinted>
  <dcterms:created xsi:type="dcterms:W3CDTF">2022-05-12T10:56:00Z</dcterms:created>
  <dcterms:modified xsi:type="dcterms:W3CDTF">2022-05-12T10:56:00Z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