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2A070789" w:rsidR="001C00CB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2ADC4584" w:rsidR="0069739F" w:rsidRPr="00A03381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>
        <w:rPr>
          <w:rFonts w:ascii="Angsana New" w:hAnsi="Angsana New"/>
          <w:spacing w:val="6"/>
          <w:sz w:val="28"/>
          <w:szCs w:val="28"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Pr="00A312BA">
        <w:rPr>
          <w:rFonts w:ascii="Angsana New" w:hAnsi="Angsana New"/>
          <w:spacing w:val="-4"/>
          <w:sz w:val="28"/>
          <w:szCs w:val="28"/>
        </w:rPr>
        <w:t>.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>1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Pr="00A03381">
        <w:rPr>
          <w:rFonts w:ascii="Angsana New" w:hAnsi="Angsana New"/>
          <w:sz w:val="28"/>
          <w:szCs w:val="28"/>
          <w:cs/>
        </w:rPr>
        <w:t>ไท</w:t>
      </w:r>
      <w:r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3BB9DC24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45FE3">
        <w:rPr>
          <w:b/>
          <w:bCs/>
          <w:u w:val="none"/>
          <w:cs/>
        </w:rPr>
        <w:t xml:space="preserve"> </w:t>
      </w:r>
      <w:r w:rsidRPr="00145FE3">
        <w:rPr>
          <w:rFonts w:hint="cs"/>
          <w:b/>
          <w:bCs/>
          <w:u w:val="none"/>
          <w:cs/>
        </w:rPr>
        <w:t xml:space="preserve">      </w:t>
      </w:r>
      <w:bookmarkStart w:id="0" w:name="_Hlk24232674"/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69A86A6" w14:textId="4F079008" w:rsidR="00692C93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7D67DD">
        <w:rPr>
          <w:rFonts w:ascii="Angsana New" w:hAnsi="Angsana New"/>
          <w:spacing w:val="-5"/>
          <w:sz w:val="28"/>
          <w:szCs w:val="28"/>
          <w:cs/>
        </w:rPr>
        <w:t xml:space="preserve">บริษัทมีผลขาดทุนสะสม ณ </w:t>
      </w:r>
      <w:r w:rsidRPr="007D67DD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="002910AC" w:rsidRPr="007D67DD">
        <w:rPr>
          <w:rFonts w:ascii="Angsana New" w:hAnsi="Angsana New"/>
          <w:spacing w:val="-5"/>
          <w:sz w:val="28"/>
          <w:szCs w:val="28"/>
        </w:rPr>
        <w:t xml:space="preserve">31 </w:t>
      </w:r>
      <w:r w:rsidR="002910AC" w:rsidRPr="007D67DD">
        <w:rPr>
          <w:rFonts w:ascii="Angsana New" w:hAnsi="Angsana New" w:hint="cs"/>
          <w:spacing w:val="-5"/>
          <w:sz w:val="28"/>
          <w:szCs w:val="28"/>
          <w:cs/>
        </w:rPr>
        <w:t xml:space="preserve">มีนาคม </w:t>
      </w:r>
      <w:r w:rsidR="002910AC" w:rsidRPr="007D67DD">
        <w:rPr>
          <w:rFonts w:ascii="Angsana New" w:hAnsi="Angsana New"/>
          <w:spacing w:val="-5"/>
          <w:sz w:val="28"/>
          <w:szCs w:val="28"/>
        </w:rPr>
        <w:t>2565</w:t>
      </w:r>
      <w:r w:rsidRPr="007D67DD">
        <w:rPr>
          <w:rFonts w:ascii="Angsana New" w:hAnsi="Angsana New" w:hint="cs"/>
          <w:spacing w:val="-5"/>
          <w:sz w:val="28"/>
          <w:szCs w:val="28"/>
          <w:cs/>
        </w:rPr>
        <w:t xml:space="preserve"> และวันที่ </w:t>
      </w:r>
      <w:r w:rsidRPr="007D67DD">
        <w:rPr>
          <w:rFonts w:ascii="Angsana New" w:hAnsi="Angsana New"/>
          <w:spacing w:val="-5"/>
          <w:sz w:val="28"/>
          <w:szCs w:val="28"/>
        </w:rPr>
        <w:t>31</w:t>
      </w:r>
      <w:r w:rsidRPr="007D67DD">
        <w:rPr>
          <w:rFonts w:ascii="Angsana New" w:hAnsi="Angsana New"/>
          <w:spacing w:val="-5"/>
          <w:sz w:val="28"/>
          <w:szCs w:val="28"/>
          <w:cs/>
        </w:rPr>
        <w:t xml:space="preserve"> ธันวาคม </w:t>
      </w:r>
      <w:r w:rsidRPr="007D67DD">
        <w:rPr>
          <w:rFonts w:ascii="Angsana New" w:hAnsi="Angsana New"/>
          <w:spacing w:val="-5"/>
          <w:sz w:val="28"/>
          <w:szCs w:val="28"/>
        </w:rPr>
        <w:t>256</w:t>
      </w:r>
      <w:r w:rsidR="002B2756" w:rsidRPr="007D67DD">
        <w:rPr>
          <w:rFonts w:ascii="Angsana New" w:hAnsi="Angsana New"/>
          <w:spacing w:val="-5"/>
          <w:sz w:val="28"/>
          <w:szCs w:val="28"/>
        </w:rPr>
        <w:t>4</w:t>
      </w:r>
      <w:r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Pr="0083585F">
        <w:rPr>
          <w:rFonts w:ascii="Angsana New" w:hAnsi="Angsana New"/>
          <w:spacing w:val="-5"/>
          <w:sz w:val="28"/>
          <w:szCs w:val="28"/>
          <w:cs/>
        </w:rPr>
        <w:t>จำนวน</w:t>
      </w:r>
      <w:r w:rsidR="0083585F" w:rsidRPr="0083585F">
        <w:rPr>
          <w:rFonts w:ascii="Angsana New" w:hAnsi="Angsana New"/>
          <w:spacing w:val="-5"/>
          <w:sz w:val="28"/>
          <w:szCs w:val="28"/>
        </w:rPr>
        <w:t xml:space="preserve"> </w:t>
      </w:r>
      <w:bookmarkStart w:id="1" w:name="_Hlk102513270"/>
      <w:r w:rsidR="0083585F" w:rsidRPr="0083585F">
        <w:rPr>
          <w:rFonts w:ascii="Angsana New" w:hAnsi="Angsana New"/>
          <w:spacing w:val="-5"/>
          <w:sz w:val="28"/>
          <w:szCs w:val="28"/>
        </w:rPr>
        <w:t>68</w:t>
      </w:r>
      <w:r w:rsidR="00E66811">
        <w:rPr>
          <w:rFonts w:ascii="Angsana New" w:hAnsi="Angsana New"/>
          <w:spacing w:val="-5"/>
          <w:sz w:val="28"/>
          <w:szCs w:val="28"/>
        </w:rPr>
        <w:t>7.</w:t>
      </w:r>
      <w:r w:rsidR="00C17EFC">
        <w:rPr>
          <w:rFonts w:ascii="Angsana New" w:hAnsi="Angsana New"/>
          <w:spacing w:val="-5"/>
          <w:sz w:val="28"/>
          <w:szCs w:val="28"/>
        </w:rPr>
        <w:t>5</w:t>
      </w:r>
      <w:r w:rsidR="00057D2D" w:rsidRPr="0083585F">
        <w:rPr>
          <w:rFonts w:ascii="Angsana New" w:hAnsi="Angsana New"/>
          <w:spacing w:val="-5"/>
          <w:sz w:val="28"/>
          <w:szCs w:val="28"/>
        </w:rPr>
        <w:t xml:space="preserve"> </w:t>
      </w:r>
      <w:bookmarkEnd w:id="1"/>
      <w:r w:rsidRPr="0083585F">
        <w:rPr>
          <w:rFonts w:ascii="Angsana New" w:hAnsi="Angsana New"/>
          <w:spacing w:val="-5"/>
          <w:sz w:val="28"/>
          <w:szCs w:val="28"/>
          <w:cs/>
        </w:rPr>
        <w:t>ล้านบาท และ</w:t>
      </w:r>
      <w:r w:rsidR="002910AC"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="00C957AC" w:rsidRPr="007D67DD">
        <w:rPr>
          <w:rFonts w:ascii="Angsana New" w:hAnsi="Angsana New"/>
          <w:spacing w:val="-5"/>
          <w:sz w:val="28"/>
          <w:szCs w:val="28"/>
        </w:rPr>
        <w:t xml:space="preserve">688.1 </w:t>
      </w:r>
      <w:r w:rsidRPr="007D67DD">
        <w:rPr>
          <w:rFonts w:ascii="Angsana New" w:hAnsi="Angsana New"/>
          <w:spacing w:val="-5"/>
          <w:sz w:val="28"/>
          <w:szCs w:val="28"/>
          <w:cs/>
        </w:rPr>
        <w:t>ล้าน</w:t>
      </w:r>
      <w:r w:rsidRPr="00C446E1">
        <w:rPr>
          <w:rFonts w:ascii="Angsana New" w:hAnsi="Angsana New"/>
          <w:sz w:val="28"/>
          <w:szCs w:val="28"/>
          <w:cs/>
        </w:rPr>
        <w:t xml:space="preserve">บาท </w:t>
      </w:r>
      <w:r w:rsidRPr="00055E4F">
        <w:rPr>
          <w:rFonts w:ascii="Angsana New" w:hAnsi="Angsana New"/>
          <w:spacing w:val="6"/>
          <w:sz w:val="28"/>
          <w:szCs w:val="28"/>
          <w:cs/>
        </w:rPr>
        <w:t>ตามลำดับ</w:t>
      </w:r>
      <w:r w:rsidRPr="00055E4F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11011C" w:rsidRPr="00055E4F">
        <w:rPr>
          <w:rFonts w:ascii="Angsana New" w:hAnsi="Angsana New"/>
          <w:spacing w:val="6"/>
          <w:sz w:val="28"/>
          <w:szCs w:val="28"/>
          <w:cs/>
        </w:rPr>
        <w:t>และมีขาดทุนจากการดำเนินงานต่อเนื่อง รวมถึงการที่ตลาดหลักทรัพย์แห่งประเทศไทยขึ้นเครื่องหมาย</w:t>
      </w:r>
      <w:r w:rsidR="0011011C" w:rsidRPr="0011011C">
        <w:rPr>
          <w:rFonts w:ascii="Angsana New" w:hAnsi="Angsana New"/>
          <w:sz w:val="28"/>
          <w:szCs w:val="28"/>
          <w:cs/>
        </w:rPr>
        <w:t xml:space="preserve"> </w:t>
      </w:r>
      <w:r w:rsidR="0011011C" w:rsidRPr="000224FA">
        <w:rPr>
          <w:rFonts w:ascii="Angsana New" w:hAnsi="Angsana New"/>
          <w:spacing w:val="4"/>
          <w:sz w:val="28"/>
          <w:szCs w:val="28"/>
        </w:rPr>
        <w:t xml:space="preserve">C-caution </w:t>
      </w:r>
      <w:r w:rsidR="0011011C" w:rsidRPr="000224FA">
        <w:rPr>
          <w:rFonts w:ascii="Angsana New" w:hAnsi="Angsana New"/>
          <w:spacing w:val="4"/>
          <w:sz w:val="28"/>
          <w:szCs w:val="28"/>
          <w:cs/>
        </w:rPr>
        <w:t xml:space="preserve">บนหลักทรัพย์ของบริษัทตั้งแต่ไตรมาส </w:t>
      </w:r>
      <w:r w:rsidR="0011011C" w:rsidRPr="000224FA">
        <w:rPr>
          <w:rFonts w:ascii="Angsana New" w:hAnsi="Angsana New"/>
          <w:spacing w:val="4"/>
          <w:sz w:val="28"/>
          <w:szCs w:val="28"/>
        </w:rPr>
        <w:t>2</w:t>
      </w:r>
      <w:r w:rsidR="0011011C" w:rsidRPr="000224FA">
        <w:rPr>
          <w:rFonts w:ascii="Angsana New" w:hAnsi="Angsana New"/>
          <w:spacing w:val="4"/>
          <w:sz w:val="28"/>
          <w:szCs w:val="28"/>
          <w:cs/>
        </w:rPr>
        <w:t xml:space="preserve"> ปี </w:t>
      </w:r>
      <w:r w:rsidR="0011011C" w:rsidRPr="000224FA">
        <w:rPr>
          <w:rFonts w:ascii="Angsana New" w:hAnsi="Angsana New"/>
          <w:spacing w:val="4"/>
          <w:sz w:val="28"/>
          <w:szCs w:val="28"/>
        </w:rPr>
        <w:t>2563</w:t>
      </w:r>
      <w:r w:rsidR="0011011C" w:rsidRPr="000224FA">
        <w:rPr>
          <w:rFonts w:ascii="Angsana New" w:hAnsi="Angsana New"/>
          <w:spacing w:val="4"/>
          <w:sz w:val="28"/>
          <w:szCs w:val="28"/>
          <w:cs/>
        </w:rPr>
        <w:t xml:space="preserve"> อันเนื่องมาจากการที่บริษัทมีส่วนของผู้ถือหุ้นน้อยกว่าร้อย</w:t>
      </w:r>
      <w:r w:rsidR="0011011C" w:rsidRPr="0011011C">
        <w:rPr>
          <w:rFonts w:ascii="Angsana New" w:hAnsi="Angsana New"/>
          <w:sz w:val="28"/>
          <w:szCs w:val="28"/>
          <w:cs/>
        </w:rPr>
        <w:t xml:space="preserve">ละ </w:t>
      </w:r>
      <w:r w:rsidR="0011011C">
        <w:rPr>
          <w:rFonts w:ascii="Angsana New" w:hAnsi="Angsana New"/>
          <w:sz w:val="28"/>
          <w:szCs w:val="28"/>
        </w:rPr>
        <w:t>50</w:t>
      </w:r>
      <w:r w:rsidR="0011011C" w:rsidRPr="0011011C">
        <w:rPr>
          <w:rFonts w:ascii="Angsana New" w:hAnsi="Angsana New"/>
          <w:sz w:val="28"/>
          <w:szCs w:val="28"/>
          <w:cs/>
        </w:rPr>
        <w:t xml:space="preserve"> ของทุนชำระแล้ว </w:t>
      </w:r>
      <w:r w:rsidR="00500C7F" w:rsidRPr="00500C7F">
        <w:rPr>
          <w:rFonts w:ascii="Angsana New" w:hAnsi="Angsana New"/>
          <w:sz w:val="28"/>
          <w:szCs w:val="28"/>
          <w:cs/>
        </w:rPr>
        <w:t>ปัจจัยนี้อาจแสดงว่ามีความไม่แน่นอนเกี่ยวกับความสามารถในการดำเนินงานต่อเนื่องของบริษัท อย่างไรก็ตาม บริษัทได้มีความพยายามดำเนินการแก้ไขปัญหาดังกล่าวอย่างต่อเนื่องโดยการขยายผลิตภัณฑ์ในส่วนของเบี้ยประกันภัยรับของ</w:t>
      </w:r>
      <w:r w:rsidR="003C3FF3">
        <w:rPr>
          <w:rFonts w:ascii="Angsana New" w:hAnsi="Angsana New" w:hint="cs"/>
          <w:sz w:val="28"/>
          <w:szCs w:val="28"/>
          <w:cs/>
        </w:rPr>
        <w:t>กรมธรรม์วินาศภัยอื่น</w:t>
      </w:r>
      <w:r w:rsidR="00500C7F" w:rsidRPr="00500C7F">
        <w:rPr>
          <w:rFonts w:ascii="Angsana New" w:hAnsi="Angsana New"/>
          <w:sz w:val="28"/>
          <w:szCs w:val="28"/>
          <w:cs/>
        </w:rPr>
        <w:t xml:space="preserve"> โดยเฉพาะอย่างยิ่งงานประกันภัยประเภทเบ็ดเตล็ดอื่น นอกจากนี้ บริษัทยังมีการเพิ่มจำนวนตัวแทนและบริหารค่าใช้จ่ายในส่วนงานต่าง ๆ ให้มีประสิทธิภาพมากขึ้น ดังนั้น ผู้บริหารของบริษัทพิจารณาว่าการจัดทำข้อมูลทางการเงินระหว่างกาลสำหรับงวดสามเดือนสิ้นสุดวันที่ </w:t>
      </w:r>
      <w:r w:rsidR="000224FA">
        <w:rPr>
          <w:rFonts w:ascii="Angsana New" w:hAnsi="Angsana New"/>
          <w:sz w:val="28"/>
          <w:szCs w:val="28"/>
        </w:rPr>
        <w:t>31</w:t>
      </w:r>
      <w:r w:rsidR="00500C7F" w:rsidRPr="00500C7F">
        <w:rPr>
          <w:rFonts w:ascii="Angsana New" w:hAnsi="Angsana New"/>
          <w:sz w:val="28"/>
          <w:szCs w:val="28"/>
          <w:cs/>
        </w:rPr>
        <w:t xml:space="preserve"> มีนาคม </w:t>
      </w:r>
      <w:r w:rsidR="000224FA">
        <w:rPr>
          <w:rFonts w:ascii="Angsana New" w:hAnsi="Angsana New"/>
          <w:sz w:val="28"/>
          <w:szCs w:val="28"/>
        </w:rPr>
        <w:t>2565</w:t>
      </w:r>
      <w:r w:rsidR="00500C7F" w:rsidRPr="00500C7F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253941D1" w14:textId="6CF0A89F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C416DC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Pr="00C416DC">
        <w:rPr>
          <w:rFonts w:ascii="Angsana New" w:hAnsi="Angsana New"/>
          <w:sz w:val="28"/>
          <w:szCs w:val="28"/>
        </w:rPr>
        <w:t xml:space="preserve">31 </w:t>
      </w:r>
      <w:r w:rsidRPr="00C416DC">
        <w:rPr>
          <w:rFonts w:ascii="Angsana New" w:hAnsi="Angsana New"/>
          <w:sz w:val="28"/>
          <w:szCs w:val="28"/>
          <w:cs/>
        </w:rPr>
        <w:t xml:space="preserve">มีนาคม </w:t>
      </w:r>
      <w:r w:rsidRPr="00C416DC">
        <w:rPr>
          <w:rFonts w:ascii="Angsana New" w:hAnsi="Angsana New"/>
          <w:sz w:val="28"/>
          <w:szCs w:val="28"/>
        </w:rPr>
        <w:t xml:space="preserve">2565 </w:t>
      </w:r>
      <w:r w:rsidRPr="00C416DC">
        <w:rPr>
          <w:rFonts w:ascii="Angsana New" w:hAnsi="Angsana New"/>
          <w:sz w:val="28"/>
          <w:szCs w:val="28"/>
          <w:cs/>
        </w:rPr>
        <w:t xml:space="preserve">บริษัทมียอดคงเหลือของสินทรัพย์ภาษีเงินได้รอการตัดบัญชีที่รับรู้เป็นสินทรัพย์ในงบแสดงฐานะการเงินจำนวน </w:t>
      </w:r>
      <w:r w:rsidRPr="00C416DC">
        <w:rPr>
          <w:rFonts w:ascii="Angsana New" w:hAnsi="Angsana New"/>
          <w:sz w:val="28"/>
          <w:szCs w:val="28"/>
        </w:rPr>
        <w:t xml:space="preserve">75.0 </w:t>
      </w:r>
      <w:r w:rsidRPr="00C416DC">
        <w:rPr>
          <w:rFonts w:ascii="Angsana New" w:hAnsi="Angsana New"/>
          <w:sz w:val="28"/>
          <w:szCs w:val="28"/>
          <w:cs/>
        </w:rPr>
        <w:t xml:space="preserve">ล้านบาท 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ประโยชน์ที่จะได้รับดังกล่าวข้างต้นขึ้นอยู่กับความสามารถในการวางกลยุทธ์ทางธุรกิจ </w:t>
      </w:r>
      <w:r w:rsidR="00DD5041">
        <w:rPr>
          <w:rFonts w:ascii="Angsana New" w:hAnsi="Angsana New"/>
          <w:sz w:val="28"/>
          <w:szCs w:val="28"/>
          <w:cs/>
        </w:rPr>
        <w:t>อัตราการเจริญเติบโต</w:t>
      </w:r>
      <w:r w:rsidR="00DD5041">
        <w:rPr>
          <w:rFonts w:ascii="Angsana New" w:hAnsi="Angsana New" w:hint="cs"/>
          <w:sz w:val="28"/>
          <w:szCs w:val="28"/>
          <w:cs/>
        </w:rPr>
        <w:t>ของเบี้ยประกันภัยรับ</w:t>
      </w:r>
      <w:r w:rsidRPr="00C416DC">
        <w:rPr>
          <w:rFonts w:ascii="Angsana New" w:hAnsi="Angsana New"/>
          <w:sz w:val="28"/>
          <w:szCs w:val="28"/>
          <w:cs/>
        </w:rPr>
        <w:t xml:space="preserve"> 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รวมถึงการพิจารณาตัดจำหน่ายสินทรัพย์ภาษีเงินได้รอตัดบัญชีเพื่อ</w:t>
      </w:r>
      <w:r w:rsidR="00BF5997">
        <w:rPr>
          <w:rFonts w:ascii="Angsana New" w:hAnsi="Angsana New" w:hint="cs"/>
          <w:sz w:val="28"/>
          <w:szCs w:val="28"/>
          <w:cs/>
        </w:rPr>
        <w:t>ให้</w:t>
      </w:r>
      <w:r w:rsidRPr="00C416DC">
        <w:rPr>
          <w:rFonts w:ascii="Angsana New" w:hAnsi="Angsana New"/>
          <w:sz w:val="28"/>
          <w:szCs w:val="28"/>
          <w:cs/>
        </w:rPr>
        <w:t>สะท้อนการวัดมูลค่าสินทรัพย์รวมถึงรายการปรับปรุงจำนวนเงินที่รับรู้สินทรัพย์ภาษีเงินได้รอการตัดบัญชีในงบการเงินของบริษัทอย่างเหมาะสม</w:t>
      </w:r>
    </w:p>
    <w:p w14:paraId="6A4468DA" w14:textId="5D776ADB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94B3078" w14:textId="648F4E6C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8C0757A" w14:textId="3A67A6E8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57AE71A" w14:textId="47009B99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5E1D89" w14:textId="77777777" w:rsidR="00C416DC" w:rsidRPr="00C446E1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11EF7A2" w14:textId="03DBA9F5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83585F">
        <w:rPr>
          <w:b/>
          <w:bCs/>
          <w:u w:val="none"/>
          <w:lang w:val="en-US"/>
        </w:rPr>
        <w:lastRenderedPageBreak/>
        <w:t>1.2</w:t>
      </w:r>
      <w:r w:rsidRPr="0083585F">
        <w:rPr>
          <w:b/>
          <w:bCs/>
          <w:u w:val="none"/>
          <w:cs/>
          <w:lang w:val="en-US"/>
        </w:rPr>
        <w:t xml:space="preserve"> </w:t>
      </w:r>
      <w:r w:rsidRPr="0083585F">
        <w:rPr>
          <w:rFonts w:hint="cs"/>
          <w:b/>
          <w:bCs/>
          <w:u w:val="none"/>
          <w:cs/>
          <w:lang w:val="en-US"/>
        </w:rPr>
        <w:t xml:space="preserve">      </w:t>
      </w:r>
      <w:r w:rsidR="0069739F" w:rsidRPr="0083585F">
        <w:rPr>
          <w:b/>
          <w:bCs/>
          <w:u w:val="none"/>
          <w:cs/>
          <w:lang w:val="en-US"/>
        </w:rPr>
        <w:t>การระบาดของโรคติดเชื้อไวรัสโคโรนา 2019</w:t>
      </w:r>
    </w:p>
    <w:p w14:paraId="6C0EB540" w14:textId="4C6F7FBC" w:rsidR="0069739F" w:rsidRPr="000C0823" w:rsidRDefault="0069739F" w:rsidP="00866642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0C0823">
        <w:rPr>
          <w:rFonts w:ascii="Angsana New" w:hAnsi="Angsana New"/>
          <w:sz w:val="28"/>
          <w:szCs w:val="28"/>
          <w:cs/>
        </w:rPr>
        <w:tab/>
        <w:t xml:space="preserve">สถานการณ์การแพร่ระบาดของโรคติดเชื้อไวรัสโคโรนา </w:t>
      </w:r>
      <w:r w:rsidRPr="000C0823">
        <w:rPr>
          <w:rFonts w:ascii="Angsana New" w:hAnsi="Angsana New"/>
          <w:sz w:val="28"/>
          <w:szCs w:val="28"/>
        </w:rPr>
        <w:t>2019</w:t>
      </w:r>
      <w:r w:rsidRPr="000C0823">
        <w:rPr>
          <w:rFonts w:ascii="Angsana New" w:hAnsi="Angsana New"/>
          <w:sz w:val="28"/>
          <w:szCs w:val="28"/>
          <w:cs/>
        </w:rPr>
        <w:t xml:space="preserve"> (</w:t>
      </w:r>
      <w:r w:rsidRPr="000C0823">
        <w:rPr>
          <w:rFonts w:ascii="Angsana New" w:hAnsi="Angsana New"/>
          <w:sz w:val="28"/>
          <w:szCs w:val="28"/>
        </w:rPr>
        <w:t>COVID</w:t>
      </w:r>
      <w:r w:rsidRPr="000C0823">
        <w:rPr>
          <w:rFonts w:ascii="Angsana New" w:hAnsi="Angsana New"/>
          <w:sz w:val="28"/>
          <w:szCs w:val="28"/>
          <w:cs/>
        </w:rPr>
        <w:t>-</w:t>
      </w:r>
      <w:r w:rsidRPr="000C0823">
        <w:rPr>
          <w:rFonts w:ascii="Angsana New" w:hAnsi="Angsana New"/>
          <w:sz w:val="28"/>
          <w:szCs w:val="28"/>
        </w:rPr>
        <w:t>19)</w:t>
      </w:r>
      <w:r w:rsidRPr="000C0823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ฝ่ายบริหารของบริษัทได้ติดตามความคืบหน้าของสถานการณ์ดังกล่าวและประเมิน</w:t>
      </w:r>
      <w:r w:rsidR="00866642" w:rsidRPr="000C0823">
        <w:rPr>
          <w:rFonts w:ascii="Angsana New" w:hAnsi="Angsana New" w:hint="cs"/>
          <w:sz w:val="28"/>
          <w:szCs w:val="28"/>
          <w:cs/>
        </w:rPr>
        <w:t>ว่า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 สถานการณ์การแพร่ระบาดของโรคติดเชื้อไวรัสโคโรนา </w:t>
      </w:r>
      <w:r w:rsidR="00866642" w:rsidRPr="000C0823">
        <w:rPr>
          <w:rFonts w:ascii="Angsana New" w:hAnsi="Angsana New"/>
          <w:sz w:val="28"/>
          <w:szCs w:val="28"/>
        </w:rPr>
        <w:t>2019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 </w:t>
      </w:r>
      <w:r w:rsidR="00866642" w:rsidRPr="000C0823">
        <w:rPr>
          <w:rFonts w:ascii="Angsana New" w:hAnsi="Angsana New" w:hint="cs"/>
          <w:sz w:val="28"/>
          <w:szCs w:val="28"/>
          <w:cs/>
        </w:rPr>
        <w:t>ไม่มี</w:t>
      </w:r>
      <w:r w:rsidRPr="000C0823">
        <w:rPr>
          <w:rFonts w:ascii="Angsana New" w:hAnsi="Angsana New"/>
          <w:sz w:val="28"/>
          <w:szCs w:val="28"/>
          <w:cs/>
        </w:rPr>
        <w:t>ผลกระทบทาง</w:t>
      </w:r>
      <w:r w:rsidR="00866642" w:rsidRPr="000C0823">
        <w:rPr>
          <w:rFonts w:ascii="Angsana New" w:hAnsi="Angsana New" w:hint="cs"/>
          <w:sz w:val="28"/>
          <w:szCs w:val="28"/>
          <w:cs/>
        </w:rPr>
        <w:t>ด้าน</w:t>
      </w:r>
      <w:r w:rsidRPr="000C0823">
        <w:rPr>
          <w:rFonts w:ascii="Angsana New" w:hAnsi="Angsana New"/>
          <w:sz w:val="28"/>
          <w:szCs w:val="28"/>
          <w:cs/>
        </w:rPr>
        <w:t>การเงิน</w:t>
      </w:r>
      <w:r w:rsidR="00866642" w:rsidRPr="000C0823">
        <w:rPr>
          <w:rFonts w:ascii="Angsana New" w:hAnsi="Angsana New" w:hint="cs"/>
          <w:sz w:val="28"/>
          <w:szCs w:val="28"/>
          <w:cs/>
        </w:rPr>
        <w:t>ของบริษัท</w:t>
      </w:r>
      <w:r w:rsidR="004D4AAF" w:rsidRPr="000C0823">
        <w:rPr>
          <w:rFonts w:ascii="Angsana New" w:hAnsi="Angsana New" w:hint="cs"/>
          <w:sz w:val="28"/>
          <w:szCs w:val="28"/>
          <w:cs/>
        </w:rPr>
        <w:t>เนื่องจากบริษัทไม่มีการขายผลิตภัณฑ์ประเภท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โรคติดเชื้อไวรัสโคโรนา </w:t>
      </w:r>
      <w:r w:rsidR="00866642" w:rsidRPr="000C0823">
        <w:rPr>
          <w:rFonts w:ascii="Angsana New" w:hAnsi="Angsana New"/>
          <w:sz w:val="28"/>
          <w:szCs w:val="28"/>
        </w:rPr>
        <w:t>2019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 </w:t>
      </w:r>
      <w:r w:rsidR="004D4AAF" w:rsidRPr="000C0823">
        <w:rPr>
          <w:rFonts w:ascii="Angsana New" w:hAnsi="Angsana New" w:hint="cs"/>
          <w:sz w:val="28"/>
          <w:szCs w:val="28"/>
          <w:cs/>
        </w:rPr>
        <w:t>ในประเทศ</w:t>
      </w:r>
      <w:r w:rsidRPr="000C0823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0224FA" w:rsidRPr="000C0823">
        <w:rPr>
          <w:rFonts w:ascii="Angsana New" w:hAnsi="Angsana New" w:hint="cs"/>
          <w:sz w:val="28"/>
          <w:szCs w:val="28"/>
          <w:cs/>
        </w:rPr>
        <w:t>จะ</w:t>
      </w:r>
      <w:r w:rsidRPr="000C0823">
        <w:rPr>
          <w:rFonts w:ascii="Angsana New" w:hAnsi="Angsana New"/>
          <w:sz w:val="28"/>
          <w:szCs w:val="28"/>
          <w:cs/>
        </w:rPr>
        <w:t>ใช้ประมาณการและดุลยพินิจในประเด็นต่าง ๆ (ถ้ามี) เมื่อสถานการณ์มีการเปลี่ยนแปลง</w:t>
      </w: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1A367598" w14:textId="29250D16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>
        <w:rPr>
          <w:b/>
          <w:bCs/>
          <w:u w:val="none"/>
          <w:lang w:val="en-US"/>
        </w:rPr>
        <w:t>2</w:t>
      </w:r>
      <w:r w:rsidR="007144E5" w:rsidRPr="007144E5">
        <w:rPr>
          <w:b/>
          <w:bCs/>
          <w:u w:val="none"/>
          <w:cs/>
        </w:rPr>
        <w:t xml:space="preserve">.1 </w:t>
      </w:r>
      <w:r w:rsidR="007144E5">
        <w:rPr>
          <w:rFonts w:hint="cs"/>
          <w:b/>
          <w:bCs/>
          <w:u w:val="none"/>
          <w:cs/>
        </w:rPr>
        <w:t xml:space="preserve">     </w:t>
      </w:r>
      <w:r w:rsidR="00494F9D">
        <w:rPr>
          <w:rFonts w:hint="cs"/>
          <w:b/>
          <w:bCs/>
          <w:u w:val="none"/>
          <w:cs/>
        </w:rPr>
        <w:t xml:space="preserve"> 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383C2F7A" w14:textId="4CE6B8FC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9C0835">
        <w:rPr>
          <w:rFonts w:ascii="Angsana New" w:hAnsi="Angsana New"/>
          <w:sz w:val="28"/>
          <w:szCs w:val="28"/>
        </w:rPr>
        <w:t>34</w:t>
      </w:r>
      <w:r w:rsidRPr="009C083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9C0835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9C0835">
        <w:rPr>
          <w:rFonts w:ascii="Angsana New" w:hAnsi="Angsana New"/>
          <w:spacing w:val="-2"/>
          <w:sz w:val="28"/>
          <w:szCs w:val="28"/>
        </w:rPr>
        <w:t>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</w:rPr>
        <w:br/>
      </w:r>
      <w:r w:rsidRPr="009C0835">
        <w:rPr>
          <w:rFonts w:ascii="Angsana New" w:hAnsi="Angsana New"/>
          <w:spacing w:val="-2"/>
          <w:sz w:val="28"/>
          <w:szCs w:val="28"/>
        </w:rPr>
        <w:t>4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77F62772" w14:textId="65BF3B6B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2EA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7C2858" w:rsidRPr="00172EA3">
        <w:rPr>
          <w:rFonts w:ascii="Angsana New" w:hAnsi="Angsana New"/>
          <w:sz w:val="28"/>
          <w:szCs w:val="28"/>
        </w:rPr>
        <w:t>4</w:t>
      </w:r>
      <w:r w:rsidRPr="00172EA3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172EA3">
        <w:rPr>
          <w:rFonts w:ascii="Angsana New" w:hAnsi="Angsana New"/>
          <w:sz w:val="28"/>
          <w:szCs w:val="28"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172EA3">
        <w:rPr>
          <w:rFonts w:ascii="Angsana New" w:hAnsi="Angsana New" w:hint="cs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172EA3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172EA3">
        <w:rPr>
          <w:rFonts w:ascii="Angsana New" w:hAnsi="Angsana New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7C2858" w:rsidRPr="00172EA3">
        <w:rPr>
          <w:rFonts w:ascii="Angsana New" w:hAnsi="Angsana New"/>
          <w:sz w:val="28"/>
          <w:szCs w:val="28"/>
        </w:rPr>
        <w:t>4</w:t>
      </w:r>
    </w:p>
    <w:p w14:paraId="39542F3C" w14:textId="7BD574D1" w:rsidR="009C0835" w:rsidRPr="007C3098" w:rsidRDefault="009C0835" w:rsidP="007C309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C3098">
        <w:rPr>
          <w:rFonts w:ascii="Angsana New" w:hAnsi="Angsana New"/>
          <w:spacing w:val="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="007077F5" w:rsidRPr="007C30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C3098">
        <w:rPr>
          <w:rFonts w:ascii="Angsana New" w:hAnsi="Angsana New"/>
          <w:spacing w:val="2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6B5C3F56" w14:textId="122FA4C3" w:rsidR="007144E5" w:rsidRPr="00F5652E" w:rsidRDefault="009C0835" w:rsidP="00F5652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2" w:name="_Hlk71626241"/>
    </w:p>
    <w:bookmarkEnd w:id="2"/>
    <w:p w14:paraId="7102E12A" w14:textId="294848EA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A92986">
        <w:rPr>
          <w:rFonts w:ascii="Angsana New" w:hAnsi="Angsana New"/>
          <w:b/>
          <w:bCs/>
          <w:sz w:val="28"/>
          <w:szCs w:val="28"/>
          <w:cs/>
        </w:rPr>
        <w:t>2.</w:t>
      </w:r>
      <w:r w:rsidR="00F5652E" w:rsidRPr="00A92986">
        <w:rPr>
          <w:rFonts w:ascii="Angsana New" w:hAnsi="Angsana New"/>
          <w:b/>
          <w:bCs/>
          <w:sz w:val="28"/>
          <w:szCs w:val="28"/>
        </w:rPr>
        <w:t>2</w:t>
      </w:r>
      <w:r w:rsidRPr="00A92986">
        <w:rPr>
          <w:rFonts w:ascii="Angsana New" w:hAnsi="Angsana New"/>
          <w:b/>
          <w:bCs/>
          <w:sz w:val="28"/>
          <w:szCs w:val="28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684FBA6" w14:textId="0F1BA0AB" w:rsidR="00DF5D77" w:rsidRDefault="00DF5D77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DF5D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Pr="00DF5D77">
        <w:rPr>
          <w:rFonts w:ascii="Angsana New" w:hAnsi="Angsana New"/>
          <w:sz w:val="28"/>
          <w:szCs w:val="28"/>
        </w:rPr>
        <w:t>256</w:t>
      </w:r>
      <w:r w:rsidR="00FD0E27">
        <w:rPr>
          <w:rFonts w:ascii="Angsana New" w:hAnsi="Angsana New"/>
          <w:sz w:val="28"/>
          <w:szCs w:val="28"/>
        </w:rPr>
        <w:t>5</w:t>
      </w:r>
      <w:r w:rsidRPr="00DF5D77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E22BF">
        <w:rPr>
          <w:rFonts w:ascii="Angsana New" w:hAnsi="Angsana New" w:hint="cs"/>
          <w:sz w:val="28"/>
          <w:szCs w:val="28"/>
          <w:cs/>
        </w:rPr>
        <w:t>ข้อมูลทาง</w:t>
      </w:r>
      <w:r w:rsidRPr="00DF5D77">
        <w:rPr>
          <w:rFonts w:ascii="Angsana New" w:hAnsi="Angsana New"/>
          <w:sz w:val="28"/>
          <w:szCs w:val="28"/>
          <w:cs/>
        </w:rPr>
        <w:t>การเงินระหว่างกาลของบริษัท</w:t>
      </w:r>
    </w:p>
    <w:p w14:paraId="7E97A860" w14:textId="0662BF7E" w:rsidR="00BD6745" w:rsidRPr="00172EA3" w:rsidRDefault="00B1780D" w:rsidP="00055E4F">
      <w:pPr>
        <w:pStyle w:val="FSNoteNumbered"/>
        <w:numPr>
          <w:ilvl w:val="1"/>
          <w:numId w:val="26"/>
        </w:numPr>
        <w:spacing w:after="120"/>
        <w:rPr>
          <w:b/>
          <w:bCs/>
          <w:u w:val="none"/>
          <w:cs/>
        </w:rPr>
      </w:pPr>
      <w:r>
        <w:rPr>
          <w:b/>
          <w:bCs/>
          <w:u w:val="none"/>
          <w:lang w:val="en-US"/>
        </w:rPr>
        <w:lastRenderedPageBreak/>
        <w:t xml:space="preserve">   </w:t>
      </w:r>
      <w:r w:rsidR="00BD6745" w:rsidRPr="00172EA3">
        <w:rPr>
          <w:b/>
          <w:bCs/>
          <w:u w:val="none"/>
          <w:cs/>
        </w:rPr>
        <w:t>นโยบายการบัญชีที่สำคัญ</w:t>
      </w:r>
    </w:p>
    <w:p w14:paraId="06697B30" w14:textId="351A7101" w:rsidR="00D75EF8" w:rsidRDefault="00D75EF8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</w:t>
      </w:r>
      <w:r w:rsidRPr="00172EA3">
        <w:rPr>
          <w:rFonts w:ascii="Angsana New" w:hAnsi="Angsana New"/>
          <w:spacing w:val="6"/>
          <w:sz w:val="28"/>
          <w:szCs w:val="28"/>
          <w:cs/>
        </w:rPr>
        <w:t>เป็นนโยบายเดียวกันกับนโยบายการบัญชีที่ใช้ในการ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172EA3">
        <w:rPr>
          <w:rFonts w:ascii="Angsana New" w:hAnsi="Angsana New"/>
          <w:spacing w:val="-2"/>
          <w:sz w:val="28"/>
          <w:szCs w:val="28"/>
        </w:rPr>
        <w:t xml:space="preserve">31 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72EA3">
        <w:rPr>
          <w:rFonts w:ascii="Angsana New" w:hAnsi="Angsana New"/>
          <w:spacing w:val="-2"/>
          <w:sz w:val="28"/>
          <w:szCs w:val="28"/>
        </w:rPr>
        <w:t>256</w:t>
      </w:r>
      <w:r w:rsidR="00AA5D84" w:rsidRPr="00172EA3">
        <w:rPr>
          <w:rFonts w:ascii="Angsana New" w:hAnsi="Angsana New"/>
          <w:spacing w:val="-2"/>
          <w:sz w:val="28"/>
          <w:szCs w:val="28"/>
        </w:rPr>
        <w:t>4</w:t>
      </w:r>
    </w:p>
    <w:p w14:paraId="0A703C5A" w14:textId="77777777" w:rsidR="009C2E72" w:rsidRDefault="009C2E72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t>การประมาณการและการใช้ดุลยพินิจ</w:t>
      </w:r>
    </w:p>
    <w:p w14:paraId="0EC80012" w14:textId="77777777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9B76EEF" w14:textId="0C95ECD5" w:rsidR="009C2E72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ซึ่งถือปฏิบัติเช่นเดียวกันในการจัดทำงบการเงินสำหรับปีสิ้นสุด</w:t>
      </w:r>
      <w:r w:rsidRPr="00172EA3">
        <w:rPr>
          <w:rFonts w:ascii="Angsana New" w:hAnsi="Angsana New"/>
          <w:sz w:val="28"/>
          <w:szCs w:val="28"/>
          <w:cs/>
        </w:rPr>
        <w:t xml:space="preserve">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AA5D84" w:rsidRPr="00172EA3">
        <w:rPr>
          <w:rFonts w:ascii="Angsana New" w:hAnsi="Angsana New"/>
          <w:sz w:val="28"/>
          <w:szCs w:val="28"/>
        </w:rPr>
        <w:t>4</w:t>
      </w:r>
    </w:p>
    <w:p w14:paraId="15C50699" w14:textId="7E646A0F" w:rsidR="0036676E" w:rsidRDefault="0036676E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</w:rPr>
      </w:pPr>
      <w:r w:rsidRPr="0036676E">
        <w:rPr>
          <w:b/>
          <w:bCs/>
          <w:u w:val="none"/>
          <w:cs/>
        </w:rPr>
        <w:t>รายการกับบุคคลหรือกิจการที่เกี่ยวข้องกัน</w:t>
      </w:r>
    </w:p>
    <w:p w14:paraId="4473E9BC" w14:textId="77777777" w:rsidR="00CA4724" w:rsidRPr="00CA4724" w:rsidRDefault="00CA4724" w:rsidP="00CA472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A4724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เมื่อบริษัทเหล่านี้มีผู้ถือหุ้นและ/หรือกรรมการร่วมกัน </w:t>
      </w:r>
    </w:p>
    <w:p w14:paraId="538418FE" w14:textId="320C5B07" w:rsidR="00E4132A" w:rsidRDefault="00CA4724" w:rsidP="00D6313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A4724">
        <w:rPr>
          <w:rFonts w:ascii="Angsana New" w:hAnsi="Angsana New"/>
          <w:sz w:val="28"/>
          <w:szCs w:val="28"/>
          <w:cs/>
        </w:rPr>
        <w:t xml:space="preserve">รายละเอียดความสัมพันธ์ที่บริษัทมีกับบุคคลหรือกิจการที่เกี่ยวข้องกัน มีดังนี้ </w:t>
      </w:r>
    </w:p>
    <w:tbl>
      <w:tblPr>
        <w:tblW w:w="8910" w:type="dxa"/>
        <w:tblInd w:w="5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82"/>
        <w:gridCol w:w="4228"/>
      </w:tblGrid>
      <w:tr w:rsidR="00CA4724" w:rsidRPr="00CA4724" w14:paraId="4C277FB1" w14:textId="77777777" w:rsidTr="00BE4B56"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3B15F9" w14:textId="77777777" w:rsidR="00CA4724" w:rsidRPr="00CA4724" w:rsidRDefault="00CA4724" w:rsidP="00CA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CA4724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  <w:r w:rsidRPr="00CA4724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C6FC74" w14:textId="77777777" w:rsidR="00CA4724" w:rsidRPr="00CA4724" w:rsidRDefault="00CA4724" w:rsidP="00CA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Segoe UI" w:hAnsi="Segoe UI" w:cs="Segoe UI"/>
              </w:rPr>
            </w:pPr>
            <w:r w:rsidRPr="00CA4724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CF9F85" w14:textId="77777777" w:rsidR="00CA4724" w:rsidRPr="00CA4724" w:rsidRDefault="00CA4724" w:rsidP="00CA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Segoe UI" w:hAnsi="Segoe UI" w:cs="Segoe UI"/>
              </w:rPr>
            </w:pPr>
            <w:r w:rsidRPr="00CA4724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  <w:r w:rsidRPr="00CA4724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CA4724" w:rsidRPr="00D63132" w14:paraId="6059352E" w14:textId="77777777" w:rsidTr="00BE4B56"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2AD7D" w14:textId="5C775A07" w:rsidR="00CA4724" w:rsidRPr="00CA4724" w:rsidRDefault="00CA4724" w:rsidP="00CA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A4724">
              <w:rPr>
                <w:rFonts w:ascii="Angsana New" w:hAnsi="Angsana New"/>
                <w:sz w:val="28"/>
                <w:szCs w:val="28"/>
                <w:cs/>
              </w:rPr>
              <w:t>บริษัท ผิงอัน มาร์เก้ตติ้ง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930A" w14:textId="77777777" w:rsidR="00CA4724" w:rsidRPr="00CA4724" w:rsidRDefault="00CA4724" w:rsidP="00CA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-30" w:hanging="1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3BF93" w14:textId="23097AF2" w:rsidR="00CA4724" w:rsidRPr="00CA4724" w:rsidRDefault="00BE4B56" w:rsidP="00CA4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ความสัมพันธ์</w:t>
            </w:r>
            <w:r w:rsidR="007077F5">
              <w:rPr>
                <w:rFonts w:ascii="Angsana New" w:hAnsi="Angsana New" w:hint="cs"/>
                <w:sz w:val="28"/>
                <w:szCs w:val="28"/>
                <w:cs/>
              </w:rPr>
              <w:t>ผ่าน</w:t>
            </w:r>
            <w:r w:rsidR="00CA4724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14:paraId="6D45C43C" w14:textId="542CBE0F" w:rsidR="0036676E" w:rsidRDefault="001A0D17" w:rsidP="001101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A0D17">
        <w:rPr>
          <w:rFonts w:ascii="Angsana New" w:hAnsi="Angsana New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>
        <w:rPr>
          <w:rFonts w:ascii="Angsana New" w:hAnsi="Angsana New"/>
          <w:sz w:val="28"/>
          <w:szCs w:val="28"/>
        </w:rPr>
        <w:t>31</w:t>
      </w:r>
      <w:r w:rsidRPr="001A0D17">
        <w:rPr>
          <w:rFonts w:ascii="Angsana New" w:hAnsi="Angsana New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z w:val="28"/>
          <w:szCs w:val="28"/>
        </w:rPr>
        <w:t>2565</w:t>
      </w:r>
      <w:r w:rsidRPr="001A0D17">
        <w:rPr>
          <w:rFonts w:ascii="Angsana New" w:hAnsi="Angsana New"/>
          <w:sz w:val="28"/>
          <w:szCs w:val="28"/>
          <w:cs/>
        </w:rPr>
        <w:t xml:space="preserve"> และวันที่ </w:t>
      </w:r>
      <w:r>
        <w:rPr>
          <w:rFonts w:ascii="Angsana New" w:hAnsi="Angsana New"/>
          <w:sz w:val="28"/>
          <w:szCs w:val="28"/>
        </w:rPr>
        <w:t>31</w:t>
      </w:r>
      <w:r w:rsidRPr="001A0D17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2564</w:t>
      </w:r>
      <w:r w:rsidRPr="001A0D1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tblpX="450" w:tblpY="1"/>
        <w:tblOverlap w:val="never"/>
        <w:tblW w:w="900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1A0D17" w:rsidRPr="005067F3" w14:paraId="4BA3B665" w14:textId="77777777" w:rsidTr="00E4132A">
        <w:trPr>
          <w:cantSplit/>
        </w:trPr>
        <w:tc>
          <w:tcPr>
            <w:tcW w:w="5850" w:type="dxa"/>
          </w:tcPr>
          <w:p w14:paraId="5EEB0F35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7AB34D26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53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1A0D17" w:rsidRPr="005067F3" w14:paraId="562B4F01" w14:textId="77777777" w:rsidTr="00E4132A">
        <w:trPr>
          <w:cantSplit/>
        </w:trPr>
        <w:tc>
          <w:tcPr>
            <w:tcW w:w="5850" w:type="dxa"/>
          </w:tcPr>
          <w:p w14:paraId="629929D0" w14:textId="77777777" w:rsidR="001A0D17" w:rsidRPr="005067F3" w:rsidRDefault="001A0D17" w:rsidP="00036E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E60AB3" w14:textId="0358E1EC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352B5A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CCE99F" w14:textId="3D9A6C68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A0D17" w:rsidRPr="005067F3" w14:paraId="14C8E939" w14:textId="77777777" w:rsidTr="00E4132A">
        <w:trPr>
          <w:cantSplit/>
        </w:trPr>
        <w:tc>
          <w:tcPr>
            <w:tcW w:w="5850" w:type="dxa"/>
          </w:tcPr>
          <w:p w14:paraId="7A5E37BB" w14:textId="14EB50B1" w:rsidR="001A0D17" w:rsidRPr="005067F3" w:rsidRDefault="001A0D17" w:rsidP="00036E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0B8CF78C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17E04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64C3638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D17" w:rsidRPr="005067F3" w14:paraId="57BC3420" w14:textId="77777777" w:rsidTr="00E4132A">
        <w:trPr>
          <w:cantSplit/>
        </w:trPr>
        <w:tc>
          <w:tcPr>
            <w:tcW w:w="5850" w:type="dxa"/>
          </w:tcPr>
          <w:p w14:paraId="7AA7F23D" w14:textId="69A56377" w:rsidR="001A0D17" w:rsidRPr="005067F3" w:rsidRDefault="001A0D17" w:rsidP="00036E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ผิงอัน มาร์เก้ตติ้ง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80519C1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9C3E1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F9C3C24" w14:textId="77777777" w:rsidR="001A0D17" w:rsidRPr="005067F3" w:rsidRDefault="001A0D17" w:rsidP="00036EF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D17" w:rsidRPr="005067F3" w14:paraId="0246297B" w14:textId="77777777" w:rsidTr="00E4132A">
        <w:trPr>
          <w:cantSplit/>
        </w:trPr>
        <w:tc>
          <w:tcPr>
            <w:tcW w:w="5850" w:type="dxa"/>
          </w:tcPr>
          <w:p w14:paraId="3C923621" w14:textId="696B5A65" w:rsidR="001A0D17" w:rsidRPr="005067F3" w:rsidRDefault="001A0D17" w:rsidP="001A0D17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B15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503362B5" w14:textId="5D898216" w:rsidR="001A0D17" w:rsidRPr="00E4132A" w:rsidRDefault="00E4132A" w:rsidP="00E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4132A">
              <w:rPr>
                <w:rFonts w:asciiTheme="majorBidi" w:eastAsia="Cordia New" w:hAnsiTheme="majorBidi" w:cstheme="majorBidi"/>
                <w:sz w:val="28"/>
                <w:szCs w:val="28"/>
              </w:rPr>
              <w:t>4,455</w:t>
            </w:r>
          </w:p>
        </w:tc>
        <w:tc>
          <w:tcPr>
            <w:tcW w:w="270" w:type="dxa"/>
          </w:tcPr>
          <w:p w14:paraId="5E5EA7F9" w14:textId="77777777" w:rsidR="001A0D17" w:rsidRPr="00E4132A" w:rsidRDefault="001A0D17" w:rsidP="00E4132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5EDCB6" w14:textId="636EA4A4" w:rsidR="001A0D17" w:rsidRPr="00E4132A" w:rsidRDefault="001A0D17" w:rsidP="00E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4132A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1A0D17" w:rsidRPr="005067F3" w14:paraId="70F7BFD5" w14:textId="77777777" w:rsidTr="00E4132A">
        <w:trPr>
          <w:cantSplit/>
        </w:trPr>
        <w:tc>
          <w:tcPr>
            <w:tcW w:w="5850" w:type="dxa"/>
          </w:tcPr>
          <w:p w14:paraId="58B214CC" w14:textId="77777777" w:rsidR="001A0D17" w:rsidRPr="001966DC" w:rsidRDefault="001A0D17" w:rsidP="001A0D17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D4AA08" w14:textId="3DECBB39" w:rsidR="001A0D17" w:rsidRPr="00E4132A" w:rsidRDefault="00E4132A" w:rsidP="00E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4132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4,455</w:t>
            </w:r>
          </w:p>
        </w:tc>
        <w:tc>
          <w:tcPr>
            <w:tcW w:w="270" w:type="dxa"/>
          </w:tcPr>
          <w:p w14:paraId="738BD02B" w14:textId="77777777" w:rsidR="001A0D17" w:rsidRPr="00E4132A" w:rsidRDefault="001A0D17" w:rsidP="00E4132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5BDE49A" w14:textId="26A78B93" w:rsidR="001A0D17" w:rsidRPr="00E4132A" w:rsidRDefault="001A0D17" w:rsidP="00E4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4132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8744F9C" w14:textId="4A85BA0D" w:rsidR="00C37335" w:rsidRDefault="00C37335" w:rsidP="003173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ค่าตอบแทนของ</w:t>
      </w:r>
      <w:r w:rsidR="00A92986">
        <w:rPr>
          <w:rFonts w:ascii="Angsana New" w:hAnsi="Angsana New" w:hint="cs"/>
          <w:sz w:val="28"/>
          <w:szCs w:val="28"/>
          <w:cs/>
        </w:rPr>
        <w:t>กรรมการและ</w:t>
      </w:r>
      <w:r w:rsidRPr="006B2D1A">
        <w:rPr>
          <w:rFonts w:ascii="Angsana New" w:hAnsi="Angsana New"/>
          <w:sz w:val="28"/>
          <w:szCs w:val="28"/>
          <w:cs/>
        </w:rPr>
        <w:t>ผู้บริหารสำหรับ</w:t>
      </w:r>
      <w:r w:rsidR="00CC0335">
        <w:rPr>
          <w:rFonts w:ascii="Angsana New" w:hAnsi="Angsana New" w:hint="cs"/>
          <w:sz w:val="28"/>
          <w:szCs w:val="28"/>
          <w:cs/>
        </w:rPr>
        <w:t>งวด</w:t>
      </w:r>
      <w:r w:rsidR="0046328E" w:rsidRPr="0046328E">
        <w:rPr>
          <w:rFonts w:ascii="Angsana New" w:hAnsi="Angsana New"/>
          <w:sz w:val="28"/>
          <w:szCs w:val="28"/>
          <w:cs/>
        </w:rPr>
        <w:t>สามเดือนสิ้</w:t>
      </w:r>
      <w:bookmarkStart w:id="3" w:name="_Hlk102488005"/>
      <w:r w:rsidR="0046328E" w:rsidRPr="0046328E">
        <w:rPr>
          <w:rFonts w:ascii="Angsana New" w:hAnsi="Angsana New"/>
          <w:sz w:val="28"/>
          <w:szCs w:val="28"/>
          <w:cs/>
        </w:rPr>
        <w:t>น</w:t>
      </w:r>
      <w:bookmarkEnd w:id="3"/>
      <w:r w:rsidR="0046328E" w:rsidRPr="0046328E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863704">
        <w:rPr>
          <w:rFonts w:ascii="Angsana New" w:hAnsi="Angsana New"/>
          <w:sz w:val="28"/>
          <w:szCs w:val="28"/>
        </w:rPr>
        <w:t xml:space="preserve">31 </w:t>
      </w:r>
      <w:r w:rsidR="00863704">
        <w:rPr>
          <w:rFonts w:ascii="Angsana New" w:hAnsi="Angsana New" w:hint="cs"/>
          <w:sz w:val="28"/>
          <w:szCs w:val="28"/>
          <w:cs/>
        </w:rPr>
        <w:t>มีนาคม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297C95">
        <w:rPr>
          <w:rFonts w:ascii="Angsana New" w:hAnsi="Angsana New"/>
          <w:sz w:val="28"/>
          <w:szCs w:val="28"/>
        </w:rPr>
        <w:t>256</w:t>
      </w:r>
      <w:r w:rsidR="00863704">
        <w:rPr>
          <w:rFonts w:ascii="Angsana New" w:hAnsi="Angsana New"/>
          <w:sz w:val="28"/>
          <w:szCs w:val="28"/>
        </w:rPr>
        <w:t>5</w:t>
      </w:r>
      <w:r w:rsidR="00297C9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97C95">
        <w:rPr>
          <w:rFonts w:ascii="Angsana New" w:hAnsi="Angsana New"/>
          <w:sz w:val="28"/>
          <w:szCs w:val="28"/>
        </w:rPr>
        <w:t>256</w:t>
      </w:r>
      <w:r w:rsidR="00863704">
        <w:rPr>
          <w:rFonts w:ascii="Angsana New" w:hAnsi="Angsana New"/>
          <w:sz w:val="28"/>
          <w:szCs w:val="28"/>
        </w:rPr>
        <w:t>4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270"/>
        <w:gridCol w:w="270"/>
        <w:gridCol w:w="270"/>
        <w:gridCol w:w="342"/>
        <w:gridCol w:w="1440"/>
        <w:gridCol w:w="270"/>
        <w:gridCol w:w="1440"/>
      </w:tblGrid>
      <w:tr w:rsidR="00800496" w:rsidRPr="006B2D1A" w14:paraId="10F42336" w14:textId="77777777" w:rsidTr="00D2646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12DE0872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6BAEE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E1B2C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15313E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ECB39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B973049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2D8D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00496" w:rsidRPr="006B2D1A" w14:paraId="0F9FE8CB" w14:textId="77777777" w:rsidTr="00D2646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0F78FCF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4ACBA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31BB6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AE6AD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05CF7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AAB575B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431FEA" w14:textId="16C1ADE8" w:rsidR="00800496" w:rsidRPr="008122FF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4EF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C3664" w14:textId="77777777" w:rsidR="00800496" w:rsidRPr="006B2D1A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2F60C3" w14:textId="7454DA39" w:rsidR="00800496" w:rsidRPr="008122FF" w:rsidRDefault="00800496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4EF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C4D58" w:rsidRPr="006B2D1A" w14:paraId="5B71F943" w14:textId="77777777" w:rsidTr="00D2646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04B25FF5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7F3EC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58E3D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E640B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0E871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D5206D9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D9DD3" w14:textId="6668C280" w:rsidR="005C4D58" w:rsidRPr="00B246AA" w:rsidRDefault="0036676E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FCB68B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3B4F4" w14:textId="45994CC5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4,319</w:t>
            </w:r>
          </w:p>
        </w:tc>
      </w:tr>
      <w:tr w:rsidR="005C4D58" w:rsidRPr="006B2D1A" w14:paraId="05C486E6" w14:textId="77777777" w:rsidTr="00D2646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E746CA9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7969C3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1391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8A5E37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4D5B31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3B04056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A125C4" w14:textId="0DA8C96D" w:rsidR="005C4D58" w:rsidRPr="00B246AA" w:rsidRDefault="0036676E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32BA3B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1F1DBC" w14:textId="4B108B12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340</w:t>
            </w:r>
          </w:p>
        </w:tc>
      </w:tr>
      <w:tr w:rsidR="005C4D58" w:rsidRPr="006B2D1A" w14:paraId="5CB155CB" w14:textId="77777777" w:rsidTr="00D2646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F77DFFF" w14:textId="77777777" w:rsidR="005C4D58" w:rsidRPr="007E7042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04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92D8E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53FC" w14:textId="77777777" w:rsidR="005C4D58" w:rsidRPr="00D70F85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63DB9D" w14:textId="77777777" w:rsidR="005C4D58" w:rsidRPr="00D70F85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CF38C" w14:textId="77777777" w:rsidR="005C4D58" w:rsidRPr="00D70F85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B480FB6" w14:textId="77777777" w:rsidR="005C4D58" w:rsidRPr="00D70F85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8F8864" w14:textId="108C4433" w:rsidR="005C4D58" w:rsidRPr="00B246AA" w:rsidRDefault="0036676E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044E9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107DA7" w14:textId="1D38F67A" w:rsidR="005C4D58" w:rsidRPr="006B2D1A" w:rsidDel="00CE63E9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</w:tr>
      <w:tr w:rsidR="005C4D58" w:rsidRPr="006B2D1A" w14:paraId="17204D53" w14:textId="77777777" w:rsidTr="00D26460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1A353CB1" w14:textId="77777777" w:rsidR="005C4D58" w:rsidRPr="003D06A3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1404" w14:textId="77777777" w:rsidR="005C4D58" w:rsidRPr="003D06A3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A9C64" w14:textId="77777777" w:rsidR="005C4D58" w:rsidRPr="003D06A3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E985A" w14:textId="77777777" w:rsidR="005C4D58" w:rsidRPr="003D06A3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75717" w14:textId="77777777" w:rsidR="005C4D58" w:rsidRPr="003D06A3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6B4CF25" w14:textId="77777777" w:rsidR="005C4D58" w:rsidRPr="003D06A3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7B9B5A" w14:textId="3ED0944B" w:rsidR="005C4D58" w:rsidRPr="003D06A3" w:rsidRDefault="0036676E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3AE87" w14:textId="77777777" w:rsidR="005C4D58" w:rsidRPr="008E1C1D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4B3AEC" w14:textId="1B36140E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</w:tr>
      <w:tr w:rsidR="005C4D58" w:rsidRPr="008F7E7B" w14:paraId="6E53B3A3" w14:textId="77777777" w:rsidTr="00D26460">
        <w:trPr>
          <w:trHeight w:val="305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D43179B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ED86D4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A2D9C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4952A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176A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12E2F54" w14:textId="77777777" w:rsidR="005C4D58" w:rsidRPr="006B2D1A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3DA59B2" w14:textId="0B29840A" w:rsidR="005C4D58" w:rsidRPr="00E376D7" w:rsidRDefault="0036676E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FD3A2" w14:textId="77777777" w:rsidR="005C4D58" w:rsidRPr="00D75DBB" w:rsidRDefault="005C4D58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656E31E" w14:textId="25A94B35" w:rsidR="005C4D58" w:rsidRPr="00D75DBB" w:rsidRDefault="00D26460" w:rsidP="005C4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D2646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4,770</w:t>
            </w:r>
          </w:p>
        </w:tc>
      </w:tr>
    </w:tbl>
    <w:p w14:paraId="606BA72B" w14:textId="4B066A25" w:rsidR="00BE29D7" w:rsidRPr="00C45BAD" w:rsidRDefault="00263326" w:rsidP="00EE690D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08D83E0A" w:rsidR="00DA4329" w:rsidRPr="007A3CD0" w:rsidRDefault="00761300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99462001"/>
            <w:r w:rsidRPr="007613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6130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bookmarkEnd w:id="4"/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3D656F57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4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80C5C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41E62CA6" w:rsidR="00280C5C" w:rsidRPr="007A3CD0" w:rsidRDefault="0036676E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38B14A9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280C5C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1992C1BC" w:rsidR="00280C5C" w:rsidRPr="007A3CD0" w:rsidRDefault="0036676E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207,694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0DA86C65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187,431</w:t>
            </w:r>
          </w:p>
        </w:tc>
      </w:tr>
      <w:tr w:rsidR="00280C5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3C641217" w:rsidR="00280C5C" w:rsidRPr="007A3CD0" w:rsidRDefault="0036676E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207,824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3D14B476" w:rsidR="00280C5C" w:rsidRPr="00DB65A3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A060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187,561</w:t>
            </w:r>
          </w:p>
        </w:tc>
      </w:tr>
    </w:tbl>
    <w:p w14:paraId="5531E988" w14:textId="538CF2BD" w:rsidR="003915ED" w:rsidRDefault="009E0C88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A0D17">
        <w:rPr>
          <w:rFonts w:ascii="Angsana New" w:hAnsi="Angsana New"/>
          <w:spacing w:val="2"/>
          <w:sz w:val="28"/>
          <w:szCs w:val="28"/>
        </w:rPr>
        <w:t>31</w:t>
      </w:r>
      <w:r w:rsidR="00280C5C" w:rsidRPr="00280C5C">
        <w:rPr>
          <w:rFonts w:ascii="Angsana New" w:hAnsi="Angsana New"/>
          <w:spacing w:val="2"/>
          <w:sz w:val="28"/>
          <w:szCs w:val="28"/>
        </w:rPr>
        <w:t xml:space="preserve"> </w:t>
      </w:r>
      <w:r w:rsidR="00280C5C" w:rsidRPr="00280C5C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280C5C" w:rsidRPr="00280C5C">
        <w:rPr>
          <w:rFonts w:ascii="Angsana New" w:hAnsi="Angsana New"/>
          <w:spacing w:val="2"/>
          <w:sz w:val="28"/>
          <w:szCs w:val="28"/>
        </w:rPr>
        <w:t>2565</w:t>
      </w:r>
      <w:r w:rsidR="00280C5C">
        <w:rPr>
          <w:rFonts w:ascii="Angsana New" w:hAnsi="Angsana New"/>
          <w:spacing w:val="2"/>
          <w:sz w:val="28"/>
          <w:szCs w:val="28"/>
        </w:rPr>
        <w:t xml:space="preserve">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C36542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1A0D17">
        <w:rPr>
          <w:rFonts w:ascii="Angsana New" w:hAnsi="Angsana New" w:hint="cs"/>
          <w:sz w:val="28"/>
          <w:szCs w:val="28"/>
          <w:cs/>
        </w:rPr>
        <w:t>จำนวนเงิน</w:t>
      </w:r>
      <w:r w:rsidR="001A0D17" w:rsidRPr="001A0D17">
        <w:rPr>
          <w:rFonts w:ascii="Angsana New" w:hAnsi="Angsana New"/>
          <w:sz w:val="28"/>
          <w:szCs w:val="28"/>
        </w:rPr>
        <w:t xml:space="preserve"> 0.4</w:t>
      </w:r>
      <w:r w:rsidR="003915ED" w:rsidRPr="001A0D17">
        <w:rPr>
          <w:rFonts w:ascii="Angsana New" w:hAnsi="Angsana New" w:hint="cs"/>
          <w:sz w:val="28"/>
          <w:szCs w:val="28"/>
          <w:cs/>
        </w:rPr>
        <w:t xml:space="preserve"> ล้านบาทได้ถูก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134F10" w:rsidRPr="00134F10">
        <w:rPr>
          <w:rFonts w:ascii="Angsana New" w:hAnsi="Angsana New"/>
          <w:sz w:val="28"/>
          <w:szCs w:val="28"/>
        </w:rPr>
        <w:t>29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280C5C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: 0.</w:t>
      </w:r>
      <w:r w:rsidR="009E4495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เบี้ยประกันภัยค้างรับ </w:t>
      </w:r>
    </w:p>
    <w:p w14:paraId="69DBC3BD" w14:textId="6F873C4B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 w:rsidRPr="0046328E">
        <w:rPr>
          <w:rFonts w:ascii="Angsana New" w:hAnsi="Angsana New"/>
          <w:spacing w:val="2"/>
          <w:sz w:val="28"/>
          <w:szCs w:val="28"/>
        </w:rPr>
        <w:t>3</w:t>
      </w:r>
      <w:r w:rsidR="00D15AD8">
        <w:rPr>
          <w:rFonts w:ascii="Angsana New" w:hAnsi="Angsana New"/>
          <w:spacing w:val="2"/>
          <w:sz w:val="28"/>
          <w:szCs w:val="28"/>
        </w:rPr>
        <w:t>1</w:t>
      </w:r>
      <w:r w:rsidR="0046328E" w:rsidRPr="0046328E">
        <w:rPr>
          <w:rFonts w:ascii="Angsana New" w:hAnsi="Angsana New"/>
          <w:spacing w:val="2"/>
          <w:sz w:val="28"/>
          <w:szCs w:val="28"/>
        </w:rPr>
        <w:t xml:space="preserve"> </w:t>
      </w:r>
      <w:r w:rsidR="005A5F5C">
        <w:rPr>
          <w:rFonts w:ascii="Angsana New" w:hAnsi="Angsana New" w:hint="cs"/>
          <w:sz w:val="28"/>
          <w:szCs w:val="28"/>
          <w:cs/>
        </w:rPr>
        <w:t>มีนาคม</w:t>
      </w:r>
      <w:r w:rsidR="0046328E" w:rsidRPr="004632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46328E" w:rsidRPr="0046328E">
        <w:rPr>
          <w:rFonts w:ascii="Angsana New" w:hAnsi="Angsana New"/>
          <w:spacing w:val="2"/>
          <w:sz w:val="28"/>
          <w:szCs w:val="28"/>
        </w:rPr>
        <w:t>256</w:t>
      </w:r>
      <w:r w:rsidR="005A5F5C">
        <w:rPr>
          <w:rFonts w:ascii="Angsana New" w:hAnsi="Angsana New"/>
          <w:spacing w:val="2"/>
          <w:sz w:val="28"/>
          <w:szCs w:val="28"/>
        </w:rPr>
        <w:t>5</w:t>
      </w:r>
      <w:r w:rsidR="0046328E">
        <w:rPr>
          <w:rFonts w:ascii="Angsana New" w:hAnsi="Angsana New"/>
          <w:spacing w:val="2"/>
          <w:sz w:val="28"/>
          <w:szCs w:val="28"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65BAF">
        <w:rPr>
          <w:rFonts w:ascii="Angsana New" w:hAnsi="Angsana New"/>
          <w:spacing w:val="2"/>
          <w:sz w:val="28"/>
          <w:szCs w:val="28"/>
        </w:rPr>
        <w:t xml:space="preserve">31 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5A5F5C">
        <w:rPr>
          <w:rFonts w:ascii="Angsana New" w:hAnsi="Angsana New"/>
          <w:spacing w:val="2"/>
          <w:sz w:val="28"/>
          <w:szCs w:val="28"/>
        </w:rPr>
        <w:t>4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58F0059F" w:rsidR="00DA4329" w:rsidRPr="002638F1" w:rsidRDefault="0046328E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632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67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673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6328E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67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0E1522A4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67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673A" w:rsidRPr="002638F1" w14:paraId="2906677C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04E4F77F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58,619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F17F" w14:textId="4EBD2A6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61,124 </w:t>
            </w:r>
          </w:p>
        </w:tc>
      </w:tr>
      <w:tr w:rsidR="00E9673A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68155C09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19,932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0074B02B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11,854 </w:t>
            </w:r>
          </w:p>
        </w:tc>
      </w:tr>
      <w:tr w:rsidR="00E9673A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1C55B61F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1750F17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3,418 </w:t>
            </w:r>
          </w:p>
        </w:tc>
      </w:tr>
      <w:tr w:rsidR="00E9673A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0458740D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DE7A78F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1,665 </w:t>
            </w:r>
          </w:p>
        </w:tc>
      </w:tr>
      <w:tr w:rsidR="00E9673A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32CDB1FF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481AE82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3,366 </w:t>
            </w:r>
          </w:p>
        </w:tc>
      </w:tr>
      <w:tr w:rsidR="00E9673A" w:rsidRPr="002638F1" w14:paraId="50AA116A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014EB54E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52850A7D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4,564 </w:t>
            </w:r>
          </w:p>
        </w:tc>
      </w:tr>
      <w:tr w:rsidR="00E9673A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21E43B99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0788D6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85,991</w:t>
            </w:r>
          </w:p>
        </w:tc>
      </w:tr>
      <w:tr w:rsidR="00E9673A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43923465" w:rsidR="00E9673A" w:rsidRPr="002638F1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1A6D32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(5,129)</w:t>
            </w:r>
          </w:p>
        </w:tc>
      </w:tr>
      <w:tr w:rsidR="00E9673A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4AFD84E0" w:rsidR="00E9673A" w:rsidRPr="00FA4FF0" w:rsidRDefault="00C81EF1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95,123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6B53950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80,862</w:t>
            </w:r>
          </w:p>
        </w:tc>
      </w:tr>
    </w:tbl>
    <w:p w14:paraId="537D6022" w14:textId="0739498F" w:rsidR="004E081A" w:rsidRDefault="00207EAF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72EF">
        <w:rPr>
          <w:rFonts w:ascii="Angsana New" w:hAnsi="Angsana New"/>
          <w:sz w:val="28"/>
          <w:szCs w:val="28"/>
        </w:rPr>
        <w:t xml:space="preserve">5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ราย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46328E" w:rsidRPr="00133654">
        <w:rPr>
          <w:rFonts w:ascii="Angsana New" w:hAnsi="Angsana New"/>
          <w:spacing w:val="-4"/>
          <w:sz w:val="28"/>
          <w:szCs w:val="28"/>
        </w:rPr>
        <w:t>3</w:t>
      </w:r>
      <w:r w:rsidR="00157522" w:rsidRPr="00133654">
        <w:rPr>
          <w:rFonts w:ascii="Angsana New" w:hAnsi="Angsana New"/>
          <w:spacing w:val="-4"/>
          <w:sz w:val="28"/>
          <w:szCs w:val="28"/>
        </w:rPr>
        <w:t>1</w:t>
      </w:r>
      <w:r w:rsidR="0046328E" w:rsidRPr="00133654">
        <w:rPr>
          <w:rFonts w:ascii="Angsana New" w:hAnsi="Angsana New"/>
          <w:spacing w:val="-4"/>
          <w:sz w:val="28"/>
          <w:szCs w:val="28"/>
        </w:rPr>
        <w:t xml:space="preserve"> </w:t>
      </w:r>
      <w:r w:rsidR="00157522" w:rsidRPr="00133654">
        <w:rPr>
          <w:rFonts w:ascii="Angsana New" w:hAnsi="Angsana New" w:hint="cs"/>
          <w:sz w:val="28"/>
          <w:szCs w:val="28"/>
          <w:cs/>
        </w:rPr>
        <w:t>มีนาคม</w:t>
      </w:r>
      <w:r w:rsidR="0046328E" w:rsidRPr="001336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6328E" w:rsidRPr="00133654">
        <w:rPr>
          <w:rFonts w:ascii="Angsana New" w:hAnsi="Angsana New"/>
          <w:spacing w:val="-4"/>
          <w:sz w:val="28"/>
          <w:szCs w:val="28"/>
        </w:rPr>
        <w:t>256</w:t>
      </w:r>
      <w:r w:rsidR="00157522" w:rsidRPr="00133654">
        <w:rPr>
          <w:rFonts w:ascii="Angsana New" w:hAnsi="Angsana New"/>
          <w:spacing w:val="-4"/>
          <w:sz w:val="28"/>
          <w:szCs w:val="28"/>
        </w:rPr>
        <w:t>5</w:t>
      </w:r>
      <w:r w:rsidR="0046328E" w:rsidRPr="00133654">
        <w:rPr>
          <w:rFonts w:ascii="Angsana New" w:hAnsi="Angsana New"/>
          <w:spacing w:val="-4"/>
          <w:sz w:val="28"/>
          <w:szCs w:val="28"/>
        </w:rPr>
        <w:t xml:space="preserve"> </w:t>
      </w:r>
      <w:r w:rsidR="003F2EAF" w:rsidRPr="00133654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13365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="0038653F" w:rsidRPr="00C81EF1">
        <w:rPr>
          <w:rFonts w:ascii="Angsana New" w:hAnsi="Angsana New"/>
          <w:spacing w:val="-4"/>
          <w:sz w:val="28"/>
          <w:szCs w:val="28"/>
          <w:cs/>
        </w:rPr>
        <w:t>เงิน</w:t>
      </w:r>
      <w:r w:rsidR="00920BAB" w:rsidRPr="00C81EF1">
        <w:rPr>
          <w:rFonts w:ascii="Angsana New" w:hAnsi="Angsana New"/>
          <w:spacing w:val="-4"/>
          <w:sz w:val="28"/>
          <w:szCs w:val="28"/>
        </w:rPr>
        <w:t xml:space="preserve"> </w:t>
      </w:r>
      <w:r w:rsidR="00C81EF1" w:rsidRPr="00C81EF1">
        <w:rPr>
          <w:rFonts w:ascii="Angsana New" w:hAnsi="Angsana New"/>
          <w:spacing w:val="-4"/>
          <w:sz w:val="28"/>
          <w:szCs w:val="28"/>
        </w:rPr>
        <w:t>54.3</w:t>
      </w:r>
      <w:r w:rsidR="00920BAB" w:rsidRPr="00C81EF1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C81EF1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A0556B" w:rsidRPr="009E573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9E573D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-4"/>
          <w:sz w:val="28"/>
          <w:szCs w:val="28"/>
        </w:rPr>
        <w:t>256</w:t>
      </w:r>
      <w:r w:rsidR="00157522">
        <w:rPr>
          <w:rFonts w:ascii="Angsana New" w:hAnsi="Angsana New"/>
          <w:spacing w:val="-4"/>
          <w:sz w:val="28"/>
          <w:szCs w:val="28"/>
        </w:rPr>
        <w:t>4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: </w:t>
      </w:r>
      <w:r w:rsidR="00157522">
        <w:rPr>
          <w:rFonts w:ascii="Angsana New" w:hAnsi="Angsana New"/>
          <w:spacing w:val="-4"/>
          <w:sz w:val="28"/>
          <w:szCs w:val="28"/>
        </w:rPr>
        <w:t>43.5</w:t>
      </w:r>
      <w:r w:rsidR="0038653F" w:rsidRPr="009E573D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9E573D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-4"/>
          <w:sz w:val="28"/>
          <w:szCs w:val="28"/>
        </w:rPr>
        <w:t>)</w:t>
      </w:r>
      <w:r w:rsidR="00A0556B" w:rsidRPr="009E573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9E573D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9E573D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9E573D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9E573D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9E573D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9E573D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133654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6328E" w:rsidRPr="00133654">
        <w:rPr>
          <w:rFonts w:ascii="Angsana New" w:hAnsi="Angsana New"/>
          <w:spacing w:val="-4"/>
          <w:sz w:val="28"/>
          <w:szCs w:val="28"/>
        </w:rPr>
        <w:t>3</w:t>
      </w:r>
      <w:r w:rsidR="008C2803" w:rsidRPr="00133654">
        <w:rPr>
          <w:rFonts w:ascii="Angsana New" w:hAnsi="Angsana New"/>
          <w:spacing w:val="-4"/>
          <w:sz w:val="28"/>
          <w:szCs w:val="28"/>
        </w:rPr>
        <w:t xml:space="preserve">1 </w:t>
      </w:r>
      <w:r w:rsidR="00083973" w:rsidRPr="00133654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4A4AFF" w:rsidRPr="00133654">
        <w:rPr>
          <w:rFonts w:ascii="Angsana New" w:hAnsi="Angsana New" w:hint="cs"/>
          <w:spacing w:val="-4"/>
          <w:sz w:val="28"/>
          <w:szCs w:val="28"/>
          <w:cs/>
        </w:rPr>
        <w:t xml:space="preserve">ีนาคม </w:t>
      </w:r>
      <w:r w:rsidR="004A4AFF" w:rsidRPr="00133654">
        <w:rPr>
          <w:rFonts w:ascii="Angsana New" w:hAnsi="Angsana New"/>
          <w:spacing w:val="-4"/>
          <w:sz w:val="28"/>
          <w:szCs w:val="28"/>
        </w:rPr>
        <w:t>2565</w:t>
      </w:r>
      <w:r w:rsidR="008C2803" w:rsidRPr="00133654">
        <w:rPr>
          <w:rFonts w:ascii="Angsana New" w:hAnsi="Angsana New"/>
          <w:spacing w:val="-4"/>
          <w:sz w:val="28"/>
          <w:szCs w:val="28"/>
        </w:rPr>
        <w:t xml:space="preserve"> </w:t>
      </w:r>
      <w:r w:rsidRPr="00133654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</w:t>
      </w:r>
      <w:r w:rsidRPr="004C4921">
        <w:rPr>
          <w:rFonts w:ascii="Angsana New" w:hAnsi="Angsana New"/>
          <w:spacing w:val="2"/>
          <w:sz w:val="28"/>
          <w:szCs w:val="28"/>
          <w:cs/>
        </w:rPr>
        <w:t>จำนวนเงิน</w:t>
      </w:r>
      <w:r w:rsidR="004C4921" w:rsidRPr="004C4921">
        <w:rPr>
          <w:rFonts w:ascii="Angsana New" w:hAnsi="Angsana New"/>
          <w:spacing w:val="2"/>
          <w:sz w:val="28"/>
          <w:szCs w:val="28"/>
        </w:rPr>
        <w:t xml:space="preserve"> 5.2 </w:t>
      </w:r>
      <w:r w:rsidRPr="004C4921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9E573D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4671E3">
        <w:rPr>
          <w:rFonts w:ascii="Angsana New" w:hAnsi="Angsana New"/>
          <w:spacing w:val="2"/>
          <w:sz w:val="28"/>
          <w:szCs w:val="28"/>
        </w:rPr>
        <w:t>4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4671E3">
        <w:rPr>
          <w:rFonts w:ascii="Angsana New" w:hAnsi="Angsana New"/>
          <w:spacing w:val="2"/>
          <w:sz w:val="28"/>
          <w:szCs w:val="28"/>
        </w:rPr>
        <w:t>5.1</w:t>
      </w:r>
      <w:r w:rsidR="002F1C4F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54FBB3A3" w14:textId="57276295" w:rsidR="00317302" w:rsidRDefault="00317302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CFDDD53" w14:textId="77777777" w:rsidR="00317302" w:rsidRDefault="00317302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0204180F" w:rsidR="00F06D23" w:rsidRPr="001F3F4C" w:rsidRDefault="00B21FB7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075BB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75B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3075B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005B80BE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5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2D3B0146" w:rsidR="003075BB" w:rsidRPr="001F3F4C" w:rsidRDefault="009014EE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82,191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4A544AD3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112,98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3075BB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118F6031" w:rsidR="003075BB" w:rsidRPr="001F3F4C" w:rsidRDefault="009014EE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160,147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5F2CB95C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151,62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3075BB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09FA8525" w:rsidR="003075BB" w:rsidRPr="001F3F4C" w:rsidRDefault="009014EE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242,338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30B630D6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264,609</w:t>
            </w:r>
          </w:p>
        </w:tc>
      </w:tr>
    </w:tbl>
    <w:p w14:paraId="02DDBEEC" w14:textId="75EB452D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5D58D085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5F9ACC5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14DB3AB5" w:rsidR="0002223F" w:rsidRPr="00EA2538" w:rsidRDefault="00D02A32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35D60EF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69,614</w:t>
            </w:r>
          </w:p>
        </w:tc>
      </w:tr>
      <w:tr w:rsidR="0002223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0CABE8CB" w:rsidR="0002223F" w:rsidRPr="00EA2538" w:rsidRDefault="00D02A32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77727BE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11AABDCA" w14:textId="04612B83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46328E" w:rsidRPr="0046328E">
        <w:rPr>
          <w:rFonts w:ascii="Angsana New" w:hAnsi="Angsana New"/>
          <w:sz w:val="28"/>
          <w:szCs w:val="28"/>
        </w:rPr>
        <w:t>3</w:t>
      </w:r>
      <w:r w:rsidR="0002223F">
        <w:rPr>
          <w:rFonts w:ascii="Angsana New" w:hAnsi="Angsana New"/>
          <w:sz w:val="28"/>
          <w:szCs w:val="28"/>
        </w:rPr>
        <w:t>1</w:t>
      </w:r>
      <w:r w:rsidR="00D53E2B">
        <w:rPr>
          <w:rFonts w:ascii="Angsana New" w:hAnsi="Angsana New" w:hint="cs"/>
          <w:sz w:val="28"/>
          <w:szCs w:val="28"/>
          <w:cs/>
        </w:rPr>
        <w:t xml:space="preserve"> </w:t>
      </w:r>
      <w:r w:rsidR="0002223F">
        <w:rPr>
          <w:rFonts w:ascii="Angsana New" w:hAnsi="Angsana New" w:hint="cs"/>
          <w:sz w:val="28"/>
          <w:szCs w:val="28"/>
          <w:cs/>
        </w:rPr>
        <w:t>มีนาคม</w:t>
      </w:r>
      <w:r w:rsidR="00D53E2B">
        <w:rPr>
          <w:rFonts w:ascii="Angsana New" w:hAnsi="Angsana New" w:hint="cs"/>
          <w:sz w:val="28"/>
          <w:szCs w:val="28"/>
          <w:cs/>
        </w:rPr>
        <w:t xml:space="preserve"> </w:t>
      </w:r>
      <w:r w:rsidR="0046328E" w:rsidRPr="0046328E">
        <w:rPr>
          <w:rFonts w:ascii="Angsana New" w:hAnsi="Angsana New"/>
          <w:sz w:val="28"/>
          <w:szCs w:val="28"/>
        </w:rPr>
        <w:t>256</w:t>
      </w:r>
      <w:r w:rsidR="0002223F">
        <w:rPr>
          <w:rFonts w:ascii="Angsana New" w:hAnsi="Angsana New"/>
          <w:sz w:val="28"/>
          <w:szCs w:val="28"/>
        </w:rPr>
        <w:t>5</w:t>
      </w:r>
      <w:r w:rsidR="0046328E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9F457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4578">
        <w:rPr>
          <w:rFonts w:ascii="Angsana New" w:hAnsi="Angsana New"/>
          <w:sz w:val="28"/>
          <w:szCs w:val="28"/>
        </w:rPr>
        <w:t xml:space="preserve">31 </w:t>
      </w:r>
      <w:r w:rsidR="009F457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02223F">
        <w:rPr>
          <w:rFonts w:ascii="Angsana New" w:hAnsi="Angsana New"/>
          <w:sz w:val="28"/>
          <w:szCs w:val="28"/>
        </w:rPr>
        <w:t>4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1D0C1264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39765D4A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4A6EFB23" w:rsidR="0002223F" w:rsidRPr="00EA2538" w:rsidRDefault="00D02A32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</w:t>
            </w:r>
            <w:r w:rsidR="00C25F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79EFB59" w14:textId="77777777" w:rsidR="0002223F" w:rsidRPr="00EA2538" w:rsidRDefault="0002223F" w:rsidP="00745C4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4C51E604" w:rsidR="0002223F" w:rsidRPr="00EA2538" w:rsidRDefault="0002223F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47,897</w:t>
            </w:r>
          </w:p>
        </w:tc>
      </w:tr>
      <w:tr w:rsidR="0002223F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76436E97" w:rsidR="0002223F" w:rsidRPr="00EA2538" w:rsidRDefault="00180CE2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62,286</w:t>
            </w:r>
          </w:p>
        </w:tc>
        <w:tc>
          <w:tcPr>
            <w:tcW w:w="270" w:type="dxa"/>
          </w:tcPr>
          <w:p w14:paraId="6477EEF2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6CC6594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17,352</w:t>
            </w:r>
          </w:p>
        </w:tc>
      </w:tr>
      <w:tr w:rsidR="0002223F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345C2232" w:rsidR="0002223F" w:rsidRPr="00EA2538" w:rsidRDefault="00D02A32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1,340</w:t>
            </w:r>
          </w:p>
        </w:tc>
        <w:tc>
          <w:tcPr>
            <w:tcW w:w="270" w:type="dxa"/>
          </w:tcPr>
          <w:p w14:paraId="06056269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47ADB714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23F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43CE3A3E" w:rsidR="0002223F" w:rsidRPr="00EA2538" w:rsidRDefault="00D02A32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</w:t>
            </w:r>
            <w:r w:rsidR="00C25F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4FF3B37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5CB8E843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</w:tr>
      <w:tr w:rsidR="0002223F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02223F" w:rsidRPr="009F457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6A5776B2" w:rsidR="0002223F" w:rsidRPr="00EA2538" w:rsidRDefault="00D02A32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99,468</w:t>
            </w:r>
          </w:p>
        </w:tc>
        <w:tc>
          <w:tcPr>
            <w:tcW w:w="270" w:type="dxa"/>
          </w:tcPr>
          <w:p w14:paraId="671BBFBC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0F1EF8A" w:rsidR="0002223F" w:rsidRPr="00673CB1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31E133DD" w14:textId="5FDCBA88" w:rsidR="00180CE2" w:rsidRDefault="00180CE2" w:rsidP="00180CE2">
      <w:pPr>
        <w:pStyle w:val="FSNoteNumbered"/>
        <w:numPr>
          <w:ilvl w:val="0"/>
          <w:numId w:val="0"/>
        </w:numPr>
        <w:spacing w:after="120"/>
        <w:ind w:left="1209" w:hanging="360"/>
        <w:rPr>
          <w:rFonts w:asciiTheme="majorBidi" w:hAnsiTheme="majorBidi"/>
          <w:b/>
          <w:bCs/>
          <w:u w:val="none"/>
        </w:rPr>
      </w:pPr>
    </w:p>
    <w:p w14:paraId="31ECDBA2" w14:textId="66B2A2BA" w:rsidR="00180CE2" w:rsidRDefault="00180CE2" w:rsidP="00180CE2">
      <w:pPr>
        <w:rPr>
          <w:lang w:val="th-TH"/>
        </w:rPr>
      </w:pPr>
    </w:p>
    <w:p w14:paraId="6E19A158" w14:textId="684F9CC2" w:rsidR="00180CE2" w:rsidRDefault="00180CE2" w:rsidP="00180CE2">
      <w:pPr>
        <w:rPr>
          <w:lang w:val="th-TH"/>
        </w:rPr>
      </w:pPr>
    </w:p>
    <w:p w14:paraId="513DBEFA" w14:textId="48D46A5E" w:rsidR="00180CE2" w:rsidRDefault="00180CE2" w:rsidP="00180CE2">
      <w:pPr>
        <w:rPr>
          <w:lang w:val="th-TH"/>
        </w:rPr>
      </w:pPr>
    </w:p>
    <w:p w14:paraId="1801610E" w14:textId="07F525D0" w:rsidR="00180CE2" w:rsidRDefault="00180CE2" w:rsidP="00180CE2">
      <w:pPr>
        <w:rPr>
          <w:lang w:val="th-TH"/>
        </w:rPr>
      </w:pPr>
    </w:p>
    <w:p w14:paraId="62B85A3A" w14:textId="556A4FB7" w:rsidR="00180CE2" w:rsidRDefault="00180CE2" w:rsidP="00180CE2">
      <w:pPr>
        <w:rPr>
          <w:lang w:val="th-TH"/>
        </w:rPr>
      </w:pPr>
    </w:p>
    <w:p w14:paraId="6A8107DA" w14:textId="7317375E" w:rsidR="00180CE2" w:rsidRDefault="00180CE2" w:rsidP="00180CE2">
      <w:pPr>
        <w:rPr>
          <w:lang w:val="th-TH"/>
        </w:rPr>
      </w:pPr>
    </w:p>
    <w:p w14:paraId="5CB4170B" w14:textId="03E4F19E" w:rsidR="00180CE2" w:rsidRDefault="00180CE2" w:rsidP="00180CE2">
      <w:pPr>
        <w:rPr>
          <w:lang w:val="th-TH"/>
        </w:rPr>
      </w:pPr>
    </w:p>
    <w:p w14:paraId="0115EE1A" w14:textId="415C1BA9" w:rsidR="00180CE2" w:rsidRDefault="00180CE2" w:rsidP="00180CE2">
      <w:pPr>
        <w:rPr>
          <w:lang w:val="th-TH"/>
        </w:rPr>
      </w:pPr>
    </w:p>
    <w:p w14:paraId="059DEF6D" w14:textId="16F6DD0D" w:rsidR="00180CE2" w:rsidRDefault="00180CE2" w:rsidP="00180CE2">
      <w:pPr>
        <w:rPr>
          <w:lang w:val="th-TH"/>
        </w:rPr>
      </w:pPr>
    </w:p>
    <w:p w14:paraId="178AF4E5" w14:textId="48E1BF5F" w:rsidR="00180CE2" w:rsidRDefault="00180CE2" w:rsidP="00180CE2">
      <w:pPr>
        <w:rPr>
          <w:lang w:val="th-TH"/>
        </w:rPr>
      </w:pPr>
    </w:p>
    <w:p w14:paraId="1777729C" w14:textId="5C748F01" w:rsidR="00180CE2" w:rsidRDefault="00180CE2" w:rsidP="00180CE2">
      <w:pPr>
        <w:rPr>
          <w:lang w:val="th-TH"/>
        </w:rPr>
      </w:pPr>
    </w:p>
    <w:p w14:paraId="7E9F0C60" w14:textId="77777777" w:rsidR="00180CE2" w:rsidRPr="00180CE2" w:rsidRDefault="00180CE2" w:rsidP="00180CE2">
      <w:pPr>
        <w:rPr>
          <w:cs/>
          <w:lang w:val="th-TH"/>
        </w:rPr>
      </w:pPr>
    </w:p>
    <w:p w14:paraId="75F97ABB" w14:textId="0F04453F" w:rsidR="002F1C4F" w:rsidRPr="00057D2D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lastRenderedPageBreak/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809E9" w14:paraId="76B20AE7" w14:textId="77777777" w:rsidTr="004B6E0F">
        <w:tc>
          <w:tcPr>
            <w:tcW w:w="5850" w:type="dxa"/>
          </w:tcPr>
          <w:p w14:paraId="3387BEC3" w14:textId="77777777" w:rsidR="003075BB" w:rsidRPr="00E809E9" w:rsidRDefault="003075BB" w:rsidP="003075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377328A7" w:rsidR="003075BB" w:rsidRPr="00E809E9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3075BB" w:rsidRPr="00E809E9" w:rsidRDefault="003075BB" w:rsidP="003075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7DB90487" w:rsidR="003075BB" w:rsidRPr="00E809E9" w:rsidRDefault="003075BB" w:rsidP="003075BB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130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467E700B" w:rsidR="00BB5130" w:rsidRPr="00E809E9" w:rsidRDefault="00903D06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15,03</w:t>
            </w:r>
            <w:r w:rsidR="00C25F8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4CA7D69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47D0A79D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BB5130" w:rsidRPr="00E809E9" w14:paraId="1FB111B3" w14:textId="77777777" w:rsidTr="00E3058E">
        <w:tc>
          <w:tcPr>
            <w:tcW w:w="5850" w:type="dxa"/>
          </w:tcPr>
          <w:p w14:paraId="218224D9" w14:textId="0C37E2D4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6398D331" w:rsidR="00BB5130" w:rsidRPr="00E809E9" w:rsidRDefault="00903D06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103,437</w:t>
            </w:r>
          </w:p>
        </w:tc>
        <w:tc>
          <w:tcPr>
            <w:tcW w:w="270" w:type="dxa"/>
          </w:tcPr>
          <w:p w14:paraId="742A5B3E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661972A8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103,435</w:t>
            </w:r>
          </w:p>
        </w:tc>
      </w:tr>
      <w:tr w:rsidR="00BB5130" w:rsidRPr="00E809E9" w14:paraId="4424A5F1" w14:textId="77777777" w:rsidTr="00E43BC1">
        <w:tc>
          <w:tcPr>
            <w:tcW w:w="5850" w:type="dxa"/>
          </w:tcPr>
          <w:p w14:paraId="7F5B62EA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1F880439" w:rsidR="00BB5130" w:rsidRPr="00E809E9" w:rsidRDefault="00903D06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118,47</w:t>
            </w:r>
            <w:r w:rsidR="00C2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16A70F5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1F34BF1B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0F856C9B" w14:textId="2CD85023" w:rsidR="00B57166" w:rsidRPr="00C25F8D" w:rsidRDefault="00B57166" w:rsidP="00C25F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C6505" w:rsidRPr="00C25F8D">
        <w:rPr>
          <w:rFonts w:asciiTheme="majorBidi" w:hAnsiTheme="majorBidi" w:cstheme="majorBidi"/>
          <w:sz w:val="28"/>
          <w:szCs w:val="28"/>
        </w:rPr>
        <w:t>3</w:t>
      </w:r>
      <w:r w:rsidR="00780AB4" w:rsidRPr="00C25F8D">
        <w:rPr>
          <w:rFonts w:asciiTheme="majorBidi" w:hAnsiTheme="majorBidi" w:cstheme="majorBidi"/>
          <w:sz w:val="28"/>
          <w:szCs w:val="28"/>
        </w:rPr>
        <w:t>1</w:t>
      </w:r>
      <w:r w:rsidR="007C6505" w:rsidRPr="00C25F8D">
        <w:rPr>
          <w:rFonts w:asciiTheme="majorBidi" w:hAnsiTheme="majorBidi" w:cstheme="majorBidi"/>
          <w:sz w:val="28"/>
          <w:szCs w:val="28"/>
        </w:rPr>
        <w:t xml:space="preserve"> </w:t>
      </w:r>
      <w:r w:rsidR="007D1A17" w:rsidRPr="00C25F8D">
        <w:rPr>
          <w:rFonts w:ascii="Angsana New" w:hAnsi="Angsana New" w:hint="cs"/>
          <w:sz w:val="28"/>
          <w:szCs w:val="28"/>
          <w:cs/>
        </w:rPr>
        <w:t>มีนาคม</w:t>
      </w:r>
      <w:r w:rsidR="007C6505" w:rsidRPr="00C25F8D">
        <w:rPr>
          <w:rFonts w:ascii="Angsana New" w:hAnsi="Angsana New" w:hint="cs"/>
          <w:sz w:val="28"/>
          <w:szCs w:val="28"/>
          <w:cs/>
        </w:rPr>
        <w:t xml:space="preserve"> </w:t>
      </w:r>
      <w:r w:rsidR="007C6505" w:rsidRPr="00C25F8D">
        <w:rPr>
          <w:rFonts w:asciiTheme="majorBidi" w:hAnsiTheme="majorBidi" w:cstheme="majorBidi"/>
          <w:sz w:val="28"/>
          <w:szCs w:val="28"/>
        </w:rPr>
        <w:t>256</w:t>
      </w:r>
      <w:r w:rsidR="007D1A17" w:rsidRPr="00C25F8D">
        <w:rPr>
          <w:rFonts w:asciiTheme="majorBidi" w:hAnsiTheme="majorBidi" w:cstheme="majorBidi"/>
          <w:sz w:val="28"/>
          <w:szCs w:val="28"/>
        </w:rPr>
        <w:t>5</w:t>
      </w:r>
      <w:r w:rsidR="007C6505" w:rsidRPr="00C25F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C25F8D">
        <w:rPr>
          <w:rFonts w:ascii="Angsana New" w:hAnsi="Angsana New"/>
          <w:sz w:val="28"/>
          <w:szCs w:val="28"/>
        </w:rPr>
        <w:t>31</w:t>
      </w:r>
      <w:r w:rsidRPr="00C25F8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25F8D">
        <w:rPr>
          <w:rFonts w:ascii="Angsana New" w:hAnsi="Angsana New"/>
          <w:sz w:val="28"/>
          <w:szCs w:val="28"/>
        </w:rPr>
        <w:t>256</w:t>
      </w:r>
      <w:r w:rsidR="007D1A17" w:rsidRPr="00C25F8D">
        <w:rPr>
          <w:rFonts w:ascii="Angsana New" w:hAnsi="Angsana New"/>
          <w:sz w:val="28"/>
          <w:szCs w:val="28"/>
        </w:rPr>
        <w:t>4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4D578630" w:rsidR="00173871" w:rsidRPr="00735725" w:rsidRDefault="007C6505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bookmarkStart w:id="5" w:name="_Hlk99468275"/>
            <w:r w:rsidRPr="004632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100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3100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6328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B513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3100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bookmarkEnd w:id="5"/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6CF54986" w:rsidR="00173871" w:rsidRPr="00735725" w:rsidRDefault="00903D06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10,019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2EE052D4" w:rsidR="00173871" w:rsidRPr="00735725" w:rsidRDefault="00903D06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5,014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640188A8" w:rsidR="00173871" w:rsidRPr="00735725" w:rsidRDefault="00C25F8D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67BCC9F3" w:rsidR="00173871" w:rsidRPr="00735725" w:rsidRDefault="00903D06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15,033</w:t>
            </w:r>
          </w:p>
        </w:tc>
      </w:tr>
      <w:tr w:rsidR="00173871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1FC3F905" w:rsidR="00173871" w:rsidRPr="00735725" w:rsidRDefault="00903D06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103,437</w:t>
            </w:r>
          </w:p>
        </w:tc>
        <w:tc>
          <w:tcPr>
            <w:tcW w:w="270" w:type="dxa"/>
            <w:vAlign w:val="bottom"/>
          </w:tcPr>
          <w:p w14:paraId="35415EB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5BDC3B89" w:rsidR="00173871" w:rsidRPr="00735725" w:rsidRDefault="00C25F8D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29E473BE" w:rsidR="00173871" w:rsidRPr="00735725" w:rsidRDefault="00C25F8D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70A4E41D" w:rsidR="00173871" w:rsidRPr="00735725" w:rsidRDefault="00903D06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103,437</w:t>
            </w:r>
          </w:p>
        </w:tc>
      </w:tr>
      <w:tr w:rsidR="00173871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7F8E4447" w:rsidR="00173871" w:rsidRPr="00735725" w:rsidRDefault="00903D06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113,456</w:t>
            </w:r>
          </w:p>
        </w:tc>
        <w:tc>
          <w:tcPr>
            <w:tcW w:w="270" w:type="dxa"/>
            <w:vAlign w:val="bottom"/>
          </w:tcPr>
          <w:p w14:paraId="4F939777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323DAB5C" w:rsidR="00173871" w:rsidRPr="00735725" w:rsidRDefault="00903D06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5,014</w:t>
            </w:r>
          </w:p>
        </w:tc>
        <w:tc>
          <w:tcPr>
            <w:tcW w:w="270" w:type="dxa"/>
            <w:vAlign w:val="bottom"/>
          </w:tcPr>
          <w:p w14:paraId="1F46524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3C390A47" w:rsidR="00173871" w:rsidRPr="00735725" w:rsidRDefault="00C25F8D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44081264" w:rsidR="00173871" w:rsidRPr="00735725" w:rsidRDefault="00903D06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118,470</w:t>
            </w:r>
          </w:p>
        </w:tc>
      </w:tr>
    </w:tbl>
    <w:p w14:paraId="41ADF909" w14:textId="77777777" w:rsidR="00173871" w:rsidRPr="00AE17B2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49D9872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2B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A18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01563464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038</w:t>
            </w:r>
          </w:p>
        </w:tc>
        <w:tc>
          <w:tcPr>
            <w:tcW w:w="270" w:type="dxa"/>
            <w:vAlign w:val="bottom"/>
          </w:tcPr>
          <w:p w14:paraId="048DA76E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2EB474E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080725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08E6B50B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6CC3607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9D3A18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0B87037D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103</w:t>
            </w:r>
            <w:r w:rsidR="009D3A18"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435</w:t>
            </w:r>
          </w:p>
        </w:tc>
        <w:tc>
          <w:tcPr>
            <w:tcW w:w="270" w:type="dxa"/>
            <w:vAlign w:val="bottom"/>
          </w:tcPr>
          <w:p w14:paraId="24A7BF96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1570312D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0D206C80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025B1D23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</w:p>
        </w:tc>
      </w:tr>
      <w:tr w:rsidR="009D3A18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D3A18" w:rsidRPr="00735725" w:rsidRDefault="009D3A18" w:rsidP="009D3A18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597DEF3C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120,473</w:t>
            </w:r>
          </w:p>
        </w:tc>
        <w:tc>
          <w:tcPr>
            <w:tcW w:w="270" w:type="dxa"/>
            <w:vAlign w:val="bottom"/>
          </w:tcPr>
          <w:p w14:paraId="0ADFE1A0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412C200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1C70B7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2E1B7C4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EAD042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4073AA43" w14:textId="1761BDDB" w:rsidR="00F06D23" w:rsidRDefault="00F06D23" w:rsidP="003E6D50">
      <w:pPr>
        <w:pStyle w:val="FSNoteNumbered"/>
        <w:numPr>
          <w:ilvl w:val="0"/>
          <w:numId w:val="0"/>
        </w:numPr>
        <w:spacing w:after="120"/>
        <w:ind w:left="547"/>
        <w:rPr>
          <w:u w:val="none"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4677AB" w:rsidRPr="00133654">
        <w:rPr>
          <w:spacing w:val="-2"/>
          <w:u w:val="none"/>
          <w:lang w:val="en-US"/>
        </w:rPr>
        <w:t xml:space="preserve">31 </w:t>
      </w:r>
      <w:r w:rsidR="004677AB" w:rsidRPr="00133654">
        <w:rPr>
          <w:spacing w:val="-2"/>
          <w:u w:val="none"/>
          <w:cs/>
          <w:lang w:val="en-US"/>
        </w:rPr>
        <w:t xml:space="preserve">มีนาคม </w:t>
      </w:r>
      <w:r w:rsidR="004677AB" w:rsidRPr="00133654">
        <w:rPr>
          <w:spacing w:val="-2"/>
          <w:u w:val="none"/>
          <w:lang w:val="en-US"/>
        </w:rPr>
        <w:t xml:space="preserve">2565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เงินฝากสถาบันการเงินที่ครบกำหนดเกินกว่าสามเดือน</w:t>
      </w:r>
      <w:r w:rsidRPr="00180CE2">
        <w:rPr>
          <w:spacing w:val="-2"/>
          <w:u w:val="none"/>
          <w:cs/>
        </w:rPr>
        <w:t>จำนวน</w:t>
      </w:r>
      <w:r w:rsidR="001630C1" w:rsidRPr="00180CE2">
        <w:rPr>
          <w:rFonts w:hint="cs"/>
          <w:spacing w:val="-2"/>
          <w:u w:val="none"/>
          <w:cs/>
        </w:rPr>
        <w:t xml:space="preserve"> </w:t>
      </w:r>
      <w:r w:rsidR="00180CE2" w:rsidRPr="00180CE2">
        <w:rPr>
          <w:spacing w:val="-2"/>
          <w:u w:val="none"/>
          <w:lang w:val="en-US"/>
        </w:rPr>
        <w:t xml:space="preserve">100.3 </w:t>
      </w:r>
      <w:r w:rsidRPr="00180CE2">
        <w:rPr>
          <w:rFonts w:hint="cs"/>
          <w:spacing w:val="-2"/>
          <w:u w:val="none"/>
          <w:cs/>
        </w:rPr>
        <w:t xml:space="preserve">ล้านบาท </w:t>
      </w:r>
      <w:r w:rsidR="005C7C2F" w:rsidRPr="00180CE2">
        <w:rPr>
          <w:spacing w:val="-2"/>
          <w:u w:val="none"/>
          <w:cs/>
        </w:rPr>
        <w:t>(</w:t>
      </w:r>
      <w:r w:rsidR="00F551FB" w:rsidRPr="00180CE2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2564</w:t>
      </w:r>
      <w:r w:rsidR="00F551FB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 xml:space="preserve">ไว้ในหมายเหตุ </w:t>
      </w:r>
      <w:r w:rsidR="00AA473C" w:rsidRPr="00133654">
        <w:rPr>
          <w:u w:val="none"/>
          <w:lang w:val="en-US"/>
        </w:rPr>
        <w:t xml:space="preserve">26 </w:t>
      </w:r>
      <w:r w:rsidR="00AA473C" w:rsidRPr="00133654">
        <w:rPr>
          <w:rFonts w:hint="cs"/>
          <w:u w:val="none"/>
          <w:cs/>
          <w:lang w:val="en-US"/>
        </w:rPr>
        <w:t xml:space="preserve">และ </w:t>
      </w:r>
      <w:r w:rsidR="00AA473C" w:rsidRPr="00133654">
        <w:rPr>
          <w:u w:val="none"/>
          <w:lang w:val="en-US"/>
        </w:rPr>
        <w:t>27</w:t>
      </w:r>
      <w:r w:rsidRPr="00133654">
        <w:rPr>
          <w:u w:val="none"/>
          <w:cs/>
        </w:rPr>
        <w:t xml:space="preserve"> </w:t>
      </w:r>
    </w:p>
    <w:p w14:paraId="2BBF14B8" w14:textId="5C8A94A8" w:rsidR="00180CE2" w:rsidRDefault="00180CE2" w:rsidP="00180CE2">
      <w:pPr>
        <w:rPr>
          <w:lang w:val="th-TH"/>
        </w:rPr>
      </w:pPr>
    </w:p>
    <w:p w14:paraId="4B75EB9D" w14:textId="05DCC62C" w:rsidR="00180CE2" w:rsidRDefault="00180CE2" w:rsidP="00180CE2">
      <w:pPr>
        <w:rPr>
          <w:lang w:val="th-TH"/>
        </w:rPr>
      </w:pPr>
    </w:p>
    <w:p w14:paraId="01AB3B30" w14:textId="210A5291" w:rsidR="00180CE2" w:rsidRDefault="00180CE2" w:rsidP="00180CE2">
      <w:pPr>
        <w:rPr>
          <w:lang w:val="th-TH"/>
        </w:rPr>
      </w:pPr>
    </w:p>
    <w:p w14:paraId="240E4C03" w14:textId="5386D692" w:rsidR="00180CE2" w:rsidRDefault="00180CE2" w:rsidP="00180CE2">
      <w:pPr>
        <w:rPr>
          <w:lang w:val="th-TH"/>
        </w:rPr>
      </w:pPr>
    </w:p>
    <w:p w14:paraId="76E283D1" w14:textId="6AE7CE87" w:rsidR="00180CE2" w:rsidRDefault="00180CE2" w:rsidP="00180CE2">
      <w:pPr>
        <w:rPr>
          <w:lang w:val="th-TH"/>
        </w:rPr>
      </w:pPr>
    </w:p>
    <w:p w14:paraId="59EAF692" w14:textId="26021DAD" w:rsidR="00180CE2" w:rsidRDefault="00180CE2" w:rsidP="00180CE2">
      <w:pPr>
        <w:rPr>
          <w:lang w:val="th-TH"/>
        </w:rPr>
      </w:pPr>
    </w:p>
    <w:p w14:paraId="3A393922" w14:textId="4051AB89" w:rsidR="00180CE2" w:rsidRDefault="00180CE2" w:rsidP="00180CE2">
      <w:pPr>
        <w:rPr>
          <w:lang w:val="th-TH"/>
        </w:rPr>
      </w:pPr>
    </w:p>
    <w:p w14:paraId="3F16C78A" w14:textId="028B8847" w:rsidR="002F1C4F" w:rsidRPr="00B93E0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6A033F">
        <w:trPr>
          <w:trHeight w:val="350"/>
        </w:trPr>
        <w:tc>
          <w:tcPr>
            <w:tcW w:w="576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2E09354A" w:rsidR="00757A2F" w:rsidRPr="00E809E9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7A91B200" w:rsidR="00757A2F" w:rsidRPr="00E809E9" w:rsidRDefault="00757A2F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46763C42" w14:textId="77777777" w:rsidTr="00624C3E">
        <w:trPr>
          <w:trHeight w:val="89"/>
        </w:trPr>
        <w:tc>
          <w:tcPr>
            <w:tcW w:w="5760" w:type="dxa"/>
            <w:hideMark/>
          </w:tcPr>
          <w:p w14:paraId="6FAF75AA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6D285158" w:rsidR="00D11836" w:rsidRPr="00E809E9" w:rsidRDefault="00903D0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36,057</w:t>
            </w:r>
          </w:p>
        </w:tc>
        <w:tc>
          <w:tcPr>
            <w:tcW w:w="270" w:type="dxa"/>
          </w:tcPr>
          <w:p w14:paraId="317F558C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D01BB2A" w14:textId="587EE839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33,614</w:t>
            </w:r>
          </w:p>
        </w:tc>
      </w:tr>
      <w:tr w:rsidR="00D11836" w:rsidRPr="00E809E9" w14:paraId="6E29D95E" w14:textId="77777777" w:rsidTr="00055899">
        <w:tc>
          <w:tcPr>
            <w:tcW w:w="5760" w:type="dxa"/>
          </w:tcPr>
          <w:p w14:paraId="40F28F83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0EE793A7" w:rsidR="00D11836" w:rsidRDefault="00903D0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30,570</w:t>
            </w:r>
          </w:p>
        </w:tc>
        <w:tc>
          <w:tcPr>
            <w:tcW w:w="270" w:type="dxa"/>
          </w:tcPr>
          <w:p w14:paraId="08D87E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00417" w14:textId="641E435B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</w:tr>
      <w:tr w:rsidR="00D11836" w:rsidRPr="00E809E9" w14:paraId="6748936D" w14:textId="77777777" w:rsidTr="00055899">
        <w:tc>
          <w:tcPr>
            <w:tcW w:w="5760" w:type="dxa"/>
          </w:tcPr>
          <w:p w14:paraId="5684E475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1CCEF3A2" w:rsidR="00D11836" w:rsidRPr="00E809E9" w:rsidRDefault="00903D0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7,413</w:t>
            </w:r>
          </w:p>
        </w:tc>
        <w:tc>
          <w:tcPr>
            <w:tcW w:w="270" w:type="dxa"/>
          </w:tcPr>
          <w:p w14:paraId="1ECD9A78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ABBB98" w14:textId="56698272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8,435</w:t>
            </w:r>
          </w:p>
        </w:tc>
      </w:tr>
      <w:tr w:rsidR="00D11836" w:rsidRPr="00E809E9" w14:paraId="388019AF" w14:textId="77777777" w:rsidTr="00055899">
        <w:tc>
          <w:tcPr>
            <w:tcW w:w="5760" w:type="dxa"/>
            <w:hideMark/>
          </w:tcPr>
          <w:p w14:paraId="664CBB4D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525A9EB8" w:rsidR="00D11836" w:rsidRPr="00C752C3" w:rsidRDefault="00903D0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74,040</w:t>
            </w:r>
          </w:p>
        </w:tc>
        <w:tc>
          <w:tcPr>
            <w:tcW w:w="270" w:type="dxa"/>
          </w:tcPr>
          <w:p w14:paraId="0FEADD0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2207F6E0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69,695</w:t>
            </w:r>
          </w:p>
        </w:tc>
      </w:tr>
      <w:tr w:rsidR="00D11836" w:rsidRPr="00E809E9" w14:paraId="40134344" w14:textId="77777777" w:rsidTr="00153B2E">
        <w:tc>
          <w:tcPr>
            <w:tcW w:w="5760" w:type="dxa"/>
          </w:tcPr>
          <w:p w14:paraId="256610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166F8253" w:rsidR="00D11836" w:rsidRPr="00E809E9" w:rsidRDefault="00903D0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8614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270" w:type="dxa"/>
          </w:tcPr>
          <w:p w14:paraId="662A4CA7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CBB8DD0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54,778</w:t>
            </w:r>
          </w:p>
        </w:tc>
      </w:tr>
      <w:tr w:rsidR="00D11836" w:rsidRPr="00E809E9" w14:paraId="1FC98D46" w14:textId="77777777" w:rsidTr="00055899">
        <w:tc>
          <w:tcPr>
            <w:tcW w:w="5760" w:type="dxa"/>
          </w:tcPr>
          <w:p w14:paraId="3EB7AF79" w14:textId="77777777" w:rsidR="00D11836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46C88A54" w:rsidR="00D11836" w:rsidRDefault="00903D0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86140D">
              <w:rPr>
                <w:rFonts w:asciiTheme="majorBidi" w:hAnsiTheme="majorBidi" w:cstheme="majorBidi"/>
                <w:sz w:val="28"/>
                <w:szCs w:val="28"/>
              </w:rPr>
              <w:t>,832</w:t>
            </w:r>
          </w:p>
        </w:tc>
        <w:tc>
          <w:tcPr>
            <w:tcW w:w="270" w:type="dxa"/>
          </w:tcPr>
          <w:p w14:paraId="79A41F15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495188" w14:textId="1EE4A821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124,005</w:t>
            </w:r>
          </w:p>
        </w:tc>
      </w:tr>
      <w:tr w:rsidR="00D11836" w:rsidRPr="00E809E9" w14:paraId="6C9EE515" w14:textId="77777777" w:rsidTr="00055899">
        <w:tc>
          <w:tcPr>
            <w:tcW w:w="5760" w:type="dxa"/>
            <w:hideMark/>
          </w:tcPr>
          <w:p w14:paraId="123D791E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20A6B654" w:rsidR="00D11836" w:rsidRPr="00C752C3" w:rsidRDefault="0086140D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180,610</w:t>
            </w:r>
          </w:p>
        </w:tc>
        <w:tc>
          <w:tcPr>
            <w:tcW w:w="270" w:type="dxa"/>
          </w:tcPr>
          <w:p w14:paraId="7D2AF3D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7AD1862A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178,783</w:t>
            </w:r>
          </w:p>
        </w:tc>
      </w:tr>
      <w:tr w:rsidR="00D11836" w:rsidRPr="00E809E9" w14:paraId="719359F1" w14:textId="77777777" w:rsidTr="00055899">
        <w:tc>
          <w:tcPr>
            <w:tcW w:w="5760" w:type="dxa"/>
            <w:hideMark/>
          </w:tcPr>
          <w:p w14:paraId="26C74EBE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2C7C7995" w:rsidR="00D11836" w:rsidRPr="00A530B2" w:rsidRDefault="0086140D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254,650</w:t>
            </w:r>
          </w:p>
        </w:tc>
        <w:tc>
          <w:tcPr>
            <w:tcW w:w="270" w:type="dxa"/>
          </w:tcPr>
          <w:p w14:paraId="5FAC2ECA" w14:textId="77777777" w:rsidR="00D11836" w:rsidRPr="00A530B2" w:rsidRDefault="00D11836" w:rsidP="00D118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476EF46" w:rsidR="00D11836" w:rsidRPr="00A530B2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248,478</w:t>
            </w:r>
          </w:p>
        </w:tc>
      </w:tr>
    </w:tbl>
    <w:p w14:paraId="2DF417F6" w14:textId="77777777" w:rsidR="002F1C4F" w:rsidRP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t>เงินให้กู้ยืม</w:t>
      </w:r>
    </w:p>
    <w:p w14:paraId="04598DC6" w14:textId="2C0D95A4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bookmarkStart w:id="6" w:name="_Hlk99468653"/>
      <w:r w:rsidR="00B21FB7">
        <w:rPr>
          <w:rFonts w:ascii="Angsana New" w:hAnsi="Angsana New"/>
          <w:sz w:val="28"/>
          <w:szCs w:val="28"/>
        </w:rPr>
        <w:t>3</w:t>
      </w:r>
      <w:r w:rsidR="00556C2B">
        <w:rPr>
          <w:rFonts w:ascii="Angsana New" w:hAnsi="Angsana New"/>
          <w:sz w:val="28"/>
          <w:szCs w:val="28"/>
        </w:rPr>
        <w:t>1</w:t>
      </w:r>
      <w:r w:rsidR="00B21FB7">
        <w:rPr>
          <w:rFonts w:ascii="Angsana New" w:hAnsi="Angsana New"/>
          <w:sz w:val="28"/>
          <w:szCs w:val="28"/>
        </w:rPr>
        <w:t xml:space="preserve"> </w:t>
      </w:r>
      <w:r w:rsidR="00556C2B">
        <w:rPr>
          <w:rFonts w:ascii="Angsana New" w:hAnsi="Angsana New" w:hint="cs"/>
          <w:sz w:val="28"/>
          <w:szCs w:val="28"/>
          <w:cs/>
        </w:rPr>
        <w:t>มีนาคม</w:t>
      </w:r>
      <w:r w:rsidR="00B21FB7">
        <w:rPr>
          <w:rFonts w:ascii="Angsana New" w:hAnsi="Angsana New" w:hint="cs"/>
          <w:sz w:val="28"/>
          <w:szCs w:val="28"/>
          <w:cs/>
        </w:rPr>
        <w:t xml:space="preserve"> </w:t>
      </w:r>
      <w:r w:rsidR="00B21FB7">
        <w:rPr>
          <w:rFonts w:ascii="Angsana New" w:hAnsi="Angsana New"/>
          <w:sz w:val="28"/>
          <w:szCs w:val="28"/>
        </w:rPr>
        <w:t>256</w:t>
      </w:r>
      <w:r w:rsidR="00556C2B">
        <w:rPr>
          <w:rFonts w:ascii="Angsana New" w:hAnsi="Angsana New"/>
          <w:sz w:val="28"/>
          <w:szCs w:val="28"/>
        </w:rPr>
        <w:t>5</w:t>
      </w:r>
      <w:r w:rsidR="00B21FB7">
        <w:rPr>
          <w:rFonts w:ascii="Angsana New" w:hAnsi="Angsana New"/>
          <w:sz w:val="28"/>
          <w:szCs w:val="28"/>
        </w:rPr>
        <w:t xml:space="preserve"> </w:t>
      </w:r>
      <w:bookmarkEnd w:id="6"/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556C2B">
        <w:rPr>
          <w:rFonts w:ascii="Angsana New" w:hAnsi="Angsana New"/>
          <w:spacing w:val="-2"/>
          <w:sz w:val="28"/>
          <w:szCs w:val="28"/>
        </w:rPr>
        <w:t>4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3A2F0278" w:rsidR="00757A2F" w:rsidRPr="00E809E9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6C23120B" w:rsidR="00757A2F" w:rsidRPr="00E809E9" w:rsidRDefault="00757A2F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BB1B86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BB1B86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BB1B86" w:rsidRPr="00985105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BB1B86" w:rsidRPr="00E809E9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03310A39" w:rsidR="00BB1B86" w:rsidRPr="00E809E9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4BC959C3" w14:textId="77777777" w:rsidR="00BB1B86" w:rsidRPr="00E809E9" w:rsidRDefault="00BB1B86" w:rsidP="00BB1B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1E2C2C29" w:rsidR="00BB1B86" w:rsidRPr="00E809E9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BB1B86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BB1B86" w:rsidRPr="00E809E9" w:rsidRDefault="00BB1B86" w:rsidP="00BB1B8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BB1B86" w:rsidRPr="00A530B2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0B61D360" w:rsidR="00BB1B86" w:rsidRPr="00A530B2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0180FCE9" w14:textId="77777777" w:rsidR="00BB1B86" w:rsidRPr="00A530B2" w:rsidRDefault="00BB1B86" w:rsidP="00BB1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634157BA" w:rsidR="00BB1B86" w:rsidRPr="00A530B2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</w:tr>
    </w:tbl>
    <w:p w14:paraId="4D96F40E" w14:textId="5986E084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12A30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 31 </w:t>
      </w:r>
      <w:r w:rsidRPr="00B12A30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2565 </w:t>
      </w:r>
      <w:r w:rsidRPr="00B12A30">
        <w:rPr>
          <w:rFonts w:ascii="Angsana New" w:hAnsi="Angsana New"/>
          <w:spacing w:val="-2"/>
          <w:sz w:val="28"/>
          <w:szCs w:val="28"/>
          <w:cs/>
        </w:rPr>
        <w:t xml:space="preserve">เงินให้กู้ยืมจำนวน 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33.0 </w:t>
      </w:r>
      <w:r w:rsidRPr="00B12A30">
        <w:rPr>
          <w:rFonts w:ascii="Angsana New" w:hAnsi="Angsana New"/>
          <w:spacing w:val="-2"/>
          <w:sz w:val="28"/>
          <w:szCs w:val="28"/>
          <w:cs/>
        </w:rPr>
        <w:t xml:space="preserve">ล้านบาท เป็นเงินให้กู้ยืมแก่บุคคลภายนอกสองราย จำนวน 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11.0 </w:t>
      </w:r>
      <w:r w:rsidRPr="00B12A30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8455F9">
        <w:rPr>
          <w:rFonts w:ascii="Angsana New" w:hAnsi="Angsana New"/>
          <w:sz w:val="28"/>
          <w:szCs w:val="28"/>
          <w:cs/>
        </w:rPr>
        <w:t xml:space="preserve"> และ </w:t>
      </w:r>
      <w:r w:rsidRPr="008455F9">
        <w:rPr>
          <w:rFonts w:ascii="Angsana New" w:hAnsi="Angsana New"/>
          <w:sz w:val="28"/>
          <w:szCs w:val="28"/>
        </w:rPr>
        <w:t xml:space="preserve">22.0 </w:t>
      </w:r>
      <w:r w:rsidRPr="008455F9">
        <w:rPr>
          <w:rFonts w:ascii="Angsana New" w:hAnsi="Angsana New"/>
          <w:sz w:val="28"/>
          <w:szCs w:val="28"/>
          <w:cs/>
        </w:rPr>
        <w:t xml:space="preserve">ล้านบาทตามลำดับ โดยเงินให้กู้ยืมดังกล่าวมีอัตราดอกเบี้ยร้อยละ </w:t>
      </w:r>
      <w:r w:rsidRPr="008455F9">
        <w:rPr>
          <w:rFonts w:ascii="Angsana New" w:hAnsi="Angsana New"/>
          <w:sz w:val="28"/>
          <w:szCs w:val="28"/>
        </w:rPr>
        <w:t xml:space="preserve">8 </w:t>
      </w:r>
      <w:r w:rsidRPr="008455F9">
        <w:rPr>
          <w:rFonts w:ascii="Angsana New" w:hAnsi="Angsana New"/>
          <w:sz w:val="28"/>
          <w:szCs w:val="28"/>
          <w:cs/>
        </w:rPr>
        <w:t xml:space="preserve">ต่อปี และมีกำหนดชำระดอกเบี้ยเป็นรายเดือนตั้งแต่เดือนมกราคม </w:t>
      </w:r>
      <w:r w:rsidRPr="008455F9">
        <w:rPr>
          <w:rFonts w:ascii="Angsana New" w:hAnsi="Angsana New"/>
          <w:sz w:val="28"/>
          <w:szCs w:val="28"/>
        </w:rPr>
        <w:t xml:space="preserve">2565 </w:t>
      </w:r>
      <w:r w:rsidRPr="008455F9">
        <w:rPr>
          <w:rFonts w:ascii="Angsana New" w:hAnsi="Angsana New"/>
          <w:sz w:val="28"/>
          <w:szCs w:val="28"/>
          <w:cs/>
        </w:rPr>
        <w:t xml:space="preserve">และเดือนกรกฎาคม </w:t>
      </w:r>
      <w:r w:rsidRPr="008455F9">
        <w:rPr>
          <w:rFonts w:ascii="Angsana New" w:hAnsi="Angsana New"/>
          <w:sz w:val="28"/>
          <w:szCs w:val="28"/>
        </w:rPr>
        <w:t>256</w:t>
      </w:r>
      <w:r w:rsidR="00B12A30">
        <w:rPr>
          <w:rFonts w:ascii="Angsana New" w:hAnsi="Angsana New"/>
          <w:sz w:val="28"/>
          <w:szCs w:val="28"/>
        </w:rPr>
        <w:t>4</w:t>
      </w:r>
      <w:r w:rsidRPr="008455F9">
        <w:rPr>
          <w:rFonts w:ascii="Angsana New" w:hAnsi="Angsana New"/>
          <w:sz w:val="28"/>
          <w:szCs w:val="28"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 xml:space="preserve">ตามลำดับ เงินให้กู้ยืมดังกล่าวมีกำหนดจ่ายชำระคืนภายใน </w:t>
      </w:r>
      <w:r w:rsidRPr="008455F9">
        <w:rPr>
          <w:rFonts w:ascii="Angsana New" w:hAnsi="Angsana New"/>
          <w:sz w:val="28"/>
          <w:szCs w:val="28"/>
        </w:rPr>
        <w:t xml:space="preserve">1 </w:t>
      </w:r>
      <w:r w:rsidRPr="008455F9">
        <w:rPr>
          <w:rFonts w:ascii="Angsana New" w:hAnsi="Angsana New"/>
          <w:sz w:val="28"/>
          <w:szCs w:val="28"/>
          <w:cs/>
        </w:rPr>
        <w:t xml:space="preserve">ปีนับตั้งแต่วันที่ทำสัญญา คือ วันที่ </w:t>
      </w:r>
      <w:r w:rsidRPr="008455F9">
        <w:rPr>
          <w:rFonts w:ascii="Angsana New" w:hAnsi="Angsana New"/>
          <w:sz w:val="28"/>
          <w:szCs w:val="28"/>
        </w:rPr>
        <w:t xml:space="preserve">7 </w:t>
      </w:r>
      <w:r w:rsidRPr="008455F9">
        <w:rPr>
          <w:rFonts w:ascii="Angsana New" w:hAnsi="Angsana New"/>
          <w:sz w:val="28"/>
          <w:szCs w:val="28"/>
          <w:cs/>
        </w:rPr>
        <w:t xml:space="preserve">มกราคม </w:t>
      </w:r>
      <w:r w:rsidRPr="008455F9">
        <w:rPr>
          <w:rFonts w:ascii="Angsana New" w:hAnsi="Angsana New"/>
          <w:sz w:val="28"/>
          <w:szCs w:val="28"/>
        </w:rPr>
        <w:t xml:space="preserve">2565 </w:t>
      </w:r>
      <w:r w:rsidRPr="008455F9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8455F9">
        <w:rPr>
          <w:rFonts w:ascii="Angsana New" w:hAnsi="Angsana New"/>
          <w:sz w:val="28"/>
          <w:szCs w:val="28"/>
        </w:rPr>
        <w:t xml:space="preserve">1 </w:t>
      </w:r>
      <w:r w:rsidRPr="008455F9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8455F9">
        <w:rPr>
          <w:rFonts w:ascii="Angsana New" w:hAnsi="Angsana New"/>
          <w:sz w:val="28"/>
          <w:szCs w:val="28"/>
        </w:rPr>
        <w:t>256</w:t>
      </w:r>
      <w:r w:rsidR="00B12A30">
        <w:rPr>
          <w:rFonts w:ascii="Angsana New" w:hAnsi="Angsana New"/>
          <w:sz w:val="28"/>
          <w:szCs w:val="28"/>
        </w:rPr>
        <w:t>4</w:t>
      </w:r>
      <w:r w:rsidRPr="008455F9">
        <w:rPr>
          <w:rFonts w:ascii="Angsana New" w:hAnsi="Angsana New"/>
          <w:sz w:val="28"/>
          <w:szCs w:val="28"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>และมีการจดจำนองอสังหาริมทรัพย์เป็นหลักประกันเรียบร้อยแล้ว</w:t>
      </w:r>
    </w:p>
    <w:p w14:paraId="0212DBAB" w14:textId="2881E765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A96D0FB" w14:textId="77777777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F295657" w14:textId="3DC379A0" w:rsidR="009F5008" w:rsidRDefault="009F5008" w:rsidP="009F500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66FE8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Pr="00B66FE8">
        <w:rPr>
          <w:rFonts w:ascii="Angsana New" w:hAnsi="Angsana New"/>
          <w:spacing w:val="-2"/>
          <w:sz w:val="28"/>
          <w:szCs w:val="28"/>
        </w:rPr>
        <w:t>31</w:t>
      </w:r>
      <w:r w:rsidRPr="00B66FE8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B66FE8">
        <w:rPr>
          <w:rFonts w:ascii="Angsana New" w:hAnsi="Angsana New"/>
          <w:spacing w:val="-2"/>
          <w:sz w:val="28"/>
          <w:szCs w:val="28"/>
        </w:rPr>
        <w:t>2564</w:t>
      </w:r>
      <w:r w:rsidRPr="00B66FE8">
        <w:rPr>
          <w:rFonts w:ascii="Angsana New" w:hAnsi="Angsana New"/>
          <w:spacing w:val="-2"/>
          <w:sz w:val="28"/>
          <w:szCs w:val="28"/>
          <w:cs/>
        </w:rPr>
        <w:t xml:space="preserve"> เงินให้กู้ยืมจำนวน </w:t>
      </w:r>
      <w:r w:rsidRPr="00B66FE8">
        <w:rPr>
          <w:rFonts w:ascii="Angsana New" w:hAnsi="Angsana New"/>
          <w:spacing w:val="-2"/>
          <w:sz w:val="28"/>
          <w:szCs w:val="28"/>
        </w:rPr>
        <w:t>33.0</w:t>
      </w:r>
      <w:r w:rsidRPr="00B66FE8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เป็นเงินให้กู้ยืมแก่บุคคลภายนอกสองราย จำนวน </w:t>
      </w:r>
      <w:r w:rsidRPr="00B66FE8">
        <w:rPr>
          <w:rFonts w:ascii="Angsana New" w:hAnsi="Angsana New"/>
          <w:spacing w:val="-2"/>
          <w:sz w:val="28"/>
          <w:szCs w:val="28"/>
        </w:rPr>
        <w:t>11.0</w:t>
      </w:r>
      <w:r w:rsidRPr="00B66FE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9F5008">
        <w:rPr>
          <w:rFonts w:ascii="Angsana New" w:hAnsi="Angsana New"/>
          <w:sz w:val="28"/>
          <w:szCs w:val="28"/>
          <w:cs/>
        </w:rPr>
        <w:t xml:space="preserve"> และ </w:t>
      </w:r>
      <w:r w:rsidRPr="009F5008">
        <w:rPr>
          <w:rFonts w:ascii="Angsana New" w:hAnsi="Angsana New"/>
          <w:sz w:val="28"/>
          <w:szCs w:val="28"/>
        </w:rPr>
        <w:t>22.0</w:t>
      </w:r>
      <w:r w:rsidRPr="009F5008">
        <w:rPr>
          <w:rFonts w:ascii="Angsana New" w:hAnsi="Angsana New"/>
          <w:sz w:val="28"/>
          <w:szCs w:val="28"/>
          <w:cs/>
        </w:rPr>
        <w:t xml:space="preserve"> ล้านบาท โดยเงินให้กู้ยืมดังกล่าวมีอัตราดอกเบี้ยร้อยละ </w:t>
      </w:r>
      <w:r w:rsidRPr="009F5008">
        <w:rPr>
          <w:rFonts w:ascii="Angsana New" w:hAnsi="Angsana New"/>
          <w:sz w:val="28"/>
          <w:szCs w:val="28"/>
        </w:rPr>
        <w:t>8</w:t>
      </w:r>
      <w:r w:rsidRPr="009F5008">
        <w:rPr>
          <w:rFonts w:ascii="Angsana New" w:hAnsi="Angsana New"/>
          <w:sz w:val="28"/>
          <w:szCs w:val="28"/>
          <w:cs/>
        </w:rPr>
        <w:t xml:space="preserve"> ต่อปี และมีกำหนดชำระดอกเบี้ยเป็นรายเดือนตั้งแต่เดือนมกราคม </w:t>
      </w:r>
      <w:r w:rsidRPr="009F5008">
        <w:rPr>
          <w:rFonts w:ascii="Angsana New" w:hAnsi="Angsana New"/>
          <w:sz w:val="28"/>
          <w:szCs w:val="28"/>
        </w:rPr>
        <w:t>2564</w:t>
      </w:r>
      <w:r w:rsidRPr="009F5008">
        <w:rPr>
          <w:rFonts w:ascii="Angsana New" w:hAnsi="Angsana New"/>
          <w:sz w:val="28"/>
          <w:szCs w:val="28"/>
          <w:cs/>
        </w:rPr>
        <w:t xml:space="preserve"> และเดือนกรกฎาคม </w:t>
      </w:r>
      <w:r w:rsidRPr="009F5008">
        <w:rPr>
          <w:rFonts w:ascii="Angsana New" w:hAnsi="Angsana New"/>
          <w:sz w:val="28"/>
          <w:szCs w:val="28"/>
        </w:rPr>
        <w:t>2564</w:t>
      </w:r>
      <w:r w:rsidRPr="009F5008">
        <w:rPr>
          <w:rFonts w:ascii="Angsana New" w:hAnsi="Angsana New"/>
          <w:sz w:val="28"/>
          <w:szCs w:val="28"/>
          <w:cs/>
        </w:rPr>
        <w:t xml:space="preserve"> ตามลำดับ เงินให้กู้ยืมดังกล่าวมีกำหนดจ่ายชำระคืนภายใน </w:t>
      </w:r>
      <w:r w:rsidRPr="009F5008">
        <w:rPr>
          <w:rFonts w:ascii="Angsana New" w:hAnsi="Angsana New"/>
          <w:sz w:val="28"/>
          <w:szCs w:val="28"/>
        </w:rPr>
        <w:t>1</w:t>
      </w:r>
      <w:r w:rsidRPr="009F5008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 คือ วันที่ </w:t>
      </w:r>
      <w:r w:rsidRPr="009F5008">
        <w:rPr>
          <w:rFonts w:ascii="Angsana New" w:hAnsi="Angsana New"/>
          <w:sz w:val="28"/>
          <w:szCs w:val="28"/>
        </w:rPr>
        <w:t>6</w:t>
      </w:r>
      <w:r w:rsidRPr="009F5008">
        <w:rPr>
          <w:rFonts w:ascii="Angsana New" w:hAnsi="Angsana New"/>
          <w:sz w:val="28"/>
          <w:szCs w:val="28"/>
          <w:cs/>
        </w:rPr>
        <w:t xml:space="preserve"> มกราคม </w:t>
      </w:r>
      <w:r w:rsidRPr="009F5008">
        <w:rPr>
          <w:rFonts w:ascii="Angsana New" w:hAnsi="Angsana New"/>
          <w:sz w:val="28"/>
          <w:szCs w:val="28"/>
        </w:rPr>
        <w:t>2565</w:t>
      </w:r>
      <w:r w:rsidRPr="009F5008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9F5008">
        <w:rPr>
          <w:rFonts w:ascii="Angsana New" w:hAnsi="Angsana New"/>
          <w:sz w:val="28"/>
          <w:szCs w:val="28"/>
        </w:rPr>
        <w:t>1</w:t>
      </w:r>
      <w:r w:rsidRPr="009F5008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9F5008">
        <w:rPr>
          <w:rFonts w:ascii="Angsana New" w:hAnsi="Angsana New"/>
          <w:sz w:val="28"/>
          <w:szCs w:val="28"/>
        </w:rPr>
        <w:t>2565</w:t>
      </w:r>
      <w:r w:rsidRPr="009F5008">
        <w:rPr>
          <w:rFonts w:ascii="Angsana New" w:hAnsi="Angsana New"/>
          <w:sz w:val="28"/>
          <w:szCs w:val="28"/>
          <w:cs/>
        </w:rPr>
        <w:t xml:space="preserve"> และมีการจดจำนองอสังหาริมทรัพย์เป็นหลักประกันเรียบร้อยแล้ว</w:t>
      </w:r>
    </w:p>
    <w:p w14:paraId="3C6757C7" w14:textId="1807A63A" w:rsidR="00BB1B86" w:rsidRPr="00282CC5" w:rsidRDefault="009F5008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F500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9F5008">
        <w:rPr>
          <w:rFonts w:ascii="Angsana New" w:hAnsi="Angsana New"/>
          <w:sz w:val="28"/>
          <w:szCs w:val="28"/>
        </w:rPr>
        <w:t>7</w:t>
      </w:r>
      <w:r w:rsidRPr="009F5008">
        <w:rPr>
          <w:rFonts w:ascii="Angsana New" w:hAnsi="Angsana New"/>
          <w:sz w:val="28"/>
          <w:szCs w:val="28"/>
          <w:cs/>
        </w:rPr>
        <w:t xml:space="preserve"> มกราคม </w:t>
      </w:r>
      <w:r w:rsidRPr="009F5008">
        <w:rPr>
          <w:rFonts w:ascii="Angsana New" w:hAnsi="Angsana New"/>
          <w:sz w:val="28"/>
          <w:szCs w:val="28"/>
        </w:rPr>
        <w:t>2565</w:t>
      </w:r>
      <w:r w:rsidRPr="009F5008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บริษัทได้ตกลงขยายระยะเวลาชำระคืนเงินให้กู้ยืมให้แก่ผู้กู้ยืมจำนวน </w:t>
      </w:r>
      <w:r w:rsidRPr="009F5008">
        <w:rPr>
          <w:rFonts w:ascii="Angsana New" w:hAnsi="Angsana New"/>
          <w:sz w:val="28"/>
          <w:szCs w:val="28"/>
        </w:rPr>
        <w:t>11.0</w:t>
      </w:r>
      <w:r w:rsidRPr="009F5008">
        <w:rPr>
          <w:rFonts w:ascii="Angsana New" w:hAnsi="Angsana New"/>
          <w:sz w:val="28"/>
          <w:szCs w:val="28"/>
          <w:cs/>
        </w:rPr>
        <w:t xml:space="preserve"> ล้านบาท ซึ่งครบกำหนดชำระคืนในเดือนมกราคม </w:t>
      </w:r>
      <w:r w:rsidRPr="009F5008">
        <w:rPr>
          <w:rFonts w:ascii="Angsana New" w:hAnsi="Angsana New"/>
          <w:sz w:val="28"/>
          <w:szCs w:val="28"/>
        </w:rPr>
        <w:t>2565</w:t>
      </w:r>
      <w:r w:rsidRPr="009F5008">
        <w:rPr>
          <w:rFonts w:ascii="Angsana New" w:hAnsi="Angsana New"/>
          <w:sz w:val="28"/>
          <w:szCs w:val="28"/>
          <w:cs/>
        </w:rPr>
        <w:t xml:space="preserve"> ออกไปอีกเป็นระยะเวลา </w:t>
      </w:r>
      <w:r w:rsidRPr="009F5008">
        <w:rPr>
          <w:rFonts w:ascii="Angsana New" w:hAnsi="Angsana New"/>
          <w:sz w:val="28"/>
          <w:szCs w:val="28"/>
        </w:rPr>
        <w:t>1</w:t>
      </w:r>
      <w:r w:rsidRPr="009F5008">
        <w:rPr>
          <w:rFonts w:ascii="Angsana New" w:hAnsi="Angsana New"/>
          <w:sz w:val="28"/>
          <w:szCs w:val="28"/>
          <w:cs/>
        </w:rPr>
        <w:t xml:space="preserve"> ปี โดยมีอัตราดอกเบี้ยและหลักทรัพย์ค้ำประกันเช่นเดิม</w:t>
      </w:r>
    </w:p>
    <w:p w14:paraId="16397E73" w14:textId="17AAEC35" w:rsidR="000218DE" w:rsidRPr="000F3C3A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F3C3A">
        <w:rPr>
          <w:b/>
          <w:bCs/>
          <w:u w:val="none"/>
          <w:cs/>
        </w:rPr>
        <w:t>ที่ดิน อาคาร</w:t>
      </w:r>
      <w:r w:rsidR="0038653F" w:rsidRPr="000F3C3A">
        <w:rPr>
          <w:rFonts w:hint="cs"/>
          <w:b/>
          <w:bCs/>
          <w:u w:val="none"/>
          <w:cs/>
        </w:rPr>
        <w:t xml:space="preserve"> </w:t>
      </w:r>
      <w:r w:rsidRPr="000F3C3A">
        <w:rPr>
          <w:b/>
          <w:bCs/>
          <w:u w:val="none"/>
          <w:cs/>
        </w:rPr>
        <w:t xml:space="preserve">และอุปกรณ์ </w:t>
      </w:r>
    </w:p>
    <w:tbl>
      <w:tblPr>
        <w:tblW w:w="927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EDD" w:rsidRPr="004F1EDD" w14:paraId="569B0CFC" w14:textId="77777777" w:rsidTr="00AC5EF8">
        <w:trPr>
          <w:cantSplit/>
          <w:tblHeader/>
        </w:trPr>
        <w:tc>
          <w:tcPr>
            <w:tcW w:w="2340" w:type="dxa"/>
          </w:tcPr>
          <w:p w14:paraId="0488541E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0" w:type="dxa"/>
            <w:gridSpan w:val="11"/>
            <w:tcBorders>
              <w:top w:val="nil"/>
              <w:bottom w:val="single" w:sz="4" w:space="0" w:color="auto"/>
            </w:tcBorders>
          </w:tcPr>
          <w:p w14:paraId="320A779A" w14:textId="219E4F6C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AC5EF8" w:rsidRPr="004F1EDD" w14:paraId="6F1010AE" w14:textId="77777777" w:rsidTr="00AC5EF8">
        <w:trPr>
          <w:cantSplit/>
          <w:tblHeader/>
        </w:trPr>
        <w:tc>
          <w:tcPr>
            <w:tcW w:w="2340" w:type="dxa"/>
          </w:tcPr>
          <w:p w14:paraId="59624867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8079E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D053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C2AC51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FD9093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74431303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C3D557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805C945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10737A1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CEDF3F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B5AB8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392B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4A420EE4" w14:textId="77777777" w:rsidTr="00AC5EF8">
        <w:trPr>
          <w:cantSplit/>
          <w:tblHeader/>
        </w:trPr>
        <w:tc>
          <w:tcPr>
            <w:tcW w:w="2340" w:type="dxa"/>
          </w:tcPr>
          <w:p w14:paraId="565CC5E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209E3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440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AD976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A770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A6345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33E3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DB1278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73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A281E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EFF5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E5BFE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22CE28DD" w14:textId="77777777" w:rsidTr="00AC5EF8">
        <w:trPr>
          <w:cantSplit/>
          <w:tblHeader/>
        </w:trPr>
        <w:tc>
          <w:tcPr>
            <w:tcW w:w="2340" w:type="dxa"/>
          </w:tcPr>
          <w:p w14:paraId="63421139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9BB41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589DE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AEDF77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FC0A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44FB4F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DF4FB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200DD7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3DFA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2B9FE6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626A1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88F76D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72107750" w14:textId="77777777" w:rsidTr="00AC5EF8">
        <w:trPr>
          <w:cantSplit/>
          <w:tblHeader/>
        </w:trPr>
        <w:tc>
          <w:tcPr>
            <w:tcW w:w="2340" w:type="dxa"/>
          </w:tcPr>
          <w:p w14:paraId="5A02603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831946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6909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9B545D9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4565A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358BC7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C9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998CEC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41F2A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B07A1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D61B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D70F91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5EF8" w:rsidRPr="004F1EDD" w14:paraId="4BAB242C" w14:textId="77777777" w:rsidTr="00D13EF0">
        <w:trPr>
          <w:cantSplit/>
        </w:trPr>
        <w:tc>
          <w:tcPr>
            <w:tcW w:w="2340" w:type="dxa"/>
            <w:vAlign w:val="bottom"/>
          </w:tcPr>
          <w:p w14:paraId="7CBE2C6C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26BB2EE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602737B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7153E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5116801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7CFD84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BAA48C2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EB6103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9982035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188D7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F8AE08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2ECE4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3EF0" w:rsidRPr="004F1EDD" w14:paraId="28DA9C86" w14:textId="77777777" w:rsidTr="00D13EF0">
        <w:trPr>
          <w:cantSplit/>
        </w:trPr>
        <w:tc>
          <w:tcPr>
            <w:tcW w:w="2340" w:type="dxa"/>
            <w:vAlign w:val="bottom"/>
          </w:tcPr>
          <w:p w14:paraId="7F978B4A" w14:textId="51412B1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797E1" w14:textId="37427A1E" w:rsidR="00D13EF0" w:rsidRPr="000B674C" w:rsidRDefault="004520B2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1A98A3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5E6F78" w14:textId="0E6C0CA0" w:rsidR="00D13EF0" w:rsidRPr="000B674C" w:rsidRDefault="000B674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="Angsana New" w:eastAsia="Cordia New" w:hAnsi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E728A7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F9B9B" w14:textId="6526BD10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Theme="majorBidi" w:eastAsia="Cordia New" w:hAnsiTheme="majorBidi" w:cstheme="majorBidi" w:hint="cs"/>
                <w:sz w:val="26"/>
                <w:szCs w:val="26"/>
              </w:rPr>
              <w:t>13,496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D17CC7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AC8E3E" w14:textId="4049E34C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Theme="majorBidi" w:eastAsia="Cordia New" w:hAnsiTheme="majorBidi" w:cstheme="majorBidi" w:hint="cs"/>
                <w:sz w:val="26"/>
                <w:szCs w:val="26"/>
              </w:rPr>
              <w:t>6,314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D9EA51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F00C4" w14:textId="38EA53AB" w:rsidR="00D13EF0" w:rsidRPr="000B674C" w:rsidRDefault="00C5796E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22C9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38FA" w14:textId="1B2F3D39" w:rsidR="00D13EF0" w:rsidRPr="000B674C" w:rsidRDefault="00C5796E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89,154</w:t>
            </w:r>
          </w:p>
        </w:tc>
      </w:tr>
      <w:tr w:rsidR="00D13EF0" w:rsidRPr="004F1EDD" w14:paraId="0E8648A7" w14:textId="77777777" w:rsidTr="00D13EF0">
        <w:trPr>
          <w:cantSplit/>
          <w:trHeight w:val="333"/>
        </w:trPr>
        <w:tc>
          <w:tcPr>
            <w:tcW w:w="2340" w:type="dxa"/>
            <w:vAlign w:val="bottom"/>
          </w:tcPr>
          <w:p w14:paraId="0E634C1A" w14:textId="77777777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4003" w14:textId="38124207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04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DFD" w14:textId="57A00E8A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0239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9FB" w14:textId="149ACC34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F1A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0A27" w14:textId="2666D9D2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5163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06EE" w14:textId="2EC62771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8246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1EB21" w14:textId="2507006A" w:rsidR="00D13EF0" w:rsidRPr="004F1EDD" w:rsidRDefault="00B50D72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</w:p>
        </w:tc>
      </w:tr>
      <w:tr w:rsidR="00D13EF0" w:rsidRPr="004F1EDD" w14:paraId="6F154522" w14:textId="77777777" w:rsidTr="00AC5EF8">
        <w:trPr>
          <w:cantSplit/>
          <w:trHeight w:val="351"/>
        </w:trPr>
        <w:tc>
          <w:tcPr>
            <w:tcW w:w="2340" w:type="dxa"/>
            <w:vAlign w:val="bottom"/>
          </w:tcPr>
          <w:p w14:paraId="5CF76EAE" w14:textId="65BCFF5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E9DF" w14:textId="3C117BA8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CF9F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0F21" w14:textId="0DEFBB3A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54F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75F7" w14:textId="55EACAC5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5C67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07C77" w14:textId="75493BB6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98AE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2594" w14:textId="268B8322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(211)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547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E17D" w14:textId="427B379C" w:rsidR="00D13EF0" w:rsidRPr="004F1EDD" w:rsidRDefault="00B50D72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(883)</w:t>
            </w:r>
          </w:p>
        </w:tc>
      </w:tr>
      <w:tr w:rsidR="00D13EF0" w:rsidRPr="004F1EDD" w14:paraId="6E289AA2" w14:textId="77777777" w:rsidTr="00AC5EF8"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1E0A298E" w14:textId="77777777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FE56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33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54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DD5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8CD5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BA0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285B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236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8B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4CB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FA4A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13EF0" w:rsidRPr="004F1EDD" w14:paraId="4F998754" w14:textId="77777777" w:rsidTr="00AC5EF8">
        <w:trPr>
          <w:cantSplit/>
          <w:trHeight w:val="378"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26C12A12" w14:textId="5C47F7B1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F3C3A"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F3C3A" w:rsidRPr="000F3C3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  <w:r w:rsidRPr="000F3C3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F3C3A"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7B9B2" w14:textId="46B90ED5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C1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D49B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B80A37" w14:textId="149FF5A9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388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4A10B" w14:textId="2EC9F3CD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1EA0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AD53D" w14:textId="32C4799C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5,803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5B5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7B03" w14:textId="0180F4C7" w:rsidR="00D13EF0" w:rsidRPr="004F1EDD" w:rsidRDefault="00CA2C1C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1,961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DF3C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7DF2D" w14:textId="63FA70AA" w:rsidR="00D13EF0" w:rsidRPr="004F1EDD" w:rsidRDefault="00B50D72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88,756</w:t>
            </w:r>
          </w:p>
        </w:tc>
      </w:tr>
    </w:tbl>
    <w:p w14:paraId="49608C97" w14:textId="155B7DBC" w:rsidR="009B35CC" w:rsidRPr="00B50D72" w:rsidRDefault="009B35CC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11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C6505" w:rsidRPr="00E511EC">
        <w:rPr>
          <w:rFonts w:ascii="Angsana New" w:hAnsi="Angsana New"/>
          <w:sz w:val="28"/>
          <w:szCs w:val="28"/>
        </w:rPr>
        <w:t>3</w:t>
      </w:r>
      <w:r w:rsidR="00E511EC" w:rsidRPr="00E511EC">
        <w:rPr>
          <w:rFonts w:ascii="Angsana New" w:hAnsi="Angsana New"/>
          <w:sz w:val="28"/>
          <w:szCs w:val="28"/>
        </w:rPr>
        <w:t>1</w:t>
      </w:r>
      <w:r w:rsidR="007C6505" w:rsidRPr="00E511EC">
        <w:rPr>
          <w:rFonts w:ascii="Angsana New" w:hAnsi="Angsana New"/>
          <w:sz w:val="28"/>
          <w:szCs w:val="28"/>
        </w:rPr>
        <w:t xml:space="preserve"> </w:t>
      </w:r>
      <w:r w:rsidR="00E511EC" w:rsidRPr="00E511EC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C6505" w:rsidRPr="00E511EC">
        <w:rPr>
          <w:rFonts w:ascii="Angsana New" w:hAnsi="Angsana New"/>
          <w:sz w:val="28"/>
          <w:szCs w:val="28"/>
        </w:rPr>
        <w:t>256</w:t>
      </w:r>
      <w:r w:rsidR="00E511EC" w:rsidRPr="00E511EC">
        <w:rPr>
          <w:rFonts w:ascii="Angsana New" w:hAnsi="Angsana New"/>
          <w:sz w:val="28"/>
          <w:szCs w:val="28"/>
        </w:rPr>
        <w:t>5</w:t>
      </w:r>
      <w:r w:rsidR="007C6505" w:rsidRPr="00E511EC">
        <w:rPr>
          <w:rFonts w:ascii="Angsana New" w:hAnsi="Angsana New"/>
          <w:sz w:val="28"/>
          <w:szCs w:val="28"/>
        </w:rPr>
        <w:t xml:space="preserve"> </w:t>
      </w:r>
      <w:r w:rsidR="0037290C" w:rsidRPr="00B50D72">
        <w:rPr>
          <w:rFonts w:ascii="Angsana New" w:hAnsi="Angsana New"/>
          <w:sz w:val="28"/>
          <w:szCs w:val="28"/>
          <w:cs/>
        </w:rPr>
        <w:t>และ</w:t>
      </w:r>
      <w:r w:rsidR="00B9186E" w:rsidRPr="00B50D72">
        <w:rPr>
          <w:rFonts w:ascii="Angsana New" w:hAnsi="Angsana New" w:hint="cs"/>
          <w:sz w:val="28"/>
          <w:szCs w:val="28"/>
          <w:cs/>
        </w:rPr>
        <w:t>วันที่</w:t>
      </w:r>
      <w:r w:rsidR="0037290C" w:rsidRPr="00B50D72">
        <w:rPr>
          <w:rFonts w:ascii="Angsana New" w:hAnsi="Angsana New"/>
          <w:sz w:val="28"/>
          <w:szCs w:val="28"/>
        </w:rPr>
        <w:t xml:space="preserve"> </w:t>
      </w:r>
      <w:r w:rsidR="00DC4BAE" w:rsidRPr="00B50D72">
        <w:rPr>
          <w:rFonts w:ascii="Angsana New" w:hAnsi="Angsana New"/>
          <w:sz w:val="28"/>
          <w:szCs w:val="28"/>
        </w:rPr>
        <w:t xml:space="preserve">31 </w:t>
      </w:r>
      <w:r w:rsidR="00DC4BAE" w:rsidRPr="00B50D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F629A" w:rsidRPr="00B50D72">
        <w:rPr>
          <w:rFonts w:ascii="Angsana New" w:hAnsi="Angsana New"/>
          <w:sz w:val="28"/>
          <w:szCs w:val="28"/>
        </w:rPr>
        <w:t>256</w:t>
      </w:r>
      <w:r w:rsidR="00E511EC" w:rsidRPr="00B50D72">
        <w:rPr>
          <w:rFonts w:ascii="Angsana New" w:hAnsi="Angsana New"/>
          <w:sz w:val="28"/>
          <w:szCs w:val="28"/>
        </w:rPr>
        <w:t>4</w:t>
      </w:r>
    </w:p>
    <w:p w14:paraId="1C1926A1" w14:textId="04BA5F4D" w:rsidR="0095442D" w:rsidRPr="00B50D72" w:rsidRDefault="0095442D" w:rsidP="007C30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50D72">
        <w:rPr>
          <w:rFonts w:asciiTheme="majorBidi" w:hAnsiTheme="majorBidi"/>
          <w:sz w:val="28"/>
          <w:szCs w:val="28"/>
          <w:cs/>
        </w:rPr>
        <w:t>มูลค่าต้นทุนของอาคารและอุปกรณ์จำนวน</w:t>
      </w:r>
      <w:r w:rsidR="00B50D72" w:rsidRPr="00B50D72">
        <w:rPr>
          <w:rFonts w:asciiTheme="majorBidi" w:hAnsiTheme="majorBidi"/>
          <w:sz w:val="28"/>
          <w:szCs w:val="28"/>
        </w:rPr>
        <w:t xml:space="preserve"> 10.8</w:t>
      </w:r>
      <w:r w:rsidR="009369BC" w:rsidRPr="00B50D72">
        <w:rPr>
          <w:rFonts w:asciiTheme="majorBidi" w:hAnsiTheme="majorBidi"/>
          <w:sz w:val="28"/>
          <w:szCs w:val="28"/>
        </w:rPr>
        <w:t xml:space="preserve"> </w:t>
      </w:r>
      <w:r w:rsidRPr="00B50D72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0F3C3A" w:rsidRPr="00B50D72">
        <w:rPr>
          <w:rFonts w:asciiTheme="majorBidi" w:hAnsiTheme="majorBidi" w:hint="cs"/>
          <w:sz w:val="28"/>
          <w:szCs w:val="28"/>
        </w:rPr>
        <w:t xml:space="preserve">10.2 </w:t>
      </w:r>
      <w:r w:rsidRPr="00B50D72">
        <w:rPr>
          <w:rFonts w:asciiTheme="majorBidi" w:hAnsiTheme="majorBidi"/>
          <w:sz w:val="28"/>
          <w:szCs w:val="28"/>
          <w:cs/>
        </w:rPr>
        <w:t>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B50D72">
        <w:rPr>
          <w:rFonts w:asciiTheme="majorBidi" w:hAnsiTheme="majorBidi"/>
          <w:sz w:val="28"/>
          <w:szCs w:val="28"/>
          <w:cs/>
        </w:rPr>
        <w:tab/>
      </w:r>
    </w:p>
    <w:p w14:paraId="0BEBBE4A" w14:textId="64673DF1" w:rsidR="0095442D" w:rsidRPr="008B79FB" w:rsidRDefault="0095442D" w:rsidP="007C30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B50D72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</w:t>
      </w:r>
      <w:r w:rsidR="00B50D72" w:rsidRPr="00B50D72">
        <w:rPr>
          <w:rFonts w:asciiTheme="majorBidi" w:hAnsiTheme="majorBidi"/>
          <w:sz w:val="28"/>
          <w:szCs w:val="28"/>
          <w:cs/>
        </w:rPr>
        <w:t>จำนวน</w:t>
      </w:r>
      <w:r w:rsidR="00531CF3" w:rsidRPr="00B50D72">
        <w:rPr>
          <w:rFonts w:asciiTheme="majorBidi" w:hAnsiTheme="majorBidi"/>
          <w:sz w:val="28"/>
          <w:szCs w:val="28"/>
        </w:rPr>
        <w:t xml:space="preserve"> </w:t>
      </w:r>
      <w:r w:rsidR="000F3C3A" w:rsidRPr="00B50D72">
        <w:rPr>
          <w:rFonts w:asciiTheme="majorBidi" w:hAnsiTheme="majorBidi" w:hint="cs"/>
          <w:sz w:val="28"/>
          <w:szCs w:val="28"/>
        </w:rPr>
        <w:t xml:space="preserve">35.0 </w:t>
      </w:r>
      <w:r w:rsidR="008B79FB" w:rsidRPr="00B50D72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B50D72" w:rsidRPr="00B50D72">
        <w:rPr>
          <w:rFonts w:asciiTheme="majorBidi" w:hAnsiTheme="majorBidi" w:hint="cs"/>
          <w:sz w:val="28"/>
          <w:szCs w:val="28"/>
          <w:cs/>
        </w:rPr>
        <w:t>เท่ากัน</w:t>
      </w:r>
      <w:r w:rsidR="00B50D72" w:rsidRPr="00E511EC">
        <w:rPr>
          <w:rFonts w:asciiTheme="majorBidi" w:hAnsiTheme="majorBidi" w:hint="cs"/>
          <w:sz w:val="28"/>
          <w:szCs w:val="28"/>
          <w:cs/>
        </w:rPr>
        <w:t>ทั้งสองงวด</w:t>
      </w:r>
      <w:r w:rsidR="00B50D72">
        <w:rPr>
          <w:rFonts w:asciiTheme="majorBidi" w:hAnsiTheme="majorBidi"/>
          <w:sz w:val="28"/>
          <w:szCs w:val="28"/>
        </w:rPr>
        <w:t xml:space="preserve"> </w:t>
      </w:r>
      <w:r w:rsidRPr="001C1B1C">
        <w:rPr>
          <w:rFonts w:asciiTheme="majorBidi" w:hAnsiTheme="majorBidi"/>
          <w:sz w:val="28"/>
          <w:szCs w:val="28"/>
          <w:cs/>
        </w:rPr>
        <w:t>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 xml:space="preserve">ว้ในหมายเหตุ </w:t>
      </w:r>
      <w:r w:rsidR="00D81051" w:rsidRPr="00D81051">
        <w:rPr>
          <w:rFonts w:asciiTheme="majorBidi" w:hAnsiTheme="majorBidi"/>
          <w:sz w:val="28"/>
          <w:szCs w:val="28"/>
        </w:rPr>
        <w:t>29</w:t>
      </w:r>
      <w:r w:rsidR="00D81051" w:rsidRPr="00D81051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36F5CA47" w:rsidR="00FB5340" w:rsidRPr="00026DD9" w:rsidRDefault="000E3D8D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224B4B">
        <w:rPr>
          <w:rFonts w:asciiTheme="majorBidi" w:hAnsiTheme="majorBidi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</w:t>
      </w:r>
      <w:r w:rsidR="00EC4E0A" w:rsidRPr="00026DD9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30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0C203B" w:rsidRPr="00026DD9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026DD9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2562</w:t>
      </w:r>
    </w:p>
    <w:p w14:paraId="3D9847ED" w14:textId="2D1A375A" w:rsidR="00DD0EBF" w:rsidRDefault="00E04485" w:rsidP="00486D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F5652E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355F4D" w:rsidRPr="00F5652E">
        <w:rPr>
          <w:rFonts w:ascii="Angsana New" w:hAnsi="Angsana New"/>
          <w:spacing w:val="4"/>
          <w:sz w:val="28"/>
          <w:szCs w:val="28"/>
          <w:cs/>
        </w:rPr>
        <w:t>สำหรับงวด</w:t>
      </w:r>
      <w:r w:rsidR="00391F6C">
        <w:rPr>
          <w:rFonts w:ascii="Angsana New" w:hAnsi="Angsana New" w:hint="cs"/>
          <w:spacing w:val="4"/>
          <w:sz w:val="28"/>
          <w:szCs w:val="28"/>
          <w:cs/>
        </w:rPr>
        <w:t>สาม</w:t>
      </w:r>
      <w:r w:rsidR="00355F4D" w:rsidRPr="00F5652E">
        <w:rPr>
          <w:rFonts w:ascii="Angsana New" w:hAnsi="Angsana New"/>
          <w:spacing w:val="4"/>
          <w:sz w:val="28"/>
          <w:szCs w:val="28"/>
          <w:cs/>
        </w:rPr>
        <w:t>ดือน</w:t>
      </w:r>
      <w:r w:rsidR="00355F4D" w:rsidRPr="00E511EC">
        <w:rPr>
          <w:rFonts w:ascii="Angsana New" w:hAnsi="Angsana New"/>
          <w:spacing w:val="4"/>
          <w:sz w:val="28"/>
          <w:szCs w:val="28"/>
          <w:cs/>
        </w:rPr>
        <w:t xml:space="preserve">สิ้นสุดวันที่ </w:t>
      </w:r>
      <w:r w:rsidR="007C6505" w:rsidRPr="00E511EC">
        <w:rPr>
          <w:rFonts w:ascii="Angsana New" w:hAnsi="Angsana New"/>
          <w:spacing w:val="4"/>
          <w:sz w:val="28"/>
          <w:szCs w:val="28"/>
        </w:rPr>
        <w:t>3</w:t>
      </w:r>
      <w:r w:rsidR="00E511EC" w:rsidRPr="00E511EC">
        <w:rPr>
          <w:rFonts w:ascii="Angsana New" w:hAnsi="Angsana New"/>
          <w:spacing w:val="4"/>
          <w:sz w:val="28"/>
          <w:szCs w:val="28"/>
        </w:rPr>
        <w:t>1</w:t>
      </w:r>
      <w:r w:rsidR="007C6505" w:rsidRPr="00E511EC">
        <w:rPr>
          <w:rFonts w:ascii="Angsana New" w:hAnsi="Angsana New"/>
          <w:spacing w:val="4"/>
          <w:sz w:val="28"/>
          <w:szCs w:val="28"/>
        </w:rPr>
        <w:t xml:space="preserve"> </w:t>
      </w:r>
      <w:r w:rsidR="00E511EC" w:rsidRPr="00E511EC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="007C6505" w:rsidRPr="00E511E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7C6505" w:rsidRPr="00E511EC">
        <w:rPr>
          <w:rFonts w:ascii="Angsana New" w:hAnsi="Angsana New"/>
          <w:spacing w:val="4"/>
          <w:sz w:val="28"/>
          <w:szCs w:val="28"/>
        </w:rPr>
        <w:t>256</w:t>
      </w:r>
      <w:r w:rsidR="00E511EC" w:rsidRPr="00E511EC">
        <w:rPr>
          <w:rFonts w:ascii="Angsana New" w:hAnsi="Angsana New"/>
          <w:spacing w:val="4"/>
          <w:sz w:val="28"/>
          <w:szCs w:val="28"/>
        </w:rPr>
        <w:t>5</w:t>
      </w:r>
      <w:r w:rsidR="007C6505" w:rsidRPr="00E511EC">
        <w:rPr>
          <w:rFonts w:ascii="Angsana New" w:hAnsi="Angsana New"/>
          <w:spacing w:val="4"/>
          <w:sz w:val="28"/>
          <w:szCs w:val="28"/>
        </w:rPr>
        <w:t xml:space="preserve"> </w:t>
      </w:r>
      <w:r w:rsidR="0037290C" w:rsidRPr="00E511EC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E511EC">
        <w:rPr>
          <w:rFonts w:asciiTheme="majorBidi" w:hAnsiTheme="majorBidi"/>
          <w:spacing w:val="4"/>
          <w:sz w:val="28"/>
          <w:szCs w:val="28"/>
        </w:rPr>
        <w:t>256</w:t>
      </w:r>
      <w:r w:rsidR="00E511EC" w:rsidRPr="00E511EC">
        <w:rPr>
          <w:rFonts w:asciiTheme="majorBidi" w:hAnsiTheme="majorBidi"/>
          <w:spacing w:val="4"/>
          <w:sz w:val="28"/>
          <w:szCs w:val="28"/>
        </w:rPr>
        <w:t>4</w:t>
      </w:r>
      <w:r w:rsidR="006913A7" w:rsidRPr="00E511EC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E511EC">
        <w:rPr>
          <w:rFonts w:asciiTheme="majorBidi" w:hAnsiTheme="majorBidi"/>
          <w:sz w:val="28"/>
          <w:szCs w:val="28"/>
          <w:cs/>
        </w:rPr>
        <w:t>จำนวน</w:t>
      </w:r>
      <w:r w:rsidR="006913A7" w:rsidRPr="00E511EC">
        <w:rPr>
          <w:rFonts w:asciiTheme="majorBidi" w:hAnsiTheme="majorBidi" w:hint="cs"/>
          <w:sz w:val="28"/>
          <w:szCs w:val="28"/>
          <w:cs/>
        </w:rPr>
        <w:t xml:space="preserve"> </w:t>
      </w:r>
      <w:r w:rsidR="00BA758B" w:rsidRPr="00E511EC">
        <w:rPr>
          <w:rFonts w:ascii="Angsana New" w:hAnsi="Angsana New"/>
          <w:spacing w:val="4"/>
          <w:sz w:val="28"/>
          <w:szCs w:val="28"/>
        </w:rPr>
        <w:t>0.</w:t>
      </w:r>
      <w:r w:rsidR="00C5796E">
        <w:rPr>
          <w:rFonts w:ascii="Angsana New" w:hAnsi="Angsana New"/>
          <w:spacing w:val="4"/>
          <w:sz w:val="28"/>
          <w:szCs w:val="28"/>
        </w:rPr>
        <w:t>1</w:t>
      </w:r>
      <w:r w:rsidR="00BA758B" w:rsidRPr="00E511EC">
        <w:rPr>
          <w:rFonts w:ascii="Angsana New" w:hAnsi="Angsana New"/>
          <w:spacing w:val="4"/>
          <w:sz w:val="28"/>
          <w:szCs w:val="28"/>
        </w:rPr>
        <w:t xml:space="preserve"> </w:t>
      </w:r>
      <w:r w:rsidR="007C6505" w:rsidRPr="00E511EC">
        <w:rPr>
          <w:rFonts w:ascii="Angsana New" w:hAnsi="Angsana New"/>
          <w:spacing w:val="4"/>
          <w:sz w:val="28"/>
          <w:szCs w:val="28"/>
          <w:cs/>
        </w:rPr>
        <w:t xml:space="preserve">ล้านบาท </w:t>
      </w:r>
      <w:r w:rsidR="0036739C" w:rsidRPr="00E511EC">
        <w:rPr>
          <w:rFonts w:asciiTheme="majorBidi" w:hAnsiTheme="majorBidi" w:hint="cs"/>
          <w:sz w:val="28"/>
          <w:szCs w:val="28"/>
          <w:cs/>
        </w:rPr>
        <w:t xml:space="preserve">เท่ากันทั้งสองงวด </w:t>
      </w:r>
      <w:r w:rsidR="006403CB" w:rsidRPr="00E511EC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61CA4EAF" w14:textId="48AD83F6" w:rsidR="008455F9" w:rsidRDefault="008455F9" w:rsidP="00486D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3AC46F0" w14:textId="432A4578" w:rsidR="008455F9" w:rsidRDefault="008455F9" w:rsidP="00486D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7B7F618" w14:textId="7768C6F7" w:rsidR="008455F9" w:rsidRDefault="008455F9" w:rsidP="00486D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63739C6" w14:textId="77777777" w:rsidR="008455F9" w:rsidRDefault="008455F9" w:rsidP="00486D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0E6C2F" w14:textId="398312C5" w:rsidR="00FA0DEC" w:rsidRPr="00E511EC" w:rsidRDefault="00FA0DEC" w:rsidP="002459A5">
      <w:pPr>
        <w:pStyle w:val="FSNoteNumbered"/>
        <w:numPr>
          <w:ilvl w:val="0"/>
          <w:numId w:val="17"/>
        </w:numPr>
        <w:tabs>
          <w:tab w:val="left" w:pos="540"/>
        </w:tabs>
        <w:spacing w:after="120"/>
        <w:ind w:left="540" w:hanging="540"/>
        <w:rPr>
          <w:b/>
          <w:bCs/>
          <w:u w:val="none"/>
          <w:cs/>
        </w:rPr>
      </w:pPr>
      <w:r w:rsidRPr="00E511EC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710"/>
        <w:gridCol w:w="180"/>
        <w:gridCol w:w="1530"/>
        <w:gridCol w:w="180"/>
        <w:gridCol w:w="1440"/>
      </w:tblGrid>
      <w:tr w:rsidR="00D60106" w14:paraId="234F085F" w14:textId="77777777" w:rsidTr="00723A2E">
        <w:trPr>
          <w:cantSplit/>
        </w:trPr>
        <w:tc>
          <w:tcPr>
            <w:tcW w:w="3960" w:type="dxa"/>
            <w:vAlign w:val="bottom"/>
          </w:tcPr>
          <w:p w14:paraId="7D97D7D0" w14:textId="77777777" w:rsidR="00D60106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13B1B3E5" w14:textId="7AEF16E0" w:rsidR="00D60106" w:rsidRPr="009B3260" w:rsidRDefault="00D6010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55F4D" w14:paraId="1D64E9D4" w14:textId="77777777" w:rsidTr="00723A2E">
        <w:trPr>
          <w:cantSplit/>
        </w:trPr>
        <w:tc>
          <w:tcPr>
            <w:tcW w:w="3960" w:type="dxa"/>
            <w:vAlign w:val="bottom"/>
          </w:tcPr>
          <w:p w14:paraId="3C1E5426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F179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7688B0E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F77ED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9A764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427847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19A9A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9E7300" w:rsidRPr="00F15D05" w14:paraId="251E1BD9" w14:textId="77777777" w:rsidTr="00723A2E">
        <w:trPr>
          <w:cantSplit/>
        </w:trPr>
        <w:tc>
          <w:tcPr>
            <w:tcW w:w="3960" w:type="dxa"/>
            <w:vAlign w:val="bottom"/>
          </w:tcPr>
          <w:p w14:paraId="436B2270" w14:textId="37674AD5" w:rsidR="009E7300" w:rsidRPr="0052118C" w:rsidRDefault="009E7300" w:rsidP="009E730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F3EA" w14:textId="26B16769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34,266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E0796" w14:textId="77777777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5EC71" w14:textId="6280FDD3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1,548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CA88E" w14:textId="77777777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B32F1" w14:textId="6D48C0DA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35,814</w:t>
            </w:r>
          </w:p>
        </w:tc>
      </w:tr>
      <w:tr w:rsidR="009E7300" w14:paraId="70F21E93" w14:textId="77777777" w:rsidTr="00723A2E">
        <w:trPr>
          <w:cantSplit/>
        </w:trPr>
        <w:tc>
          <w:tcPr>
            <w:tcW w:w="3960" w:type="dxa"/>
          </w:tcPr>
          <w:p w14:paraId="46F7CD2C" w14:textId="2921CB16" w:rsidR="009E7300" w:rsidRDefault="009E7300" w:rsidP="009E730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0DC">
              <w:rPr>
                <w:rFonts w:asciiTheme="majorBidi" w:hAnsiTheme="majorBidi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710" w:type="dxa"/>
            <w:vAlign w:val="bottom"/>
          </w:tcPr>
          <w:p w14:paraId="2B86FCE2" w14:textId="79C398BE" w:rsidR="009E7300" w:rsidRPr="0052118C" w:rsidRDefault="00723A2E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A03327" w14:textId="77777777" w:rsid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D76331" w14:textId="5FC7A649" w:rsidR="009E7300" w:rsidRDefault="00723A2E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2052ABD" w14:textId="77777777" w:rsid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B4569A1" w14:textId="0F17AE06" w:rsidR="009E7300" w:rsidRDefault="00723A2E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276</w:t>
            </w:r>
          </w:p>
        </w:tc>
      </w:tr>
      <w:tr w:rsidR="009E7300" w14:paraId="1EB31B65" w14:textId="77777777" w:rsidTr="00723A2E">
        <w:trPr>
          <w:cantSplit/>
        </w:trPr>
        <w:tc>
          <w:tcPr>
            <w:tcW w:w="3960" w:type="dxa"/>
          </w:tcPr>
          <w:p w14:paraId="68AA2AD4" w14:textId="77777777" w:rsidR="009E7300" w:rsidRPr="0052118C" w:rsidRDefault="009E7300" w:rsidP="009E730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9FF93" w14:textId="2BD5120A" w:rsidR="009E7300" w:rsidRPr="0052118C" w:rsidRDefault="00390D06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(</w:t>
            </w:r>
            <w:r w:rsidR="00723A2E">
              <w:rPr>
                <w:rFonts w:asciiTheme="majorBidi" w:eastAsia="Cordia New" w:hAnsiTheme="majorBidi" w:cstheme="majorBidi"/>
                <w:sz w:val="28"/>
                <w:szCs w:val="28"/>
              </w:rPr>
              <w:t>2,202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8E35" w14:textId="0DDA8D91" w:rsid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25EFF" w14:textId="32E79B42" w:rsidR="009E7300" w:rsidRDefault="00390D06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(</w:t>
            </w:r>
            <w:r w:rsidR="00723A2E">
              <w:rPr>
                <w:rFonts w:asciiTheme="majorBidi" w:eastAsia="Cordia New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2B03" w14:textId="253B0814" w:rsid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5EBC8" w14:textId="693268B9" w:rsidR="009E7300" w:rsidRDefault="00390D06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(</w:t>
            </w:r>
            <w:r w:rsidR="00723A2E">
              <w:rPr>
                <w:rFonts w:asciiTheme="majorBidi" w:eastAsia="Cordia New" w:hAnsiTheme="majorBidi" w:cstheme="majorBidi"/>
                <w:sz w:val="28"/>
                <w:szCs w:val="28"/>
              </w:rPr>
              <w:t>2,382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E7300" w14:paraId="425C0961" w14:textId="77777777" w:rsidTr="00723A2E">
        <w:trPr>
          <w:cantSplit/>
          <w:trHeight w:val="345"/>
        </w:trPr>
        <w:tc>
          <w:tcPr>
            <w:tcW w:w="3960" w:type="dxa"/>
            <w:tcBorders>
              <w:top w:val="nil"/>
              <w:bottom w:val="nil"/>
            </w:tcBorders>
          </w:tcPr>
          <w:p w14:paraId="582EACF5" w14:textId="58F36C27" w:rsidR="009E7300" w:rsidRPr="0052118C" w:rsidRDefault="009E7300" w:rsidP="009E730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511EC"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511EC" w:rsidRPr="00E511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E511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511EC"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E26D9" w14:textId="336736F4" w:rsidR="009E7300" w:rsidRPr="00492F02" w:rsidRDefault="00723A2E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32,340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4FF43" w14:textId="5C176DE0" w:rsid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1A286" w14:textId="7CC6547E" w:rsidR="009E7300" w:rsidRDefault="00FC3859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  <w:r w:rsidR="00723A2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,368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F22E" w14:textId="58D883FC" w:rsid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BA028" w14:textId="38C8A2ED" w:rsidR="009E7300" w:rsidRDefault="00723A2E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33,708</w:t>
            </w:r>
          </w:p>
        </w:tc>
      </w:tr>
    </w:tbl>
    <w:p w14:paraId="7823AB6F" w14:textId="05B8ADA8" w:rsidR="00735B7D" w:rsidRDefault="00FA0DEC" w:rsidP="00486D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35B7D">
        <w:rPr>
          <w:rFonts w:ascii="Angsana New" w:hAnsi="Angsana New"/>
          <w:spacing w:val="2"/>
          <w:sz w:val="28"/>
          <w:szCs w:val="28"/>
          <w:cs/>
        </w:rPr>
        <w:t>สำหรับ</w:t>
      </w:r>
      <w:r w:rsidR="00355F4D" w:rsidRPr="00735B7D">
        <w:rPr>
          <w:rFonts w:ascii="Angsana New" w:hAnsi="Angsana New"/>
          <w:spacing w:val="2"/>
          <w:sz w:val="28"/>
          <w:szCs w:val="28"/>
          <w:cs/>
        </w:rPr>
        <w:t>งวด</w:t>
      </w:r>
      <w:r w:rsidR="00E511EC" w:rsidRPr="00735B7D">
        <w:rPr>
          <w:rFonts w:ascii="Angsana New" w:hAnsi="Angsana New" w:hint="cs"/>
          <w:spacing w:val="2"/>
          <w:sz w:val="28"/>
          <w:szCs w:val="28"/>
          <w:cs/>
        </w:rPr>
        <w:t>สาม</w:t>
      </w:r>
      <w:r w:rsidR="00355F4D" w:rsidRPr="00735B7D">
        <w:rPr>
          <w:rFonts w:ascii="Angsana New" w:hAnsi="Angsana New"/>
          <w:spacing w:val="2"/>
          <w:sz w:val="28"/>
          <w:szCs w:val="28"/>
          <w:cs/>
        </w:rPr>
        <w:t xml:space="preserve">เดือนสิ้นสุดวันที่ </w:t>
      </w:r>
      <w:r w:rsidR="00486D66">
        <w:rPr>
          <w:rFonts w:ascii="Angsana New" w:hAnsi="Angsana New"/>
          <w:spacing w:val="2"/>
          <w:sz w:val="28"/>
          <w:szCs w:val="28"/>
        </w:rPr>
        <w:t>31</w:t>
      </w:r>
      <w:r w:rsidR="00C60315" w:rsidRPr="00735B7D">
        <w:rPr>
          <w:rFonts w:ascii="Angsana New" w:hAnsi="Angsana New"/>
          <w:spacing w:val="2"/>
          <w:sz w:val="28"/>
          <w:szCs w:val="28"/>
        </w:rPr>
        <w:t xml:space="preserve"> </w:t>
      </w:r>
      <w:r w:rsidR="00E511EC" w:rsidRPr="00735B7D">
        <w:rPr>
          <w:rFonts w:ascii="Angsana New" w:hAnsi="Angsana New" w:hint="cs"/>
          <w:spacing w:val="2"/>
          <w:sz w:val="28"/>
          <w:szCs w:val="28"/>
          <w:cs/>
        </w:rPr>
        <w:t>มีนาคม</w:t>
      </w:r>
      <w:r w:rsidR="00C60315" w:rsidRPr="00735B7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60315" w:rsidRPr="00735B7D">
        <w:rPr>
          <w:rFonts w:ascii="Angsana New" w:hAnsi="Angsana New"/>
          <w:spacing w:val="2"/>
          <w:sz w:val="28"/>
          <w:szCs w:val="28"/>
        </w:rPr>
        <w:t>256</w:t>
      </w:r>
      <w:r w:rsidR="00E511EC" w:rsidRPr="00735B7D">
        <w:rPr>
          <w:rFonts w:ascii="Angsana New" w:hAnsi="Angsana New"/>
          <w:spacing w:val="2"/>
          <w:sz w:val="28"/>
          <w:szCs w:val="28"/>
        </w:rPr>
        <w:t>5</w:t>
      </w:r>
      <w:r w:rsidR="00C60315" w:rsidRPr="00735B7D">
        <w:rPr>
          <w:rFonts w:ascii="Angsana New" w:hAnsi="Angsana New"/>
          <w:spacing w:val="2"/>
          <w:sz w:val="28"/>
          <w:szCs w:val="28"/>
        </w:rPr>
        <w:t xml:space="preserve"> </w:t>
      </w:r>
      <w:r w:rsidR="00735B7D" w:rsidRPr="00735B7D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735B7D">
        <w:rPr>
          <w:rFonts w:ascii="Angsana New" w:hAnsi="Angsana New"/>
          <w:sz w:val="28"/>
          <w:szCs w:val="28"/>
          <w:cs/>
        </w:rPr>
        <w:t xml:space="preserve">ค่าเช่าจากสัญญาเช่าซึ่งสินทรัพย์มีมูลค่าต่ำจำนวน </w:t>
      </w:r>
      <w:r w:rsidR="00735B7D" w:rsidRPr="00735B7D">
        <w:rPr>
          <w:rFonts w:ascii="Angsana New" w:hAnsi="Angsana New"/>
          <w:sz w:val="28"/>
          <w:szCs w:val="28"/>
        </w:rPr>
        <w:t xml:space="preserve">0.3 </w:t>
      </w:r>
      <w:r w:rsidR="00735B7D" w:rsidRPr="00735B7D">
        <w:rPr>
          <w:rFonts w:ascii="Angsana New" w:hAnsi="Angsana New"/>
          <w:sz w:val="28"/>
          <w:szCs w:val="28"/>
          <w:cs/>
        </w:rPr>
        <w:t>ล้านบาท</w:t>
      </w:r>
    </w:p>
    <w:p w14:paraId="7C3F25B0" w14:textId="5C682005" w:rsidR="002D6993" w:rsidRDefault="00735B7D" w:rsidP="00893F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631004">
        <w:rPr>
          <w:rFonts w:ascii="Angsana New" w:hAnsi="Angsana New"/>
          <w:spacing w:val="2"/>
          <w:sz w:val="28"/>
          <w:szCs w:val="28"/>
          <w:cs/>
        </w:rPr>
        <w:t xml:space="preserve">สำหรับงวดสามเดือนสิ้นสุดวันที่ </w:t>
      </w:r>
      <w:r w:rsidR="00486D66" w:rsidRPr="00631004">
        <w:rPr>
          <w:rFonts w:ascii="Angsana New" w:hAnsi="Angsana New"/>
          <w:spacing w:val="2"/>
          <w:sz w:val="28"/>
          <w:szCs w:val="28"/>
        </w:rPr>
        <w:t>31</w:t>
      </w:r>
      <w:r w:rsidRPr="00631004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="00EF60B6" w:rsidRPr="00631004">
        <w:rPr>
          <w:rFonts w:ascii="Angsana New" w:hAnsi="Angsana New"/>
          <w:spacing w:val="2"/>
          <w:sz w:val="28"/>
          <w:szCs w:val="28"/>
        </w:rPr>
        <w:t>256</w:t>
      </w:r>
      <w:r w:rsidR="00E511EC" w:rsidRPr="00631004">
        <w:rPr>
          <w:rFonts w:ascii="Angsana New" w:hAnsi="Angsana New"/>
          <w:spacing w:val="2"/>
          <w:sz w:val="28"/>
          <w:szCs w:val="28"/>
        </w:rPr>
        <w:t>4</w:t>
      </w:r>
      <w:r w:rsidR="00FA0DEC" w:rsidRPr="00631004">
        <w:rPr>
          <w:rFonts w:ascii="Angsana New" w:hAnsi="Angsana New"/>
          <w:spacing w:val="2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</w:t>
      </w:r>
      <w:r w:rsidR="00FA0DEC" w:rsidRPr="0004357B">
        <w:rPr>
          <w:rFonts w:ascii="Angsana New" w:hAnsi="Angsana New"/>
          <w:sz w:val="28"/>
          <w:szCs w:val="28"/>
          <w:cs/>
        </w:rPr>
        <w:t>จากสัญญา</w:t>
      </w:r>
      <w:r w:rsidR="00FA0DEC" w:rsidRPr="00DC6514">
        <w:rPr>
          <w:rFonts w:ascii="Angsana New" w:hAnsi="Angsana New"/>
          <w:sz w:val="28"/>
          <w:szCs w:val="28"/>
          <w:cs/>
        </w:rPr>
        <w:t>เช่า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ระยะ</w:t>
      </w:r>
      <w:r w:rsidR="00FA0DEC" w:rsidRPr="00893F0E">
        <w:rPr>
          <w:rFonts w:ascii="Angsana New" w:hAnsi="Angsana New"/>
          <w:spacing w:val="-2"/>
          <w:sz w:val="28"/>
          <w:szCs w:val="28"/>
          <w:cs/>
        </w:rPr>
        <w:t>สั้นจำนวน</w:t>
      </w:r>
      <w:r w:rsidR="00B622F8" w:rsidRPr="00893F0E">
        <w:rPr>
          <w:rFonts w:ascii="Angsana New" w:hAnsi="Angsana New"/>
          <w:spacing w:val="-2"/>
          <w:sz w:val="28"/>
          <w:szCs w:val="28"/>
        </w:rPr>
        <w:t xml:space="preserve"> </w:t>
      </w:r>
      <w:r w:rsidR="00E511EC" w:rsidRPr="00893F0E">
        <w:rPr>
          <w:rFonts w:ascii="Angsana New" w:hAnsi="Angsana New" w:hint="cs"/>
          <w:spacing w:val="-2"/>
          <w:sz w:val="28"/>
          <w:szCs w:val="28"/>
        </w:rPr>
        <w:t>0.</w:t>
      </w:r>
      <w:r w:rsidR="001E1E1C" w:rsidRPr="00893F0E">
        <w:rPr>
          <w:rFonts w:ascii="Angsana New" w:hAnsi="Angsana New"/>
          <w:spacing w:val="-2"/>
          <w:sz w:val="28"/>
          <w:szCs w:val="28"/>
        </w:rPr>
        <w:t>3</w:t>
      </w:r>
      <w:r w:rsidR="00E511EC" w:rsidRPr="00893F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F60B6" w:rsidRPr="00893F0E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EF60B6" w:rsidRPr="00057D2D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และค่าเช่าจากสัญญาเช่าซึ่งสินทรัพย์มี</w:t>
      </w:r>
      <w:r w:rsidR="00FA0DEC" w:rsidRPr="008010E3">
        <w:rPr>
          <w:rFonts w:ascii="Angsana New" w:hAnsi="Angsana New"/>
          <w:spacing w:val="-2"/>
          <w:sz w:val="28"/>
          <w:szCs w:val="28"/>
          <w:cs/>
        </w:rPr>
        <w:t>มูลค่าต่ำจำนวน</w:t>
      </w:r>
      <w:r w:rsidR="00057D2D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723A2E" w:rsidRPr="008010E3">
        <w:rPr>
          <w:rFonts w:ascii="Angsana New" w:hAnsi="Angsana New"/>
          <w:spacing w:val="-2"/>
          <w:sz w:val="28"/>
          <w:szCs w:val="28"/>
        </w:rPr>
        <w:t>0.</w:t>
      </w:r>
      <w:r w:rsidR="00E70CD8">
        <w:rPr>
          <w:rFonts w:ascii="Angsana New" w:hAnsi="Angsana New"/>
          <w:spacing w:val="-2"/>
          <w:sz w:val="28"/>
          <w:szCs w:val="28"/>
        </w:rPr>
        <w:t>4</w:t>
      </w:r>
      <w:r w:rsidR="009F05CC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8010E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46FDF20A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5802A5D8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96F3F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1588A8C8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39B14939" w:rsidR="00696F3F" w:rsidRPr="00317F1C" w:rsidRDefault="005A7289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7289">
              <w:rPr>
                <w:rFonts w:asciiTheme="majorBidi" w:hAnsiTheme="majorBidi" w:cstheme="majorBidi"/>
                <w:sz w:val="28"/>
                <w:szCs w:val="28"/>
              </w:rPr>
              <w:t>15,080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029D10EC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22,699</w:t>
            </w:r>
          </w:p>
        </w:tc>
      </w:tr>
      <w:tr w:rsidR="00696F3F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1C19039C" w:rsidR="00696F3F" w:rsidRDefault="005A7289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7289">
              <w:rPr>
                <w:rFonts w:asciiTheme="majorBidi" w:hAnsiTheme="majorBidi" w:cstheme="majorBidi"/>
                <w:sz w:val="28"/>
                <w:szCs w:val="28"/>
              </w:rPr>
              <w:t>13,744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0F161319" w:rsidR="00696F3F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</w:tr>
      <w:tr w:rsidR="00C03342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ภาษีเงินได้ถูกหัก ณ </w:t>
            </w:r>
            <w:r w:rsidR="005F463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4C6D8B94" w:rsidR="00C03342" w:rsidRDefault="005A7289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7289">
              <w:rPr>
                <w:rFonts w:asciiTheme="majorBidi" w:hAnsiTheme="majorBidi" w:cstheme="majorBidi"/>
                <w:sz w:val="28"/>
                <w:szCs w:val="28"/>
              </w:rPr>
              <w:t>3,887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3C2DEA5D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C03342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0CFC091F" w:rsidR="00C03342" w:rsidRDefault="005A7289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A7289">
              <w:rPr>
                <w:rFonts w:asciiTheme="majorBidi" w:eastAsia="Cordia New" w:hAnsiTheme="majorBidi" w:cstheme="majorBidi"/>
                <w:sz w:val="28"/>
                <w:szCs w:val="28"/>
              </w:rPr>
              <w:t>1,437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7ADCA2C1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</w:tr>
      <w:tr w:rsidR="00C03342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C03342" w:rsidRPr="002B08E3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42B882D0" w:rsidR="00C03342" w:rsidRPr="00317F1C" w:rsidRDefault="005A7289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A7289">
              <w:rPr>
                <w:rFonts w:asciiTheme="majorBidi" w:eastAsia="Cordia New" w:hAnsiTheme="majorBidi" w:cstheme="majorBidi"/>
                <w:sz w:val="28"/>
                <w:szCs w:val="28"/>
              </w:rPr>
              <w:t>10,938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10AADB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7,522</w:t>
            </w:r>
          </w:p>
        </w:tc>
      </w:tr>
      <w:tr w:rsidR="00C03342" w:rsidRPr="005067F3" w14:paraId="372D6A46" w14:textId="77777777" w:rsidTr="00D72519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C03342" w:rsidRPr="00317F1C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170A315C" w:rsidR="00C03342" w:rsidRPr="00317F1C" w:rsidRDefault="005A7289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72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A0C0E" w14:textId="7908A85E" w:rsidR="00C03342" w:rsidRPr="006342B5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51,612</w:t>
            </w:r>
          </w:p>
        </w:tc>
      </w:tr>
    </w:tbl>
    <w:p w14:paraId="2DEA5E05" w14:textId="6B1968B7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48D32B8B" w14:textId="683A3F19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D93867D" w14:textId="3F9B2C2C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3EFA67C1" w14:textId="276B33CD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56AF0D66" w14:textId="14A1D84D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FF3B813" w14:textId="63E969EC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0C916558" w14:textId="40E995F1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5C2A287F" w14:textId="58608A32" w:rsid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0AA275E3" w14:textId="77777777" w:rsidR="008455F9" w:rsidRPr="008455F9" w:rsidRDefault="008455F9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2CDE483E" w14:textId="1F1619D9" w:rsidR="00E253F0" w:rsidRPr="00577254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577254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2CE6B493" w:rsidR="00535FC2" w:rsidRPr="00680864" w:rsidRDefault="00696F3F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1A7DE0BF" w:rsidR="001F74FD" w:rsidRPr="00680864" w:rsidRDefault="0083585F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85F">
              <w:rPr>
                <w:rFonts w:asciiTheme="majorBidi" w:hAnsiTheme="majorBidi" w:cstheme="majorBidi"/>
                <w:sz w:val="28"/>
                <w:szCs w:val="28"/>
              </w:rPr>
              <w:t>137,700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4DDF9C34" w:rsidR="001F74FD" w:rsidRPr="00680864" w:rsidRDefault="0083585F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85F">
              <w:rPr>
                <w:rFonts w:asciiTheme="majorBidi" w:hAnsiTheme="majorBidi" w:cstheme="majorBidi"/>
                <w:sz w:val="28"/>
                <w:szCs w:val="28"/>
              </w:rPr>
              <w:t>(63,665)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61C38128" w:rsidR="001F74FD" w:rsidRPr="00680864" w:rsidRDefault="00FF5D6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74,035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6B0893D0" w:rsidR="001F74FD" w:rsidRPr="00680864" w:rsidRDefault="0083585F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85F">
              <w:rPr>
                <w:rFonts w:asciiTheme="majorBidi" w:hAnsiTheme="majorBidi" w:cstheme="majorBidi"/>
                <w:sz w:val="28"/>
                <w:szCs w:val="28"/>
              </w:rPr>
              <w:t>57,625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2EEDC585" w:rsidR="001F74FD" w:rsidRPr="00680864" w:rsidRDefault="00FF5D6B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(18,526)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0B78341F" w:rsidR="001F74FD" w:rsidRPr="00680864" w:rsidRDefault="00FF5D6B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39,099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7C52DB74" w:rsidR="001F74FD" w:rsidRPr="00680864" w:rsidRDefault="0083585F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85F">
              <w:rPr>
                <w:rFonts w:asciiTheme="majorBidi" w:hAnsiTheme="majorBidi" w:cstheme="majorBidi"/>
                <w:sz w:val="28"/>
                <w:szCs w:val="28"/>
              </w:rPr>
              <w:t>195,325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7103A910" w:rsidR="001F74FD" w:rsidRPr="00680864" w:rsidRDefault="00FF5D6B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(82,191)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18D042A3" w:rsidR="001F74FD" w:rsidRPr="00680864" w:rsidRDefault="00FF5D6B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113,134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20BF7ED4" w:rsidR="001F74FD" w:rsidRPr="00680864" w:rsidRDefault="0083585F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585F">
              <w:rPr>
                <w:rFonts w:asciiTheme="majorBidi" w:hAnsiTheme="majorBidi" w:cstheme="majorBidi"/>
                <w:sz w:val="28"/>
                <w:szCs w:val="28"/>
              </w:rPr>
              <w:t>365,519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08B7E530" w:rsidR="001F74FD" w:rsidRPr="00680864" w:rsidRDefault="00FF5D6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(160,147)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60C5AD09" w:rsidR="001F74FD" w:rsidRPr="00680864" w:rsidRDefault="00FF5D6B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sz w:val="28"/>
                <w:szCs w:val="28"/>
              </w:rPr>
              <w:t>205,372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5B12DDAA" w:rsidR="001F74FD" w:rsidRPr="0083585F" w:rsidRDefault="0083585F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8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  <w:t xml:space="preserve"> 560,844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3C773FBD" w:rsidR="001F74FD" w:rsidRPr="0083585F" w:rsidRDefault="00FF5D6B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(242,338)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26172F55" w:rsidR="001F74FD" w:rsidRPr="0083585F" w:rsidRDefault="00FF5D6B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5D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318,506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2A9769" w14:textId="77777777" w:rsidR="00B50D72" w:rsidRDefault="00B50D72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0282E078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6F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4A5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5822331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02BA84C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3198E1E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79,849</w:t>
            </w:r>
          </w:p>
        </w:tc>
      </w:tr>
      <w:tr w:rsidR="006E54A5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6E54A5" w:rsidRPr="005067F3" w:rsidRDefault="006E54A5" w:rsidP="006E54A5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34DEAC29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7AA91D1A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3B782A82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39,923</w:t>
            </w:r>
          </w:p>
        </w:tc>
      </w:tr>
      <w:tr w:rsidR="006E54A5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7EE16EB3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01E684A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52AB208E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119,772</w:t>
            </w:r>
          </w:p>
        </w:tc>
      </w:tr>
      <w:tr w:rsidR="006E54A5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2972C515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0FB2702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(151,625)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F6B105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188,625</w:t>
            </w:r>
          </w:p>
        </w:tc>
      </w:tr>
      <w:tr w:rsidR="006E54A5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6E54A5" w:rsidRPr="00287A7B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14AABC3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8B707B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267C81DD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308,397</w:t>
            </w:r>
          </w:p>
        </w:tc>
      </w:tr>
    </w:tbl>
    <w:p w14:paraId="3C3D634A" w14:textId="011BE7A2" w:rsidR="008455F9" w:rsidRDefault="008455F9" w:rsidP="00845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691DDE9" w14:textId="44FB05FE" w:rsidR="008455F9" w:rsidRDefault="008455F9" w:rsidP="00845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D21B826" w14:textId="41A28E47" w:rsidR="008455F9" w:rsidRDefault="008455F9" w:rsidP="00845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4391908" w14:textId="6D81F636" w:rsidR="008455F9" w:rsidRDefault="008455F9" w:rsidP="00845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DCF5933" w14:textId="069DBC71" w:rsidR="008455F9" w:rsidRDefault="008455F9" w:rsidP="00845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52F664" w14:textId="77777777" w:rsidR="008455F9" w:rsidRDefault="008455F9" w:rsidP="00845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497280" w14:textId="2C07A478" w:rsidR="009B41EA" w:rsidRPr="00B276C7" w:rsidRDefault="00F26ADA" w:rsidP="00BC4E91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8455F9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16C0B" w14:textId="77777777" w:rsidTr="003F789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0E2C93D3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42CD1075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C3859" w:rsidRPr="00824832" w14:paraId="674A02F9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2AB2485B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307A1815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859">
              <w:rPr>
                <w:rFonts w:asciiTheme="majorBidi" w:hAnsiTheme="majorBidi" w:cstheme="majorBidi"/>
                <w:sz w:val="28"/>
                <w:szCs w:val="28"/>
              </w:rPr>
              <w:t xml:space="preserve">232,756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0F2D9D39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29F5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</w:tr>
      <w:tr w:rsidR="00FC3859" w:rsidRPr="00824832" w14:paraId="4A78417F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F7ECAFC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56FABA04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859">
              <w:rPr>
                <w:rFonts w:asciiTheme="majorBidi" w:hAnsiTheme="majorBidi" w:cstheme="majorBidi"/>
                <w:sz w:val="28"/>
                <w:szCs w:val="28"/>
              </w:rPr>
              <w:t xml:space="preserve">59,747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54765F36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326,416</w:t>
            </w:r>
          </w:p>
        </w:tc>
      </w:tr>
      <w:tr w:rsidR="00FC3859" w:rsidRPr="00824832" w14:paraId="284A68EA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E70BCF0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65244B09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85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859" w:rsidRPr="00824832" w14:paraId="1E4977BC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112EAF29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859">
              <w:rPr>
                <w:rFonts w:asciiTheme="majorBidi" w:hAnsiTheme="majorBidi" w:cstheme="majorBidi"/>
                <w:sz w:val="28"/>
                <w:szCs w:val="28"/>
              </w:rPr>
              <w:t xml:space="preserve"> (2,</w:t>
            </w:r>
            <w:r w:rsidR="007077F5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FC38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22FE04E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</w:tr>
      <w:tr w:rsidR="00FC3859" w:rsidRPr="00824832" w14:paraId="57F1A935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B80013A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1F4F3C54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3859">
              <w:rPr>
                <w:rFonts w:asciiTheme="majorBidi" w:hAnsiTheme="majorBidi" w:cstheme="majorBidi"/>
                <w:sz w:val="28"/>
                <w:szCs w:val="28"/>
              </w:rPr>
              <w:t xml:space="preserve"> (94,77</w:t>
            </w:r>
            <w:r w:rsidR="007077F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C385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3049F58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(358,260)</w:t>
            </w:r>
          </w:p>
        </w:tc>
      </w:tr>
      <w:tr w:rsidR="00FC3859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1C2C16B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2410DBDF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38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195,325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36911A30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232,756</w:t>
            </w:r>
          </w:p>
        </w:tc>
      </w:tr>
    </w:tbl>
    <w:p w14:paraId="2483E8C6" w14:textId="77777777" w:rsidR="00F26ADA" w:rsidRPr="0085604A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5604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736A9582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196FCD0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21FD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0D7A1FA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1CFB4E27" w:rsidR="00C21FD6" w:rsidRPr="00493BF8" w:rsidRDefault="00871761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1CCFDF64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9F5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</w:tr>
      <w:tr w:rsidR="00C21FD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2D1D3CC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28CF3266" w:rsidR="00C21FD6" w:rsidRPr="00824832" w:rsidRDefault="00871761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7CE1D5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673,047</w:t>
            </w:r>
          </w:p>
        </w:tc>
      </w:tr>
      <w:tr w:rsidR="00C21FD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82AE29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7724D882" w:rsidR="00C21FD6" w:rsidRPr="00824832" w:rsidRDefault="00871761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(172,305)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4DB9C52A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(659,112)</w:t>
            </w:r>
          </w:p>
        </w:tc>
      </w:tr>
      <w:tr w:rsidR="00C21FD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0FACFF5E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20C3ABC9" w:rsidR="00C21FD6" w:rsidRPr="00824832" w:rsidRDefault="00871761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365,519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6ED005C5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340,250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6A3F88F" w14:textId="0DA20295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37C57669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4CACB54F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227D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67DBFC1E" w:rsidR="00B0227D" w:rsidRPr="00824832" w:rsidRDefault="00871761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0227D" w:rsidRPr="008D2DBB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13138579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155,179</w:t>
            </w:r>
          </w:p>
        </w:tc>
      </w:tr>
      <w:tr w:rsidR="00B0227D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70AB3C30" w:rsidR="00B0227D" w:rsidRPr="00824832" w:rsidRDefault="00871761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88FD532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54,894</w:t>
            </w:r>
          </w:p>
        </w:tc>
      </w:tr>
      <w:tr w:rsidR="00B0227D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3F49062C" w:rsidR="00B0227D" w:rsidRPr="00824832" w:rsidRDefault="00871761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6FB97B6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210,073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50A01BB2" w14:textId="29536D1B" w:rsidR="008455F9" w:rsidRDefault="008455F9" w:rsidP="008455F9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</w:rPr>
      </w:pPr>
    </w:p>
    <w:p w14:paraId="008D7ECD" w14:textId="4F4637B8" w:rsidR="008455F9" w:rsidRDefault="008455F9" w:rsidP="008455F9">
      <w:pPr>
        <w:rPr>
          <w:lang w:val="th-TH"/>
        </w:rPr>
      </w:pPr>
    </w:p>
    <w:p w14:paraId="53D45EFE" w14:textId="154D10B7" w:rsidR="008455F9" w:rsidRDefault="008455F9" w:rsidP="008455F9">
      <w:pPr>
        <w:rPr>
          <w:lang w:val="th-TH"/>
        </w:rPr>
      </w:pPr>
    </w:p>
    <w:p w14:paraId="4886F92C" w14:textId="7D11EBC4" w:rsidR="008455F9" w:rsidRDefault="008455F9" w:rsidP="008455F9">
      <w:pPr>
        <w:rPr>
          <w:lang w:val="th-TH"/>
        </w:rPr>
      </w:pPr>
    </w:p>
    <w:p w14:paraId="338EB5CA" w14:textId="04E0DC54" w:rsidR="008455F9" w:rsidRDefault="008455F9" w:rsidP="008455F9">
      <w:pPr>
        <w:rPr>
          <w:lang w:val="th-TH"/>
        </w:rPr>
      </w:pPr>
    </w:p>
    <w:p w14:paraId="4171431B" w14:textId="31282C51" w:rsidR="008455F9" w:rsidRDefault="008455F9" w:rsidP="008455F9">
      <w:pPr>
        <w:rPr>
          <w:lang w:val="th-TH"/>
        </w:rPr>
      </w:pPr>
    </w:p>
    <w:p w14:paraId="6D38DA2B" w14:textId="39168D0C" w:rsidR="008455F9" w:rsidRDefault="008455F9" w:rsidP="008455F9">
      <w:pPr>
        <w:rPr>
          <w:lang w:val="th-TH"/>
        </w:rPr>
      </w:pPr>
    </w:p>
    <w:p w14:paraId="312DCEB7" w14:textId="456015A7" w:rsidR="008455F9" w:rsidRDefault="008455F9" w:rsidP="008455F9">
      <w:pPr>
        <w:rPr>
          <w:lang w:val="th-TH"/>
        </w:rPr>
      </w:pPr>
    </w:p>
    <w:p w14:paraId="122B72F9" w14:textId="27E682FD" w:rsidR="008455F9" w:rsidRDefault="008455F9" w:rsidP="008455F9">
      <w:pPr>
        <w:rPr>
          <w:lang w:val="th-TH"/>
        </w:rPr>
      </w:pPr>
    </w:p>
    <w:p w14:paraId="513BF728" w14:textId="04858BCE" w:rsidR="008455F9" w:rsidRDefault="008455F9" w:rsidP="008455F9">
      <w:pPr>
        <w:rPr>
          <w:lang w:val="th-TH"/>
        </w:rPr>
      </w:pPr>
    </w:p>
    <w:p w14:paraId="12512240" w14:textId="4D9B9E82" w:rsidR="008455F9" w:rsidRDefault="008455F9" w:rsidP="008455F9">
      <w:pPr>
        <w:rPr>
          <w:lang w:val="th-TH"/>
        </w:rPr>
      </w:pPr>
    </w:p>
    <w:p w14:paraId="661CAFF9" w14:textId="77777777" w:rsidR="008455F9" w:rsidRPr="008455F9" w:rsidRDefault="008455F9" w:rsidP="008455F9">
      <w:pPr>
        <w:rPr>
          <w:cs/>
          <w:lang w:val="th-TH"/>
        </w:rPr>
      </w:pPr>
    </w:p>
    <w:p w14:paraId="4834B5BC" w14:textId="05BA2167" w:rsidR="005704D7" w:rsidRPr="0025191D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25191D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4497109D" w:rsidR="000C0E90" w:rsidRDefault="00306CD0" w:rsidP="00CD24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รายได้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B2051F">
        <w:rPr>
          <w:rFonts w:ascii="Angsana New" w:hAnsi="Angsana New" w:hint="cs"/>
          <w:sz w:val="28"/>
          <w:szCs w:val="28"/>
          <w:cs/>
        </w:rPr>
        <w:t>งวด</w:t>
      </w:r>
      <w:r w:rsidR="00073CC8" w:rsidRPr="00073CC8">
        <w:rPr>
          <w:rFonts w:ascii="Angsana New" w:hAnsi="Angsana New"/>
          <w:sz w:val="28"/>
          <w:szCs w:val="28"/>
          <w:cs/>
        </w:rPr>
        <w:t xml:space="preserve">สามเดือนสิ้นสุดวันที่ </w:t>
      </w:r>
      <w:r w:rsidR="00F76392">
        <w:rPr>
          <w:rFonts w:ascii="Angsana New" w:hAnsi="Angsana New"/>
          <w:sz w:val="28"/>
          <w:szCs w:val="28"/>
        </w:rPr>
        <w:t xml:space="preserve">31 </w:t>
      </w:r>
      <w:r w:rsidR="00F76392">
        <w:rPr>
          <w:rFonts w:ascii="Angsana New" w:hAnsi="Angsana New" w:hint="cs"/>
          <w:sz w:val="28"/>
          <w:szCs w:val="28"/>
          <w:cs/>
        </w:rPr>
        <w:t>มีนาคม</w:t>
      </w:r>
      <w:r w:rsidR="00F76392">
        <w:rPr>
          <w:rFonts w:ascii="Angsana New" w:hAnsi="Angsana New"/>
          <w:sz w:val="28"/>
          <w:szCs w:val="28"/>
        </w:rPr>
        <w:t xml:space="preserve"> </w:t>
      </w:r>
      <w:r w:rsidR="007C6505">
        <w:rPr>
          <w:rFonts w:ascii="Angsana New" w:hAnsi="Angsana New"/>
          <w:sz w:val="28"/>
          <w:szCs w:val="28"/>
        </w:rPr>
        <w:t>256</w:t>
      </w:r>
      <w:r w:rsidR="00F76392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F76392">
        <w:rPr>
          <w:rFonts w:ascii="Angsana New" w:hAnsi="Angsana New"/>
          <w:sz w:val="28"/>
          <w:szCs w:val="28"/>
        </w:rPr>
        <w:t>4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52"/>
        <w:gridCol w:w="270"/>
        <w:gridCol w:w="270"/>
        <w:gridCol w:w="990"/>
        <w:gridCol w:w="1440"/>
        <w:gridCol w:w="270"/>
        <w:gridCol w:w="1440"/>
      </w:tblGrid>
      <w:tr w:rsidR="00A03242" w:rsidRPr="00824832" w14:paraId="73F1C06A" w14:textId="77777777" w:rsidTr="00A0324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3182511" w14:textId="77777777" w:rsidR="00A03242" w:rsidRPr="00824832" w:rsidRDefault="00A03242" w:rsidP="00CD0BF8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52D092" w14:textId="77777777" w:rsidR="00A03242" w:rsidRPr="00824832" w:rsidRDefault="00A03242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18513F" w14:textId="77777777" w:rsidR="00A03242" w:rsidRPr="00824832" w:rsidRDefault="00A03242" w:rsidP="00CD0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03242" w:rsidRPr="00824832" w14:paraId="39E12EB2" w14:textId="77777777" w:rsidTr="00A0324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1C6F9D3E" w14:textId="77777777" w:rsidR="00A03242" w:rsidRPr="00824832" w:rsidRDefault="00A03242" w:rsidP="00A0324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F01B62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573980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58E23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AA142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3B91636" w14:textId="789E6EF9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604C6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C41F858" w14:textId="3EB65039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03242" w:rsidRPr="00824832" w14:paraId="24E0C06A" w14:textId="77777777" w:rsidTr="00A23B53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EC93DB5" w14:textId="77777777" w:rsidR="00A03242" w:rsidRPr="00824832" w:rsidRDefault="00A03242" w:rsidP="00A0324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0F077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5E96A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355C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A410EA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E302" w14:textId="2D3DAF73" w:rsidR="00A03242" w:rsidRPr="00824832" w:rsidRDefault="005304F7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6A344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0B85" w14:textId="26BFDBD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3242" w:rsidRPr="00824832" w14:paraId="5F973029" w14:textId="77777777" w:rsidTr="00A0324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D4266D7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391F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C2D23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C4726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22F75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6D3F" w14:textId="30083116" w:rsidR="00A03242" w:rsidRPr="00824832" w:rsidRDefault="00A91621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8463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53109B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0FAED" w14:textId="2048C285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4,206</w:t>
            </w:r>
          </w:p>
        </w:tc>
      </w:tr>
      <w:tr w:rsidR="00A03242" w:rsidRPr="00824832" w14:paraId="7E4D8228" w14:textId="77777777" w:rsidTr="00A0324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61F7B79" w14:textId="71B0D928" w:rsidR="00A03242" w:rsidRPr="00824832" w:rsidRDefault="00A03242" w:rsidP="00A0324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9DFC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99BE6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87BF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DA5EE9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77F725" w14:textId="54BEA353" w:rsidR="00A03242" w:rsidRPr="00DA7B7F" w:rsidRDefault="00A91621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846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132DD" w14:textId="77777777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191BD5" w14:textId="20791C0D" w:rsidR="00A03242" w:rsidRPr="00824832" w:rsidRDefault="00A03242" w:rsidP="00A03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4,206</w:t>
            </w:r>
          </w:p>
        </w:tc>
      </w:tr>
    </w:tbl>
    <w:p w14:paraId="4DB87B05" w14:textId="45C35523" w:rsidR="00B67966" w:rsidRDefault="00B67966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306CD0" w:rsidRPr="00306CD0">
        <w:rPr>
          <w:rFonts w:ascii="Angsana New" w:hAnsi="Angsana New"/>
          <w:sz w:val="28"/>
          <w:szCs w:val="28"/>
          <w:cs/>
        </w:rPr>
        <w:t>รายได้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636267">
        <w:rPr>
          <w:rFonts w:ascii="Angsana New" w:hAnsi="Angsana New" w:hint="cs"/>
          <w:sz w:val="28"/>
          <w:szCs w:val="28"/>
          <w:cs/>
        </w:rPr>
        <w:t>กำไร (</w:t>
      </w:r>
      <w:r w:rsidRPr="003058B7">
        <w:rPr>
          <w:rFonts w:ascii="Angsana New" w:hAnsi="Angsana New"/>
          <w:sz w:val="28"/>
          <w:szCs w:val="28"/>
          <w:cs/>
        </w:rPr>
        <w:t>ขาดทุน</w:t>
      </w:r>
      <w:r w:rsidR="00636267">
        <w:rPr>
          <w:rFonts w:ascii="Angsana New" w:hAnsi="Angsana New" w:hint="cs"/>
          <w:sz w:val="28"/>
          <w:szCs w:val="28"/>
          <w:cs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7E6F52">
        <w:rPr>
          <w:rFonts w:ascii="Angsana New" w:hAnsi="Angsana New" w:hint="cs"/>
          <w:sz w:val="28"/>
          <w:szCs w:val="28"/>
          <w:cs/>
        </w:rPr>
        <w:t>งวด</w:t>
      </w:r>
      <w:r w:rsidR="007C6505" w:rsidRPr="0025191D">
        <w:rPr>
          <w:rFonts w:ascii="Angsana New" w:hAnsi="Angsana New"/>
          <w:sz w:val="28"/>
          <w:szCs w:val="28"/>
          <w:cs/>
        </w:rPr>
        <w:t>สามเดือน</w:t>
      </w:r>
      <w:r w:rsidR="007C650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C6505" w:rsidRPr="0025191D">
        <w:rPr>
          <w:rFonts w:ascii="Angsana New" w:hAnsi="Angsana New"/>
          <w:sz w:val="28"/>
          <w:szCs w:val="28"/>
        </w:rPr>
        <w:t>3</w:t>
      </w:r>
      <w:r w:rsidR="00F804D1">
        <w:rPr>
          <w:rFonts w:ascii="Angsana New" w:hAnsi="Angsana New"/>
          <w:sz w:val="28"/>
          <w:szCs w:val="28"/>
        </w:rPr>
        <w:t xml:space="preserve">1 </w:t>
      </w:r>
      <w:r w:rsidR="00F804D1">
        <w:rPr>
          <w:rFonts w:ascii="Angsana New" w:hAnsi="Angsana New" w:hint="cs"/>
          <w:sz w:val="28"/>
          <w:szCs w:val="28"/>
          <w:cs/>
        </w:rPr>
        <w:t>มีนาคม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5</w:t>
      </w:r>
      <w:r w:rsidR="007C6505" w:rsidRPr="0025191D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4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05"/>
        <w:gridCol w:w="250"/>
        <w:gridCol w:w="265"/>
        <w:gridCol w:w="250"/>
        <w:gridCol w:w="470"/>
        <w:gridCol w:w="1440"/>
        <w:gridCol w:w="270"/>
        <w:gridCol w:w="1440"/>
      </w:tblGrid>
      <w:tr w:rsidR="00F804D1" w14:paraId="2BF4DA6F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E895D3C" w14:textId="77777777" w:rsidR="00F804D1" w:rsidRDefault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AB204" w14:textId="77777777" w:rsidR="00F804D1" w:rsidRDefault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91C40F5" w14:textId="77777777" w:rsidR="00F804D1" w:rsidRDefault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804D1" w14:paraId="1CEB8B27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6B6CAF96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398F079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4E29D9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AA84625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4497CAE3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4F5151" w14:textId="027AB420" w:rsidR="00F804D1" w:rsidRP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F44A7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29854C" w14:textId="28BC7A52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</w:tr>
      <w:tr w:rsidR="00F804D1" w14:paraId="102105EA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2924" w14:textId="2D061521" w:rsidR="00F804D1" w:rsidRDefault="00470BE8" w:rsidP="00F804D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F804D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F804D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5A518FB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9BC12ED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F2EDB5A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33A1C996" w14:textId="77777777" w:rsidR="00F804D1" w:rsidRDefault="00F804D1" w:rsidP="00F804D1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F5AAE" w14:textId="3ABA8EFB" w:rsidR="00F804D1" w:rsidRDefault="00470BE8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06A13A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63E3A5" w14:textId="51F767AA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(23,598)</w:t>
            </w:r>
          </w:p>
        </w:tc>
      </w:tr>
      <w:tr w:rsidR="00F804D1" w14:paraId="26706D6F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5DEC94BC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812C903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3B65453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4CDE4FE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49D6D33E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72CBBD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FEDFD0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DCF359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04D1" w14:paraId="3E57393F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2F578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22FD4A2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351A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FEAEFA6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9EE6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4D777" w14:textId="278E3E2E" w:rsidR="00F804D1" w:rsidRDefault="00470BE8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B816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75053F" w14:textId="07221D6D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4,720</w:t>
            </w:r>
          </w:p>
        </w:tc>
      </w:tr>
      <w:tr w:rsidR="00F804D1" w14:paraId="5F26348B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3C0D4A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</w:t>
            </w:r>
          </w:p>
          <w:p w14:paraId="21D69CD6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8620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53EF0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157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D9A45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FD5F" w14:textId="2FF8DDDC" w:rsidR="00F804D1" w:rsidRDefault="0048769F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D0BF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401CE" w14:textId="2F93FB0B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238</w:t>
            </w:r>
          </w:p>
        </w:tc>
      </w:tr>
      <w:tr w:rsidR="00F804D1" w14:paraId="43DE9BD1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AAA50" w14:textId="4A511949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</w:t>
            </w:r>
            <w:r w:rsidR="00340275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9588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4D69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882B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96FD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438AE" w14:textId="391BD8A2" w:rsidR="00F804D1" w:rsidRDefault="00470BE8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2,648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6412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EDFDA" w14:textId="731B43D5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4,206</w:t>
            </w:r>
          </w:p>
        </w:tc>
      </w:tr>
      <w:tr w:rsidR="00636267" w14:paraId="2E7BD024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1CB50D6" w14:textId="0A70FABE" w:rsidR="00636267" w:rsidRDefault="00636267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การใช้ประโยชน์จากผลขาดทุนทางภาษีเงินได้ปีก่อน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F091" w14:textId="77777777" w:rsidR="00636267" w:rsidRDefault="00636267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1C7D1" w14:textId="77777777" w:rsidR="00636267" w:rsidRDefault="00636267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B47EF" w14:textId="77777777" w:rsidR="00636267" w:rsidRDefault="00636267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37FB5" w14:textId="77777777" w:rsidR="00636267" w:rsidRDefault="00636267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6FB2E" w14:textId="1B3574B1" w:rsidR="00636267" w:rsidRDefault="0048769F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(2,</w:t>
            </w:r>
            <w:r w:rsidR="00A91621">
              <w:rPr>
                <w:rFonts w:asciiTheme="majorBidi" w:eastAsia="Cordia New" w:hAnsiTheme="majorBidi" w:cstheme="majorBidi"/>
                <w:sz w:val="28"/>
                <w:szCs w:val="28"/>
              </w:rPr>
              <w:t>597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BE93" w14:textId="77777777" w:rsidR="00636267" w:rsidRDefault="00636267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BCFC" w14:textId="1F354816" w:rsidR="00636267" w:rsidRDefault="00636267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F804D1" w14:paraId="53FACDF2" w14:textId="77777777" w:rsidTr="00F804D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0C70CC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03413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A14E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53B1676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80B7" w14:textId="77777777" w:rsidR="00F804D1" w:rsidRDefault="00F804D1" w:rsidP="00F804D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BA9C5" w14:textId="638FD041" w:rsidR="00F804D1" w:rsidRDefault="00636267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DABB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0034E9" w14:textId="1EBD135A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(4,958)</w:t>
            </w:r>
          </w:p>
        </w:tc>
      </w:tr>
      <w:tr w:rsidR="00F804D1" w14:paraId="49CC6E4C" w14:textId="77777777" w:rsidTr="00F804D1">
        <w:trPr>
          <w:trHeight w:val="42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BAE0E" w14:textId="10D9737C" w:rsidR="00F804D1" w:rsidRDefault="00340275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3390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CF40B67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646E" w14:textId="77777777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1827AD19" w14:textId="77777777" w:rsidR="00F804D1" w:rsidRDefault="00F804D1" w:rsidP="00F804D1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86974" w14:textId="098C351A" w:rsidR="00F804D1" w:rsidRDefault="00A9162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626B05" w14:textId="77777777" w:rsidR="00F804D1" w:rsidRDefault="00F804D1" w:rsidP="00F80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07D86" w14:textId="3CC48992" w:rsidR="00F804D1" w:rsidRDefault="00F804D1" w:rsidP="00F804D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4,206</w:t>
            </w:r>
          </w:p>
        </w:tc>
      </w:tr>
    </w:tbl>
    <w:p w14:paraId="4DB4CEE5" w14:textId="77777777" w:rsidR="00F804D1" w:rsidRDefault="00F804D1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0FC7189" w14:textId="77777777" w:rsidR="00F804D1" w:rsidRDefault="00F804D1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42BB037" w14:textId="7597DFFC" w:rsidR="00F804D1" w:rsidRDefault="00F804D1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E78C267" w14:textId="59C6CCFF" w:rsidR="008455F9" w:rsidRDefault="008455F9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B33BD6" w14:textId="090B5B7C" w:rsidR="008455F9" w:rsidRDefault="008455F9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3C15640" w14:textId="7B16A38C" w:rsidR="008455F9" w:rsidRDefault="008455F9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E8D2AF2" w14:textId="78B54DC4" w:rsidR="008455F9" w:rsidRDefault="008455F9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E755FD2" w14:textId="77777777" w:rsidR="008455F9" w:rsidRDefault="008455F9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C993CA6" w14:textId="77777777" w:rsidR="00F804D1" w:rsidRDefault="00F804D1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CE58D2" w14:textId="4EF065B9" w:rsidR="00F804D1" w:rsidRDefault="00F804D1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46F758B2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7" w:name="OLE_LINK1"/>
      <w:bookmarkStart w:id="8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7"/>
      <w:bookmarkEnd w:id="8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7C6505">
        <w:rPr>
          <w:rFonts w:ascii="Angsana New" w:hAnsi="Angsana New"/>
          <w:sz w:val="28"/>
          <w:szCs w:val="28"/>
        </w:rPr>
        <w:t>3</w:t>
      </w:r>
      <w:r w:rsidR="009516D5">
        <w:rPr>
          <w:rFonts w:ascii="Angsana New" w:hAnsi="Angsana New"/>
          <w:sz w:val="28"/>
          <w:szCs w:val="28"/>
        </w:rPr>
        <w:t>1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9516D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C6505">
        <w:rPr>
          <w:rFonts w:ascii="Angsana New" w:hAnsi="Angsana New"/>
          <w:sz w:val="28"/>
          <w:szCs w:val="28"/>
        </w:rPr>
        <w:t>256</w:t>
      </w:r>
      <w:r w:rsidR="009516D5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D72D3E">
        <w:rPr>
          <w:rFonts w:ascii="Angsana New" w:hAnsi="Angsana New" w:hint="cs"/>
          <w:sz w:val="28"/>
          <w:szCs w:val="28"/>
          <w:cs/>
        </w:rPr>
        <w:t>วันที่</w:t>
      </w:r>
      <w:r w:rsidR="00D72D3E">
        <w:rPr>
          <w:rFonts w:ascii="Angsana New" w:hAnsi="Angsana New"/>
          <w:sz w:val="28"/>
          <w:szCs w:val="28"/>
        </w:rPr>
        <w:t xml:space="preserve"> 31 </w:t>
      </w:r>
      <w:r w:rsidR="00D72D3E">
        <w:rPr>
          <w:rFonts w:ascii="Angsana New" w:hAnsi="Angsana New" w:hint="cs"/>
          <w:sz w:val="28"/>
          <w:szCs w:val="28"/>
          <w:cs/>
        </w:rPr>
        <w:t>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516D5">
        <w:rPr>
          <w:rFonts w:ascii="Angsana New" w:hAnsi="Angsana New"/>
          <w:sz w:val="28"/>
          <w:szCs w:val="28"/>
        </w:rPr>
        <w:t>4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350"/>
      </w:tblGrid>
      <w:tr w:rsidR="007A014C" w:rsidRPr="009A7EE8" w14:paraId="3DD1E755" w14:textId="77777777" w:rsidTr="00326A63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326A63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326A63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F5AA7D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49526FE1" w:rsidR="00D72D3E" w:rsidRPr="009A7EE8" w:rsidRDefault="00765B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EBBDE62" w14:textId="306A454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47F1958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527EC" w14:textId="36451452" w:rsidR="00D72D3E" w:rsidRPr="001A426F" w:rsidRDefault="007C6505" w:rsidP="001A4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1A42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9516D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F5209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A426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72D3E" w:rsidRPr="009A7EE8" w14:paraId="7F56ACA7" w14:textId="77777777" w:rsidTr="00326A63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11EC" w:rsidRPr="009A7EE8" w14:paraId="598D1CD2" w14:textId="77777777" w:rsidTr="00326A63">
        <w:tc>
          <w:tcPr>
            <w:tcW w:w="3330" w:type="dxa"/>
          </w:tcPr>
          <w:p w14:paraId="3B2A8917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7C79A26D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 w:rsidR="00BA1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6D0F05A1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7BAC5606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5FA1C6C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1D6D1DCA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6DD4E4" w14:textId="37D20B89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31,512</w:t>
            </w:r>
          </w:p>
        </w:tc>
      </w:tr>
      <w:tr w:rsidR="00E511EC" w:rsidRPr="009A7EE8" w14:paraId="28832F13" w14:textId="77777777" w:rsidTr="00326A63">
        <w:tc>
          <w:tcPr>
            <w:tcW w:w="3330" w:type="dxa"/>
          </w:tcPr>
          <w:p w14:paraId="59A0B518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16F6E585" w:rsidR="00E511EC" w:rsidRPr="009A7EE8" w:rsidRDefault="003E7C61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</w:tcPr>
          <w:p w14:paraId="4136B960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4B956C32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2,670</w:t>
            </w:r>
          </w:p>
        </w:tc>
        <w:tc>
          <w:tcPr>
            <w:tcW w:w="270" w:type="dxa"/>
            <w:vAlign w:val="bottom"/>
          </w:tcPr>
          <w:p w14:paraId="2F5FE49E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2509A" w14:textId="3E64A3E3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CE7C4B" w14:textId="199A6D17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11,076</w:t>
            </w:r>
          </w:p>
        </w:tc>
      </w:tr>
      <w:tr w:rsidR="00E511EC" w:rsidRPr="009A7EE8" w14:paraId="48F7CC41" w14:textId="77777777" w:rsidTr="00326A63">
        <w:trPr>
          <w:trHeight w:val="720"/>
        </w:trPr>
        <w:tc>
          <w:tcPr>
            <w:tcW w:w="3330" w:type="dxa"/>
          </w:tcPr>
          <w:p w14:paraId="4BB1BFF9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240ACF65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 w:rsidR="003E7C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vAlign w:val="bottom"/>
          </w:tcPr>
          <w:p w14:paraId="18C868B3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24EB85F4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</w:p>
        </w:tc>
        <w:tc>
          <w:tcPr>
            <w:tcW w:w="270" w:type="dxa"/>
            <w:vAlign w:val="bottom"/>
          </w:tcPr>
          <w:p w14:paraId="24D404EA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CD527B" w14:textId="465A8888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9EFA5F" w14:textId="7466D5F3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5,921</w:t>
            </w:r>
          </w:p>
        </w:tc>
      </w:tr>
      <w:tr w:rsidR="00E511EC" w:rsidRPr="009A7EE8" w14:paraId="4D852BDB" w14:textId="77777777" w:rsidTr="00326A63">
        <w:tc>
          <w:tcPr>
            <w:tcW w:w="3330" w:type="dxa"/>
          </w:tcPr>
          <w:p w14:paraId="6D472617" w14:textId="77777777" w:rsidR="00E511EC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E511EC" w:rsidRPr="00AE1CAA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617F0DC3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 w:rsidR="003E7C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vAlign w:val="bottom"/>
          </w:tcPr>
          <w:p w14:paraId="63D9BACD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4B5E1E49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(629)</w:t>
            </w:r>
          </w:p>
        </w:tc>
        <w:tc>
          <w:tcPr>
            <w:tcW w:w="270" w:type="dxa"/>
            <w:vAlign w:val="bottom"/>
          </w:tcPr>
          <w:p w14:paraId="7B3536D6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85B258" w14:textId="74BCAB1C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0F7841" w14:textId="70207EB9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1,899</w:t>
            </w:r>
          </w:p>
        </w:tc>
      </w:tr>
      <w:tr w:rsidR="00E511EC" w:rsidRPr="009A7EE8" w14:paraId="1065CBE4" w14:textId="77777777" w:rsidTr="00326A63">
        <w:tc>
          <w:tcPr>
            <w:tcW w:w="3330" w:type="dxa"/>
          </w:tcPr>
          <w:p w14:paraId="08F04D06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2FCA528E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 w:rsidR="003E7C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5526BF22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2E328" w14:textId="0B8DC06A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70" w:type="dxa"/>
            <w:vAlign w:val="bottom"/>
          </w:tcPr>
          <w:p w14:paraId="0A91719E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06616" w14:textId="581B584E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19097F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8E2D1E" w14:textId="3379B98D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1,226</w:t>
            </w:r>
          </w:p>
        </w:tc>
      </w:tr>
      <w:tr w:rsidR="00E511EC" w:rsidRPr="009A7EE8" w14:paraId="2F6FF720" w14:textId="77777777" w:rsidTr="00326A63">
        <w:tc>
          <w:tcPr>
            <w:tcW w:w="3330" w:type="dxa"/>
          </w:tcPr>
          <w:p w14:paraId="2C4BA433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47CD8830" w:rsidR="00E511EC" w:rsidRPr="009A7EE8" w:rsidRDefault="003E7C61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E511EC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</w:tcPr>
          <w:p w14:paraId="74D5B30E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4E2BCDD1" w:rsidR="00E511EC" w:rsidRPr="009A7EE8" w:rsidRDefault="00E66811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(2,</w:t>
            </w:r>
            <w:r w:rsidR="00A916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928D2A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5129C379" w:rsidR="00E511EC" w:rsidRPr="009A7EE8" w:rsidRDefault="00470BE8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0F91F40A" w:rsidR="00E511EC" w:rsidRPr="009A7EE8" w:rsidRDefault="00470BE8" w:rsidP="00E511E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668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A916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402</w:t>
            </w:r>
          </w:p>
        </w:tc>
      </w:tr>
      <w:tr w:rsidR="00E511EC" w:rsidRPr="009A7EE8" w14:paraId="38B1218A" w14:textId="77777777" w:rsidTr="00326A63">
        <w:tc>
          <w:tcPr>
            <w:tcW w:w="3330" w:type="dxa"/>
          </w:tcPr>
          <w:p w14:paraId="75684FFA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46BDBF9B" w:rsidR="00E511EC" w:rsidRPr="009A7EE8" w:rsidRDefault="003E7C61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 w:rsidR="00E511E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</w:tcPr>
          <w:p w14:paraId="1B462584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3E4EFC68" w:rsidR="00E511EC" w:rsidRPr="009A7EE8" w:rsidRDefault="00A91621" w:rsidP="00E511E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(12)</w:t>
            </w:r>
          </w:p>
        </w:tc>
        <w:tc>
          <w:tcPr>
            <w:tcW w:w="270" w:type="dxa"/>
            <w:vAlign w:val="bottom"/>
          </w:tcPr>
          <w:p w14:paraId="2AA7907F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20F670C5" w:rsidR="00E511EC" w:rsidRPr="009A7EE8" w:rsidRDefault="00AA3310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132C41" w14:textId="77777777" w:rsidR="00E511EC" w:rsidRPr="009A7EE8" w:rsidRDefault="00E511EC" w:rsidP="00E51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28B99CCE" w:rsidR="00E511EC" w:rsidRPr="009A7EE8" w:rsidRDefault="00AA3310" w:rsidP="00E511E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E668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A916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036</w:t>
            </w:r>
          </w:p>
        </w:tc>
      </w:tr>
      <w:tr w:rsidR="00D72D3E" w:rsidRPr="00694D4E" w14:paraId="418B4753" w14:textId="77777777" w:rsidTr="00326A63">
        <w:trPr>
          <w:trHeight w:val="216"/>
        </w:trPr>
        <w:tc>
          <w:tcPr>
            <w:tcW w:w="3330" w:type="dxa"/>
          </w:tcPr>
          <w:p w14:paraId="7E6074A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99D36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5337FDEF" w14:textId="77777777" w:rsidTr="00326A63">
        <w:tc>
          <w:tcPr>
            <w:tcW w:w="3330" w:type="dxa"/>
          </w:tcPr>
          <w:p w14:paraId="173C21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1909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3F15E7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371920F5" w14:textId="77777777" w:rsidTr="00326A63">
        <w:tc>
          <w:tcPr>
            <w:tcW w:w="3330" w:type="dxa"/>
          </w:tcPr>
          <w:p w14:paraId="26158A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576ADC44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 w:rsidR="003E7C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CB1E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7457A631" w:rsidR="00D72D3E" w:rsidRPr="009A7EE8" w:rsidRDefault="00AA331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784240E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1E3F9D7F" w:rsidR="00D72D3E" w:rsidRPr="009A7EE8" w:rsidRDefault="00AA3310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93027" w14:textId="43366644" w:rsidR="00D72D3E" w:rsidRPr="009A7EE8" w:rsidRDefault="00AA331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(10,029)</w:t>
            </w:r>
          </w:p>
        </w:tc>
      </w:tr>
      <w:tr w:rsidR="00D72D3E" w:rsidRPr="009A7EE8" w14:paraId="3C446DC2" w14:textId="77777777" w:rsidTr="00326A63">
        <w:tc>
          <w:tcPr>
            <w:tcW w:w="3330" w:type="dxa"/>
          </w:tcPr>
          <w:p w14:paraId="5A123A3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380C659D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E7C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 w:rsidR="003E7C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D358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618F9E22" w:rsidR="00D72D3E" w:rsidRPr="009A7EE8" w:rsidRDefault="00AA331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7330E8D7" w:rsidR="00D72D3E" w:rsidRPr="009A7EE8" w:rsidRDefault="00AA3310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270" w:type="dxa"/>
            <w:vAlign w:val="bottom"/>
          </w:tcPr>
          <w:p w14:paraId="5CBCDB0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30A678E2" w:rsidR="00D72D3E" w:rsidRPr="009A7EE8" w:rsidRDefault="00AA331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(10,742)</w:t>
            </w:r>
          </w:p>
        </w:tc>
      </w:tr>
      <w:tr w:rsidR="006C1D0B" w:rsidRPr="009A7EE8" w14:paraId="07610578" w14:textId="77777777" w:rsidTr="00326A63">
        <w:tc>
          <w:tcPr>
            <w:tcW w:w="3330" w:type="dxa"/>
          </w:tcPr>
          <w:p w14:paraId="1171CBAA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7CD83B46" w:rsidR="006C1D0B" w:rsidRPr="009A7EE8" w:rsidRDefault="003E7C61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4351BD7A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220FF1E2" w:rsidR="006C1D0B" w:rsidRDefault="00AA331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4D3E3D6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7D7836D6" w:rsidR="006C1D0B" w:rsidRPr="009A7EE8" w:rsidRDefault="00AA3310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2CBBB5AA" w:rsidR="006C1D0B" w:rsidRPr="009A7EE8" w:rsidRDefault="00AA3310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(314)</w:t>
            </w:r>
          </w:p>
        </w:tc>
      </w:tr>
      <w:tr w:rsidR="00D72D3E" w:rsidRPr="009A7EE8" w14:paraId="679940F1" w14:textId="77777777" w:rsidTr="00326A63">
        <w:tc>
          <w:tcPr>
            <w:tcW w:w="3330" w:type="dxa"/>
          </w:tcPr>
          <w:p w14:paraId="283383E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5C2B730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E7C6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EA2A8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39A5872D" w:rsidR="00D72D3E" w:rsidRPr="009A7EE8" w:rsidRDefault="00AA3310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21B79A3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4CDE8F03" w:rsidR="00D72D3E" w:rsidRPr="009A7EE8" w:rsidRDefault="00AA3310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(81)</w:t>
            </w:r>
          </w:p>
        </w:tc>
        <w:tc>
          <w:tcPr>
            <w:tcW w:w="270" w:type="dxa"/>
            <w:vAlign w:val="bottom"/>
          </w:tcPr>
          <w:p w14:paraId="0831E63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31116564" w:rsidR="00D72D3E" w:rsidRPr="009A7EE8" w:rsidRDefault="00AA3310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(21,085)</w:t>
            </w:r>
          </w:p>
        </w:tc>
      </w:tr>
    </w:tbl>
    <w:p w14:paraId="5086E90B" w14:textId="7163810B" w:rsidR="00304859" w:rsidRDefault="00304859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7C6505">
        <w:rPr>
          <w:rFonts w:ascii="Angsana New" w:hAnsi="Angsana New"/>
          <w:sz w:val="28"/>
          <w:szCs w:val="28"/>
        </w:rPr>
        <w:t>3</w:t>
      </w:r>
      <w:r w:rsidR="004D3F92">
        <w:rPr>
          <w:rFonts w:ascii="Angsana New" w:hAnsi="Angsana New"/>
          <w:sz w:val="28"/>
          <w:szCs w:val="28"/>
        </w:rPr>
        <w:t>1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="004D3F92">
        <w:rPr>
          <w:rFonts w:ascii="Angsana New" w:hAnsi="Angsana New" w:hint="cs"/>
          <w:sz w:val="28"/>
          <w:szCs w:val="28"/>
          <w:cs/>
        </w:rPr>
        <w:t>มีนาคม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="007C6505">
        <w:rPr>
          <w:rFonts w:ascii="Angsana New" w:hAnsi="Angsana New"/>
          <w:sz w:val="28"/>
          <w:szCs w:val="28"/>
        </w:rPr>
        <w:t>256</w:t>
      </w:r>
      <w:r w:rsidR="004D3F92">
        <w:rPr>
          <w:rFonts w:ascii="Angsana New" w:hAnsi="Angsana New"/>
          <w:sz w:val="28"/>
          <w:szCs w:val="28"/>
        </w:rPr>
        <w:t>5</w:t>
      </w:r>
      <w:r w:rsidR="007C6505">
        <w:rPr>
          <w:rFonts w:ascii="Angsana New" w:hAnsi="Angsana New"/>
          <w:sz w:val="28"/>
          <w:szCs w:val="28"/>
        </w:rPr>
        <w:t xml:space="preserve">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8E28A4">
        <w:rPr>
          <w:rFonts w:ascii="Angsana New" w:hAnsi="Angsana New"/>
          <w:spacing w:val="-2"/>
          <w:sz w:val="28"/>
          <w:szCs w:val="28"/>
          <w:cs/>
        </w:rPr>
        <w:t>ไม่ได้</w:t>
      </w:r>
      <w:r w:rsidRPr="001E36F4">
        <w:rPr>
          <w:rFonts w:ascii="Angsana New" w:hAnsi="Angsana New"/>
          <w:spacing w:val="-2"/>
          <w:sz w:val="28"/>
          <w:szCs w:val="28"/>
          <w:cs/>
        </w:rPr>
        <w:t>ใช้</w:t>
      </w:r>
      <w:r w:rsidRPr="00AA3310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AA3310" w:rsidRPr="00AA3310">
        <w:rPr>
          <w:rFonts w:ascii="Angsana New" w:hAnsi="Angsana New"/>
          <w:spacing w:val="-2"/>
          <w:sz w:val="28"/>
          <w:szCs w:val="28"/>
        </w:rPr>
        <w:t xml:space="preserve"> </w:t>
      </w:r>
      <w:r w:rsidR="006F7563">
        <w:rPr>
          <w:rFonts w:ascii="Angsana New" w:hAnsi="Angsana New"/>
          <w:spacing w:val="-2"/>
          <w:sz w:val="28"/>
          <w:szCs w:val="28"/>
        </w:rPr>
        <w:t>157.</w:t>
      </w:r>
      <w:r w:rsidR="00823B15">
        <w:rPr>
          <w:rFonts w:ascii="Angsana New" w:hAnsi="Angsana New"/>
          <w:spacing w:val="-2"/>
          <w:sz w:val="28"/>
          <w:szCs w:val="28"/>
        </w:rPr>
        <w:t>6</w:t>
      </w:r>
      <w:r w:rsidRPr="00AA331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A3310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1E36F4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31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4D3F92">
        <w:rPr>
          <w:rFonts w:ascii="Angsana New" w:hAnsi="Angsana New"/>
          <w:spacing w:val="-2"/>
          <w:sz w:val="28"/>
          <w:szCs w:val="28"/>
        </w:rPr>
        <w:t>4</w:t>
      </w:r>
      <w:r w:rsidRPr="00B42D66">
        <w:rPr>
          <w:rFonts w:ascii="Angsana New" w:hAnsi="Angsana New"/>
          <w:spacing w:val="-2"/>
          <w:sz w:val="28"/>
          <w:szCs w:val="28"/>
        </w:rPr>
        <w:t xml:space="preserve">: </w:t>
      </w:r>
      <w:r w:rsidR="004D3F92">
        <w:rPr>
          <w:rFonts w:asciiTheme="majorBidi" w:eastAsia="Arial Unicode MS" w:hAnsiTheme="majorBidi" w:cstheme="majorBidi"/>
          <w:sz w:val="28"/>
          <w:szCs w:val="28"/>
        </w:rPr>
        <w:t>1</w:t>
      </w:r>
      <w:r w:rsidR="00823B15">
        <w:rPr>
          <w:rFonts w:asciiTheme="majorBidi" w:eastAsia="Arial Unicode MS" w:hAnsiTheme="majorBidi" w:cstheme="majorBidi"/>
          <w:sz w:val="28"/>
          <w:szCs w:val="28"/>
        </w:rPr>
        <w:t>57.6</w:t>
      </w:r>
      <w:r w:rsidR="00FF3694"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21D6AD4B" w14:textId="77777777" w:rsidR="00AA3310" w:rsidRDefault="00AA3310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7E054E8" w14:textId="77777777" w:rsidR="00AA3310" w:rsidRDefault="00AA3310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A7244F" w14:textId="43C2EBE4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F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4E72" w:rsidRPr="001E7A5A" w14:paraId="0E19366E" w14:textId="77777777" w:rsidTr="00436CBB">
        <w:trPr>
          <w:trHeight w:val="389"/>
        </w:trPr>
        <w:tc>
          <w:tcPr>
            <w:tcW w:w="5760" w:type="dxa"/>
          </w:tcPr>
          <w:p w14:paraId="51F597D3" w14:textId="77777777" w:rsidR="00F84E72" w:rsidRPr="001E7A5A" w:rsidRDefault="00F84E72" w:rsidP="00F84E72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62C7" w14:textId="2274DDCC" w:rsidR="00F84E72" w:rsidRPr="008B6A84" w:rsidRDefault="00F84E72" w:rsidP="00F84E72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8B6A8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B6A84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B6A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04010" w14:textId="77777777" w:rsidR="00F84E72" w:rsidRPr="003D0C47" w:rsidRDefault="00F84E72" w:rsidP="00F84E72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68280" w14:textId="2211937B" w:rsidR="00F84E72" w:rsidRPr="003D0C47" w:rsidRDefault="00F84E72" w:rsidP="00F84E72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1F3D" w:rsidRPr="001E7A5A" w14:paraId="046ACB88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4682EF38" w14:textId="7FC99EE1" w:rsidR="00751F3D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8201A54" w14:textId="6F01C691" w:rsidR="00751F3D" w:rsidRPr="00517886" w:rsidRDefault="0036676F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  <w:tc>
          <w:tcPr>
            <w:tcW w:w="270" w:type="dxa"/>
          </w:tcPr>
          <w:p w14:paraId="729EC56E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0900A6" w14:textId="76EEFEBC" w:rsidR="00751F3D" w:rsidRPr="0051788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751F3D" w:rsidRPr="001E7A5A" w14:paraId="0AA18935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7849C9D6" w14:textId="4B6058AD" w:rsidR="00751F3D" w:rsidRPr="00192845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D11991" w14:textId="76DFEEB7" w:rsidR="00751F3D" w:rsidRPr="008B6A84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886">
              <w:rPr>
                <w:rFonts w:ascii="Angsana New" w:hAnsi="Angsana New"/>
                <w:sz w:val="28"/>
                <w:szCs w:val="28"/>
              </w:rPr>
              <w:t>8</w:t>
            </w:r>
            <w:r w:rsidR="00F674B5">
              <w:rPr>
                <w:rFonts w:ascii="Angsana New" w:hAnsi="Angsana New"/>
                <w:sz w:val="28"/>
                <w:szCs w:val="28"/>
              </w:rPr>
              <w:t>7,797</w:t>
            </w:r>
          </w:p>
        </w:tc>
        <w:tc>
          <w:tcPr>
            <w:tcW w:w="270" w:type="dxa"/>
          </w:tcPr>
          <w:p w14:paraId="0DCEAF36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686CC567" w:rsidR="00751F3D" w:rsidRPr="00B42D6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886">
              <w:rPr>
                <w:rFonts w:ascii="Angsana New" w:hAnsi="Angsana New"/>
                <w:sz w:val="28"/>
                <w:szCs w:val="28"/>
              </w:rPr>
              <w:t>87,797</w:t>
            </w:r>
          </w:p>
        </w:tc>
      </w:tr>
      <w:tr w:rsidR="00751F3D" w:rsidRPr="001E7A5A" w14:paraId="5F219147" w14:textId="77777777" w:rsidTr="00EA438A">
        <w:trPr>
          <w:trHeight w:val="389"/>
        </w:trPr>
        <w:tc>
          <w:tcPr>
            <w:tcW w:w="5760" w:type="dxa"/>
          </w:tcPr>
          <w:p w14:paraId="72197A96" w14:textId="2F91EAE1" w:rsidR="00751F3D" w:rsidRPr="00192845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680BF82" w14:textId="02B357C5" w:rsidR="00751F3D" w:rsidRPr="008B6A84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46C">
              <w:rPr>
                <w:rFonts w:ascii="Angsana New" w:hAnsi="Angsana New"/>
                <w:sz w:val="28"/>
                <w:szCs w:val="28"/>
              </w:rPr>
              <w:t>42,79</w:t>
            </w:r>
            <w:r w:rsidR="0095252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43FB12D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713B1768" w:rsidR="00751F3D" w:rsidRPr="00B42D6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46C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751F3D" w:rsidRPr="001E7A5A" w14:paraId="44D560E0" w14:textId="77777777" w:rsidTr="003A2947">
        <w:trPr>
          <w:trHeight w:val="389"/>
        </w:trPr>
        <w:tc>
          <w:tcPr>
            <w:tcW w:w="5760" w:type="dxa"/>
          </w:tcPr>
          <w:p w14:paraId="25CF4948" w14:textId="77777777" w:rsidR="00751F3D" w:rsidRPr="001E7A5A" w:rsidRDefault="00751F3D" w:rsidP="00751F3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7018766C" w:rsidR="00751F3D" w:rsidRPr="008B6A84" w:rsidRDefault="0036676F" w:rsidP="00751F3D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157,587</w:t>
            </w:r>
          </w:p>
        </w:tc>
        <w:tc>
          <w:tcPr>
            <w:tcW w:w="270" w:type="dxa"/>
          </w:tcPr>
          <w:p w14:paraId="1F53CD5A" w14:textId="77777777" w:rsidR="00751F3D" w:rsidRPr="001E7A5A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CF9C3B1" w14:textId="02FDEDEA" w:rsidR="00751F3D" w:rsidRPr="001E7A5A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157,587</w:t>
            </w:r>
          </w:p>
        </w:tc>
      </w:tr>
    </w:tbl>
    <w:p w14:paraId="4E8B75E0" w14:textId="77777777" w:rsidR="0029154B" w:rsidRPr="001B7705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1B7705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53FD6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4B4A010F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2A58BB1E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5B67" w:rsidRPr="00DC3DDD" w14:paraId="050C57B6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0E0D02D0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6D01A483" w:rsidR="00A85B67" w:rsidRPr="00DC3DDD" w:rsidRDefault="0096538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459DE849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A60A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85B67" w:rsidRPr="00DC3DDD" w14:paraId="198EDF82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28ACE4CE" w:rsidR="00A85B67" w:rsidRPr="0091446F" w:rsidRDefault="0096538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51993299" w:rsidR="00A85B67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12,983</w:t>
            </w:r>
          </w:p>
        </w:tc>
      </w:tr>
      <w:tr w:rsidR="00A85B67" w:rsidRPr="00DC3DDD" w14:paraId="7EB3C6CA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148E783B" w:rsidR="00A85B67" w:rsidRPr="00DC3DDD" w:rsidRDefault="0096538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43734465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</w:tr>
      <w:tr w:rsidR="00A85B67" w:rsidRPr="00DC3DDD" w14:paraId="679AC34C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6CAAA69F" w:rsidR="00A85B67" w:rsidRPr="00DC3DDD" w:rsidRDefault="0096538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6393C3AB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5,852</w:t>
            </w:r>
          </w:p>
        </w:tc>
      </w:tr>
      <w:tr w:rsidR="00A85B67" w:rsidRPr="00DC3DDD" w14:paraId="48FE748C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A85B67" w:rsidRPr="002B08E3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1EF1E178" w:rsidR="00A85B67" w:rsidRDefault="0096538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2,69</w:t>
            </w:r>
            <w:r w:rsidR="00C537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7172FB28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A85B67" w:rsidRPr="005067F3" w14:paraId="2B139C90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1F4884DC" w:rsidR="00A85B67" w:rsidRPr="00DC3DDD" w:rsidRDefault="00965389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7D00668F" w:rsidR="00A85B67" w:rsidRPr="00713B32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72,338</w:t>
            </w:r>
          </w:p>
        </w:tc>
      </w:tr>
    </w:tbl>
    <w:p w14:paraId="1F533854" w14:textId="2FA19631" w:rsidR="008C7BE4" w:rsidRDefault="000F3B50" w:rsidP="00505EB3">
      <w:pPr>
        <w:pStyle w:val="FSNoteNumbered"/>
        <w:numPr>
          <w:ilvl w:val="1"/>
          <w:numId w:val="25"/>
        </w:numPr>
        <w:spacing w:before="120" w:after="120"/>
        <w:ind w:left="540" w:hanging="540"/>
        <w:rPr>
          <w:b/>
          <w:bCs/>
          <w:u w:val="none"/>
          <w:cs/>
        </w:rPr>
      </w:pPr>
      <w:r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F84E72" w:rsidRPr="00E34BE6" w14:paraId="5CA43EFE" w14:textId="4BCE6CE1" w:rsidTr="00B4287D">
        <w:trPr>
          <w:trHeight w:val="389"/>
          <w:tblHeader/>
        </w:trPr>
        <w:tc>
          <w:tcPr>
            <w:tcW w:w="5760" w:type="dxa"/>
          </w:tcPr>
          <w:p w14:paraId="33F840BB" w14:textId="77777777" w:rsidR="00F84E72" w:rsidRPr="00E34BE6" w:rsidRDefault="00F84E72" w:rsidP="00F84E7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028ABD8F" w:rsidR="00F84E72" w:rsidRPr="00073CC8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331D9503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C3" w:rsidRPr="00E34BE6" w14:paraId="48153142" w14:textId="31619E00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164D174F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12EFAE19" w:rsidR="00A111C3" w:rsidRPr="00387433" w:rsidRDefault="00C2711E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2711E">
              <w:rPr>
                <w:rFonts w:asciiTheme="majorBidi" w:hAnsiTheme="majorBidi" w:cstheme="majorBidi"/>
                <w:sz w:val="28"/>
                <w:szCs w:val="28"/>
              </w:rPr>
              <w:t>8,362</w:t>
            </w:r>
          </w:p>
        </w:tc>
        <w:tc>
          <w:tcPr>
            <w:tcW w:w="270" w:type="dxa"/>
          </w:tcPr>
          <w:p w14:paraId="25B54D2C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6328F9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8,447</w:t>
            </w:r>
          </w:p>
        </w:tc>
      </w:tr>
      <w:tr w:rsidR="00A111C3" w:rsidRPr="00E34BE6" w14:paraId="0E0D39E0" w14:textId="151BE5DD" w:rsidTr="00834D10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6AD8D14D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11EFB44F" w:rsidR="00A111C3" w:rsidRPr="00387433" w:rsidRDefault="00C2711E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2711E">
              <w:rPr>
                <w:rFonts w:asciiTheme="majorBidi" w:hAnsiTheme="majorBidi" w:cstheme="majorBidi"/>
                <w:sz w:val="28"/>
                <w:szCs w:val="28"/>
              </w:rPr>
              <w:t>22,83</w:t>
            </w:r>
            <w:r w:rsidR="001159E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9D916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429C2C03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</w:p>
        </w:tc>
      </w:tr>
      <w:tr w:rsidR="00A111C3" w:rsidRPr="00E34BE6" w14:paraId="06F86D49" w14:textId="57CFEE3F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38214407" w:rsidR="00A111C3" w:rsidRPr="00387433" w:rsidRDefault="00C2711E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C271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554DC54C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  <w:tr w:rsidR="00A111C3" w:rsidRPr="004C3013" w14:paraId="2C2BB1CE" w14:textId="1E1AA52C" w:rsidTr="00834D10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A111C3" w:rsidRPr="004C3013" w:rsidRDefault="00A111C3" w:rsidP="00A111C3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111C3" w:rsidRPr="00E34BE6" w14:paraId="5C1C5A3C" w14:textId="01B21037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A111C3" w:rsidRPr="00E34BE6" w:rsidRDefault="00A111C3" w:rsidP="00A111C3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1DD6E461" w:rsidR="00A111C3" w:rsidRPr="007969A5" w:rsidRDefault="00965389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34,654</w:t>
            </w:r>
          </w:p>
        </w:tc>
        <w:tc>
          <w:tcPr>
            <w:tcW w:w="270" w:type="dxa"/>
          </w:tcPr>
          <w:p w14:paraId="04CB96F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6B3BA64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37,258</w:t>
            </w:r>
          </w:p>
        </w:tc>
      </w:tr>
      <w:tr w:rsidR="00A111C3" w:rsidRPr="00E34BE6" w14:paraId="3B2ADD8C" w14:textId="32F752ED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A111C3" w:rsidRPr="00E34BE6" w:rsidRDefault="00A111C3" w:rsidP="00A111C3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2053960C" w:rsidR="00A111C3" w:rsidRPr="007969A5" w:rsidRDefault="00965389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(3,458)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1DA33776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(3,925)</w:t>
            </w:r>
          </w:p>
        </w:tc>
      </w:tr>
      <w:tr w:rsidR="00A111C3" w:rsidRPr="00E34BE6" w14:paraId="508BABE2" w14:textId="69369FBB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0FBFBDED" w:rsidR="00A111C3" w:rsidRPr="007969A5" w:rsidRDefault="00965389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A3C336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</w:tbl>
    <w:p w14:paraId="7E477FC3" w14:textId="25BE322B" w:rsidR="000F3B50" w:rsidRDefault="000F3B50" w:rsidP="00E908B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65B6C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DA0FEE" w:rsidRPr="0052310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7C6505" w:rsidRPr="00523107">
        <w:rPr>
          <w:rFonts w:ascii="Angsana New" w:hAnsi="Angsana New"/>
          <w:spacing w:val="-2"/>
          <w:sz w:val="28"/>
          <w:szCs w:val="28"/>
          <w:cs/>
        </w:rPr>
        <w:t>สามเดือน</w:t>
      </w:r>
      <w:r w:rsidR="007C6505" w:rsidRPr="00765B6C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5D2BFE" w:rsidRPr="005D2BFE">
        <w:rPr>
          <w:rFonts w:ascii="Angsana New" w:hAnsi="Angsana New"/>
          <w:spacing w:val="-2"/>
          <w:sz w:val="28"/>
          <w:szCs w:val="28"/>
        </w:rPr>
        <w:t xml:space="preserve">31 </w:t>
      </w:r>
      <w:r w:rsidR="005D2BFE" w:rsidRPr="005D2BFE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5D2BFE" w:rsidRPr="005D2BFE">
        <w:rPr>
          <w:rFonts w:ascii="Angsana New" w:hAnsi="Angsana New"/>
          <w:spacing w:val="-2"/>
          <w:sz w:val="28"/>
          <w:szCs w:val="28"/>
        </w:rPr>
        <w:t>2565</w:t>
      </w:r>
      <w:r w:rsidR="007C6505" w:rsidRPr="00765B6C">
        <w:rPr>
          <w:rFonts w:ascii="Angsana New" w:hAnsi="Angsana New"/>
          <w:spacing w:val="-2"/>
          <w:sz w:val="28"/>
          <w:szCs w:val="28"/>
        </w:rPr>
        <w:t xml:space="preserve"> </w:t>
      </w:r>
      <w:r w:rsidR="003E7C6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27B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E7C61">
        <w:rPr>
          <w:rFonts w:ascii="Angsana New" w:hAnsi="Angsana New"/>
          <w:spacing w:val="-2"/>
          <w:sz w:val="28"/>
          <w:szCs w:val="28"/>
        </w:rPr>
        <w:t>2564</w:t>
      </w:r>
      <w:r w:rsidR="003E7C6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65B6C">
        <w:rPr>
          <w:rFonts w:ascii="Angsana New" w:hAnsi="Angsana New"/>
          <w:spacing w:val="-2"/>
          <w:sz w:val="28"/>
          <w:szCs w:val="28"/>
          <w:cs/>
        </w:rPr>
        <w:t>ดอกเบี้ยจ่ายจาก</w:t>
      </w:r>
      <w:r w:rsidRPr="00965389">
        <w:rPr>
          <w:rFonts w:ascii="Angsana New" w:hAnsi="Angsana New"/>
          <w:spacing w:val="-2"/>
          <w:sz w:val="28"/>
          <w:szCs w:val="28"/>
          <w:cs/>
        </w:rPr>
        <w:t>หนี้สินตามสัญญาเช่าจำนวน</w:t>
      </w:r>
      <w:r w:rsidR="00965389" w:rsidRPr="00965389">
        <w:rPr>
          <w:rFonts w:ascii="Angsana New" w:hAnsi="Angsana New"/>
          <w:spacing w:val="-2"/>
          <w:sz w:val="28"/>
          <w:szCs w:val="28"/>
        </w:rPr>
        <w:t xml:space="preserve"> 0.5 </w:t>
      </w:r>
      <w:r w:rsidR="00DA0FEE" w:rsidRPr="00965389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765B6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E7C6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765B6C" w:rsidRPr="00523107">
        <w:rPr>
          <w:rFonts w:ascii="Angsana New" w:hAnsi="Angsana New"/>
          <w:spacing w:val="-4"/>
          <w:sz w:val="28"/>
          <w:szCs w:val="28"/>
        </w:rPr>
        <w:t xml:space="preserve">0.1 </w:t>
      </w:r>
      <w:r w:rsidR="00765B6C" w:rsidRPr="005231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727B8D">
        <w:rPr>
          <w:rFonts w:ascii="Angsana New" w:hAnsi="Angsana New" w:hint="cs"/>
          <w:spacing w:val="-4"/>
          <w:sz w:val="28"/>
          <w:szCs w:val="28"/>
          <w:cs/>
        </w:rPr>
        <w:t xml:space="preserve">ตามลำดับ </w:t>
      </w:r>
      <w:r w:rsidRPr="001B7705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1B7705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0C975C5D" w14:textId="67177EDD" w:rsidR="00965389" w:rsidRPr="001159E9" w:rsidRDefault="00965389" w:rsidP="001159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F56BC1A" w14:textId="493C68CE" w:rsidR="006A728D" w:rsidRPr="00824832" w:rsidRDefault="006A728D" w:rsidP="00E908B4">
      <w:pPr>
        <w:pStyle w:val="FSNoteNumbered"/>
        <w:numPr>
          <w:ilvl w:val="0"/>
          <w:numId w:val="17"/>
        </w:numPr>
        <w:spacing w:before="120" w:after="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สำรองตามกฎหมาย</w:t>
      </w:r>
    </w:p>
    <w:p w14:paraId="6D7B1193" w14:textId="2D8D9189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</w:t>
      </w:r>
      <w:r w:rsidR="00765B6C">
        <w:rPr>
          <w:rFonts w:ascii="Angsana New" w:hAnsi="Angsana New" w:hint="cs"/>
          <w:spacing w:val="6"/>
          <w:sz w:val="28"/>
          <w:szCs w:val="28"/>
          <w:cs/>
        </w:rPr>
        <w:t>กำไรสะสม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9899450" w14:textId="3FADBAD8" w:rsidR="001E1504" w:rsidRPr="001E1504" w:rsidRDefault="008D2AE2" w:rsidP="001E15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รายได้จากการลงทุนสำหรับงวดสามเดือนสิ้นสุดวันที่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31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มีนาคม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>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  <w:r>
        <w:rPr>
          <w:rStyle w:val="eop"/>
          <w:rFonts w:ascii="Angsana New" w:hAnsi="Angsana New" w:hint="cs"/>
          <w:color w:val="000000"/>
          <w:sz w:val="28"/>
          <w:szCs w:val="28"/>
          <w:shd w:val="clear" w:color="auto" w:fill="FFFFFF"/>
        </w:rPr>
        <w:t> 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282705" w:rsidRPr="00824832" w14:paraId="40BFC966" w14:textId="77777777" w:rsidTr="00E67E56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F1706A5" w14:textId="77777777" w:rsidR="00282705" w:rsidRPr="00824832" w:rsidRDefault="00282705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6D329" w14:textId="77777777" w:rsidR="00282705" w:rsidRPr="00824832" w:rsidRDefault="00282705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82705" w:rsidRPr="00824832" w14:paraId="0C6ADB85" w14:textId="77777777" w:rsidTr="000F6CAD">
        <w:trPr>
          <w:trHeight w:val="35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E316A" w14:textId="77777777" w:rsidR="00282705" w:rsidRPr="00824832" w:rsidRDefault="00282705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7DA5D71" w14:textId="73B801B3" w:rsidR="00282705" w:rsidRPr="00824832" w:rsidRDefault="008153BE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F78CA" w14:textId="77777777" w:rsidR="00282705" w:rsidRPr="00824832" w:rsidRDefault="00282705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09B4D4" w14:textId="5BB5EA97" w:rsidR="00282705" w:rsidRPr="00642000" w:rsidRDefault="008153BE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C5A16" w:rsidRPr="00824832" w14:paraId="04A937E0" w14:textId="77777777" w:rsidTr="000F6CAD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A744120" w14:textId="77777777" w:rsidR="004C5A16" w:rsidRPr="00824832" w:rsidRDefault="004C5A16" w:rsidP="004C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35139" w14:textId="7586692C" w:rsidR="004C5A16" w:rsidRPr="00824832" w:rsidRDefault="0086140D" w:rsidP="004C5A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FE76E" w14:textId="77777777" w:rsidR="004C5A16" w:rsidRPr="00824832" w:rsidRDefault="004C5A16" w:rsidP="004C5A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E13C6" w14:textId="52E46FD5" w:rsidR="004C5A16" w:rsidRPr="00824832" w:rsidRDefault="004C5A16" w:rsidP="004C5A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normaltextrun"/>
                <w:rFonts w:ascii="Angsana New" w:hAnsi="Angsana New" w:hint="cs"/>
                <w:sz w:val="28"/>
                <w:szCs w:val="28"/>
              </w:rPr>
              <w:t>954</w:t>
            </w:r>
            <w:r>
              <w:rPr>
                <w:rStyle w:val="eop"/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4C5A16" w:rsidRPr="00824832" w14:paraId="51411932" w14:textId="77777777" w:rsidTr="000F6CAD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AD12E8A" w14:textId="77777777" w:rsidR="004C5A16" w:rsidRPr="00824832" w:rsidRDefault="004C5A16" w:rsidP="004C5A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35DBD" w14:textId="79B5EA43" w:rsidR="004C5A16" w:rsidRPr="00824832" w:rsidRDefault="0086140D" w:rsidP="004C5A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0145F" w14:textId="77777777" w:rsidR="004C5A16" w:rsidRPr="00824832" w:rsidRDefault="004C5A16" w:rsidP="004C5A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A4BF7" w14:textId="2DF8B617" w:rsidR="004C5A16" w:rsidRPr="00824832" w:rsidRDefault="004C5A16" w:rsidP="004C5A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Style w:val="normaltextrun"/>
                <w:rFonts w:ascii="Angsana New" w:hAnsi="Angsana New" w:hint="cs"/>
                <w:sz w:val="28"/>
                <w:szCs w:val="28"/>
              </w:rPr>
              <w:t>178</w:t>
            </w:r>
            <w:r>
              <w:rPr>
                <w:rStyle w:val="eop"/>
                <w:rFonts w:ascii="Angsana New" w:hAnsi="Angsana New" w:hint="cs"/>
                <w:sz w:val="28"/>
                <w:szCs w:val="28"/>
              </w:rPr>
              <w:t> </w:t>
            </w:r>
          </w:p>
        </w:tc>
      </w:tr>
      <w:tr w:rsidR="004C5A16" w:rsidRPr="005067F3" w14:paraId="2AE3BD40" w14:textId="77777777" w:rsidTr="000F6CAD">
        <w:trPr>
          <w:trHeight w:val="389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9708488" w14:textId="77777777" w:rsidR="004C5A16" w:rsidRPr="00824832" w:rsidRDefault="004C5A16" w:rsidP="004C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9286C" w14:textId="4AEAB530" w:rsidR="004C5A16" w:rsidRPr="00824832" w:rsidRDefault="0086140D" w:rsidP="004C5A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0C154" w14:textId="77777777" w:rsidR="004C5A16" w:rsidRPr="00824832" w:rsidRDefault="004C5A16" w:rsidP="004C5A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F5845E" w14:textId="5C966A34" w:rsidR="004C5A16" w:rsidRPr="00721BDB" w:rsidRDefault="004C5A16" w:rsidP="004C5A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Style w:val="normaltextrun"/>
                <w:rFonts w:ascii="Angsana New" w:hAnsi="Angsana New" w:hint="cs"/>
                <w:b/>
                <w:bCs/>
                <w:sz w:val="28"/>
                <w:szCs w:val="28"/>
              </w:rPr>
              <w:t>1,132</w:t>
            </w:r>
            <w:r>
              <w:rPr>
                <w:rStyle w:val="eop"/>
                <w:rFonts w:ascii="Angsana New" w:hAnsi="Angsana New" w:hint="cs"/>
                <w:sz w:val="28"/>
                <w:szCs w:val="28"/>
              </w:rPr>
              <w:t> </w:t>
            </w:r>
          </w:p>
        </w:tc>
      </w:tr>
    </w:tbl>
    <w:p w14:paraId="62DD351D" w14:textId="017DFBA2" w:rsidR="00AE653A" w:rsidRPr="004665D5" w:rsidRDefault="00445CF0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6A38F207" w:rsidR="00680955" w:rsidRPr="00680955" w:rsidRDefault="00E236B1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กำไรจากเครื่องมือทางการเงินสำหรับงวดสามเดือนสิ้นสุดวันที่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31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มีนาคม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>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7E3764" w:rsidRPr="00824832" w14:paraId="175468A5" w14:textId="77777777" w:rsidTr="007E37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B7B9A9" w14:textId="77777777" w:rsidR="007E3764" w:rsidRPr="00824832" w:rsidRDefault="007E3764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A7557" w14:textId="77777777" w:rsidR="007E3764" w:rsidRPr="00E9551E" w:rsidRDefault="007E3764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E3764" w:rsidRPr="00824832" w14:paraId="7E1B4D4D" w14:textId="77777777" w:rsidTr="007E37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C3F33D9" w14:textId="77777777" w:rsidR="007E3764" w:rsidRPr="00824832" w:rsidRDefault="007E3764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4BE42" w14:textId="1D2C1514" w:rsidR="007E3764" w:rsidRPr="00824832" w:rsidRDefault="007E3764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A0B">
              <w:rPr>
                <w:rFonts w:ascii="Angsana New" w:hAnsi="Angsana New"/>
                <w:sz w:val="28"/>
                <w:szCs w:val="28"/>
              </w:rPr>
              <w:t>256</w:t>
            </w:r>
            <w:r w:rsidR="0071419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3CD2F" w14:textId="77777777" w:rsidR="007E3764" w:rsidRPr="00824832" w:rsidRDefault="007E3764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34A6F" w14:textId="06B749BD" w:rsidR="007E3764" w:rsidRPr="00E9551E" w:rsidRDefault="007E3764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141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E3764" w:rsidRPr="00824832" w14:paraId="79839F3D" w14:textId="77777777" w:rsidTr="007E37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5AE16C" w14:textId="77777777" w:rsidR="00E70CD8" w:rsidRDefault="007E3764" w:rsidP="007E3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35496C87" w14:textId="4E34E044" w:rsidR="007E3764" w:rsidRPr="00107749" w:rsidRDefault="00E70CD8" w:rsidP="007E3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7E3764"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="007E3764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7E3764"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544BE" w14:textId="026B7190" w:rsidR="007E3764" w:rsidRPr="00824832" w:rsidRDefault="0086140D" w:rsidP="007E37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14B9" w14:textId="77777777" w:rsidR="007E3764" w:rsidRPr="00824832" w:rsidRDefault="007E3764" w:rsidP="007E37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6E608" w14:textId="484A6215" w:rsidR="007E3764" w:rsidRPr="00EE78DD" w:rsidRDefault="007E3764" w:rsidP="007E37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DD">
              <w:rPr>
                <w:rFonts w:ascii="Angsana New" w:hAnsi="Angsana New" w:hint="cs"/>
                <w:sz w:val="28"/>
                <w:szCs w:val="28"/>
              </w:rPr>
              <w:t>5,123</w:t>
            </w:r>
          </w:p>
        </w:tc>
      </w:tr>
      <w:tr w:rsidR="007E3764" w:rsidRPr="00824832" w14:paraId="2D3E8A5D" w14:textId="77777777" w:rsidTr="007E37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980DB4C" w14:textId="77777777" w:rsidR="007E3764" w:rsidRPr="00107749" w:rsidRDefault="007E3764" w:rsidP="007E3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9E16D" w14:textId="11FB79AC" w:rsidR="007E3764" w:rsidRPr="00824832" w:rsidRDefault="0086140D" w:rsidP="007E37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A053D" w14:textId="77777777" w:rsidR="007E3764" w:rsidRPr="00824832" w:rsidRDefault="007E3764" w:rsidP="007E37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7CBB4" w14:textId="191692F4" w:rsidR="007E3764" w:rsidRPr="00EE78DD" w:rsidRDefault="007E3764" w:rsidP="007E37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78DD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</w:tr>
      <w:tr w:rsidR="007E3764" w:rsidRPr="005067F3" w14:paraId="60D53873" w14:textId="77777777" w:rsidTr="007E37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34EE0AF" w14:textId="77777777" w:rsidR="007E3764" w:rsidRPr="00824832" w:rsidRDefault="007E3764" w:rsidP="007E3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E7DAE" w14:textId="4B283915" w:rsidR="007E3764" w:rsidRPr="009D33AF" w:rsidRDefault="0086140D" w:rsidP="007E37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84977" w14:textId="77777777" w:rsidR="007E3764" w:rsidRPr="009D33AF" w:rsidRDefault="007E3764" w:rsidP="007E376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7181E" w14:textId="15AE90CA" w:rsidR="007E3764" w:rsidRPr="00EE78DD" w:rsidRDefault="007E3764" w:rsidP="007E376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78DD">
              <w:rPr>
                <w:rFonts w:ascii="Angsana New" w:hAnsi="Angsana New" w:hint="cs"/>
                <w:b/>
                <w:bCs/>
                <w:sz w:val="28"/>
                <w:szCs w:val="28"/>
              </w:rPr>
              <w:t>5,227</w:t>
            </w:r>
          </w:p>
        </w:tc>
      </w:tr>
    </w:tbl>
    <w:p w14:paraId="660BEA57" w14:textId="569CD702" w:rsidR="00256013" w:rsidRPr="00E826E0" w:rsidRDefault="00064D7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กำไร</w:t>
      </w:r>
      <w:r>
        <w:rPr>
          <w:b/>
          <w:bCs/>
          <w:u w:val="none"/>
          <w:lang w:val="en-US"/>
        </w:rPr>
        <w:t xml:space="preserve"> (</w:t>
      </w:r>
      <w:r w:rsidR="000664BA" w:rsidRPr="00E826E0">
        <w:rPr>
          <w:rFonts w:hint="cs"/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F0925BA" w14:textId="05EE522C" w:rsidR="00126478" w:rsidRPr="00126478" w:rsidRDefault="00870DE4" w:rsidP="00FC69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0DE4">
        <w:rPr>
          <w:rFonts w:ascii="Angsana New" w:hAnsi="Angsana New"/>
          <w:sz w:val="28"/>
          <w:szCs w:val="28"/>
          <w:cs/>
        </w:rPr>
        <w:t xml:space="preserve">กำไร (ขาดทุน) จากการปรับมูลค่ายุติธรรมของเครื่องมือทางการเงินสำหรับงวดสามเดือนสิ้นสุดวันที่ </w:t>
      </w:r>
      <w:r w:rsidR="00727B8D">
        <w:rPr>
          <w:rFonts w:ascii="Angsana New" w:hAnsi="Angsana New"/>
          <w:sz w:val="28"/>
          <w:szCs w:val="28"/>
        </w:rPr>
        <w:t>31</w:t>
      </w:r>
      <w:r w:rsidRPr="00870DE4">
        <w:rPr>
          <w:rFonts w:ascii="Angsana New" w:hAnsi="Angsana New"/>
          <w:sz w:val="28"/>
          <w:szCs w:val="28"/>
          <w:cs/>
        </w:rPr>
        <w:t xml:space="preserve"> มีนาคม</w:t>
      </w:r>
      <w:r w:rsidR="003E7C61">
        <w:rPr>
          <w:rFonts w:ascii="Angsana New" w:hAnsi="Angsana New" w:hint="cs"/>
          <w:sz w:val="28"/>
          <w:szCs w:val="28"/>
          <w:cs/>
        </w:rPr>
        <w:t xml:space="preserve"> </w:t>
      </w:r>
      <w:r w:rsidR="00727B8D">
        <w:rPr>
          <w:rFonts w:ascii="Angsana New" w:hAnsi="Angsana New"/>
          <w:sz w:val="28"/>
          <w:szCs w:val="28"/>
        </w:rPr>
        <w:t>2565</w:t>
      </w:r>
      <w:r w:rsidRPr="00870DE4">
        <w:rPr>
          <w:rFonts w:ascii="Angsana New" w:hAnsi="Angsana New"/>
          <w:sz w:val="28"/>
          <w:szCs w:val="28"/>
          <w:cs/>
        </w:rPr>
        <w:t xml:space="preserve">  และ </w:t>
      </w:r>
      <w:r w:rsidR="00727B8D">
        <w:rPr>
          <w:rFonts w:ascii="Angsana New" w:hAnsi="Angsana New"/>
          <w:sz w:val="28"/>
          <w:szCs w:val="28"/>
        </w:rPr>
        <w:t>2564</w:t>
      </w:r>
      <w:r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440"/>
        <w:gridCol w:w="270"/>
        <w:gridCol w:w="1440"/>
      </w:tblGrid>
      <w:tr w:rsidR="00126478" w:rsidRPr="00824832" w14:paraId="3CBA92CE" w14:textId="77777777" w:rsidTr="00E67E5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CF91B0C" w14:textId="77777777" w:rsidR="00126478" w:rsidRPr="00824832" w:rsidRDefault="00126478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8F8A54" w14:textId="77777777" w:rsidR="00126478" w:rsidRPr="00E9551E" w:rsidRDefault="00126478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26478" w:rsidRPr="00824832" w14:paraId="60CFD8B0" w14:textId="77777777" w:rsidTr="00E67E5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C9EBDF4" w14:textId="77777777" w:rsidR="00126478" w:rsidRPr="00824832" w:rsidRDefault="00126478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20AB" w14:textId="32A6549A" w:rsidR="00126478" w:rsidRPr="007C4D24" w:rsidRDefault="00126478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4D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1C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41098" w14:textId="77777777" w:rsidR="00126478" w:rsidRPr="007C4D24" w:rsidRDefault="00126478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D7434" w14:textId="06083FF7" w:rsidR="00126478" w:rsidRPr="00E9551E" w:rsidRDefault="00126478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1C3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D764C" w:rsidRPr="00824832" w14:paraId="16E6DD4D" w14:textId="77777777" w:rsidTr="00E67E5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0B8C410" w14:textId="77777777" w:rsidR="00DD764C" w:rsidRDefault="00DD764C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6B465168" w14:textId="77777777" w:rsidR="00DD764C" w:rsidRPr="00107749" w:rsidRDefault="00DD764C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DFA72" w14:textId="46CF327E" w:rsidR="00DD764C" w:rsidRPr="007C4D24" w:rsidRDefault="008249A3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D9E09" w14:textId="77777777" w:rsidR="00DD764C" w:rsidRPr="00824832" w:rsidRDefault="00DD764C" w:rsidP="00DD76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A912" w14:textId="03090800" w:rsidR="00DD764C" w:rsidRPr="00824832" w:rsidRDefault="00DD764C" w:rsidP="00DD764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DD764C" w:rsidRPr="00824832" w14:paraId="104C9CE2" w14:textId="77777777" w:rsidTr="00E67E5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1C48A92" w14:textId="77777777" w:rsidR="00DD764C" w:rsidRPr="00107749" w:rsidRDefault="00DD764C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D456" w14:textId="4986D332" w:rsidR="00DD764C" w:rsidRPr="007C4D24" w:rsidRDefault="008249A3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C427" w14:textId="77777777" w:rsidR="00DD764C" w:rsidRPr="00824832" w:rsidRDefault="00DD764C" w:rsidP="00DD76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BEF00" w14:textId="571C5FAF" w:rsidR="00DD764C" w:rsidRPr="00824832" w:rsidRDefault="00DD764C" w:rsidP="00DD764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(453)</w:t>
            </w:r>
          </w:p>
        </w:tc>
      </w:tr>
      <w:tr w:rsidR="00DD764C" w:rsidRPr="005067F3" w14:paraId="175230FB" w14:textId="77777777" w:rsidTr="00E67E56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2B4152" w14:textId="77777777" w:rsidR="00DD764C" w:rsidRPr="00824832" w:rsidRDefault="00DD764C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5E1F9" w14:textId="5A3B3784" w:rsidR="00DD764C" w:rsidRPr="0014638E" w:rsidRDefault="008249A3" w:rsidP="00DD7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2689"/>
              </w:tabs>
              <w:autoSpaceDE w:val="0"/>
              <w:spacing w:line="240" w:lineRule="auto"/>
              <w:ind w:lef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AD89C" w14:textId="77777777" w:rsidR="00DD764C" w:rsidRPr="009D33AF" w:rsidRDefault="00DD764C" w:rsidP="00DD76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04B9A0" w14:textId="7CB23FDD" w:rsidR="00DD764C" w:rsidRPr="009D33AF" w:rsidRDefault="00DD764C" w:rsidP="00DD764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</w:p>
        </w:tc>
      </w:tr>
    </w:tbl>
    <w:p w14:paraId="0D87A617" w14:textId="27FB7ACD" w:rsidR="006875A6" w:rsidRDefault="006875A6" w:rsidP="006875A6">
      <w:pPr>
        <w:pStyle w:val="FSNoteNumbered"/>
        <w:numPr>
          <w:ilvl w:val="0"/>
          <w:numId w:val="0"/>
        </w:numPr>
        <w:spacing w:after="0"/>
        <w:ind w:left="1209" w:hanging="360"/>
        <w:rPr>
          <w:b/>
          <w:bCs/>
          <w:u w:val="none"/>
        </w:rPr>
      </w:pPr>
    </w:p>
    <w:p w14:paraId="75A2D805" w14:textId="77777777" w:rsidR="006875A6" w:rsidRPr="006875A6" w:rsidRDefault="006875A6" w:rsidP="006875A6"/>
    <w:p w14:paraId="5C009B0B" w14:textId="414EF7DD" w:rsidR="0034029A" w:rsidRPr="00E826E0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lastRenderedPageBreak/>
        <w:t>ค่าใช้จ่ายในการดำเนินงาน</w:t>
      </w:r>
    </w:p>
    <w:p w14:paraId="38EDC185" w14:textId="3D70B6EC" w:rsidR="00872F09" w:rsidRP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 xml:space="preserve">ค่าใช้จ่ายในการดำเนินงานที่สำคัญสำหรับงวดสามเดือนสิ้นสุดวันที่ </w:t>
      </w:r>
      <w:r w:rsidRPr="00872F09">
        <w:rPr>
          <w:rFonts w:ascii="Angsana New" w:hAnsi="Angsana New"/>
          <w:sz w:val="28"/>
          <w:szCs w:val="28"/>
        </w:rPr>
        <w:t xml:space="preserve">31 </w:t>
      </w:r>
      <w:r w:rsidRPr="00872F09">
        <w:rPr>
          <w:rFonts w:ascii="Angsana New" w:hAnsi="Angsana New"/>
          <w:sz w:val="28"/>
          <w:szCs w:val="28"/>
          <w:cs/>
        </w:rPr>
        <w:t xml:space="preserve">มีนาคม </w:t>
      </w:r>
      <w:r w:rsidRPr="00872F09">
        <w:rPr>
          <w:rFonts w:ascii="Angsana New" w:hAnsi="Angsana New"/>
          <w:sz w:val="28"/>
          <w:szCs w:val="28"/>
        </w:rPr>
        <w:t>256</w:t>
      </w:r>
      <w:r w:rsidR="0078591B">
        <w:rPr>
          <w:rFonts w:ascii="Angsana New" w:hAnsi="Angsana New"/>
          <w:sz w:val="28"/>
          <w:szCs w:val="28"/>
        </w:rPr>
        <w:t>5</w:t>
      </w:r>
      <w:r w:rsidRPr="00872F09">
        <w:rPr>
          <w:rFonts w:ascii="Angsana New" w:hAnsi="Angsana New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78591B">
        <w:rPr>
          <w:rFonts w:ascii="Angsana New" w:hAnsi="Angsana New"/>
          <w:sz w:val="28"/>
          <w:szCs w:val="28"/>
        </w:rPr>
        <w:t>4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90"/>
        <w:gridCol w:w="1440"/>
        <w:gridCol w:w="270"/>
        <w:gridCol w:w="1440"/>
      </w:tblGrid>
      <w:tr w:rsidR="006C6413" w:rsidRPr="00824832" w14:paraId="0909EEB9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09EAFF" w14:textId="77777777" w:rsidR="006C6413" w:rsidRPr="00824832" w:rsidRDefault="006C6413" w:rsidP="00E67E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890D01" w14:textId="77777777" w:rsidR="006C6413" w:rsidRPr="00824832" w:rsidRDefault="006C6413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C4CD6F" w14:textId="77777777" w:rsidR="006C6413" w:rsidRPr="00824832" w:rsidRDefault="006C6413" w:rsidP="00E67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8591B" w:rsidRPr="00824832" w14:paraId="4F6E2F42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D17E90D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547A40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E2E3FC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10266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D60AAE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F645FFE" w14:textId="1F978434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3889C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05CB3E6" w14:textId="67717005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8591B" w:rsidRPr="00824832" w14:paraId="2A34F4FE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117D35D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146F34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ADE42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2D3E93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67ADF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A551" w14:textId="0959AA35" w:rsidR="0078591B" w:rsidRPr="005F6E44" w:rsidRDefault="006875A6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16,601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6C1E8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E9C4F0" w14:textId="7EAF7F9E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18,761</w:t>
            </w:r>
          </w:p>
        </w:tc>
      </w:tr>
      <w:tr w:rsidR="0078591B" w:rsidRPr="00824832" w14:paraId="56CE035B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A78AE4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825C4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1DC158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F3173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68D283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6094E0" w14:textId="6E9F5728" w:rsidR="0078591B" w:rsidRPr="005F6E44" w:rsidRDefault="006875A6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7,669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C3270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67BD17" w14:textId="32CC5474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7,869</w:t>
            </w:r>
          </w:p>
        </w:tc>
      </w:tr>
      <w:tr w:rsidR="0078591B" w:rsidRPr="00824832" w14:paraId="6430B3F1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8639865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A2877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4F4BE6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F9B42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94119C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747753" w14:textId="0B25674D" w:rsidR="0078591B" w:rsidRPr="005F6E44" w:rsidRDefault="006875A6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262FA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BD0AA" w14:textId="5A81706E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78591B" w:rsidRPr="00824832" w14:paraId="16635019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B740881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7228A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F4A2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D99EED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2CD27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752FF5" w14:textId="42CD70AA" w:rsidR="0078591B" w:rsidRPr="005F6E44" w:rsidRDefault="006875A6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D74DC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39183A" w14:textId="036585BD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</w:tr>
      <w:tr w:rsidR="0078591B" w:rsidRPr="00824832" w14:paraId="66AAFAA4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049F8D" w14:textId="77777777" w:rsidR="0078591B" w:rsidRPr="00D22AED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AE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9E792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5B5EA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09ED0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594C01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5B648" w14:textId="703B3A3C" w:rsidR="0078591B" w:rsidRPr="005F6E44" w:rsidRDefault="006875A6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E9B8F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287A7" w14:textId="6698E458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82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008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082C">
              <w:rPr>
                <w:rFonts w:asciiTheme="majorBidi" w:hAnsiTheme="majorBidi"/>
                <w:sz w:val="28"/>
                <w:szCs w:val="28"/>
                <w:cs/>
              </w:rPr>
              <w:t>065</w:t>
            </w:r>
          </w:p>
        </w:tc>
      </w:tr>
      <w:tr w:rsidR="0078591B" w:rsidRPr="00824832" w14:paraId="48EDDB2F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E51C6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3FDDB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DEAE19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C9D25E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983F76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C74725" w14:textId="0FCEBAB3" w:rsidR="0078591B" w:rsidRPr="005F6E44" w:rsidRDefault="006875A6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3,897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0F89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BDE459" w14:textId="5F7AD026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911">
              <w:rPr>
                <w:rFonts w:asciiTheme="majorBidi" w:hAnsiTheme="majorBidi" w:cstheme="majorBidi"/>
                <w:sz w:val="28"/>
                <w:szCs w:val="28"/>
              </w:rPr>
              <w:t>3,93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8591B" w:rsidRPr="005067F3" w14:paraId="4DE0E0FD" w14:textId="77777777" w:rsidTr="00E67E5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FE8465" w14:textId="77777777" w:rsidR="0078591B" w:rsidRPr="00824832" w:rsidRDefault="0078591B" w:rsidP="00785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A0D3B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A518C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73BC9" w14:textId="77777777" w:rsidR="0078591B" w:rsidRPr="00824832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2D2BEA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BFA9C0E" w14:textId="6E67142F" w:rsidR="0078591B" w:rsidRPr="00824832" w:rsidRDefault="005F6E44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1AA78" w14:textId="77777777" w:rsidR="0078591B" w:rsidRPr="00824832" w:rsidRDefault="0078591B" w:rsidP="0078591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A3567ED" w14:textId="0683E378" w:rsidR="0078591B" w:rsidRPr="007A7B74" w:rsidRDefault="0078591B" w:rsidP="0078591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35,626</w:t>
            </w:r>
          </w:p>
        </w:tc>
      </w:tr>
    </w:tbl>
    <w:p w14:paraId="0CF9BE72" w14:textId="77777777" w:rsidR="00D15E95" w:rsidRPr="007F5870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77777777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122D3CD9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32F93A3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82598E2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9099DF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148F291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94C9E00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A4E653A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40274D4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E1FBE03" w14:textId="77777777" w:rsidR="00306CD0" w:rsidRDefault="00306CD0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D23C4D" w14:textId="1D48D4FD" w:rsidR="00AB73DF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 </w:t>
      </w:r>
    </w:p>
    <w:p w14:paraId="3DD8A47F" w14:textId="5996C5C5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B21FB7">
        <w:rPr>
          <w:rFonts w:ascii="Angsana New" w:hAnsi="Angsana New"/>
          <w:sz w:val="28"/>
          <w:szCs w:val="28"/>
        </w:rPr>
        <w:t>3</w:t>
      </w:r>
      <w:r w:rsidR="003965C9">
        <w:rPr>
          <w:rFonts w:ascii="Angsana New" w:hAnsi="Angsana New"/>
          <w:sz w:val="28"/>
          <w:szCs w:val="28"/>
        </w:rPr>
        <w:t>1</w:t>
      </w:r>
      <w:r w:rsidR="00B21FB7">
        <w:rPr>
          <w:rFonts w:ascii="Angsana New" w:hAnsi="Angsana New" w:hint="cs"/>
          <w:sz w:val="28"/>
          <w:szCs w:val="28"/>
          <w:cs/>
        </w:rPr>
        <w:t xml:space="preserve"> </w:t>
      </w:r>
      <w:r w:rsidR="00D63FE7">
        <w:rPr>
          <w:rFonts w:ascii="Angsana New" w:hAnsi="Angsana New" w:hint="cs"/>
          <w:sz w:val="28"/>
          <w:szCs w:val="28"/>
          <w:cs/>
        </w:rPr>
        <w:t>มีนาคม</w:t>
      </w:r>
      <w:r w:rsidR="003965C9">
        <w:rPr>
          <w:rFonts w:ascii="Angsana New" w:hAnsi="Angsana New" w:hint="cs"/>
          <w:sz w:val="28"/>
          <w:szCs w:val="28"/>
          <w:cs/>
        </w:rPr>
        <w:t xml:space="preserve"> </w:t>
      </w:r>
      <w:r w:rsidR="00B21FB7">
        <w:rPr>
          <w:rFonts w:ascii="Angsana New" w:hAnsi="Angsana New"/>
          <w:sz w:val="28"/>
          <w:szCs w:val="28"/>
        </w:rPr>
        <w:t>256</w:t>
      </w:r>
      <w:r w:rsidR="003965C9">
        <w:rPr>
          <w:rFonts w:ascii="Angsana New" w:hAnsi="Angsana New"/>
          <w:sz w:val="28"/>
          <w:szCs w:val="28"/>
        </w:rPr>
        <w:t>5</w:t>
      </w:r>
      <w:r w:rsidR="00B21FB7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 w:rsidR="003965C9">
        <w:rPr>
          <w:rFonts w:ascii="Angsana New" w:hAnsi="Angsana New"/>
          <w:sz w:val="28"/>
          <w:szCs w:val="28"/>
        </w:rPr>
        <w:t>4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50EA1DBA" w:rsidR="00D15E95" w:rsidRDefault="00D63FE7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3F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63FE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63FE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4C93D965" w:rsidR="00D15E95" w:rsidRPr="000853F0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53,939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41DEF431" w:rsidR="00D15E95" w:rsidRPr="000853F0" w:rsidRDefault="008249A3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145,933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6078B931" w:rsidR="00D15E95" w:rsidRPr="000853F0" w:rsidRDefault="008249A3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573E8D57" w:rsidR="00D15E95" w:rsidRPr="000853F0" w:rsidRDefault="008249A3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254,650</w:t>
            </w:r>
          </w:p>
        </w:tc>
      </w:tr>
      <w:tr w:rsidR="00042212" w:rsidRPr="00E86A87" w14:paraId="0100242D" w14:textId="77777777" w:rsidTr="009434DA">
        <w:tc>
          <w:tcPr>
            <w:tcW w:w="3240" w:type="dxa"/>
            <w:vAlign w:val="bottom"/>
          </w:tcPr>
          <w:p w14:paraId="41939694" w14:textId="659BC459" w:rsidR="00042212" w:rsidRPr="008F2EAD" w:rsidRDefault="00042212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 w:rsidRPr="00042212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0" w:type="dxa"/>
          </w:tcPr>
          <w:p w14:paraId="56048933" w14:textId="6C4EEB5F" w:rsidR="00042212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71056C7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8DDBD54" w14:textId="51628A2F" w:rsidR="00042212" w:rsidRDefault="008249A3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70" w:type="dxa"/>
          </w:tcPr>
          <w:p w14:paraId="0DB4F95D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2CF20F3" w14:textId="12656824" w:rsidR="00042212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00503" w14:textId="77777777" w:rsidR="00042212" w:rsidRPr="000853F0" w:rsidRDefault="00042212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03D0BF2" w14:textId="30528636" w:rsidR="00042212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1A9B8D78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5093792F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2AA87CFF" w:rsidR="00D15E95" w:rsidRPr="000853F0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4C5C20EA" w:rsidR="00D15E95" w:rsidRPr="000853F0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7BF5314B" w:rsidR="00D15E95" w:rsidRPr="000853F0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80,977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1BD183BF" w:rsidR="00D15E95" w:rsidRPr="000853F0" w:rsidRDefault="00FF5D6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F5D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80,977</w:t>
            </w:r>
          </w:p>
        </w:tc>
      </w:tr>
      <w:tr w:rsidR="00D15E95" w:rsidRPr="00E86A87" w14:paraId="6AC74C11" w14:textId="77777777" w:rsidTr="00AE17B2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4976C420" w:rsidR="00D15E95" w:rsidRPr="008955F0" w:rsidRDefault="008249A3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53,939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342AA91F" w:rsidR="00D15E95" w:rsidRPr="008955F0" w:rsidRDefault="008249A3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145,971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1A0B4DA3" w:rsidR="00D15E95" w:rsidRPr="008955F0" w:rsidRDefault="008249A3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135,755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01A11176" w:rsidR="00D15E95" w:rsidRPr="008955F0" w:rsidRDefault="008249A3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335,665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1B279078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7D8050D3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0FF06A83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5A6E98FA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57DE12B3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3EA9B779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1532D6FE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5FEF8C54" w:rsidR="00D15E95" w:rsidRDefault="008249A3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2B5C54DC" w14:textId="77777777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756B7B" w:rsidRPr="00E86A87" w14:paraId="24254632" w14:textId="77777777" w:rsidTr="009434DA">
        <w:tc>
          <w:tcPr>
            <w:tcW w:w="324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9434DA">
        <w:tc>
          <w:tcPr>
            <w:tcW w:w="324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5D0EA687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37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7B" w:rsidRPr="00E86A87" w14:paraId="70533CCB" w14:textId="77777777" w:rsidTr="009434DA">
        <w:tc>
          <w:tcPr>
            <w:tcW w:w="324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9434DA">
        <w:tc>
          <w:tcPr>
            <w:tcW w:w="324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C3A" w:rsidRPr="00E86A87" w14:paraId="57CB1DB4" w14:textId="77777777" w:rsidTr="009434DA">
        <w:tc>
          <w:tcPr>
            <w:tcW w:w="3240" w:type="dxa"/>
            <w:vAlign w:val="bottom"/>
          </w:tcPr>
          <w:p w14:paraId="5BD5305E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1CAD6E14" w14:textId="34F8822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4464A64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44B76F6" w14:textId="3F4E549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143,027</w:t>
            </w:r>
          </w:p>
        </w:tc>
        <w:tc>
          <w:tcPr>
            <w:tcW w:w="270" w:type="dxa"/>
          </w:tcPr>
          <w:p w14:paraId="3E1FA9A9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BCA09E" w14:textId="774D6C64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26AC0A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6D14FE" w14:textId="03E34F09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248,478</w:t>
            </w:r>
          </w:p>
        </w:tc>
      </w:tr>
      <w:tr w:rsidR="005C5C3A" w:rsidRPr="00E86A87" w14:paraId="0BF874ED" w14:textId="77777777" w:rsidTr="009434DA">
        <w:tc>
          <w:tcPr>
            <w:tcW w:w="3240" w:type="dxa"/>
            <w:vAlign w:val="bottom"/>
          </w:tcPr>
          <w:p w14:paraId="263F5C88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7CD9496" w14:textId="571C79EF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CA2DC2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A6190" w14:textId="68697B4A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1F8DB55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A72B754" w14:textId="20A547AC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9E10D4" w14:textId="5319EBF2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</w:tr>
      <w:tr w:rsidR="005C5C3A" w:rsidRPr="00E86A87" w14:paraId="0B73301F" w14:textId="77777777" w:rsidTr="009434DA">
        <w:tc>
          <w:tcPr>
            <w:tcW w:w="3240" w:type="dxa"/>
            <w:vAlign w:val="bottom"/>
          </w:tcPr>
          <w:p w14:paraId="55AA6EC1" w14:textId="77777777" w:rsidR="005C5C3A" w:rsidRPr="00E86A87" w:rsidRDefault="005C5C3A" w:rsidP="005C5C3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0667C6F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48DE4D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485116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7F982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758F9C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035048BC" w14:textId="77777777" w:rsidTr="009434DA">
        <w:tc>
          <w:tcPr>
            <w:tcW w:w="3240" w:type="dxa"/>
          </w:tcPr>
          <w:p w14:paraId="5D09CD28" w14:textId="77777777" w:rsidR="005C5C3A" w:rsidRPr="00773897" w:rsidRDefault="005C5C3A" w:rsidP="005C5C3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5C1064B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BF419D0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8F4B4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DFE35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19229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206D2CBE" w14:textId="77777777" w:rsidTr="009434DA">
        <w:tc>
          <w:tcPr>
            <w:tcW w:w="3240" w:type="dxa"/>
          </w:tcPr>
          <w:p w14:paraId="3A02F3FE" w14:textId="77777777" w:rsidR="005C5C3A" w:rsidRPr="00773897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E753AC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0FB93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3BECAF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55F3CAAA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81,132</w:t>
            </w:r>
          </w:p>
        </w:tc>
        <w:tc>
          <w:tcPr>
            <w:tcW w:w="270" w:type="dxa"/>
          </w:tcPr>
          <w:p w14:paraId="23C9C81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568BC4A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81,132</w:t>
            </w:r>
          </w:p>
        </w:tc>
      </w:tr>
      <w:tr w:rsidR="005C5C3A" w:rsidRPr="00E86A87" w14:paraId="72A0E8C9" w14:textId="77777777" w:rsidTr="00E21D9A">
        <w:tc>
          <w:tcPr>
            <w:tcW w:w="3240" w:type="dxa"/>
          </w:tcPr>
          <w:p w14:paraId="175A323E" w14:textId="77777777" w:rsidR="005C5C3A" w:rsidRPr="001F1BDE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482A8B1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72C69F28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1D938CE8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143,165</w:t>
            </w:r>
          </w:p>
        </w:tc>
        <w:tc>
          <w:tcPr>
            <w:tcW w:w="270" w:type="dxa"/>
          </w:tcPr>
          <w:p w14:paraId="24EB1D1D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2654BC77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135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910</w:t>
            </w:r>
          </w:p>
        </w:tc>
        <w:tc>
          <w:tcPr>
            <w:tcW w:w="270" w:type="dxa"/>
          </w:tcPr>
          <w:p w14:paraId="31254AEB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69F68796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329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748</w:t>
            </w:r>
          </w:p>
        </w:tc>
      </w:tr>
      <w:tr w:rsidR="005C5C3A" w14:paraId="20B4254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6CD0C26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70F1740A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257950D5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4ACFC38F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2C98C20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05CD1FED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5C3A" w14:paraId="00942FA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45564D54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5631871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6BD17F93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39C8F4D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42C3090A" w14:textId="77777777" w:rsidR="000F3C3A" w:rsidRDefault="000F3C3A" w:rsidP="000F3C3A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</w:rPr>
      </w:pPr>
    </w:p>
    <w:p w14:paraId="7A98204B" w14:textId="6797B9E2" w:rsidR="00F95529" w:rsidRPr="007F5870" w:rsidRDefault="00F9552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lastRenderedPageBreak/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2C20CDE2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12540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EC56CC">
        <w:rPr>
          <w:rFonts w:ascii="Angsana New" w:hAnsi="Angsana New" w:hint="cs"/>
          <w:sz w:val="28"/>
          <w:szCs w:val="28"/>
          <w:cs/>
        </w:rPr>
        <w:t>ระหว่างกาล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0B49181C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11168B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1A528B17" w14:textId="41D70023" w:rsidR="00C4339B" w:rsidRDefault="00430F50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D1DEE">
        <w:rPr>
          <w:rFonts w:asciiTheme="majorBidi" w:hAnsiTheme="maj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AD1DEE">
        <w:rPr>
          <w:rFonts w:ascii="Angsana New" w:hAnsi="Angsana New"/>
          <w:spacing w:val="-4"/>
          <w:sz w:val="28"/>
          <w:szCs w:val="28"/>
        </w:rPr>
        <w:t>3</w:t>
      </w:r>
      <w:r w:rsidR="00D2624F">
        <w:rPr>
          <w:rFonts w:ascii="Angsana New" w:hAnsi="Angsana New"/>
          <w:spacing w:val="-4"/>
          <w:sz w:val="28"/>
          <w:szCs w:val="28"/>
        </w:rPr>
        <w:t>1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="00D2624F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AD1DEE">
        <w:rPr>
          <w:rFonts w:ascii="Angsana New" w:hAnsi="Angsana New"/>
          <w:spacing w:val="-4"/>
          <w:sz w:val="28"/>
          <w:szCs w:val="28"/>
        </w:rPr>
        <w:t>256</w:t>
      </w:r>
      <w:r w:rsidR="00D2624F">
        <w:rPr>
          <w:rFonts w:ascii="Angsana New" w:hAnsi="Angsana New"/>
          <w:spacing w:val="-4"/>
          <w:sz w:val="28"/>
          <w:szCs w:val="28"/>
        </w:rPr>
        <w:t>5</w:t>
      </w:r>
      <w:r w:rsidR="00E40383" w:rsidRPr="00AD1DEE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AD1DEE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8D2806" w:rsidRPr="008D2806">
        <w:rPr>
          <w:rFonts w:ascii="Angsana New" w:hAnsi="Angsana New" w:hint="cs"/>
          <w:sz w:val="28"/>
          <w:szCs w:val="28"/>
          <w:cs/>
        </w:rPr>
        <w:t>สาม</w:t>
      </w:r>
      <w:r w:rsidR="00E40383" w:rsidRPr="008D2806">
        <w:rPr>
          <w:rFonts w:ascii="Angsana New" w:hAnsi="Angsana New"/>
          <w:sz w:val="28"/>
          <w:szCs w:val="28"/>
          <w:cs/>
        </w:rPr>
        <w:t>รายเป็น</w:t>
      </w:r>
      <w:r w:rsidR="00E40383" w:rsidRPr="00823B46">
        <w:rPr>
          <w:rFonts w:ascii="Angsana New" w:hAnsi="Angsana New"/>
          <w:sz w:val="28"/>
          <w:szCs w:val="28"/>
          <w:cs/>
        </w:rPr>
        <w:t>จำนวน</w:t>
      </w:r>
      <w:r w:rsidR="00E40383" w:rsidRPr="008D2806">
        <w:rPr>
          <w:rFonts w:ascii="Angsana New" w:hAnsi="Angsana New"/>
          <w:sz w:val="28"/>
          <w:szCs w:val="28"/>
          <w:cs/>
        </w:rPr>
        <w:t>เงินรวม</w:t>
      </w:r>
      <w:r w:rsidR="008D2806" w:rsidRPr="008D2806">
        <w:rPr>
          <w:rFonts w:ascii="Angsana New" w:hAnsi="Angsana New"/>
          <w:sz w:val="28"/>
          <w:szCs w:val="28"/>
        </w:rPr>
        <w:t xml:space="preserve"> 101.9</w:t>
      </w:r>
      <w:r w:rsidR="002044E0" w:rsidRPr="008D2806">
        <w:rPr>
          <w:rFonts w:ascii="Angsana New" w:hAnsi="Angsana New"/>
          <w:sz w:val="28"/>
          <w:szCs w:val="28"/>
        </w:rPr>
        <w:t xml:space="preserve"> </w:t>
      </w:r>
      <w:r w:rsidR="00E40383" w:rsidRPr="008D2806">
        <w:rPr>
          <w:rFonts w:ascii="Angsana New" w:hAnsi="Angsana New"/>
          <w:sz w:val="28"/>
          <w:szCs w:val="28"/>
          <w:cs/>
        </w:rPr>
        <w:t>ล้านบาท</w:t>
      </w:r>
      <w:r w:rsidR="00E40383" w:rsidRPr="00823B46">
        <w:rPr>
          <w:rFonts w:ascii="Angsana New" w:hAnsi="Angsana New"/>
          <w:sz w:val="28"/>
          <w:szCs w:val="28"/>
          <w:cs/>
        </w:rPr>
        <w:t xml:space="preserve"> </w:t>
      </w:r>
    </w:p>
    <w:p w14:paraId="660C353A" w14:textId="4A29119F" w:rsidR="00E40383" w:rsidRPr="00733ADE" w:rsidRDefault="00430F50" w:rsidP="00177A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A68BC">
        <w:rPr>
          <w:rFonts w:asciiTheme="majorBidi" w:hAnsiTheme="majorBidi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Pr="005A68BC">
        <w:rPr>
          <w:rFonts w:ascii="Angsana New" w:hAnsi="Angsana New"/>
          <w:spacing w:val="4"/>
          <w:sz w:val="28"/>
          <w:szCs w:val="28"/>
        </w:rPr>
        <w:t>3</w:t>
      </w:r>
      <w:r w:rsidR="00D2624F" w:rsidRPr="005A68BC">
        <w:rPr>
          <w:rFonts w:ascii="Angsana New" w:hAnsi="Angsana New"/>
          <w:spacing w:val="4"/>
          <w:sz w:val="28"/>
          <w:szCs w:val="28"/>
        </w:rPr>
        <w:t>1</w:t>
      </w:r>
      <w:r w:rsidRPr="005A68BC">
        <w:rPr>
          <w:rFonts w:ascii="Angsana New" w:hAnsi="Angsana New"/>
          <w:spacing w:val="4"/>
          <w:sz w:val="28"/>
          <w:szCs w:val="28"/>
        </w:rPr>
        <w:t xml:space="preserve"> </w:t>
      </w:r>
      <w:r w:rsidR="00D2624F" w:rsidRPr="005A68BC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Pr="005A68BC">
        <w:rPr>
          <w:rFonts w:ascii="Angsana New" w:hAnsi="Angsana New"/>
          <w:spacing w:val="4"/>
          <w:sz w:val="28"/>
          <w:szCs w:val="28"/>
        </w:rPr>
        <w:t xml:space="preserve"> </w:t>
      </w:r>
      <w:r w:rsidR="00E40383" w:rsidRPr="005A68BC">
        <w:rPr>
          <w:rFonts w:ascii="Angsana New" w:hAnsi="Angsana New"/>
          <w:spacing w:val="4"/>
          <w:sz w:val="28"/>
          <w:szCs w:val="28"/>
        </w:rPr>
        <w:t>256</w:t>
      </w:r>
      <w:r w:rsidR="00D2624F" w:rsidRPr="005A68BC">
        <w:rPr>
          <w:rFonts w:ascii="Angsana New" w:hAnsi="Angsana New"/>
          <w:spacing w:val="4"/>
          <w:sz w:val="28"/>
          <w:szCs w:val="28"/>
        </w:rPr>
        <w:t>4</w:t>
      </w:r>
      <w:r w:rsidR="00E40383" w:rsidRPr="005A68BC">
        <w:rPr>
          <w:rFonts w:ascii="Angsana New" w:hAnsi="Angsana New"/>
          <w:spacing w:val="4"/>
          <w:sz w:val="28"/>
          <w:szCs w:val="28"/>
        </w:rPr>
        <w:t xml:space="preserve"> </w:t>
      </w:r>
      <w:r w:rsidR="00E40383" w:rsidRPr="005A68BC">
        <w:rPr>
          <w:rFonts w:ascii="Angsana New" w:hAnsi="Angsana New"/>
          <w:spacing w:val="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</w:t>
      </w:r>
      <w:r w:rsidR="00E40383" w:rsidRPr="00733ADE">
        <w:rPr>
          <w:rFonts w:ascii="Angsana New" w:hAnsi="Angsana New"/>
          <w:sz w:val="28"/>
          <w:szCs w:val="28"/>
          <w:cs/>
        </w:rPr>
        <w:t>ใหญ่ส</w:t>
      </w:r>
      <w:r w:rsidR="00AD1DEE">
        <w:rPr>
          <w:rFonts w:ascii="Angsana New" w:hAnsi="Angsana New" w:hint="cs"/>
          <w:sz w:val="28"/>
          <w:szCs w:val="28"/>
          <w:cs/>
        </w:rPr>
        <w:t>อง</w:t>
      </w:r>
      <w:r w:rsidR="00E40383" w:rsidRPr="00733ADE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C4339B">
        <w:rPr>
          <w:rFonts w:ascii="Angsana New" w:hAnsi="Angsana New"/>
          <w:sz w:val="28"/>
          <w:szCs w:val="28"/>
        </w:rPr>
        <w:t>96.5</w:t>
      </w:r>
      <w:r w:rsidR="00E40383" w:rsidRPr="00733ADE">
        <w:rPr>
          <w:rFonts w:ascii="Angsana New" w:hAnsi="Angsana New"/>
          <w:sz w:val="28"/>
          <w:szCs w:val="28"/>
        </w:rPr>
        <w:t xml:space="preserve"> </w:t>
      </w:r>
      <w:r w:rsidR="00E40383" w:rsidRPr="00733ADE">
        <w:rPr>
          <w:rFonts w:ascii="Angsana New" w:hAnsi="Angsana New"/>
          <w:sz w:val="28"/>
          <w:szCs w:val="28"/>
          <w:cs/>
        </w:rPr>
        <w:t>ล้านบาท</w:t>
      </w:r>
    </w:p>
    <w:p w14:paraId="01871A17" w14:textId="77777777" w:rsidR="00D77F97" w:rsidRDefault="00D77F97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3700A6AB" w14:textId="3C3FF0ED" w:rsidR="00D77F97" w:rsidRDefault="00D77F97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C0A9461" w14:textId="3CEB36BD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269FC0E9" w14:textId="2ED81626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32D671F8" w14:textId="0CB2D3C1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437238CD" w14:textId="5229EF3D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2DCBE515" w14:textId="2D5446F2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15327D98" w14:textId="0A14880D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50B40D99" w14:textId="126FD8FA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7E3B061" w14:textId="7519AD34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5168C1D" w14:textId="7E7E3904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4B5E522D" w14:textId="287F9258" w:rsidR="00A472F0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411E0858" w14:textId="77777777" w:rsidR="00A472F0" w:rsidRPr="00E435A2" w:rsidRDefault="00A472F0" w:rsidP="00E40383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4"/>
          <w:sz w:val="28"/>
          <w:szCs w:val="28"/>
          <w:cs/>
        </w:rPr>
      </w:pPr>
    </w:p>
    <w:p w14:paraId="3351BD00" w14:textId="77777777" w:rsidR="007F5870" w:rsidRDefault="007F5870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9" w:name="OLE_LINK5"/>
      <w:bookmarkStart w:id="10" w:name="_Hlk69747233"/>
    </w:p>
    <w:p w14:paraId="17174D28" w14:textId="77777777" w:rsidR="007F5870" w:rsidRDefault="007F5870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28CE9FC" w14:textId="6DE5771C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E75DA4">
        <w:rPr>
          <w:rFonts w:ascii="Angsana New" w:hAnsi="Angsana New"/>
          <w:sz w:val="28"/>
          <w:szCs w:val="28"/>
        </w:rPr>
        <w:t>31</w:t>
      </w:r>
      <w:r w:rsidR="00430F50" w:rsidRPr="005C5C3A">
        <w:rPr>
          <w:rFonts w:ascii="Angsana New" w:hAnsi="Angsana New"/>
          <w:sz w:val="28"/>
          <w:szCs w:val="28"/>
        </w:rPr>
        <w:t xml:space="preserve"> </w:t>
      </w:r>
      <w:r w:rsidR="00E75DA4">
        <w:rPr>
          <w:rFonts w:ascii="Angsana New" w:hAnsi="Angsana New" w:hint="cs"/>
          <w:sz w:val="28"/>
          <w:szCs w:val="28"/>
          <w:cs/>
        </w:rPr>
        <w:t>มีนาคม</w:t>
      </w:r>
      <w:r w:rsidR="00FB66D6" w:rsidRPr="005C5C3A">
        <w:rPr>
          <w:rFonts w:ascii="Angsana New" w:hAnsi="Angsana New" w:hint="cs"/>
          <w:sz w:val="28"/>
          <w:szCs w:val="28"/>
          <w:cs/>
        </w:rPr>
        <w:t xml:space="preserve"> </w:t>
      </w:r>
      <w:r w:rsidR="00FB66D6" w:rsidRPr="005C5C3A">
        <w:rPr>
          <w:rFonts w:ascii="Angsana New" w:hAnsi="Angsana New"/>
          <w:sz w:val="28"/>
          <w:szCs w:val="28"/>
        </w:rPr>
        <w:t>256</w:t>
      </w:r>
      <w:r w:rsidR="00E75DA4">
        <w:rPr>
          <w:rFonts w:ascii="Angsana New" w:hAnsi="Angsana New"/>
          <w:sz w:val="28"/>
          <w:szCs w:val="28"/>
        </w:rPr>
        <w:t>5</w:t>
      </w:r>
      <w:r w:rsidR="00FB66D6" w:rsidRPr="005C5C3A">
        <w:rPr>
          <w:rFonts w:ascii="Angsana New" w:hAnsi="Angsana New"/>
          <w:sz w:val="28"/>
          <w:szCs w:val="28"/>
        </w:rPr>
        <w:t xml:space="preserve">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770245" w:rsidRPr="00824832" w14:paraId="6E03B689" w14:textId="77777777" w:rsidTr="0093036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930368">
        <w:trPr>
          <w:tblHeader/>
        </w:trPr>
        <w:tc>
          <w:tcPr>
            <w:tcW w:w="297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930368">
        <w:trPr>
          <w:tblHeader/>
        </w:trPr>
        <w:tc>
          <w:tcPr>
            <w:tcW w:w="297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930368">
        <w:trPr>
          <w:tblHeader/>
        </w:trPr>
        <w:tc>
          <w:tcPr>
            <w:tcW w:w="297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930368">
        <w:trPr>
          <w:trHeight w:val="374"/>
        </w:trPr>
        <w:tc>
          <w:tcPr>
            <w:tcW w:w="297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1C4C5B" w:rsidRPr="00824832" w14:paraId="2D979CAE" w14:textId="77777777" w:rsidTr="00930368">
        <w:trPr>
          <w:trHeight w:val="374"/>
        </w:trPr>
        <w:tc>
          <w:tcPr>
            <w:tcW w:w="2970" w:type="dxa"/>
          </w:tcPr>
          <w:p w14:paraId="6B1E3DA1" w14:textId="77777777" w:rsidR="001C4C5B" w:rsidRPr="00AC5042" w:rsidRDefault="001C4C5B" w:rsidP="001C4C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F2D39" w14:textId="5B2E879A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8,919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68E30" w14:textId="71C71DF5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E9C745" w14:textId="23150B38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1,600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8E67E6" w14:textId="5418D981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34C77C" w14:textId="795C28E0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156,785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D5AD38" w14:textId="029AAB1F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6340FF" w14:textId="5F9908CB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30,270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C12FA8" w14:textId="5160FFEC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4E22A3" w14:textId="0CF3317C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3A28E" w14:textId="6A04917C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CFE52B" w14:textId="68BE1E70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197,574 </w:t>
            </w:r>
          </w:p>
        </w:tc>
      </w:tr>
      <w:tr w:rsidR="001C4C5B" w:rsidRPr="00824832" w14:paraId="598672C0" w14:textId="77777777" w:rsidTr="00930368">
        <w:trPr>
          <w:trHeight w:val="749"/>
        </w:trPr>
        <w:tc>
          <w:tcPr>
            <w:tcW w:w="2970" w:type="dxa"/>
          </w:tcPr>
          <w:p w14:paraId="2C6294EE" w14:textId="1B1A0164" w:rsidR="001C4C5B" w:rsidRDefault="001C4C5B" w:rsidP="001C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1C4C5B" w:rsidRPr="00AC5042" w:rsidRDefault="001C4C5B" w:rsidP="001C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7065F944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(5,400)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45EB9282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173E39EE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(60,378)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117646E6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(21,431)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6F5F6F41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7170DF57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(88,009)</w:t>
            </w:r>
          </w:p>
        </w:tc>
      </w:tr>
      <w:tr w:rsidR="001C4C5B" w:rsidRPr="00824832" w14:paraId="441D094E" w14:textId="77777777" w:rsidTr="00930368">
        <w:trPr>
          <w:trHeight w:val="374"/>
        </w:trPr>
        <w:tc>
          <w:tcPr>
            <w:tcW w:w="2970" w:type="dxa"/>
          </w:tcPr>
          <w:p w14:paraId="15ED1BCD" w14:textId="77777777" w:rsidR="001C4C5B" w:rsidRPr="00AC5042" w:rsidRDefault="001C4C5B" w:rsidP="001C4C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372032F3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3,519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283FB27A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5DC6CCBA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96,407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0C708BF9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8,839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26FB90A5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17655F09" w:rsidR="001C4C5B" w:rsidRPr="00DB24B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109,565</w:t>
            </w:r>
          </w:p>
        </w:tc>
      </w:tr>
      <w:tr w:rsidR="001C4C5B" w:rsidRPr="00824832" w14:paraId="2250A2BE" w14:textId="77777777" w:rsidTr="00930368">
        <w:trPr>
          <w:trHeight w:val="749"/>
        </w:trPr>
        <w:tc>
          <w:tcPr>
            <w:tcW w:w="2970" w:type="dxa"/>
          </w:tcPr>
          <w:p w14:paraId="28FADE76" w14:textId="0AFC31B6" w:rsidR="001C4C5B" w:rsidRDefault="001C4C5B" w:rsidP="001C4C5B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1C4C5B" w:rsidRDefault="001C4C5B" w:rsidP="001C4C5B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1C4C5B" w:rsidRPr="00AC5042" w:rsidRDefault="001C4C5B" w:rsidP="001C4C5B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5809CB13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 (1,377)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5FED0A00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0AC08A65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522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1EF43420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178A0D26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 (16,460)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6E18E619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26273715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569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5604E7C1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4978F705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2EB56A2B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40A96537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sz w:val="28"/>
                <w:szCs w:val="28"/>
              </w:rPr>
              <w:t xml:space="preserve"> (16,746)</w:t>
            </w:r>
          </w:p>
        </w:tc>
      </w:tr>
      <w:tr w:rsidR="001C4C5B" w:rsidRPr="00824832" w14:paraId="1D024A1B" w14:textId="77777777" w:rsidTr="00930368">
        <w:trPr>
          <w:trHeight w:val="374"/>
        </w:trPr>
        <w:tc>
          <w:tcPr>
            <w:tcW w:w="2970" w:type="dxa"/>
          </w:tcPr>
          <w:p w14:paraId="0A802706" w14:textId="77777777" w:rsidR="001C4C5B" w:rsidRPr="00AC5042" w:rsidRDefault="001C4C5B" w:rsidP="001C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08205290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2B7023F6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61A8FFF4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4D6708E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0679419A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3539D3A5" w:rsidR="001C4C5B" w:rsidRPr="00056661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4C5B" w:rsidRPr="00824832" w14:paraId="3B60A7C0" w14:textId="77777777" w:rsidTr="00930368">
        <w:trPr>
          <w:trHeight w:val="374"/>
        </w:trPr>
        <w:tc>
          <w:tcPr>
            <w:tcW w:w="2970" w:type="dxa"/>
          </w:tcPr>
          <w:p w14:paraId="7BE1B690" w14:textId="77777777" w:rsidR="001C4C5B" w:rsidRPr="00AC5042" w:rsidRDefault="001C4C5B" w:rsidP="001C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35F35777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2,142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38D4A" w14:textId="4AA9EAC9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0235B" w14:textId="536F4C51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1,322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91ADF" w14:textId="58323B04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8BB6C" w14:textId="6FCFA254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79,947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0B9367BB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9,408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30FF241C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47192255" w:rsidR="001C4C5B" w:rsidRPr="00AE15CD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92,819</w:t>
            </w:r>
          </w:p>
        </w:tc>
      </w:tr>
      <w:tr w:rsidR="001C4C5B" w:rsidRPr="00824832" w14:paraId="20AE55AB" w14:textId="77777777" w:rsidTr="00930368">
        <w:trPr>
          <w:trHeight w:val="374"/>
        </w:trPr>
        <w:tc>
          <w:tcPr>
            <w:tcW w:w="2970" w:type="dxa"/>
          </w:tcPr>
          <w:p w14:paraId="061034F0" w14:textId="77777777" w:rsidR="001C4C5B" w:rsidRPr="00AC5042" w:rsidRDefault="001C4C5B" w:rsidP="001C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0C10A21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1,92</w:t>
            </w:r>
            <w:r w:rsidR="004636D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31A345E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4B6E701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300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69950A4A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66CFC85F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25,194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664BC49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4C46DB6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8,076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2F731AC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555CA230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5A0E947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10ED351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35,49</w:t>
            </w:r>
            <w:r w:rsidR="004636D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1C4C5B" w:rsidRPr="00824832" w14:paraId="7A7636A8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B1944B5" w14:textId="77777777" w:rsidR="001C4C5B" w:rsidRPr="00AC5042" w:rsidRDefault="001C4C5B" w:rsidP="001C4C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069269E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39F53D7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341CD208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7D47B644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43285978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7DFD39B7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50B25758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5DDC32DF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64CDAE06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1,121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6A31EF3E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4199FAF7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1,121 </w:t>
            </w:r>
          </w:p>
        </w:tc>
      </w:tr>
      <w:tr w:rsidR="001C4C5B" w:rsidRPr="00824832" w14:paraId="5FB76CC6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1BD008" w14:textId="562BCEE2" w:rsidR="001C4C5B" w:rsidRPr="00936959" w:rsidRDefault="001C4C5B" w:rsidP="001C4C5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50C87B89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36381302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1199B22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054DFFDD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1C5D752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48638DDD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422E9F1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586F6C6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4B3DA6F4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501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0B299011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173AB496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501 </w:t>
            </w:r>
          </w:p>
        </w:tc>
      </w:tr>
      <w:tr w:rsidR="001C4C5B" w:rsidRPr="00824832" w14:paraId="07C3565A" w14:textId="77777777" w:rsidTr="00930368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1AD4D75A" w14:textId="11ADEB0A" w:rsidR="001C4C5B" w:rsidRPr="00936959" w:rsidRDefault="001C4C5B" w:rsidP="001C4C5B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1C4C5B" w:rsidRPr="00936959" w:rsidRDefault="001C4C5B" w:rsidP="001C4C5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18714F0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4DF1380D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5053A37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319604D9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6344D31E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62642161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68077BBD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2A99A2D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33B2A8EE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(303)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5E16DFAD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0222F43B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 (303)</w:t>
            </w:r>
          </w:p>
        </w:tc>
      </w:tr>
      <w:tr w:rsidR="001C4C5B" w:rsidRPr="00824832" w14:paraId="695EDD79" w14:textId="77777777" w:rsidTr="00930368">
        <w:trPr>
          <w:trHeight w:val="374"/>
        </w:trPr>
        <w:tc>
          <w:tcPr>
            <w:tcW w:w="2970" w:type="dxa"/>
          </w:tcPr>
          <w:p w14:paraId="6BD46D0B" w14:textId="77777777" w:rsidR="001C4C5B" w:rsidRPr="00AC5042" w:rsidRDefault="001C4C5B" w:rsidP="001C4C5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1200247F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2CD2728A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2A84E44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0C4BA097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4736FF04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2,624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14B93218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23E21A44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28BF8C28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34166611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2,279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176BAD37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5A5658F7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color w:val="000000"/>
                <w:sz w:val="28"/>
                <w:szCs w:val="28"/>
              </w:rPr>
              <w:t xml:space="preserve">4,979 </w:t>
            </w:r>
          </w:p>
        </w:tc>
      </w:tr>
      <w:tr w:rsidR="001C4C5B" w:rsidRPr="00824832" w14:paraId="7D600976" w14:textId="77777777" w:rsidTr="00930368">
        <w:trPr>
          <w:trHeight w:val="374"/>
        </w:trPr>
        <w:tc>
          <w:tcPr>
            <w:tcW w:w="2970" w:type="dxa"/>
          </w:tcPr>
          <w:p w14:paraId="77636743" w14:textId="77777777" w:rsidR="001C4C5B" w:rsidRPr="00557DD1" w:rsidRDefault="001C4C5B" w:rsidP="001C4C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034921BF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4,0</w:t>
            </w:r>
            <w:r w:rsidR="004636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77646B5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0B7CD104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107,765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1BB6611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17,553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712F6306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4D35B6AC" w:rsidR="001C4C5B" w:rsidRPr="001C4C5B" w:rsidRDefault="001C4C5B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C4C5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134,60</w:t>
            </w:r>
            <w:r w:rsidR="004636D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C4C5B" w:rsidRPr="00824832" w14:paraId="68A27D92" w14:textId="77777777" w:rsidTr="0093036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857E29C" w14:textId="77777777" w:rsidR="001C4C5B" w:rsidRPr="00AC5042" w:rsidRDefault="001C4C5B" w:rsidP="001C4C5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C5B" w:rsidRPr="00824832" w14:paraId="0245812D" w14:textId="77777777" w:rsidTr="00930368">
        <w:trPr>
          <w:trHeight w:val="374"/>
        </w:trPr>
        <w:tc>
          <w:tcPr>
            <w:tcW w:w="2970" w:type="dxa"/>
          </w:tcPr>
          <w:p w14:paraId="3CB845E5" w14:textId="77777777" w:rsidR="001C4C5B" w:rsidRPr="00AC5042" w:rsidRDefault="001C4C5B" w:rsidP="001C4C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1C4C5B" w:rsidRPr="001C6EE1" w:rsidRDefault="001C4C5B" w:rsidP="003A3AD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1C4C5B" w:rsidRPr="001C6EE1" w:rsidRDefault="001C4C5B" w:rsidP="003A3AD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1C4C5B" w:rsidRPr="001C6EE1" w:rsidRDefault="001C4C5B" w:rsidP="003A3ADE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1C4C5B" w:rsidRPr="001C6EE1" w:rsidRDefault="001C4C5B" w:rsidP="003A3AD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1C4C5B" w:rsidRPr="001C6EE1" w:rsidRDefault="001C4C5B" w:rsidP="003A3AD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1C4C5B" w:rsidRPr="001C6EE1" w:rsidRDefault="001C4C5B" w:rsidP="003A3AD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1C4C5B" w:rsidRPr="001C6EE1" w:rsidRDefault="001C4C5B" w:rsidP="003A3ADE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1C4C5B" w:rsidRPr="001C6EE1" w:rsidRDefault="001C4C5B" w:rsidP="003A3AD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3ADE" w:rsidRPr="00824832" w14:paraId="37DAFB6F" w14:textId="77777777" w:rsidTr="00930368">
        <w:trPr>
          <w:trHeight w:val="374"/>
        </w:trPr>
        <w:tc>
          <w:tcPr>
            <w:tcW w:w="2970" w:type="dxa"/>
          </w:tcPr>
          <w:p w14:paraId="3F795558" w14:textId="77777777" w:rsidR="003A3ADE" w:rsidRPr="00AC5042" w:rsidRDefault="003A3ADE" w:rsidP="003A3A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6BD5BAE6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(389)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707100AE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016FF994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1,395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7A7D9F64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3FC64528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60,014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2576D039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3457F7AF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(3,673)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70451447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2DC5C5F3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07944C75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1747B8CC" w:rsidR="003A3ADE" w:rsidRPr="003A3ADE" w:rsidRDefault="003A3ADE" w:rsidP="003A3AD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57,347 </w:t>
            </w:r>
          </w:p>
        </w:tc>
      </w:tr>
      <w:tr w:rsidR="003A3ADE" w:rsidRPr="00824832" w14:paraId="3E607085" w14:textId="77777777" w:rsidTr="00930368">
        <w:trPr>
          <w:trHeight w:val="374"/>
        </w:trPr>
        <w:tc>
          <w:tcPr>
            <w:tcW w:w="2970" w:type="dxa"/>
          </w:tcPr>
          <w:p w14:paraId="5FC65FC5" w14:textId="34D6CF52" w:rsidR="003A3ADE" w:rsidRPr="00AC5042" w:rsidRDefault="00930368" w:rsidP="003A3AD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="003A3ADE"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="003A3ADE"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77777777" w:rsidR="003A3ADE" w:rsidRPr="008C5150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A3ADE" w:rsidRPr="00824832" w14:paraId="077A8FBC" w14:textId="77777777" w:rsidTr="00930368">
        <w:trPr>
          <w:trHeight w:val="374"/>
        </w:trPr>
        <w:tc>
          <w:tcPr>
            <w:tcW w:w="2970" w:type="dxa"/>
          </w:tcPr>
          <w:p w14:paraId="66ECB14E" w14:textId="51D61AD0" w:rsidR="003A3ADE" w:rsidRPr="00AC5042" w:rsidRDefault="003A3ADE" w:rsidP="003A3A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7077F5"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F5"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30368"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644D52A7" w:rsidR="003A3ADE" w:rsidRPr="008C5150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1,022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05828522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(492)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107AC382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(22,299)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6FBA55BB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6,928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31C68C02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3A3ADE" w:rsidRPr="0045658D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1FB9B0F6" w:rsidR="003A3ADE" w:rsidRPr="0045658D" w:rsidRDefault="003A3ADE" w:rsidP="003A3AD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(14,841)</w:t>
            </w:r>
          </w:p>
        </w:tc>
      </w:tr>
      <w:tr w:rsidR="003A3ADE" w:rsidRPr="0045658D" w14:paraId="7E1B9F64" w14:textId="77777777" w:rsidTr="00930368">
        <w:trPr>
          <w:trHeight w:val="374"/>
        </w:trPr>
        <w:tc>
          <w:tcPr>
            <w:tcW w:w="2970" w:type="dxa"/>
          </w:tcPr>
          <w:p w14:paraId="03E8D8FF" w14:textId="5D441809" w:rsidR="003A3ADE" w:rsidRPr="00AC5042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35892275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633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5E9D20C0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68FBACC1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903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547DABA0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1A1F688B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37,715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22DCF33F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41FA5CB6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3,255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0C7E657D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32F17DCB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1AC1D8E1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757395EE" w:rsidR="003A3ADE" w:rsidRPr="003A3ADE" w:rsidRDefault="003A3ADE" w:rsidP="003A3AD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42,506 </w:t>
            </w:r>
          </w:p>
        </w:tc>
      </w:tr>
      <w:tr w:rsidR="003A3ADE" w:rsidRPr="00824832" w14:paraId="2E02BFB6" w14:textId="77777777" w:rsidTr="00930368">
        <w:trPr>
          <w:trHeight w:val="374"/>
        </w:trPr>
        <w:tc>
          <w:tcPr>
            <w:tcW w:w="2970" w:type="dxa"/>
          </w:tcPr>
          <w:p w14:paraId="04BEBC3D" w14:textId="7392BBFD" w:rsidR="003A3ADE" w:rsidRPr="00AC5042" w:rsidRDefault="003A3ADE" w:rsidP="003A3AD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6E4BCCB6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1,970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16EC5AC3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6CF948B1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208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599F15B9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3266A1C4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22,599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79B325C7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2658B299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5,429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406B89F4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33C85B9E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03145FD5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286F938B" w:rsidR="003A3ADE" w:rsidRPr="003A3ADE" w:rsidRDefault="003A3ADE" w:rsidP="003A3ADE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30,206 </w:t>
            </w:r>
          </w:p>
        </w:tc>
      </w:tr>
      <w:tr w:rsidR="003A3ADE" w:rsidRPr="00824832" w14:paraId="058C31DE" w14:textId="77777777" w:rsidTr="00930368">
        <w:trPr>
          <w:trHeight w:val="374"/>
        </w:trPr>
        <w:tc>
          <w:tcPr>
            <w:tcW w:w="2970" w:type="dxa"/>
          </w:tcPr>
          <w:p w14:paraId="3A81856E" w14:textId="1E824E0C" w:rsidR="003A3ADE" w:rsidRPr="00AC5042" w:rsidRDefault="003A3ADE" w:rsidP="003A3AD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5B7BF87D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742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5BB318BA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3DF8A7B4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267F8620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07468B7F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30,618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67EEA698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38623837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1,182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67B65E7F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2B136ED9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65414DCD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23903EA5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32,802 </w:t>
            </w:r>
          </w:p>
        </w:tc>
      </w:tr>
      <w:tr w:rsidR="003A3ADE" w:rsidRPr="00824832" w14:paraId="55F8FA9F" w14:textId="77777777" w:rsidTr="00930368">
        <w:trPr>
          <w:trHeight w:val="374"/>
        </w:trPr>
        <w:tc>
          <w:tcPr>
            <w:tcW w:w="2970" w:type="dxa"/>
          </w:tcPr>
          <w:p w14:paraId="6E61CAD1" w14:textId="70F0DBBF" w:rsidR="003A3ADE" w:rsidRPr="00AC5042" w:rsidRDefault="003A3ADE" w:rsidP="003A3ADE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6FC0022D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26112811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34206811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1CE416FC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5A45276B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 (51)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7834EF47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2A062C82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3C3763CC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49E63BA3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28,376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748C7486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208AAFD6" w:rsidR="003A3ADE" w:rsidRPr="003A3ADE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3ADE">
              <w:rPr>
                <w:rFonts w:ascii="Angsana New" w:hAnsi="Angsana New"/>
                <w:color w:val="000000"/>
                <w:sz w:val="28"/>
                <w:szCs w:val="28"/>
              </w:rPr>
              <w:t xml:space="preserve">28,425 </w:t>
            </w:r>
          </w:p>
        </w:tc>
      </w:tr>
      <w:tr w:rsidR="003A3ADE" w:rsidRPr="004F075C" w14:paraId="08DA98C0" w14:textId="77777777" w:rsidTr="00930368">
        <w:trPr>
          <w:trHeight w:val="374"/>
        </w:trPr>
        <w:tc>
          <w:tcPr>
            <w:tcW w:w="2970" w:type="dxa"/>
          </w:tcPr>
          <w:p w14:paraId="4BB379D5" w14:textId="0973965E" w:rsidR="003A3ADE" w:rsidRPr="004F075C" w:rsidRDefault="003A3ADE" w:rsidP="003A3ADE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4BA23C70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3,348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509FFCC4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1,373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7EECB067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90,881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664608D5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9,961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725F0116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28,376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177CC000" w:rsidR="003A3ADE" w:rsidRPr="004F075C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F075C">
              <w:rPr>
                <w:rFonts w:ascii="Angsana New" w:hAnsi="Angsana New"/>
                <w:b/>
                <w:bCs/>
                <w:sz w:val="28"/>
                <w:szCs w:val="28"/>
              </w:rPr>
              <w:t>133,939</w:t>
            </w:r>
          </w:p>
        </w:tc>
      </w:tr>
      <w:tr w:rsidR="003A3ADE" w:rsidRPr="003C1FB1" w14:paraId="61B10A47" w14:textId="77777777" w:rsidTr="00930368">
        <w:trPr>
          <w:trHeight w:val="374"/>
        </w:trPr>
        <w:tc>
          <w:tcPr>
            <w:tcW w:w="2970" w:type="dxa"/>
          </w:tcPr>
          <w:p w14:paraId="4522ABC2" w14:textId="1BFA96DB" w:rsidR="003A3ADE" w:rsidRPr="00AC5042" w:rsidRDefault="003A3ADE" w:rsidP="003A3ADE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469EAE7A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4636D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5ADB3554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433CA2D0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16,884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19D0E67A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7,592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6A48B2FB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(24,778)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04C4F9C9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D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636D9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</w:tr>
      <w:tr w:rsidR="003A3ADE" w:rsidRPr="00824832" w14:paraId="21A73E10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FE42D91" w14:textId="338CF8D9" w:rsidR="003A3ADE" w:rsidRPr="00AC5042" w:rsidRDefault="004F075C" w:rsidP="003A3ADE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A3ADE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3A3ADE" w:rsidRPr="007B5A16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03A7B63A" w:rsidR="003A3ADE" w:rsidRPr="003A3ADE" w:rsidRDefault="006344D2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3A3ADE" w:rsidRPr="004A603D" w14:paraId="19D2203C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804BD56" w14:textId="47F762C3" w:rsidR="003A3ADE" w:rsidRPr="00AC5042" w:rsidRDefault="004F075C" w:rsidP="003A3ADE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="003A3ADE"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3A3AD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3A3ADE" w:rsidRPr="003C1FB1" w:rsidRDefault="003A3ADE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48730C7F" w:rsidR="003A3ADE" w:rsidRPr="003A3ADE" w:rsidDel="001E262A" w:rsidRDefault="006344D2" w:rsidP="003A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4636D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007EBB0B" w14:textId="77777777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1" w:name="_Hlk69747274"/>
      <w:bookmarkEnd w:id="9"/>
      <w:bookmarkEnd w:id="10"/>
      <w:r>
        <w:rPr>
          <w:rFonts w:ascii="Angsana New" w:hAnsi="Angsana New" w:hint="cs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>
        <w:rPr>
          <w:rFonts w:ascii="Angsana New" w:hAnsi="Angsana New" w:hint="cs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 w:hint="cs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A472F0" w14:paraId="69EDD0DD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DA4EF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15306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472F0" w14:paraId="2D540431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72ABC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3D7D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C2CF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5119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810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2EC1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7320D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7E97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3BA9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B112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D98C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BD194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472F0" w14:paraId="3619F627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31952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3F2B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AEB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4AB3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706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D3E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536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D848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C1A8D3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7D9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187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541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72F0" w14:paraId="4EE1BED3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05184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0202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18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3891F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B8E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9FE9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C96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7692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5B235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69BD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5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71E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472F0" w14:paraId="6B4545D9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93EC" w14:textId="77777777" w:rsidR="00A472F0" w:rsidRDefault="00A472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D1947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393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D07BE2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15C0F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698C0F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2E7EA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BBE4AE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4C3F2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E1FC70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24691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3E0345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472F0" w14:paraId="4030DB47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77E9" w14:textId="77777777" w:rsidR="00A472F0" w:rsidRDefault="00A472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61D0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5,982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96C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2BAA2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3,101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88E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303E5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149,522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383F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9783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18,044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8A4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96BDC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A678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62C51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176,649</w:t>
            </w:r>
          </w:p>
        </w:tc>
      </w:tr>
      <w:tr w:rsidR="00A472F0" w14:paraId="24D31443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024B" w14:textId="77777777" w:rsidR="00A472F0" w:rsidRDefault="00A472F0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4AB9C65F" w14:textId="77777777" w:rsidR="00A472F0" w:rsidRDefault="00A472F0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BFD2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(3,562)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BCEC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A8B40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(1,502)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F8DE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34EC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(57,411)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FD6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5661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(13,097)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E00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94B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6EE3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DCDF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(75,572)</w:t>
            </w:r>
          </w:p>
        </w:tc>
      </w:tr>
      <w:tr w:rsidR="00A472F0" w14:paraId="7279C26C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0350" w14:textId="77777777" w:rsidR="00A472F0" w:rsidRDefault="00A472F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4FE0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2,420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8CC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82D0D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1949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FDC38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92,111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58F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5B2C6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4,947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277B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78096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0D9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CFC9B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101,077</w:t>
            </w:r>
          </w:p>
        </w:tc>
      </w:tr>
      <w:tr w:rsidR="00A472F0" w14:paraId="353B7FB6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4A6BD" w14:textId="77777777" w:rsidR="00A472F0" w:rsidRDefault="00A472F0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สำรองเบี้ยประกันภัย</w:t>
            </w:r>
          </w:p>
          <w:p w14:paraId="4D1D8417" w14:textId="77777777" w:rsidR="00A472F0" w:rsidRDefault="00A472F0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ที่ยังไม่ถือเป็นรายได้เพิ่มขึ้น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61419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(1,089)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2D6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1CBA0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(966)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8ED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5B8C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(19,968)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5D6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81C0E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(759)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8C1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8676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EAA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C21D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(22,782)</w:t>
            </w:r>
          </w:p>
        </w:tc>
      </w:tr>
      <w:tr w:rsidR="00A472F0" w14:paraId="7E80A49A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48F3" w14:textId="77777777" w:rsidR="00A472F0" w:rsidRDefault="00A472F0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BE7854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177E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1029B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D93D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3C657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AE86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105059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6855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9A646A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00B0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63309" w14:textId="77777777" w:rsidR="00A472F0" w:rsidRDefault="00A472F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2F0" w14:paraId="4AD506ED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79AF6" w14:textId="77777777" w:rsidR="00A472F0" w:rsidRDefault="00A472F0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0A24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1,331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FB3D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27AB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9DEB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233C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72,143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1C2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71ED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4,188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6348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A21D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2210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EA128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78,295</w:t>
            </w:r>
          </w:p>
        </w:tc>
      </w:tr>
      <w:tr w:rsidR="00A472F0" w14:paraId="342D9913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9C0B" w14:textId="77777777" w:rsidR="00A472F0" w:rsidRDefault="00A472F0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A4C0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1,273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8AC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DD2E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FDF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EF31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24,014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13E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17F28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44F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7FC2F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AA7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7387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30,723</w:t>
            </w:r>
          </w:p>
        </w:tc>
      </w:tr>
      <w:tr w:rsidR="00A472F0" w14:paraId="1D6E6CFC" w14:textId="77777777" w:rsidTr="00A472F0">
        <w:trPr>
          <w:trHeight w:val="30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64D0F" w14:textId="77777777" w:rsidR="00A472F0" w:rsidRDefault="00A472F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72C8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3854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D50B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E0E0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6C764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1B4C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0A78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EE8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7E23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1,132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DC14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C993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1,132</w:t>
            </w:r>
          </w:p>
        </w:tc>
      </w:tr>
      <w:tr w:rsidR="00A472F0" w14:paraId="05C47BE3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B426" w14:textId="77777777" w:rsidR="00A472F0" w:rsidRDefault="00A472F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6DCE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5BEF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B1DC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17F2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7052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DA62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BD8B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6E22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F49B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5,227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CA16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848F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5,227</w:t>
            </w:r>
          </w:p>
        </w:tc>
      </w:tr>
      <w:tr w:rsidR="00A472F0" w14:paraId="28A3ACC2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5781" w14:textId="77777777" w:rsidR="00A472F0" w:rsidRDefault="00A472F0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กำไรจากการปรับมูลค่ายุติธรรม</w:t>
            </w:r>
          </w:p>
          <w:p w14:paraId="4316D7DD" w14:textId="77777777" w:rsidR="00A472F0" w:rsidRDefault="00A472F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4179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AFC8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E7027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5676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6C45F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D80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FEFC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E62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07B5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8D8F7F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E1D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E2C3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5B3AA9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487</w:t>
            </w:r>
          </w:p>
        </w:tc>
      </w:tr>
      <w:tr w:rsidR="00A472F0" w14:paraId="7FE23F46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762C6" w14:textId="77777777" w:rsidR="00A472F0" w:rsidRDefault="00A472F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0506A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DA59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255E2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ACE8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1ACE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7CB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54BEB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64A7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0400C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1,540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F106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4478F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4,365</w:t>
            </w:r>
          </w:p>
        </w:tc>
      </w:tr>
      <w:tr w:rsidR="00A472F0" w14:paraId="48409657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25791" w14:textId="77777777" w:rsidR="00A472F0" w:rsidRDefault="00A472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06285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2,604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5B90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89A0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1,196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935B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AE720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98,938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9CB3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D4DD4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9,105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AF6B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16B9B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8,386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FA46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B2039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120,229</w:t>
            </w:r>
          </w:p>
        </w:tc>
      </w:tr>
      <w:tr w:rsidR="00A472F0" w14:paraId="2BB03287" w14:textId="77777777" w:rsidTr="00A472F0">
        <w:trPr>
          <w:trHeight w:hRule="exact" w:val="1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D46351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30C5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C5CDC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3512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DB22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28E36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C0B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5B4F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95E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2D80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2EF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8D2E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2F0" w14:paraId="67803945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1E84" w14:textId="77777777" w:rsidR="00A472F0" w:rsidRDefault="00A472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26DA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158E" w14:textId="77777777" w:rsidR="00A472F0" w:rsidRDefault="00A472F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AE6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823CC" w14:textId="77777777" w:rsidR="00A472F0" w:rsidRDefault="00A472F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3CA7" w14:textId="77777777" w:rsidR="00A472F0" w:rsidRDefault="00A472F0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89BD" w14:textId="77777777" w:rsidR="00A472F0" w:rsidRDefault="00A472F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04E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B0BAD" w14:textId="77777777" w:rsidR="00A472F0" w:rsidRDefault="00A472F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CC0E" w14:textId="77777777" w:rsidR="00A472F0" w:rsidRDefault="00A472F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0179D" w14:textId="77777777" w:rsidR="00A472F0" w:rsidRDefault="00A472F0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DCC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72F0" w14:paraId="68FD194E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05C0" w14:textId="77777777" w:rsidR="00A472F0" w:rsidRDefault="00A472F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36FFD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C238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D1F4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E50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C1FE5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73,133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0677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D05F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4,597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A72C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20FE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952C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8B2B7" w14:textId="77777777" w:rsidR="00A472F0" w:rsidRDefault="00A472F0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78,726</w:t>
            </w:r>
          </w:p>
        </w:tc>
      </w:tr>
      <w:tr w:rsidR="00930368" w14:paraId="3AC665C1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0A4DE" w14:textId="4F044A73" w:rsidR="00930368" w:rsidRDefault="00930368" w:rsidP="00930368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1C932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02FE5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A4EE4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14D7B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3A8E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12F61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37540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6105C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E79DA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597A2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E9DD" w14:textId="77777777" w:rsidR="00930368" w:rsidRDefault="00930368" w:rsidP="00930368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30368" w14:paraId="24DCF1D8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65DE" w14:textId="7F9D4245" w:rsidR="00930368" w:rsidRDefault="00930368" w:rsidP="00930368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7077F5"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F5"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62DDCD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(203)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3C762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4C023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C7C6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9BAE3B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(39,016)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7C2DB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7B38F5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(3,027)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4C9FA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052D6D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6B84" w14:textId="77777777" w:rsidR="00930368" w:rsidRDefault="00930368" w:rsidP="0093036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A58B46" w14:textId="77777777" w:rsidR="00930368" w:rsidRDefault="00930368" w:rsidP="00930368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(42,231)</w:t>
            </w:r>
          </w:p>
        </w:tc>
      </w:tr>
      <w:tr w:rsidR="00A472F0" w14:paraId="6A6A5AAD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6B739" w14:textId="77777777" w:rsidR="00A472F0" w:rsidRDefault="00A472F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1FD1B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C077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76E80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03D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8F80BC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34,117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A6B7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096C6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1,570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1744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26AA1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866E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70CCB8" w14:textId="77777777" w:rsidR="00A472F0" w:rsidRDefault="00A472F0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36,495</w:t>
            </w:r>
          </w:p>
        </w:tc>
      </w:tr>
      <w:tr w:rsidR="00A472F0" w14:paraId="3147E235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582A8" w14:textId="77777777" w:rsidR="00A472F0" w:rsidRDefault="00A472F0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2186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1,303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F428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7C22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04A3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B864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21,443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B466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7E95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3,785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0140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D7E2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D72B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859F9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26,927</w:t>
            </w:r>
          </w:p>
        </w:tc>
      </w:tr>
      <w:tr w:rsidR="00A472F0" w14:paraId="3725F639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DE53F" w14:textId="77777777" w:rsidR="00A472F0" w:rsidRDefault="00A472F0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05B2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4F880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E157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AAE0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3320A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43,242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367E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5BA3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5E41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D0A59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2BBB1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75A74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44,778</w:t>
            </w:r>
          </w:p>
        </w:tc>
      </w:tr>
      <w:tr w:rsidR="00A472F0" w14:paraId="5422335C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B9A1" w14:textId="77777777" w:rsidR="00A472F0" w:rsidRDefault="00A472F0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D535EB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26FCE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08205C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E19D3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C19A8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1,113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215F2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20A3C7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(214)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7F258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58E6C6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34,734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9F45F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40D46C" w14:textId="77777777" w:rsidR="00A472F0" w:rsidRDefault="00A472F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35,626</w:t>
            </w:r>
          </w:p>
        </w:tc>
      </w:tr>
      <w:tr w:rsidR="00A472F0" w14:paraId="4DFBA725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417D" w14:textId="77777777" w:rsidR="00A472F0" w:rsidRDefault="00A472F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235EC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2,435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B6C95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5185C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590C8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104E08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99,915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E48AC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86B811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5,989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025E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CA5AC5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34,734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90139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80B062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143,826</w:t>
            </w:r>
          </w:p>
        </w:tc>
      </w:tr>
      <w:tr w:rsidR="00A472F0" w14:paraId="4D6A27B9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826E9" w14:textId="77777777" w:rsidR="00A472F0" w:rsidRDefault="00A472F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D0984C5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7686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5AC6A3E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A2EC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F9AE0DF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(977)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19A2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F731A5D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3,116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73FF9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2FEDF34C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(26,348)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7B28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D0917D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(23,597)</w:t>
            </w:r>
          </w:p>
        </w:tc>
      </w:tr>
      <w:tr w:rsidR="00A472F0" w14:paraId="3039BF6C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2D0B3" w14:textId="77777777" w:rsidR="00A472F0" w:rsidRDefault="00A472F0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18D63D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B9F25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2553431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02F4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CE21A05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D1540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5F4ED27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AADC9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29CFD6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1A16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0938F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4,206</w:t>
            </w:r>
          </w:p>
        </w:tc>
      </w:tr>
      <w:tr w:rsidR="00A472F0" w14:paraId="162DD17C" w14:textId="77777777" w:rsidTr="00A472F0">
        <w:trPr>
          <w:trHeight w:val="40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17058" w14:textId="77777777" w:rsidR="00A472F0" w:rsidRDefault="00A472F0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BF34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7028F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0B88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9233E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9DC43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3CEE7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56895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9EEED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FC8ED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BE2DF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5FB5663" w14:textId="77777777" w:rsidR="00A472F0" w:rsidRDefault="00A472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(19,391)</w:t>
            </w:r>
          </w:p>
        </w:tc>
      </w:tr>
    </w:tbl>
    <w:p w14:paraId="76CA3A64" w14:textId="77777777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6EE560BC" w14:textId="489C0E6E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2" w:name="_Hlk69747314"/>
      <w:bookmarkEnd w:id="11"/>
      <w:r w:rsidRPr="005C5C3A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21FB7" w:rsidRPr="005C5C3A">
        <w:rPr>
          <w:rFonts w:ascii="Angsana New" w:hAnsi="Angsana New"/>
          <w:sz w:val="28"/>
          <w:szCs w:val="28"/>
        </w:rPr>
        <w:t>3</w:t>
      </w:r>
      <w:r w:rsidR="00B24D11">
        <w:rPr>
          <w:rFonts w:ascii="Angsana New" w:hAnsi="Angsana New"/>
          <w:sz w:val="28"/>
          <w:szCs w:val="28"/>
        </w:rPr>
        <w:t>1</w:t>
      </w:r>
      <w:r w:rsidR="00B21FB7" w:rsidRPr="005C5C3A">
        <w:rPr>
          <w:rFonts w:ascii="Angsana New" w:hAnsi="Angsana New"/>
          <w:sz w:val="28"/>
          <w:szCs w:val="28"/>
        </w:rPr>
        <w:t xml:space="preserve"> </w:t>
      </w:r>
      <w:r w:rsidR="00B24D1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21FB7" w:rsidRPr="005C5C3A">
        <w:rPr>
          <w:rFonts w:ascii="Angsana New" w:hAnsi="Angsana New"/>
          <w:sz w:val="28"/>
          <w:szCs w:val="28"/>
        </w:rPr>
        <w:t>256</w:t>
      </w:r>
      <w:r w:rsidR="00B24D11">
        <w:rPr>
          <w:rFonts w:ascii="Angsana New" w:hAnsi="Angsana New"/>
          <w:sz w:val="28"/>
          <w:szCs w:val="28"/>
        </w:rPr>
        <w:t>5</w:t>
      </w:r>
      <w:r w:rsidR="00B21FB7" w:rsidRPr="005C5C3A">
        <w:rPr>
          <w:rFonts w:ascii="Angsana New" w:hAnsi="Angsana New"/>
          <w:sz w:val="28"/>
          <w:szCs w:val="28"/>
        </w:rPr>
        <w:t xml:space="preserve">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644E2" w:rsidRPr="005C5C3A">
        <w:rPr>
          <w:rFonts w:ascii="Angsana New" w:hAnsi="Angsana New"/>
          <w:sz w:val="28"/>
          <w:szCs w:val="28"/>
        </w:rPr>
        <w:t xml:space="preserve">31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B24D11">
        <w:rPr>
          <w:rFonts w:ascii="Angsana New" w:hAnsi="Angsana New"/>
          <w:sz w:val="28"/>
          <w:szCs w:val="28"/>
        </w:rPr>
        <w:t>4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57753568" w:rsidR="006644E2" w:rsidRPr="00824832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71F7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671F7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71F7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BD4784">
        <w:trPr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682A220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15,708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207E274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33689EC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5,284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14EFB4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4FA09E52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299,906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3AD8512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286BC04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116,03</w:t>
            </w:r>
            <w:r w:rsidR="0093707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1A87500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78A1A1B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436,9</w:t>
            </w:r>
            <w:r w:rsidR="0093707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2806" w:rsidRPr="008D2806" w14:paraId="226A6423" w14:textId="77777777" w:rsidTr="00BD4784">
        <w:trPr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76838A8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2F67081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1EADE4C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102E3CE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58E3FE0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3D9539A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20D1466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1785F67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4B40290E" w:rsidR="008D2806" w:rsidRPr="00C75AC7" w:rsidRDefault="0077301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</w:t>
            </w:r>
            <w:r w:rsidR="00AF518C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</w:tr>
      <w:tr w:rsidR="008D2806" w:rsidRPr="008D2806" w14:paraId="381B9DAF" w14:textId="77777777" w:rsidTr="00BD4784">
        <w:trPr>
          <w:trHeight w:val="281"/>
        </w:trPr>
        <w:tc>
          <w:tcPr>
            <w:tcW w:w="2250" w:type="dxa"/>
          </w:tcPr>
          <w:p w14:paraId="6690594C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6E6DE104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085E462D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23B6D93B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38B87EB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18E1AA2B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2449E0E1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4144E67D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B4B1F9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6975EC6" w14:textId="18EA988A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</w:t>
            </w:r>
            <w:r w:rsidR="007730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AF51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091</w:t>
            </w:r>
            <w:r w:rsidRPr="008D28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D2806" w:rsidRPr="00824832" w14:paraId="27224E89" w14:textId="77777777" w:rsidTr="00BD4784">
        <w:trPr>
          <w:trHeight w:val="106"/>
        </w:trPr>
        <w:tc>
          <w:tcPr>
            <w:tcW w:w="2250" w:type="dxa"/>
          </w:tcPr>
          <w:p w14:paraId="167D0E8E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7835A150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2806" w:rsidRPr="00F7616E" w14:paraId="1732F5E2" w14:textId="77777777" w:rsidTr="00BD4784">
        <w:trPr>
          <w:trHeight w:val="281"/>
        </w:trPr>
        <w:tc>
          <w:tcPr>
            <w:tcW w:w="2250" w:type="dxa"/>
          </w:tcPr>
          <w:p w14:paraId="6A2BAD44" w14:textId="77777777" w:rsidR="008D2806" w:rsidRPr="00F7616E" w:rsidRDefault="008D2806" w:rsidP="008D280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2C0DDBF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25,232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6D171E8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3D4C96C2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9,18</w:t>
            </w:r>
            <w:r w:rsidR="0093707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032B121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0858F5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650,973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312FCB1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57D369A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136,974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42C54F10" w:rsidR="008D2806" w:rsidRPr="00C75AC7" w:rsidDel="001E262A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5FF8769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822,3</w:t>
            </w:r>
            <w:r w:rsidR="00937076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2806" w:rsidRPr="00F7616E" w14:paraId="060DF53B" w14:textId="77777777" w:rsidTr="00BD4784">
        <w:trPr>
          <w:trHeight w:val="281"/>
        </w:trPr>
        <w:tc>
          <w:tcPr>
            <w:tcW w:w="2250" w:type="dxa"/>
          </w:tcPr>
          <w:p w14:paraId="190F9B46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3B730BE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479CC116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63A841D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48F358B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3A9FE68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235BDF2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168BA1C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05CADA6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26C85CE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108,86</w:t>
            </w:r>
            <w:r w:rsidR="0093707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D28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D2806" w:rsidRPr="00824832" w14:paraId="5C302239" w14:textId="77777777" w:rsidTr="00BD4784">
        <w:trPr>
          <w:trHeight w:val="281"/>
        </w:trPr>
        <w:tc>
          <w:tcPr>
            <w:tcW w:w="2250" w:type="dxa"/>
          </w:tcPr>
          <w:p w14:paraId="60857F65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2B119BE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5D95D902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58B30C8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7F35E1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7E6E9A02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74173B4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3A49289F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23A826EB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348C2D02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28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931,22</w:t>
            </w:r>
            <w:r w:rsidR="004F07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095368FC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DB65BCC" w14:textId="77777777" w:rsidTr="00E258A6">
        <w:trPr>
          <w:trHeight w:val="281"/>
        </w:trPr>
        <w:tc>
          <w:tcPr>
            <w:tcW w:w="2250" w:type="dxa"/>
            <w:hideMark/>
          </w:tcPr>
          <w:p w14:paraId="0094353F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hideMark/>
          </w:tcPr>
          <w:p w14:paraId="50CB7326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11,779</w:t>
            </w:r>
          </w:p>
        </w:tc>
        <w:tc>
          <w:tcPr>
            <w:tcW w:w="270" w:type="dxa"/>
          </w:tcPr>
          <w:p w14:paraId="280D5A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35BF33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4,746</w:t>
            </w:r>
          </w:p>
        </w:tc>
        <w:tc>
          <w:tcPr>
            <w:tcW w:w="270" w:type="dxa"/>
          </w:tcPr>
          <w:p w14:paraId="198F4FF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9FA8FC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271,558</w:t>
            </w:r>
          </w:p>
        </w:tc>
        <w:tc>
          <w:tcPr>
            <w:tcW w:w="270" w:type="dxa"/>
          </w:tcPr>
          <w:p w14:paraId="0C6B1DE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467523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127,002</w:t>
            </w:r>
          </w:p>
        </w:tc>
        <w:tc>
          <w:tcPr>
            <w:tcW w:w="270" w:type="dxa"/>
          </w:tcPr>
          <w:p w14:paraId="0AC9779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DFCFE5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415,085</w:t>
            </w:r>
          </w:p>
        </w:tc>
      </w:tr>
      <w:tr w:rsidR="00E258A6" w14:paraId="4819C0A2" w14:textId="77777777" w:rsidTr="00E258A6">
        <w:trPr>
          <w:trHeight w:val="281"/>
        </w:trPr>
        <w:tc>
          <w:tcPr>
            <w:tcW w:w="2250" w:type="dxa"/>
            <w:hideMark/>
          </w:tcPr>
          <w:p w14:paraId="77EC754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</w:tcPr>
          <w:p w14:paraId="455B17C7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AC0D20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806AA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957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AFF7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81CF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EC6FF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9166E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64B0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853,199</w:t>
            </w:r>
          </w:p>
        </w:tc>
      </w:tr>
      <w:tr w:rsidR="00E258A6" w14:paraId="5D164A0C" w14:textId="77777777" w:rsidTr="00E258A6">
        <w:trPr>
          <w:trHeight w:val="281"/>
        </w:trPr>
        <w:tc>
          <w:tcPr>
            <w:tcW w:w="2250" w:type="dxa"/>
            <w:hideMark/>
          </w:tcPr>
          <w:p w14:paraId="1EFFE65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A334E46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4EAAA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F56644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10E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876EB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F7F0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8345D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D95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E4DA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1,268,284</w:t>
            </w:r>
          </w:p>
        </w:tc>
      </w:tr>
      <w:tr w:rsidR="00E258A6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258A6" w14:paraId="4DD5F250" w14:textId="77777777" w:rsidTr="00E258A6">
        <w:trPr>
          <w:trHeight w:val="281"/>
        </w:trPr>
        <w:tc>
          <w:tcPr>
            <w:tcW w:w="2250" w:type="dxa"/>
            <w:hideMark/>
          </w:tcPr>
          <w:p w14:paraId="4CBA14F9" w14:textId="77777777" w:rsidR="00E258A6" w:rsidRDefault="00E258A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hideMark/>
          </w:tcPr>
          <w:p w14:paraId="19C38560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19,596</w:t>
            </w:r>
          </w:p>
        </w:tc>
        <w:tc>
          <w:tcPr>
            <w:tcW w:w="270" w:type="dxa"/>
          </w:tcPr>
          <w:p w14:paraId="7CE0837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1FA8D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8,998</w:t>
            </w:r>
          </w:p>
        </w:tc>
        <w:tc>
          <w:tcPr>
            <w:tcW w:w="270" w:type="dxa"/>
          </w:tcPr>
          <w:p w14:paraId="759E419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347EC44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618,309</w:t>
            </w:r>
          </w:p>
        </w:tc>
        <w:tc>
          <w:tcPr>
            <w:tcW w:w="270" w:type="dxa"/>
          </w:tcPr>
          <w:p w14:paraId="093FCA7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6F460D7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152,173</w:t>
            </w:r>
          </w:p>
        </w:tc>
        <w:tc>
          <w:tcPr>
            <w:tcW w:w="270" w:type="dxa"/>
          </w:tcPr>
          <w:p w14:paraId="6D7E91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B99FEE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799,076</w:t>
            </w:r>
          </w:p>
        </w:tc>
      </w:tr>
      <w:tr w:rsidR="00E258A6" w14:paraId="5517EE45" w14:textId="77777777" w:rsidTr="00E258A6">
        <w:trPr>
          <w:trHeight w:val="281"/>
        </w:trPr>
        <w:tc>
          <w:tcPr>
            <w:tcW w:w="2250" w:type="dxa"/>
            <w:hideMark/>
          </w:tcPr>
          <w:p w14:paraId="23BDB896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405F1DF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0CA36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E4B19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E5A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5C2C3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A3DB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F2EC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1C40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A54E7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98,175</w:t>
            </w:r>
          </w:p>
        </w:tc>
      </w:tr>
      <w:tr w:rsidR="00E258A6" w14:paraId="20FF4F49" w14:textId="77777777" w:rsidTr="00BE4B56">
        <w:trPr>
          <w:trHeight w:val="281"/>
        </w:trPr>
        <w:tc>
          <w:tcPr>
            <w:tcW w:w="2250" w:type="dxa"/>
            <w:hideMark/>
          </w:tcPr>
          <w:p w14:paraId="121CAA6E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0C2FDD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9251E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C77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7747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EB226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31C29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AC35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9ACD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881E4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897,251</w:t>
            </w:r>
          </w:p>
        </w:tc>
      </w:tr>
      <w:bookmarkEnd w:id="12"/>
    </w:tbl>
    <w:p w14:paraId="3E1D487F" w14:textId="0473008A" w:rsidR="00571CE7" w:rsidRDefault="00571CE7" w:rsidP="00571CE7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</w:rPr>
      </w:pPr>
    </w:p>
    <w:p w14:paraId="4AE85DC9" w14:textId="4F62D5F0" w:rsidR="00571CE7" w:rsidRDefault="00571CE7" w:rsidP="00571CE7">
      <w:pPr>
        <w:rPr>
          <w:lang w:val="th-TH"/>
        </w:rPr>
      </w:pPr>
    </w:p>
    <w:p w14:paraId="1DB643F0" w14:textId="7459094E" w:rsidR="00571CE7" w:rsidRDefault="00571CE7" w:rsidP="00571CE7">
      <w:pPr>
        <w:rPr>
          <w:lang w:val="th-TH"/>
        </w:rPr>
      </w:pPr>
    </w:p>
    <w:p w14:paraId="16C6DB3E" w14:textId="65D58E32" w:rsidR="00571CE7" w:rsidRDefault="00571CE7" w:rsidP="00571CE7">
      <w:pPr>
        <w:rPr>
          <w:lang w:val="th-TH"/>
        </w:rPr>
      </w:pPr>
    </w:p>
    <w:p w14:paraId="4CBD089A" w14:textId="0AFFE021" w:rsidR="00571CE7" w:rsidRDefault="00571CE7" w:rsidP="00571CE7">
      <w:pPr>
        <w:rPr>
          <w:lang w:val="th-TH"/>
        </w:rPr>
      </w:pPr>
    </w:p>
    <w:p w14:paraId="1545FFD9" w14:textId="77777777" w:rsidR="00571CE7" w:rsidRPr="00571CE7" w:rsidRDefault="00571CE7" w:rsidP="00571CE7">
      <w:pPr>
        <w:rPr>
          <w:cs/>
          <w:lang w:val="th-TH"/>
        </w:rPr>
      </w:pPr>
    </w:p>
    <w:p w14:paraId="5C3B8D5F" w14:textId="221FEEEA" w:rsidR="003F2A02" w:rsidRPr="00A56944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147E19E9" w14:textId="56EE85B8" w:rsidR="000B776F" w:rsidRPr="000B776F" w:rsidRDefault="000B776F" w:rsidP="000B77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3" w:name="_Hlk99538124"/>
      <w:r w:rsidRPr="000B776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B776F">
        <w:rPr>
          <w:rFonts w:ascii="Angsana New" w:hAnsi="Angsana New"/>
          <w:sz w:val="28"/>
          <w:szCs w:val="28"/>
        </w:rPr>
        <w:t xml:space="preserve">31 </w:t>
      </w:r>
      <w:r w:rsidRPr="000B776F">
        <w:rPr>
          <w:rFonts w:ascii="Angsana New" w:hAnsi="Angsana New" w:hint="cs"/>
          <w:sz w:val="28"/>
          <w:szCs w:val="28"/>
          <w:cs/>
        </w:rPr>
        <w:t>มีนาคม</w:t>
      </w:r>
      <w:r w:rsidRPr="000B776F">
        <w:rPr>
          <w:rFonts w:ascii="Angsana New" w:hAnsi="Angsana New"/>
          <w:sz w:val="28"/>
          <w:szCs w:val="28"/>
          <w:cs/>
        </w:rPr>
        <w:t xml:space="preserve"> </w:t>
      </w:r>
      <w:r w:rsidRPr="000B776F">
        <w:rPr>
          <w:rFonts w:ascii="Angsana New" w:hAnsi="Angsana New"/>
          <w:sz w:val="28"/>
          <w:szCs w:val="28"/>
        </w:rPr>
        <w:t>256</w:t>
      </w:r>
      <w:r w:rsidR="007137BB">
        <w:rPr>
          <w:rFonts w:ascii="Angsana New" w:hAnsi="Angsana New"/>
          <w:sz w:val="28"/>
          <w:szCs w:val="28"/>
        </w:rPr>
        <w:t>5</w:t>
      </w:r>
      <w:r w:rsidRPr="000B776F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0B776F">
        <w:rPr>
          <w:rFonts w:ascii="Angsana New" w:hAnsi="Angsana New"/>
          <w:sz w:val="28"/>
          <w:szCs w:val="28"/>
        </w:rPr>
        <w:t xml:space="preserve">31 </w:t>
      </w:r>
      <w:r w:rsidRPr="000B776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B776F">
        <w:rPr>
          <w:rFonts w:ascii="Angsana New" w:hAnsi="Angsana New"/>
          <w:sz w:val="28"/>
          <w:szCs w:val="28"/>
        </w:rPr>
        <w:t>256</w:t>
      </w:r>
      <w:r w:rsidR="007137BB">
        <w:rPr>
          <w:rFonts w:ascii="Angsana New" w:hAnsi="Angsana New"/>
          <w:sz w:val="28"/>
          <w:szCs w:val="28"/>
        </w:rPr>
        <w:t>4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บริษัทได้วางทรัพย์สินประกันไว้กับนายทะเบียนตามพระราชบัญญัติประกันวินาศภัย ดังนี้</w:t>
      </w:r>
    </w:p>
    <w:bookmarkEnd w:id="13"/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1A4CE6EE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 w:rsidR="008F30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585686B0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33A93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75F2496" w:rsidR="00D33A93" w:rsidRPr="00C4339B" w:rsidRDefault="00C4339B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4339B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0D8F6DAE" w:rsidR="005B7353" w:rsidRPr="00824832" w:rsidRDefault="008F30F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569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71CE7">
        <w:rPr>
          <w:rFonts w:ascii="Angsana New" w:hAnsi="Angsana New"/>
          <w:sz w:val="28"/>
          <w:szCs w:val="28"/>
        </w:rPr>
        <w:t>31</w:t>
      </w:r>
      <w:r w:rsidRPr="00A56944">
        <w:rPr>
          <w:rFonts w:ascii="Angsana New" w:hAnsi="Angsana New"/>
          <w:sz w:val="28"/>
          <w:szCs w:val="28"/>
          <w:cs/>
        </w:rPr>
        <w:t xml:space="preserve"> มีนาคม </w:t>
      </w:r>
      <w:r w:rsidR="00571CE7">
        <w:rPr>
          <w:rFonts w:ascii="Angsana New" w:hAnsi="Angsana New"/>
          <w:sz w:val="28"/>
          <w:szCs w:val="28"/>
        </w:rPr>
        <w:t>2565</w:t>
      </w:r>
      <w:r w:rsidRPr="00A56944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571CE7">
        <w:rPr>
          <w:rFonts w:ascii="Angsana New" w:hAnsi="Angsana New"/>
          <w:sz w:val="28"/>
          <w:szCs w:val="28"/>
        </w:rPr>
        <w:t>31</w:t>
      </w:r>
      <w:r w:rsidRPr="00A5694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71CE7">
        <w:rPr>
          <w:rFonts w:ascii="Angsana New" w:hAnsi="Angsana New"/>
          <w:sz w:val="28"/>
          <w:szCs w:val="28"/>
        </w:rPr>
        <w:t>2564</w:t>
      </w:r>
      <w:r w:rsidR="00C4339B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F30F0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03AB87F8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2104139A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0000A" w:rsidRPr="007F5870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4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08C6CC76" w:rsidR="0060000A" w:rsidRPr="007F5870" w:rsidRDefault="00855947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4005B7DF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</w:tr>
      <w:tr w:rsidR="0060000A" w:rsidRPr="007F5870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12F1957D" w:rsidR="0060000A" w:rsidRPr="007F5870" w:rsidRDefault="00855947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5CE5B44D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</w:tr>
    </w:tbl>
    <w:bookmarkEnd w:id="14"/>
    <w:p w14:paraId="7DAEFAA1" w14:textId="02D0AA63" w:rsidR="005B7353" w:rsidRPr="007F5870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1B50B248" w:rsidR="00520742" w:rsidRDefault="00A15D85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F587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E1AFF">
        <w:rPr>
          <w:rFonts w:ascii="Angsana New" w:hAnsi="Angsana New"/>
          <w:sz w:val="28"/>
          <w:szCs w:val="28"/>
        </w:rPr>
        <w:t>31</w:t>
      </w:r>
      <w:r w:rsidRPr="007F5870">
        <w:rPr>
          <w:rFonts w:ascii="Angsana New" w:hAnsi="Angsana New"/>
          <w:sz w:val="28"/>
          <w:szCs w:val="28"/>
          <w:cs/>
        </w:rPr>
        <w:t xml:space="preserve"> มีนาคม </w:t>
      </w:r>
      <w:r w:rsidR="007E1AFF">
        <w:rPr>
          <w:rFonts w:ascii="Angsana New" w:hAnsi="Angsana New"/>
          <w:sz w:val="28"/>
          <w:szCs w:val="28"/>
        </w:rPr>
        <w:t>2565</w:t>
      </w:r>
      <w:r w:rsidRPr="007F5870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Pr="00A15D85">
        <w:rPr>
          <w:rFonts w:ascii="Angsana New" w:hAnsi="Angsana New"/>
          <w:sz w:val="28"/>
          <w:szCs w:val="28"/>
          <w:cs/>
        </w:rPr>
        <w:t xml:space="preserve"> </w:t>
      </w:r>
      <w:r w:rsidR="007E1AFF">
        <w:rPr>
          <w:rFonts w:ascii="Angsana New" w:hAnsi="Angsana New"/>
          <w:sz w:val="28"/>
          <w:szCs w:val="28"/>
        </w:rPr>
        <w:t>31</w:t>
      </w:r>
      <w:r w:rsidRPr="00A15D8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E1AFF">
        <w:rPr>
          <w:rFonts w:ascii="Angsana New" w:hAnsi="Angsana New"/>
          <w:sz w:val="28"/>
          <w:szCs w:val="28"/>
        </w:rPr>
        <w:t>2564</w:t>
      </w:r>
      <w:r w:rsidRPr="00A15D85">
        <w:rPr>
          <w:rFonts w:ascii="Angsana New" w:hAnsi="Angsana New"/>
          <w:sz w:val="28"/>
          <w:szCs w:val="28"/>
          <w:cs/>
        </w:rPr>
        <w:t xml:space="preserve"> 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78A37D88" w:rsidR="00385D99" w:rsidRPr="005C070F" w:rsidRDefault="00B21FB7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4831C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831C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4831C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58D9C56A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31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E17DD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5F166D66" w:rsidR="003E17DD" w:rsidRPr="00855947" w:rsidRDefault="00855947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5947">
              <w:rPr>
                <w:rFonts w:asciiTheme="majorBidi" w:eastAsia="Cordia New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66B062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1,685</w:t>
            </w:r>
          </w:p>
        </w:tc>
      </w:tr>
      <w:tr w:rsidR="003E17DD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390E4745" w:rsidR="003E17DD" w:rsidRPr="00855947" w:rsidRDefault="00855947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5947">
              <w:rPr>
                <w:rFonts w:asciiTheme="majorBidi" w:eastAsia="Cordia New" w:hAnsiTheme="majorBidi" w:cstheme="majorBidi"/>
                <w:sz w:val="28"/>
                <w:szCs w:val="28"/>
              </w:rPr>
              <w:t>111,429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140BD964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111,397</w:t>
            </w:r>
          </w:p>
        </w:tc>
      </w:tr>
      <w:tr w:rsidR="003E17DD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3411DCCE" w:rsidR="003E17DD" w:rsidRPr="00855947" w:rsidRDefault="00855947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5947">
              <w:rPr>
                <w:rFonts w:asciiTheme="majorBidi" w:eastAsia="Cordia New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748E3ACE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E17DD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E17DD" w:rsidRPr="00855947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35134081" w:rsidR="003E17DD" w:rsidRPr="00855947" w:rsidRDefault="00855947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5947">
              <w:rPr>
                <w:rFonts w:asciiTheme="majorBidi" w:eastAsia="Cordia New" w:hAnsiTheme="majorBidi" w:cstheme="majorBidi"/>
                <w:sz w:val="28"/>
                <w:szCs w:val="28"/>
              </w:rPr>
              <w:t>21,104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73142D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21,120</w:t>
            </w:r>
          </w:p>
        </w:tc>
      </w:tr>
      <w:tr w:rsidR="003E17DD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74A799CC" w:rsidR="003E17DD" w:rsidRPr="00855947" w:rsidRDefault="00855947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5947">
              <w:rPr>
                <w:rFonts w:asciiTheme="majorBidi" w:eastAsia="Cordia New" w:hAnsiTheme="majorBidi" w:cstheme="majorBidi"/>
                <w:sz w:val="28"/>
                <w:szCs w:val="28"/>
              </w:rPr>
              <w:t>29,460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1F8AC9B3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27,646</w:t>
            </w:r>
          </w:p>
        </w:tc>
      </w:tr>
      <w:tr w:rsidR="003E17DD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61B5EF31" w:rsidR="003E17DD" w:rsidRPr="005F6E44" w:rsidRDefault="00855947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eastAsia="Cordia New" w:hAnsiTheme="majorBidi" w:cstheme="majorBidi"/>
                <w:sz w:val="28"/>
                <w:szCs w:val="28"/>
              </w:rPr>
              <w:t>7,413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0C994D8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8,435</w:t>
            </w:r>
          </w:p>
        </w:tc>
      </w:tr>
      <w:tr w:rsidR="003E17DD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E17DD" w:rsidRPr="005F6E44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E17DD" w:rsidRPr="00E872E9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0170FDCE" w:rsidR="003E17DD" w:rsidRPr="005F6E44" w:rsidRDefault="005F6E44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eastAsia="Cordia New" w:hAnsiTheme="majorBidi" w:cstheme="majorBidi"/>
                <w:sz w:val="28"/>
                <w:szCs w:val="28"/>
              </w:rPr>
              <w:t>54,778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729B64E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54,778</w:t>
            </w:r>
          </w:p>
        </w:tc>
      </w:tr>
      <w:tr w:rsidR="003E17DD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E17DD" w:rsidRPr="00E872E9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4D085763" w:rsidR="003E17DD" w:rsidRPr="005F6E44" w:rsidRDefault="005F6E44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eastAsia="Cordia New" w:hAnsiTheme="majorBidi" w:cstheme="majorBidi"/>
                <w:sz w:val="28"/>
                <w:szCs w:val="28"/>
              </w:rPr>
              <w:t>101,034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6E3FE1DD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101,534</w:t>
            </w:r>
          </w:p>
        </w:tc>
      </w:tr>
      <w:tr w:rsidR="003E17DD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3E17DD" w:rsidRPr="005F6E44" w:rsidRDefault="003E17DD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E17DD" w:rsidRPr="00824832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5E96FCDD" w:rsidR="003E17DD" w:rsidRPr="005F6E44" w:rsidRDefault="005F6E44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F6E44">
              <w:rPr>
                <w:rFonts w:asciiTheme="majorBidi" w:eastAsia="Cordia New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826A3C8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335</w:t>
            </w:r>
          </w:p>
        </w:tc>
      </w:tr>
      <w:tr w:rsidR="003E17DD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0A1CF2F2" w:rsidR="003E17DD" w:rsidRPr="005F6E44" w:rsidRDefault="005F6E44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6E4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326,506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4415FECB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326,930</w:t>
            </w:r>
          </w:p>
        </w:tc>
      </w:tr>
    </w:tbl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7777777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4C4B68F5" w:rsidR="005B7353" w:rsidRDefault="00D25D51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25D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E1AFF">
        <w:rPr>
          <w:rFonts w:ascii="Angsana New" w:hAnsi="Angsana New"/>
          <w:sz w:val="28"/>
          <w:szCs w:val="28"/>
        </w:rPr>
        <w:t>31</w:t>
      </w:r>
      <w:r w:rsidRPr="00D25D51">
        <w:rPr>
          <w:rFonts w:ascii="Angsana New" w:hAnsi="Angsana New"/>
          <w:sz w:val="28"/>
          <w:szCs w:val="28"/>
          <w:cs/>
        </w:rPr>
        <w:t xml:space="preserve"> มีนาคม </w:t>
      </w:r>
      <w:r w:rsidR="007E1AFF">
        <w:rPr>
          <w:rFonts w:ascii="Angsana New" w:hAnsi="Angsana New"/>
          <w:sz w:val="28"/>
          <w:szCs w:val="28"/>
        </w:rPr>
        <w:t>2565</w:t>
      </w:r>
      <w:r w:rsidRPr="00D25D51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7E1AFF">
        <w:rPr>
          <w:rFonts w:ascii="Angsana New" w:hAnsi="Angsana New"/>
          <w:sz w:val="28"/>
          <w:szCs w:val="28"/>
        </w:rPr>
        <w:t>31</w:t>
      </w:r>
      <w:r w:rsidRPr="00D25D5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E1AFF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2565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306CD0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1CA2" w:rsidRPr="0045246C" w14:paraId="5ABD45AF" w14:textId="77777777" w:rsidTr="008D0C03">
        <w:tc>
          <w:tcPr>
            <w:tcW w:w="5490" w:type="dxa"/>
          </w:tcPr>
          <w:p w14:paraId="0A1C0B83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1449B4BF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มีนาค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D8117EE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92AA9" w:rsidRPr="0045246C" w14:paraId="42275581" w14:textId="77777777" w:rsidTr="008D0C03">
        <w:tc>
          <w:tcPr>
            <w:tcW w:w="5490" w:type="dxa"/>
          </w:tcPr>
          <w:p w14:paraId="2A271DF9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023EF31F" w:rsidR="00392AA9" w:rsidRPr="005F6E44" w:rsidRDefault="005F6E44" w:rsidP="00392AA9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2,865</w:t>
            </w:r>
          </w:p>
        </w:tc>
        <w:tc>
          <w:tcPr>
            <w:tcW w:w="270" w:type="dxa"/>
          </w:tcPr>
          <w:p w14:paraId="05E0D382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0B4360F2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</w:tr>
      <w:tr w:rsidR="00392AA9" w:rsidRPr="0045246C" w14:paraId="5D57C570" w14:textId="77777777" w:rsidTr="008D0C03">
        <w:tc>
          <w:tcPr>
            <w:tcW w:w="5490" w:type="dxa"/>
          </w:tcPr>
          <w:p w14:paraId="7A08092E" w14:textId="00A773CE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F07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0DDB4949" w:rsidR="00392AA9" w:rsidRPr="005F6E44" w:rsidRDefault="005F6E44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6E44">
              <w:rPr>
                <w:rFonts w:asciiTheme="majorBidi" w:hAnsiTheme="majorBidi" w:cstheme="majorBidi"/>
                <w:sz w:val="28"/>
                <w:szCs w:val="28"/>
              </w:rPr>
              <w:t>5,189</w:t>
            </w:r>
          </w:p>
        </w:tc>
        <w:tc>
          <w:tcPr>
            <w:tcW w:w="270" w:type="dxa"/>
          </w:tcPr>
          <w:p w14:paraId="5B1EC8CA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94CC6DB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5,886</w:t>
            </w:r>
          </w:p>
        </w:tc>
      </w:tr>
      <w:tr w:rsidR="00392AA9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1339A92B" w:rsidR="00392AA9" w:rsidRPr="005F6E44" w:rsidRDefault="005F6E44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6E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8,054</w:t>
            </w:r>
          </w:p>
        </w:tc>
        <w:tc>
          <w:tcPr>
            <w:tcW w:w="270" w:type="dxa"/>
            <w:vAlign w:val="bottom"/>
          </w:tcPr>
          <w:p w14:paraId="4D8481C4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B284628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8,865</w:t>
            </w:r>
          </w:p>
        </w:tc>
      </w:tr>
    </w:tbl>
    <w:p w14:paraId="7929FE62" w14:textId="2509C690" w:rsidR="00EE5A54" w:rsidRPr="003A03C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6294" w:rsidRPr="00824832" w14:paraId="4077C83A" w14:textId="77777777" w:rsidTr="00EB6706">
        <w:tc>
          <w:tcPr>
            <w:tcW w:w="5490" w:type="dxa"/>
          </w:tcPr>
          <w:p w14:paraId="401FF5F1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247694DB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มีนาค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2461FEAD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92AA9" w:rsidRPr="00824832" w14:paraId="4C76DABE" w14:textId="77777777" w:rsidTr="003711C9">
        <w:tc>
          <w:tcPr>
            <w:tcW w:w="5490" w:type="dxa"/>
          </w:tcPr>
          <w:p w14:paraId="4E493070" w14:textId="4BCC9A2D" w:rsidR="00392AA9" w:rsidRPr="00824832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5D693A03" w:rsidR="00392AA9" w:rsidRPr="008108B4" w:rsidRDefault="008108B4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8B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29A6E46D" w14:textId="77777777" w:rsidR="00392AA9" w:rsidRPr="004E4EFB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1DF01AB5" w:rsidR="00392AA9" w:rsidRPr="004E4EFB" w:rsidRDefault="003C4C14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92AA9"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92AA9" w:rsidRPr="00824832" w14:paraId="73085B14" w14:textId="77777777" w:rsidTr="003711C9">
        <w:tc>
          <w:tcPr>
            <w:tcW w:w="5490" w:type="dxa"/>
          </w:tcPr>
          <w:p w14:paraId="06B292CE" w14:textId="5454FFDD" w:rsidR="00392AA9" w:rsidRPr="00A64216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798B5BCF" w:rsidR="00392AA9" w:rsidRPr="008108B4" w:rsidRDefault="008108B4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08B4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392AA9" w:rsidRPr="004E4EFB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C27A55A" w:rsidR="00392AA9" w:rsidRPr="004E4EFB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392AA9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392AA9" w:rsidRPr="00824832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3D8CDE10" w:rsidR="00392AA9" w:rsidRPr="008108B4" w:rsidRDefault="008108B4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0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  <w:tc>
          <w:tcPr>
            <w:tcW w:w="270" w:type="dxa"/>
            <w:vAlign w:val="bottom"/>
          </w:tcPr>
          <w:p w14:paraId="65F0F39D" w14:textId="77777777" w:rsidR="00392AA9" w:rsidRPr="004E4EFB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2BB39441" w:rsidR="00392AA9" w:rsidRPr="004E4EFB" w:rsidRDefault="003C4C14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10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</w:tr>
    </w:tbl>
    <w:p w14:paraId="72CF8486" w14:textId="390A02E1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5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670BD0" w:rsidRPr="00670BD0">
        <w:rPr>
          <w:rFonts w:ascii="Angsana New" w:hAnsi="Angsana New"/>
          <w:sz w:val="28"/>
          <w:szCs w:val="28"/>
        </w:rPr>
        <w:t xml:space="preserve">31 </w:t>
      </w:r>
      <w:r w:rsidR="00670BD0" w:rsidRPr="00670BD0">
        <w:rPr>
          <w:rFonts w:ascii="Angsana New" w:hAnsi="Angsana New"/>
          <w:sz w:val="28"/>
          <w:szCs w:val="28"/>
          <w:cs/>
        </w:rPr>
        <w:t xml:space="preserve">มีนาคม </w:t>
      </w:r>
      <w:r w:rsidR="00670BD0" w:rsidRPr="00670BD0">
        <w:rPr>
          <w:rFonts w:ascii="Angsana New" w:hAnsi="Angsana New"/>
          <w:sz w:val="28"/>
          <w:szCs w:val="28"/>
        </w:rPr>
        <w:t>256</w:t>
      </w:r>
      <w:r w:rsidR="007F5870">
        <w:rPr>
          <w:rFonts w:ascii="Angsana New" w:hAnsi="Angsana New"/>
          <w:sz w:val="28"/>
          <w:szCs w:val="28"/>
        </w:rPr>
        <w:t>5</w:t>
      </w:r>
      <w:r w:rsidR="00670BD0" w:rsidRPr="00670BD0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เงินฝากธนาคาร</w:t>
      </w:r>
      <w:r w:rsidRPr="00616A2C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616A2C" w:rsidRPr="00616A2C">
        <w:rPr>
          <w:rFonts w:ascii="Angsana New" w:hAnsi="Angsana New"/>
          <w:spacing w:val="4"/>
          <w:sz w:val="28"/>
          <w:szCs w:val="28"/>
        </w:rPr>
        <w:t xml:space="preserve"> 0.4</w:t>
      </w:r>
      <w:r w:rsidRPr="00616A2C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BC0856">
        <w:rPr>
          <w:rFonts w:ascii="Angsana New" w:hAnsi="Angsana New"/>
          <w:spacing w:val="4"/>
          <w:sz w:val="28"/>
          <w:szCs w:val="28"/>
        </w:rPr>
        <w:t xml:space="preserve">31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15"/>
    <w:p w14:paraId="77E34217" w14:textId="66FF5050" w:rsidR="00734748" w:rsidRPr="00517FD7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 w:rsidRPr="00172E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7FD7">
        <w:rPr>
          <w:rFonts w:asciiTheme="majorBidi" w:hAnsiTheme="majorBidi" w:cstheme="majorBidi"/>
          <w:sz w:val="28"/>
          <w:szCs w:val="28"/>
        </w:rPr>
        <w:t xml:space="preserve">90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7E2F3525" w14:textId="26DDDE6F" w:rsidR="00392AA9" w:rsidRDefault="00392AA9" w:rsidP="00392AA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5484C">
        <w:rPr>
          <w:rFonts w:asciiTheme="majorBidi" w:hAnsiTheme="majorBidi"/>
          <w:spacing w:val="-2"/>
          <w:sz w:val="28"/>
          <w:szCs w:val="28"/>
          <w:cs/>
        </w:rPr>
        <w:t xml:space="preserve">ณ </w:t>
      </w:r>
      <w:r w:rsidRPr="00392AA9">
        <w:rPr>
          <w:rFonts w:asciiTheme="majorBidi" w:hAnsiTheme="majorBidi"/>
          <w:spacing w:val="-2"/>
          <w:sz w:val="28"/>
          <w:szCs w:val="28"/>
          <w:cs/>
        </w:rPr>
        <w:t xml:space="preserve">วันที่ </w:t>
      </w:r>
      <w:r>
        <w:rPr>
          <w:rFonts w:asciiTheme="majorBidi" w:hAnsiTheme="majorBidi"/>
          <w:spacing w:val="-2"/>
          <w:sz w:val="28"/>
          <w:szCs w:val="28"/>
        </w:rPr>
        <w:t>31</w:t>
      </w:r>
      <w:r w:rsidRPr="00392AA9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>
        <w:rPr>
          <w:rFonts w:asciiTheme="majorBidi" w:hAnsiTheme="majorBidi"/>
          <w:spacing w:val="-2"/>
          <w:sz w:val="28"/>
          <w:szCs w:val="28"/>
        </w:rPr>
        <w:t>2565</w:t>
      </w:r>
      <w:r w:rsidRPr="00392AA9">
        <w:rPr>
          <w:rFonts w:asciiTheme="majorBidi" w:hAnsiTheme="majorBidi"/>
          <w:spacing w:val="-2"/>
          <w:sz w:val="28"/>
          <w:szCs w:val="28"/>
          <w:cs/>
        </w:rPr>
        <w:t xml:space="preserve"> และวันที่ </w:t>
      </w:r>
      <w:r>
        <w:rPr>
          <w:rFonts w:asciiTheme="majorBidi" w:hAnsiTheme="majorBidi"/>
          <w:spacing w:val="-2"/>
          <w:sz w:val="28"/>
          <w:szCs w:val="28"/>
        </w:rPr>
        <w:t>31</w:t>
      </w:r>
      <w:r w:rsidRPr="00392AA9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pacing w:val="-2"/>
          <w:sz w:val="28"/>
          <w:szCs w:val="28"/>
        </w:rPr>
        <w:t>2564</w:t>
      </w:r>
      <w:r w:rsidRPr="0005484C">
        <w:rPr>
          <w:rFonts w:asciiTheme="majorBidi" w:hAnsiTheme="majorBidi"/>
          <w:spacing w:val="-2"/>
          <w:sz w:val="28"/>
          <w:szCs w:val="28"/>
          <w:cs/>
        </w:rPr>
        <w:t xml:space="preserve"> บริษัทมีภาระผูกพันจากการเข้าทำสัญญาบริการให้คำปรึกษาและ</w:t>
      </w:r>
      <w:r w:rsidRPr="00392AA9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392AA9">
        <w:rPr>
          <w:rFonts w:asciiTheme="majorBidi" w:hAnsiTheme="majorBidi"/>
          <w:spacing w:val="2"/>
          <w:sz w:val="28"/>
          <w:szCs w:val="28"/>
        </w:rPr>
        <w:t>17</w:t>
      </w:r>
      <w:r w:rsidRPr="00392AA9">
        <w:rPr>
          <w:rFonts w:asciiTheme="majorBidi" w:hAnsiTheme="majorBidi"/>
          <w:spacing w:val="2"/>
          <w:sz w:val="28"/>
          <w:szCs w:val="28"/>
          <w:cs/>
        </w:rPr>
        <w:t xml:space="preserve"> กับบริ</w:t>
      </w:r>
      <w:r w:rsidRPr="00616A2C">
        <w:rPr>
          <w:rFonts w:asciiTheme="majorBidi" w:hAnsiTheme="majorBidi"/>
          <w:spacing w:val="2"/>
          <w:sz w:val="28"/>
          <w:szCs w:val="28"/>
          <w:cs/>
        </w:rPr>
        <w:t>ษัทแห่งหนึ่งเป็นจำนวนเงิน</w:t>
      </w:r>
      <w:r w:rsidR="002B1BD4">
        <w:rPr>
          <w:rFonts w:asciiTheme="majorBidi" w:hAnsiTheme="majorBidi"/>
          <w:spacing w:val="2"/>
          <w:sz w:val="28"/>
          <w:szCs w:val="28"/>
        </w:rPr>
        <w:t xml:space="preserve"> 6.</w:t>
      </w:r>
      <w:r w:rsidR="00F62AF9">
        <w:rPr>
          <w:rFonts w:asciiTheme="majorBidi" w:hAnsiTheme="majorBidi"/>
          <w:spacing w:val="2"/>
          <w:sz w:val="28"/>
          <w:szCs w:val="28"/>
        </w:rPr>
        <w:t>8</w:t>
      </w:r>
      <w:r w:rsidR="002B1BD4">
        <w:rPr>
          <w:rFonts w:asciiTheme="majorBidi" w:hAnsiTheme="majorBidi"/>
          <w:spacing w:val="2"/>
          <w:sz w:val="28"/>
          <w:szCs w:val="28"/>
        </w:rPr>
        <w:t xml:space="preserve"> </w:t>
      </w:r>
      <w:r w:rsidR="002B1BD4">
        <w:rPr>
          <w:rFonts w:asciiTheme="majorBidi" w:hAnsiTheme="majorBidi" w:hint="cs"/>
          <w:spacing w:val="2"/>
          <w:sz w:val="28"/>
          <w:szCs w:val="28"/>
          <w:cs/>
        </w:rPr>
        <w:t>ล้านบาท และ</w:t>
      </w:r>
      <w:r w:rsidRPr="00616A2C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616A2C">
        <w:rPr>
          <w:rFonts w:asciiTheme="majorBidi" w:hAnsiTheme="majorBidi"/>
          <w:spacing w:val="2"/>
          <w:sz w:val="28"/>
          <w:szCs w:val="28"/>
        </w:rPr>
        <w:t xml:space="preserve">9.7 </w:t>
      </w:r>
      <w:r w:rsidRPr="00616A2C">
        <w:rPr>
          <w:rFonts w:asciiTheme="majorBidi" w:hAnsiTheme="majorBidi"/>
          <w:spacing w:val="2"/>
          <w:sz w:val="28"/>
          <w:szCs w:val="28"/>
          <w:cs/>
        </w:rPr>
        <w:t>ล้านบาท</w:t>
      </w:r>
      <w:r w:rsidRPr="00616A2C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2B1BD4">
        <w:rPr>
          <w:rFonts w:asciiTheme="majorBidi" w:hAnsiTheme="majorBidi" w:hint="cs"/>
          <w:spacing w:val="-2"/>
          <w:sz w:val="28"/>
          <w:szCs w:val="28"/>
          <w:cs/>
        </w:rPr>
        <w:t>ตามลำดับ</w:t>
      </w:r>
    </w:p>
    <w:p w14:paraId="275B5E2C" w14:textId="18DBE3D3" w:rsidR="007E1AFF" w:rsidRDefault="007E1AFF" w:rsidP="007E1AFF">
      <w:pPr>
        <w:pStyle w:val="FSNoteNumbered"/>
        <w:numPr>
          <w:ilvl w:val="0"/>
          <w:numId w:val="0"/>
        </w:numPr>
        <w:spacing w:after="120"/>
        <w:ind w:left="547"/>
        <w:rPr>
          <w:b/>
          <w:bCs/>
          <w:u w:val="none"/>
        </w:rPr>
      </w:pPr>
    </w:p>
    <w:p w14:paraId="46BFE7D9" w14:textId="4B2E53A3" w:rsidR="007E1AFF" w:rsidRDefault="007E1AFF" w:rsidP="007E1AFF">
      <w:pPr>
        <w:rPr>
          <w:lang w:val="th-TH"/>
        </w:rPr>
      </w:pPr>
    </w:p>
    <w:p w14:paraId="4B4B6BF5" w14:textId="27796461" w:rsidR="007E1AFF" w:rsidRDefault="007E1AFF" w:rsidP="007E1AFF">
      <w:pPr>
        <w:rPr>
          <w:lang w:val="th-TH"/>
        </w:rPr>
      </w:pPr>
    </w:p>
    <w:p w14:paraId="770CB6ED" w14:textId="3DD28C32" w:rsidR="007E1AFF" w:rsidRDefault="007E1AFF" w:rsidP="007E1AFF">
      <w:pPr>
        <w:rPr>
          <w:lang w:val="th-TH"/>
        </w:rPr>
      </w:pPr>
    </w:p>
    <w:p w14:paraId="51593BCB" w14:textId="6757CE95" w:rsidR="007E1AFF" w:rsidRDefault="007E1AFF" w:rsidP="007E1AFF">
      <w:pPr>
        <w:rPr>
          <w:lang w:val="th-TH"/>
        </w:rPr>
      </w:pPr>
    </w:p>
    <w:p w14:paraId="2E9D234A" w14:textId="77777777" w:rsidR="007E1AFF" w:rsidRPr="007E1AFF" w:rsidRDefault="007E1AFF" w:rsidP="007E1AFF">
      <w:pPr>
        <w:rPr>
          <w:cs/>
          <w:lang w:val="th-TH"/>
        </w:rPr>
      </w:pPr>
    </w:p>
    <w:p w14:paraId="28E3835D" w14:textId="31F88D8E" w:rsidR="005B7353" w:rsidRPr="00517FD7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17FD7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73F61226" w14:textId="356B009C" w:rsidR="00BD17EA" w:rsidRPr="00517FD7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E258A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B21FB7" w:rsidRPr="00E258A6">
        <w:rPr>
          <w:rFonts w:ascii="Angsana New" w:hAnsi="Angsana New"/>
          <w:sz w:val="28"/>
          <w:szCs w:val="28"/>
        </w:rPr>
        <w:t>3</w:t>
      </w:r>
      <w:r w:rsidR="00E258A6">
        <w:rPr>
          <w:rFonts w:ascii="Angsana New" w:hAnsi="Angsana New"/>
          <w:sz w:val="28"/>
          <w:szCs w:val="28"/>
        </w:rPr>
        <w:t>1</w:t>
      </w:r>
      <w:r w:rsidR="00B21FB7" w:rsidRPr="00E258A6">
        <w:rPr>
          <w:rFonts w:ascii="Angsana New" w:hAnsi="Angsana New"/>
          <w:sz w:val="28"/>
          <w:szCs w:val="28"/>
        </w:rPr>
        <w:t xml:space="preserve"> </w:t>
      </w:r>
      <w:r w:rsidR="00E258A6">
        <w:rPr>
          <w:rFonts w:ascii="Angsana New" w:hAnsi="Angsana New" w:hint="cs"/>
          <w:sz w:val="28"/>
          <w:szCs w:val="28"/>
          <w:cs/>
        </w:rPr>
        <w:t>มีนาคม</w:t>
      </w:r>
      <w:r w:rsidR="00B21FB7" w:rsidRPr="00E258A6">
        <w:rPr>
          <w:rFonts w:ascii="Angsana New" w:hAnsi="Angsana New" w:hint="cs"/>
          <w:sz w:val="28"/>
          <w:szCs w:val="28"/>
          <w:cs/>
        </w:rPr>
        <w:t xml:space="preserve"> </w:t>
      </w:r>
      <w:r w:rsidR="00B21FB7" w:rsidRPr="00E258A6">
        <w:rPr>
          <w:rFonts w:ascii="Angsana New" w:hAnsi="Angsana New"/>
          <w:sz w:val="28"/>
          <w:szCs w:val="28"/>
        </w:rPr>
        <w:t>256</w:t>
      </w:r>
      <w:r w:rsidR="00E258A6">
        <w:rPr>
          <w:rFonts w:ascii="Angsana New" w:hAnsi="Angsana New"/>
          <w:sz w:val="28"/>
          <w:szCs w:val="28"/>
        </w:rPr>
        <w:t>5</w:t>
      </w:r>
      <w:r w:rsidR="00B21FB7" w:rsidRPr="00E258A6">
        <w:rPr>
          <w:rFonts w:ascii="Angsana New" w:hAnsi="Angsana New"/>
          <w:sz w:val="28"/>
          <w:szCs w:val="28"/>
        </w:rPr>
        <w:t xml:space="preserve"> </w:t>
      </w: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E258A6">
        <w:rPr>
          <w:rFonts w:ascii="Angsana New" w:hAnsi="Angsana New"/>
          <w:spacing w:val="2"/>
          <w:sz w:val="28"/>
          <w:szCs w:val="28"/>
        </w:rPr>
        <w:t xml:space="preserve">31 </w:t>
      </w: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E258A6">
        <w:rPr>
          <w:rFonts w:ascii="Angsana New" w:hAnsi="Angsana New"/>
          <w:spacing w:val="2"/>
          <w:sz w:val="28"/>
          <w:szCs w:val="28"/>
        </w:rPr>
        <w:t>256</w:t>
      </w:r>
      <w:r w:rsidR="00E258A6">
        <w:rPr>
          <w:rFonts w:ascii="Angsana New" w:hAnsi="Angsana New"/>
          <w:spacing w:val="2"/>
          <w:sz w:val="28"/>
          <w:szCs w:val="28"/>
        </w:rPr>
        <w:t>4</w:t>
      </w:r>
      <w:r w:rsidR="00D8033A" w:rsidRPr="00E258A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</w:t>
      </w:r>
      <w:r w:rsidR="00D8033A" w:rsidRPr="00517FD7">
        <w:rPr>
          <w:rFonts w:asciiTheme="majorBidi" w:hAnsiTheme="majorBidi" w:cstheme="majorBidi"/>
          <w:spacing w:val="-2"/>
          <w:sz w:val="28"/>
          <w:szCs w:val="28"/>
          <w:cs/>
        </w:rPr>
        <w:t>มีทุนทรัพย์ถูกฟ้อง (เฉพาะส่วนที่บริษัทเป็นจำเลยร่วม) เป็นจำนวนเงินรวม</w:t>
      </w:r>
      <w:r w:rsidR="00517FD7" w:rsidRPr="00517FD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17FD7" w:rsidRPr="00517FD7">
        <w:rPr>
          <w:rFonts w:asciiTheme="majorBidi" w:hAnsiTheme="majorBidi" w:cstheme="majorBidi"/>
          <w:spacing w:val="-2"/>
          <w:sz w:val="28"/>
          <w:szCs w:val="28"/>
        </w:rPr>
        <w:t>22.1</w:t>
      </w:r>
      <w:r w:rsidR="00B81A80" w:rsidRPr="00517FD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517FD7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54B3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5163D" w:rsidRPr="00517FD7">
        <w:rPr>
          <w:rFonts w:asciiTheme="majorBidi" w:hAnsiTheme="majorBidi" w:cstheme="majorBidi"/>
          <w:spacing w:val="-2"/>
          <w:sz w:val="28"/>
          <w:szCs w:val="28"/>
        </w:rPr>
        <w:t>19</w:t>
      </w:r>
      <w:r w:rsidR="00333003" w:rsidRPr="00517FD7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B5163D" w:rsidRPr="00517FD7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333003" w:rsidRPr="00517FD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517FD7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517FD7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517FD7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517FD7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EF58E2">
        <w:rPr>
          <w:rFonts w:asciiTheme="majorBidi" w:hAnsiTheme="majorBidi" w:cstheme="majorBidi"/>
          <w:spacing w:val="2"/>
          <w:sz w:val="28"/>
          <w:szCs w:val="28"/>
        </w:rPr>
        <w:t>9.6</w:t>
      </w:r>
      <w:r w:rsidR="00C4053C" w:rsidRPr="00517FD7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517FD7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517FD7">
        <w:rPr>
          <w:rFonts w:asciiTheme="majorBidi" w:hAnsiTheme="majorBidi" w:cstheme="majorBidi"/>
          <w:spacing w:val="-2"/>
          <w:sz w:val="28"/>
          <w:szCs w:val="28"/>
          <w:cs/>
        </w:rPr>
        <w:t>บาท และ</w:t>
      </w:r>
      <w:r w:rsidR="00C64AB8" w:rsidRPr="00517FD7">
        <w:rPr>
          <w:rFonts w:asciiTheme="majorBidi" w:hAnsiTheme="majorBidi" w:cstheme="majorBidi"/>
          <w:spacing w:val="-2"/>
          <w:sz w:val="28"/>
          <w:szCs w:val="28"/>
        </w:rPr>
        <w:t xml:space="preserve"> 8.3 </w:t>
      </w:r>
      <w:r w:rsidR="00C64AB8" w:rsidRPr="00517FD7">
        <w:rPr>
          <w:rFonts w:asciiTheme="majorBidi" w:hAnsiTheme="majorBidi" w:cstheme="majorBidi" w:hint="cs"/>
          <w:spacing w:val="-2"/>
          <w:sz w:val="28"/>
          <w:szCs w:val="28"/>
          <w:cs/>
        </w:rPr>
        <w:t>ล้าน</w:t>
      </w:r>
      <w:r w:rsidR="00D8033A" w:rsidRPr="00517FD7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ตามลำดับ </w:t>
      </w:r>
    </w:p>
    <w:p w14:paraId="3B3357B5" w14:textId="36D36460" w:rsidR="008256E8" w:rsidRPr="00E258A6" w:rsidRDefault="00074A9F" w:rsidP="00BD17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258A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B21FB7" w:rsidRPr="00E258A6">
        <w:rPr>
          <w:rFonts w:ascii="Angsana New" w:hAnsi="Angsana New"/>
          <w:sz w:val="28"/>
          <w:szCs w:val="28"/>
        </w:rPr>
        <w:t>3</w:t>
      </w:r>
      <w:r w:rsidR="00E258A6">
        <w:rPr>
          <w:rFonts w:ascii="Angsana New" w:hAnsi="Angsana New"/>
          <w:sz w:val="28"/>
          <w:szCs w:val="28"/>
        </w:rPr>
        <w:t>1</w:t>
      </w:r>
      <w:r w:rsidR="00B21FB7" w:rsidRPr="00E258A6">
        <w:rPr>
          <w:rFonts w:ascii="Angsana New" w:hAnsi="Angsana New"/>
          <w:sz w:val="28"/>
          <w:szCs w:val="28"/>
        </w:rPr>
        <w:t xml:space="preserve"> </w:t>
      </w:r>
      <w:r w:rsidR="00E258A6">
        <w:rPr>
          <w:rFonts w:ascii="Angsana New" w:hAnsi="Angsana New" w:hint="cs"/>
          <w:sz w:val="28"/>
          <w:szCs w:val="28"/>
          <w:cs/>
        </w:rPr>
        <w:t>มีนาคม</w:t>
      </w:r>
      <w:r w:rsidR="00B21FB7" w:rsidRPr="00E258A6">
        <w:rPr>
          <w:rFonts w:ascii="Angsana New" w:hAnsi="Angsana New" w:hint="cs"/>
          <w:sz w:val="28"/>
          <w:szCs w:val="28"/>
          <w:cs/>
        </w:rPr>
        <w:t xml:space="preserve"> </w:t>
      </w:r>
      <w:r w:rsidR="00B21FB7" w:rsidRPr="00E258A6">
        <w:rPr>
          <w:rFonts w:ascii="Angsana New" w:hAnsi="Angsana New"/>
          <w:sz w:val="28"/>
          <w:szCs w:val="28"/>
        </w:rPr>
        <w:t>256</w:t>
      </w:r>
      <w:r w:rsidR="00E258A6">
        <w:rPr>
          <w:rFonts w:ascii="Angsana New" w:hAnsi="Angsana New"/>
          <w:sz w:val="28"/>
          <w:szCs w:val="28"/>
        </w:rPr>
        <w:t>5</w:t>
      </w:r>
      <w:r w:rsidR="00B21FB7" w:rsidRPr="00E258A6">
        <w:rPr>
          <w:rFonts w:ascii="Angsana New" w:hAnsi="Angsana New"/>
          <w:sz w:val="28"/>
          <w:szCs w:val="28"/>
        </w:rPr>
        <w:t xml:space="preserve"> </w:t>
      </w: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E258A6">
        <w:rPr>
          <w:rFonts w:ascii="Angsana New" w:hAnsi="Angsana New"/>
          <w:spacing w:val="2"/>
          <w:sz w:val="28"/>
          <w:szCs w:val="28"/>
        </w:rPr>
        <w:t xml:space="preserve">31 </w:t>
      </w: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E258A6">
        <w:rPr>
          <w:rFonts w:ascii="Angsana New" w:hAnsi="Angsana New"/>
          <w:spacing w:val="2"/>
          <w:sz w:val="28"/>
          <w:szCs w:val="28"/>
        </w:rPr>
        <w:t>256</w:t>
      </w:r>
      <w:r w:rsidR="00E258A6">
        <w:rPr>
          <w:rFonts w:ascii="Angsana New" w:hAnsi="Angsana New"/>
          <w:spacing w:val="2"/>
          <w:sz w:val="28"/>
          <w:szCs w:val="28"/>
        </w:rPr>
        <w:t>4</w:t>
      </w:r>
      <w:r w:rsidRPr="00E258A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E258A6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517FD7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517FD7" w:rsidRPr="00517FD7">
        <w:rPr>
          <w:rFonts w:asciiTheme="majorBidi" w:hAnsiTheme="majorBidi" w:cstheme="majorBidi"/>
          <w:sz w:val="28"/>
          <w:szCs w:val="28"/>
        </w:rPr>
        <w:t xml:space="preserve"> 2.2 </w:t>
      </w:r>
      <w:r w:rsidR="00D8033A" w:rsidRPr="00517FD7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64AB8" w:rsidRPr="00517FD7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64AB8" w:rsidRPr="00517FD7">
        <w:rPr>
          <w:rFonts w:asciiTheme="majorBidi" w:hAnsiTheme="majorBidi" w:cstheme="majorBidi"/>
          <w:sz w:val="28"/>
          <w:szCs w:val="28"/>
        </w:rPr>
        <w:t xml:space="preserve">1.9 </w:t>
      </w:r>
      <w:r w:rsidR="00C64AB8" w:rsidRPr="00517FD7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D8033A" w:rsidRPr="00517FD7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</w:t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>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</w:t>
      </w:r>
      <w:r w:rsidR="0038536D" w:rsidRPr="00E258A6">
        <w:rPr>
          <w:rFonts w:asciiTheme="majorBidi" w:hAnsiTheme="majorBidi" w:cstheme="majorBidi"/>
          <w:sz w:val="28"/>
          <w:szCs w:val="28"/>
          <w:cs/>
        </w:rPr>
        <w:br/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>ไม่สามารถทราบได้ในขณะนี้</w:t>
      </w:r>
    </w:p>
    <w:p w14:paraId="250DC52E" w14:textId="3ABFBEF9" w:rsidR="00D67031" w:rsidRPr="00E258A6" w:rsidRDefault="005A14AA" w:rsidP="00AD1DE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4200CB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B21FB7" w:rsidRPr="004200CB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E258A6" w:rsidRPr="004200CB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B21FB7" w:rsidRPr="004200C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258A6" w:rsidRPr="004200CB">
        <w:rPr>
          <w:rFonts w:asciiTheme="majorBidi" w:hAnsiTheme="majorBidi" w:cstheme="majorBidi" w:hint="cs"/>
          <w:spacing w:val="-2"/>
          <w:sz w:val="28"/>
          <w:szCs w:val="28"/>
          <w:cs/>
        </w:rPr>
        <w:t>มีนาคม</w:t>
      </w:r>
      <w:r w:rsidR="00B21FB7" w:rsidRPr="004200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21FB7" w:rsidRPr="004200CB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E258A6" w:rsidRPr="004200CB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B21FB7" w:rsidRPr="004200CB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2AA9" w:rsidRPr="004200CB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และวันที่ </w:t>
      </w:r>
      <w:r w:rsidR="00392AA9" w:rsidRPr="004200CB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392AA9" w:rsidRPr="004200CB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392AA9" w:rsidRPr="004200CB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392AA9" w:rsidRPr="004200CB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464BD" w:rsidRPr="004200CB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4200CB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4200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4200CB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4200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4200CB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4200CB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ปัจจุบันศาลแรงงานได้มีคำพิพากษาให้บริษัทชดใช้ค่าเสียหายจำนวน </w:t>
      </w:r>
      <w:r w:rsidR="004200CB" w:rsidRPr="004200CB">
        <w:rPr>
          <w:rFonts w:asciiTheme="majorBidi" w:hAnsiTheme="majorBidi" w:cstheme="majorBidi"/>
          <w:spacing w:val="-2"/>
          <w:sz w:val="28"/>
          <w:szCs w:val="28"/>
        </w:rPr>
        <w:t xml:space="preserve">0.03 </w:t>
      </w:r>
      <w:r w:rsidR="004200CB" w:rsidRPr="004200CB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F62AF9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4200CB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4200CB" w:rsidRPr="004200CB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นับแต่วันที่ฟ้องจนกว่าชำระเสร็จ</w:t>
      </w:r>
    </w:p>
    <w:p w14:paraId="25927A56" w14:textId="686978C7" w:rsidR="00B505D0" w:rsidRPr="00E258A6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07429E" w:rsidRPr="00E258A6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64F05317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9B4E06" w:rsidRPr="0092594F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7429E" w:rsidRPr="0092594F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9B4E06" w:rsidRPr="0092594F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92594F">
        <w:rPr>
          <w:rFonts w:ascii="Angsana New" w:hAnsi="Angsana New"/>
          <w:sz w:val="28"/>
          <w:szCs w:val="28"/>
          <w:cs/>
        </w:rPr>
        <w:t xml:space="preserve"> </w:t>
      </w:r>
      <w:r w:rsidR="00E258A6">
        <w:rPr>
          <w:rFonts w:ascii="Angsana New" w:hAnsi="Angsana New"/>
          <w:sz w:val="28"/>
          <w:szCs w:val="28"/>
        </w:rPr>
        <w:t xml:space="preserve">12 </w:t>
      </w:r>
      <w:r w:rsidR="00E258A6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E258A6">
        <w:rPr>
          <w:rFonts w:ascii="Angsana New" w:hAnsi="Angsana New"/>
          <w:sz w:val="28"/>
          <w:szCs w:val="28"/>
        </w:rPr>
        <w:t>2565</w:t>
      </w:r>
    </w:p>
    <w:sectPr w:rsidR="009B7742" w:rsidRPr="000C7591" w:rsidSect="00EA60D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D2023" w14:textId="77777777" w:rsidR="00F56279" w:rsidRDefault="00F56279">
      <w:r>
        <w:separator/>
      </w:r>
    </w:p>
  </w:endnote>
  <w:endnote w:type="continuationSeparator" w:id="0">
    <w:p w14:paraId="11E80D5D" w14:textId="77777777" w:rsidR="00F56279" w:rsidRDefault="00F56279">
      <w:r>
        <w:continuationSeparator/>
      </w:r>
    </w:p>
  </w:endnote>
  <w:endnote w:type="continuationNotice" w:id="1">
    <w:p w14:paraId="7F2B20B1" w14:textId="77777777" w:rsidR="00F56279" w:rsidRDefault="00F562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6238B9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8EAD" w14:textId="77777777" w:rsidR="00F56279" w:rsidRDefault="00F56279">
      <w:r>
        <w:separator/>
      </w:r>
    </w:p>
  </w:footnote>
  <w:footnote w:type="continuationSeparator" w:id="0">
    <w:p w14:paraId="4EAC2007" w14:textId="77777777" w:rsidR="00F56279" w:rsidRDefault="00F56279">
      <w:r>
        <w:continuationSeparator/>
      </w:r>
    </w:p>
  </w:footnote>
  <w:footnote w:type="continuationNotice" w:id="1">
    <w:p w14:paraId="368D20BC" w14:textId="77777777" w:rsidR="00F56279" w:rsidRDefault="00F562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29450D95" w:rsidR="00765B6C" w:rsidRPr="002F3F82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053484D" w14:textId="4E55C576" w:rsidR="00765B6C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>3</w:t>
    </w:r>
    <w:r w:rsidR="007E795D">
      <w:rPr>
        <w:rFonts w:ascii="Angsana New" w:hAnsi="Angsana New"/>
        <w:b/>
        <w:bCs/>
        <w:sz w:val="28"/>
        <w:szCs w:val="28"/>
      </w:rPr>
      <w:t xml:space="preserve">1 </w:t>
    </w:r>
    <w:r w:rsidR="007E795D"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177A79">
      <w:rPr>
        <w:rFonts w:ascii="Angsana New" w:hAnsi="Angsana New"/>
        <w:b/>
        <w:bCs/>
        <w:sz w:val="28"/>
        <w:szCs w:val="28"/>
        <w:cs/>
      </w:rPr>
      <w:t xml:space="preserve"> </w:t>
    </w:r>
    <w:r w:rsidRPr="00177A79">
      <w:rPr>
        <w:rFonts w:ascii="Angsana New" w:hAnsi="Angsana New"/>
        <w:b/>
        <w:bCs/>
        <w:sz w:val="28"/>
        <w:szCs w:val="28"/>
      </w:rPr>
      <w:t>256</w:t>
    </w:r>
    <w:r w:rsidR="007E795D">
      <w:rPr>
        <w:rFonts w:ascii="Angsana New" w:hAnsi="Angsana New"/>
        <w:b/>
        <w:bCs/>
        <w:sz w:val="28"/>
        <w:szCs w:val="28"/>
      </w:rPr>
      <w:t>5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E319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4480885"/>
    <w:multiLevelType w:val="multilevel"/>
    <w:tmpl w:val="74E882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1849557458">
    <w:abstractNumId w:val="6"/>
  </w:num>
  <w:num w:numId="2" w16cid:durableId="755983208">
    <w:abstractNumId w:val="5"/>
  </w:num>
  <w:num w:numId="3" w16cid:durableId="1747923682">
    <w:abstractNumId w:val="9"/>
  </w:num>
  <w:num w:numId="4" w16cid:durableId="1220363661">
    <w:abstractNumId w:val="7"/>
  </w:num>
  <w:num w:numId="5" w16cid:durableId="653142629">
    <w:abstractNumId w:val="8"/>
  </w:num>
  <w:num w:numId="6" w16cid:durableId="1911889042">
    <w:abstractNumId w:val="3"/>
  </w:num>
  <w:num w:numId="7" w16cid:durableId="155802683">
    <w:abstractNumId w:val="2"/>
  </w:num>
  <w:num w:numId="8" w16cid:durableId="1142776216">
    <w:abstractNumId w:val="0"/>
  </w:num>
  <w:num w:numId="9" w16cid:durableId="955334026">
    <w:abstractNumId w:val="1"/>
  </w:num>
  <w:num w:numId="10" w16cid:durableId="578639589">
    <w:abstractNumId w:val="4"/>
  </w:num>
  <w:num w:numId="11" w16cid:durableId="1367099979">
    <w:abstractNumId w:val="17"/>
  </w:num>
  <w:num w:numId="12" w16cid:durableId="1531139580">
    <w:abstractNumId w:val="16"/>
  </w:num>
  <w:num w:numId="13" w16cid:durableId="1367101744">
    <w:abstractNumId w:val="24"/>
  </w:num>
  <w:num w:numId="14" w16cid:durableId="1909683770">
    <w:abstractNumId w:val="18"/>
  </w:num>
  <w:num w:numId="15" w16cid:durableId="767428522">
    <w:abstractNumId w:val="26"/>
  </w:num>
  <w:num w:numId="16" w16cid:durableId="171383913">
    <w:abstractNumId w:val="13"/>
  </w:num>
  <w:num w:numId="17" w16cid:durableId="2054848302">
    <w:abstractNumId w:val="20"/>
  </w:num>
  <w:num w:numId="18" w16cid:durableId="786463880">
    <w:abstractNumId w:val="19"/>
  </w:num>
  <w:num w:numId="19" w16cid:durableId="1290169146">
    <w:abstractNumId w:val="27"/>
  </w:num>
  <w:num w:numId="20" w16cid:durableId="1176115573">
    <w:abstractNumId w:val="14"/>
  </w:num>
  <w:num w:numId="21" w16cid:durableId="239410655">
    <w:abstractNumId w:val="15"/>
  </w:num>
  <w:num w:numId="22" w16cid:durableId="1239710660">
    <w:abstractNumId w:val="25"/>
  </w:num>
  <w:num w:numId="23" w16cid:durableId="27999704">
    <w:abstractNumId w:val="12"/>
  </w:num>
  <w:num w:numId="24" w16cid:durableId="706754653">
    <w:abstractNumId w:val="22"/>
  </w:num>
  <w:num w:numId="25" w16cid:durableId="2015911537">
    <w:abstractNumId w:val="23"/>
  </w:num>
  <w:num w:numId="26" w16cid:durableId="436170568">
    <w:abstractNumId w:val="21"/>
  </w:num>
  <w:num w:numId="27" w16cid:durableId="540439337">
    <w:abstractNumId w:val="11"/>
  </w:num>
  <w:num w:numId="28" w16cid:durableId="531505333">
    <w:abstractNumId w:val="5"/>
  </w:num>
  <w:num w:numId="29" w16cid:durableId="390084344">
    <w:abstractNumId w:val="10"/>
  </w:num>
  <w:num w:numId="30" w16cid:durableId="2042779443">
    <w:abstractNumId w:val="5"/>
  </w:num>
  <w:num w:numId="31" w16cid:durableId="1624077511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888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FB"/>
    <w:rsid w:val="000458E9"/>
    <w:rsid w:val="000459BB"/>
    <w:rsid w:val="00045ADC"/>
    <w:rsid w:val="00046126"/>
    <w:rsid w:val="0004642D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4B4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4FC"/>
    <w:rsid w:val="00092B20"/>
    <w:rsid w:val="00092C9A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2C6"/>
    <w:rsid w:val="000B5B59"/>
    <w:rsid w:val="000B5CCB"/>
    <w:rsid w:val="000B6072"/>
    <w:rsid w:val="000B64A0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823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23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FF2"/>
    <w:rsid w:val="000F7201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78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F10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01A"/>
    <w:rsid w:val="001565C3"/>
    <w:rsid w:val="00156A42"/>
    <w:rsid w:val="00156E3A"/>
    <w:rsid w:val="001572AE"/>
    <w:rsid w:val="00157522"/>
    <w:rsid w:val="001577A5"/>
    <w:rsid w:val="00160077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A95"/>
    <w:rsid w:val="00172EA3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370"/>
    <w:rsid w:val="001804F6"/>
    <w:rsid w:val="001807B2"/>
    <w:rsid w:val="00180B13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8B7"/>
    <w:rsid w:val="00194B22"/>
    <w:rsid w:val="00194D26"/>
    <w:rsid w:val="00194E8C"/>
    <w:rsid w:val="00194F47"/>
    <w:rsid w:val="00195317"/>
    <w:rsid w:val="00196136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26F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749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705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44C"/>
    <w:rsid w:val="001C44B3"/>
    <w:rsid w:val="001C4812"/>
    <w:rsid w:val="001C4863"/>
    <w:rsid w:val="001C4B2D"/>
    <w:rsid w:val="001C4C5B"/>
    <w:rsid w:val="001C4D26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C7BDB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504"/>
    <w:rsid w:val="001E162D"/>
    <w:rsid w:val="001E1E1C"/>
    <w:rsid w:val="001E1EBD"/>
    <w:rsid w:val="001E1F41"/>
    <w:rsid w:val="001E2034"/>
    <w:rsid w:val="001E23AA"/>
    <w:rsid w:val="001E2DDD"/>
    <w:rsid w:val="001E2F3A"/>
    <w:rsid w:val="001E36A4"/>
    <w:rsid w:val="001E36F4"/>
    <w:rsid w:val="001E3D18"/>
    <w:rsid w:val="001E3E51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F6"/>
    <w:rsid w:val="001E5F57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DB7"/>
    <w:rsid w:val="001F0E46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5DD"/>
    <w:rsid w:val="002076AD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137"/>
    <w:rsid w:val="0022554E"/>
    <w:rsid w:val="002258B7"/>
    <w:rsid w:val="0022605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B4B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0E52"/>
    <w:rsid w:val="0025153F"/>
    <w:rsid w:val="0025191D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375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C5C"/>
    <w:rsid w:val="00280D2F"/>
    <w:rsid w:val="00280FCC"/>
    <w:rsid w:val="00281184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90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4A9"/>
    <w:rsid w:val="002B14D3"/>
    <w:rsid w:val="002B187C"/>
    <w:rsid w:val="002B1B28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344"/>
    <w:rsid w:val="002C13FC"/>
    <w:rsid w:val="002C1530"/>
    <w:rsid w:val="002C15E7"/>
    <w:rsid w:val="002C1D03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E04A4"/>
    <w:rsid w:val="002E065B"/>
    <w:rsid w:val="002E096C"/>
    <w:rsid w:val="002E1114"/>
    <w:rsid w:val="002E1515"/>
    <w:rsid w:val="002E1540"/>
    <w:rsid w:val="002E17D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859"/>
    <w:rsid w:val="0030496A"/>
    <w:rsid w:val="00304D8E"/>
    <w:rsid w:val="003052C7"/>
    <w:rsid w:val="003053D3"/>
    <w:rsid w:val="003058B7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817"/>
    <w:rsid w:val="003078CB"/>
    <w:rsid w:val="003104E9"/>
    <w:rsid w:val="003108AB"/>
    <w:rsid w:val="003108D8"/>
    <w:rsid w:val="003115FC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302"/>
    <w:rsid w:val="00317402"/>
    <w:rsid w:val="00317F1C"/>
    <w:rsid w:val="0032008E"/>
    <w:rsid w:val="00320199"/>
    <w:rsid w:val="00320385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628"/>
    <w:rsid w:val="00357737"/>
    <w:rsid w:val="00357902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76E"/>
    <w:rsid w:val="0036676F"/>
    <w:rsid w:val="00366820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341A"/>
    <w:rsid w:val="00383745"/>
    <w:rsid w:val="00383C78"/>
    <w:rsid w:val="003844AB"/>
    <w:rsid w:val="00384D64"/>
    <w:rsid w:val="0038536D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D06"/>
    <w:rsid w:val="0039100E"/>
    <w:rsid w:val="003910CC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0F1B"/>
    <w:rsid w:val="003A0F98"/>
    <w:rsid w:val="003A156A"/>
    <w:rsid w:val="003A1777"/>
    <w:rsid w:val="003A1833"/>
    <w:rsid w:val="003A201A"/>
    <w:rsid w:val="003A2AA2"/>
    <w:rsid w:val="003A313E"/>
    <w:rsid w:val="003A31A7"/>
    <w:rsid w:val="003A3ADE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C7882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EF4"/>
    <w:rsid w:val="003E7F1F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E7"/>
    <w:rsid w:val="00404CF3"/>
    <w:rsid w:val="00404D7B"/>
    <w:rsid w:val="00404F07"/>
    <w:rsid w:val="00404FA8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2E8"/>
    <w:rsid w:val="00455B31"/>
    <w:rsid w:val="00455CD1"/>
    <w:rsid w:val="00455FD2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6D9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3089"/>
    <w:rsid w:val="0047311A"/>
    <w:rsid w:val="00473297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CA2"/>
    <w:rsid w:val="00487D74"/>
    <w:rsid w:val="0049007C"/>
    <w:rsid w:val="00490175"/>
    <w:rsid w:val="00490721"/>
    <w:rsid w:val="004909A7"/>
    <w:rsid w:val="00491A03"/>
    <w:rsid w:val="00491D68"/>
    <w:rsid w:val="004921D6"/>
    <w:rsid w:val="004924E6"/>
    <w:rsid w:val="00492674"/>
    <w:rsid w:val="0049291B"/>
    <w:rsid w:val="00492AC8"/>
    <w:rsid w:val="00492C04"/>
    <w:rsid w:val="00492C50"/>
    <w:rsid w:val="00492D53"/>
    <w:rsid w:val="00493BF8"/>
    <w:rsid w:val="0049436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536F"/>
    <w:rsid w:val="004A537F"/>
    <w:rsid w:val="004A573D"/>
    <w:rsid w:val="004A5982"/>
    <w:rsid w:val="004A5A05"/>
    <w:rsid w:val="004A603D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54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41D8"/>
    <w:rsid w:val="004C471C"/>
    <w:rsid w:val="004C4921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E9E"/>
    <w:rsid w:val="004D2160"/>
    <w:rsid w:val="004D280E"/>
    <w:rsid w:val="004D2E43"/>
    <w:rsid w:val="004D36BB"/>
    <w:rsid w:val="004D39A0"/>
    <w:rsid w:val="004D3B41"/>
    <w:rsid w:val="004D3C55"/>
    <w:rsid w:val="004D3CEC"/>
    <w:rsid w:val="004D3F92"/>
    <w:rsid w:val="004D4310"/>
    <w:rsid w:val="004D4331"/>
    <w:rsid w:val="004D449E"/>
    <w:rsid w:val="004D44C3"/>
    <w:rsid w:val="004D4623"/>
    <w:rsid w:val="004D463F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30B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CBC"/>
    <w:rsid w:val="005225A2"/>
    <w:rsid w:val="005229CD"/>
    <w:rsid w:val="00523045"/>
    <w:rsid w:val="00523107"/>
    <w:rsid w:val="005232EC"/>
    <w:rsid w:val="005236D2"/>
    <w:rsid w:val="00523739"/>
    <w:rsid w:val="00523C1B"/>
    <w:rsid w:val="00523C4D"/>
    <w:rsid w:val="00524981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4F7"/>
    <w:rsid w:val="00530B17"/>
    <w:rsid w:val="00530C2D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D8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6C2B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62E0"/>
    <w:rsid w:val="005664D4"/>
    <w:rsid w:val="0056656D"/>
    <w:rsid w:val="005665E9"/>
    <w:rsid w:val="005667D3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CE7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8BA"/>
    <w:rsid w:val="00582997"/>
    <w:rsid w:val="00582F32"/>
    <w:rsid w:val="00582F81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5F5C"/>
    <w:rsid w:val="005A64BF"/>
    <w:rsid w:val="005A651B"/>
    <w:rsid w:val="005A68BC"/>
    <w:rsid w:val="005A6A2F"/>
    <w:rsid w:val="005A702A"/>
    <w:rsid w:val="005A7148"/>
    <w:rsid w:val="005A7289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4D58"/>
    <w:rsid w:val="005C537E"/>
    <w:rsid w:val="005C5632"/>
    <w:rsid w:val="005C57F0"/>
    <w:rsid w:val="005C59E3"/>
    <w:rsid w:val="005C5C3A"/>
    <w:rsid w:val="005C5D9D"/>
    <w:rsid w:val="005C60BB"/>
    <w:rsid w:val="005C6132"/>
    <w:rsid w:val="005C66E6"/>
    <w:rsid w:val="005C67A4"/>
    <w:rsid w:val="005C6C7D"/>
    <w:rsid w:val="005C6C93"/>
    <w:rsid w:val="005C6E63"/>
    <w:rsid w:val="005C75E9"/>
    <w:rsid w:val="005C795E"/>
    <w:rsid w:val="005C7C2F"/>
    <w:rsid w:val="005C7E0F"/>
    <w:rsid w:val="005D015D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4FE"/>
    <w:rsid w:val="005E0671"/>
    <w:rsid w:val="005E06B0"/>
    <w:rsid w:val="005E0822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4F5"/>
    <w:rsid w:val="005F27B8"/>
    <w:rsid w:val="005F2A6B"/>
    <w:rsid w:val="005F2C5B"/>
    <w:rsid w:val="005F2ED6"/>
    <w:rsid w:val="005F2F34"/>
    <w:rsid w:val="005F3016"/>
    <w:rsid w:val="005F3FF0"/>
    <w:rsid w:val="005F4049"/>
    <w:rsid w:val="005F40E7"/>
    <w:rsid w:val="005F4638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8B9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ECB"/>
    <w:rsid w:val="00634295"/>
    <w:rsid w:val="006342B5"/>
    <w:rsid w:val="006344D2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5F37"/>
    <w:rsid w:val="00636267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66B"/>
    <w:rsid w:val="00651670"/>
    <w:rsid w:val="00651812"/>
    <w:rsid w:val="00651ECF"/>
    <w:rsid w:val="00651F84"/>
    <w:rsid w:val="0065219D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A06"/>
    <w:rsid w:val="00667B2B"/>
    <w:rsid w:val="00667B66"/>
    <w:rsid w:val="00667BEF"/>
    <w:rsid w:val="00667FAE"/>
    <w:rsid w:val="006701DC"/>
    <w:rsid w:val="006702BD"/>
    <w:rsid w:val="00670346"/>
    <w:rsid w:val="00670385"/>
    <w:rsid w:val="006704AD"/>
    <w:rsid w:val="006705AF"/>
    <w:rsid w:val="00670B86"/>
    <w:rsid w:val="00670BD0"/>
    <w:rsid w:val="00670CF6"/>
    <w:rsid w:val="00670F8E"/>
    <w:rsid w:val="006710DD"/>
    <w:rsid w:val="006718DB"/>
    <w:rsid w:val="006719DC"/>
    <w:rsid w:val="006719ED"/>
    <w:rsid w:val="00671B8A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C81"/>
    <w:rsid w:val="00674DDD"/>
    <w:rsid w:val="006754E7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725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CA0"/>
    <w:rsid w:val="00684E23"/>
    <w:rsid w:val="006851B0"/>
    <w:rsid w:val="006855F5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867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4FC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7F5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165"/>
    <w:rsid w:val="007272CC"/>
    <w:rsid w:val="0072738C"/>
    <w:rsid w:val="00727595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8C5"/>
    <w:rsid w:val="00756B7B"/>
    <w:rsid w:val="0075706C"/>
    <w:rsid w:val="007570EE"/>
    <w:rsid w:val="0075777B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5EA"/>
    <w:rsid w:val="00761AD6"/>
    <w:rsid w:val="00761E74"/>
    <w:rsid w:val="0076201C"/>
    <w:rsid w:val="007620FB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A60"/>
    <w:rsid w:val="00763E14"/>
    <w:rsid w:val="00763F2E"/>
    <w:rsid w:val="00764037"/>
    <w:rsid w:val="0076443E"/>
    <w:rsid w:val="0076472F"/>
    <w:rsid w:val="00764772"/>
    <w:rsid w:val="007653EF"/>
    <w:rsid w:val="00765B6C"/>
    <w:rsid w:val="00766055"/>
    <w:rsid w:val="0076608F"/>
    <w:rsid w:val="007666A8"/>
    <w:rsid w:val="00766B55"/>
    <w:rsid w:val="00767355"/>
    <w:rsid w:val="007679C3"/>
    <w:rsid w:val="00770245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0AB4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91B"/>
    <w:rsid w:val="007859E9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20"/>
    <w:rsid w:val="0079343C"/>
    <w:rsid w:val="007937E3"/>
    <w:rsid w:val="0079396E"/>
    <w:rsid w:val="007939C8"/>
    <w:rsid w:val="00793B13"/>
    <w:rsid w:val="00793BBE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6A4"/>
    <w:rsid w:val="007A7772"/>
    <w:rsid w:val="007A7DA1"/>
    <w:rsid w:val="007A7E29"/>
    <w:rsid w:val="007B0549"/>
    <w:rsid w:val="007B09FA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A17"/>
    <w:rsid w:val="007D1B7D"/>
    <w:rsid w:val="007D1C41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7DD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7"/>
    <w:rsid w:val="0080243C"/>
    <w:rsid w:val="00802934"/>
    <w:rsid w:val="00802CF9"/>
    <w:rsid w:val="00802E9E"/>
    <w:rsid w:val="008032E7"/>
    <w:rsid w:val="0080341E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2FF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3BE"/>
    <w:rsid w:val="00815442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D1E"/>
    <w:rsid w:val="00823683"/>
    <w:rsid w:val="00823B15"/>
    <w:rsid w:val="00823B46"/>
    <w:rsid w:val="00823B89"/>
    <w:rsid w:val="00823CAA"/>
    <w:rsid w:val="00824832"/>
    <w:rsid w:val="008249A3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22B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507A"/>
    <w:rsid w:val="00855103"/>
    <w:rsid w:val="00855947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40D"/>
    <w:rsid w:val="00861D18"/>
    <w:rsid w:val="0086289A"/>
    <w:rsid w:val="00862E75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68B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761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923"/>
    <w:rsid w:val="00885AEA"/>
    <w:rsid w:val="00885F28"/>
    <w:rsid w:val="008861B3"/>
    <w:rsid w:val="00886380"/>
    <w:rsid w:val="00886634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84"/>
    <w:rsid w:val="008B6AFF"/>
    <w:rsid w:val="008B6D86"/>
    <w:rsid w:val="008B7607"/>
    <w:rsid w:val="008B7823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C03"/>
    <w:rsid w:val="008D0D58"/>
    <w:rsid w:val="008D1392"/>
    <w:rsid w:val="008D1464"/>
    <w:rsid w:val="008D1512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A4"/>
    <w:rsid w:val="008E28CB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0C7"/>
    <w:rsid w:val="009271C3"/>
    <w:rsid w:val="009272A2"/>
    <w:rsid w:val="00927D67"/>
    <w:rsid w:val="00930368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076"/>
    <w:rsid w:val="0093744A"/>
    <w:rsid w:val="00937B84"/>
    <w:rsid w:val="00940084"/>
    <w:rsid w:val="0094086D"/>
    <w:rsid w:val="00940964"/>
    <w:rsid w:val="009411BC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007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959"/>
    <w:rsid w:val="00965AFD"/>
    <w:rsid w:val="00965E3C"/>
    <w:rsid w:val="00965F4D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0E25"/>
    <w:rsid w:val="009710D8"/>
    <w:rsid w:val="0097176A"/>
    <w:rsid w:val="0097192C"/>
    <w:rsid w:val="00971B40"/>
    <w:rsid w:val="00971F02"/>
    <w:rsid w:val="00972317"/>
    <w:rsid w:val="009726B3"/>
    <w:rsid w:val="0097271E"/>
    <w:rsid w:val="009728E1"/>
    <w:rsid w:val="00972AE4"/>
    <w:rsid w:val="009730D4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736"/>
    <w:rsid w:val="009919D6"/>
    <w:rsid w:val="00991BE5"/>
    <w:rsid w:val="009922C6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64A"/>
    <w:rsid w:val="009A3707"/>
    <w:rsid w:val="009A394C"/>
    <w:rsid w:val="009A3B3E"/>
    <w:rsid w:val="009A3B79"/>
    <w:rsid w:val="009A3B91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A18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3E26"/>
    <w:rsid w:val="009E4495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E7300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417"/>
    <w:rsid w:val="00A1161C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D85"/>
    <w:rsid w:val="00A16383"/>
    <w:rsid w:val="00A16678"/>
    <w:rsid w:val="00A16A28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8C8"/>
    <w:rsid w:val="00A47C35"/>
    <w:rsid w:val="00A47D08"/>
    <w:rsid w:val="00A50102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944"/>
    <w:rsid w:val="00A56B27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58E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3CB"/>
    <w:rsid w:val="00A80542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D70"/>
    <w:rsid w:val="00AB1FEA"/>
    <w:rsid w:val="00AB264C"/>
    <w:rsid w:val="00AB2DF5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3DF"/>
    <w:rsid w:val="00AB7619"/>
    <w:rsid w:val="00AB7C7E"/>
    <w:rsid w:val="00AB7E25"/>
    <w:rsid w:val="00AC0250"/>
    <w:rsid w:val="00AC03B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A6C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867"/>
    <w:rsid w:val="00B13CD3"/>
    <w:rsid w:val="00B142E8"/>
    <w:rsid w:val="00B14395"/>
    <w:rsid w:val="00B154BC"/>
    <w:rsid w:val="00B15708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1FB7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4FB"/>
    <w:rsid w:val="00B667A1"/>
    <w:rsid w:val="00B66A39"/>
    <w:rsid w:val="00B66AB8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1534"/>
    <w:rsid w:val="00B9186E"/>
    <w:rsid w:val="00B91BE9"/>
    <w:rsid w:val="00B91DE8"/>
    <w:rsid w:val="00B92173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6FA6"/>
    <w:rsid w:val="00B97135"/>
    <w:rsid w:val="00B97303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388"/>
    <w:rsid w:val="00BA740D"/>
    <w:rsid w:val="00BA758B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852"/>
    <w:rsid w:val="00BD093E"/>
    <w:rsid w:val="00BD1413"/>
    <w:rsid w:val="00BD15EA"/>
    <w:rsid w:val="00BD16A7"/>
    <w:rsid w:val="00BD17EA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30CA"/>
    <w:rsid w:val="00BD3632"/>
    <w:rsid w:val="00BD3E45"/>
    <w:rsid w:val="00BD41E1"/>
    <w:rsid w:val="00BD42E7"/>
    <w:rsid w:val="00BD478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696"/>
    <w:rsid w:val="00C00BCE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263D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1FD6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4FE6"/>
    <w:rsid w:val="00C2515B"/>
    <w:rsid w:val="00C252BB"/>
    <w:rsid w:val="00C25F8D"/>
    <w:rsid w:val="00C26087"/>
    <w:rsid w:val="00C262CD"/>
    <w:rsid w:val="00C27105"/>
    <w:rsid w:val="00C2711E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F9"/>
    <w:rsid w:val="00C416DC"/>
    <w:rsid w:val="00C4199E"/>
    <w:rsid w:val="00C41BB3"/>
    <w:rsid w:val="00C41C21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266"/>
    <w:rsid w:val="00C47A32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82"/>
    <w:rsid w:val="00C57E83"/>
    <w:rsid w:val="00C6016C"/>
    <w:rsid w:val="00C60315"/>
    <w:rsid w:val="00C603DA"/>
    <w:rsid w:val="00C60E7E"/>
    <w:rsid w:val="00C611EE"/>
    <w:rsid w:val="00C61325"/>
    <w:rsid w:val="00C6133A"/>
    <w:rsid w:val="00C613D4"/>
    <w:rsid w:val="00C61567"/>
    <w:rsid w:val="00C61A38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AB8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00"/>
    <w:rsid w:val="00C80985"/>
    <w:rsid w:val="00C80C98"/>
    <w:rsid w:val="00C81043"/>
    <w:rsid w:val="00C81047"/>
    <w:rsid w:val="00C810E0"/>
    <w:rsid w:val="00C81DCF"/>
    <w:rsid w:val="00C81EF1"/>
    <w:rsid w:val="00C81F74"/>
    <w:rsid w:val="00C82DD8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62B7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BD8"/>
    <w:rsid w:val="00CA2C1C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B00F4"/>
    <w:rsid w:val="00CB0B01"/>
    <w:rsid w:val="00CB0C99"/>
    <w:rsid w:val="00CB13CE"/>
    <w:rsid w:val="00CB1488"/>
    <w:rsid w:val="00CB157D"/>
    <w:rsid w:val="00CB162F"/>
    <w:rsid w:val="00CB1EB6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2F49"/>
    <w:rsid w:val="00CC31D3"/>
    <w:rsid w:val="00CC350D"/>
    <w:rsid w:val="00CC37A7"/>
    <w:rsid w:val="00CC3C94"/>
    <w:rsid w:val="00CC3E9B"/>
    <w:rsid w:val="00CC3FF3"/>
    <w:rsid w:val="00CC4334"/>
    <w:rsid w:val="00CC4921"/>
    <w:rsid w:val="00CC4A96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718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77"/>
    <w:rsid w:val="00CD6B41"/>
    <w:rsid w:val="00CD6B94"/>
    <w:rsid w:val="00CD6EAC"/>
    <w:rsid w:val="00CD7188"/>
    <w:rsid w:val="00CD7567"/>
    <w:rsid w:val="00CD7992"/>
    <w:rsid w:val="00CD7DDC"/>
    <w:rsid w:val="00CE031B"/>
    <w:rsid w:val="00CE0797"/>
    <w:rsid w:val="00CE0E9F"/>
    <w:rsid w:val="00CE14EC"/>
    <w:rsid w:val="00CE1E2A"/>
    <w:rsid w:val="00CE1F0B"/>
    <w:rsid w:val="00CE244E"/>
    <w:rsid w:val="00CE2642"/>
    <w:rsid w:val="00CE3165"/>
    <w:rsid w:val="00CE36AC"/>
    <w:rsid w:val="00CE433C"/>
    <w:rsid w:val="00CE439F"/>
    <w:rsid w:val="00CE46BB"/>
    <w:rsid w:val="00CE5198"/>
    <w:rsid w:val="00CE5286"/>
    <w:rsid w:val="00CE5CAD"/>
    <w:rsid w:val="00CE5DB6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521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24F"/>
    <w:rsid w:val="00D26460"/>
    <w:rsid w:val="00D264A1"/>
    <w:rsid w:val="00D264AC"/>
    <w:rsid w:val="00D2657F"/>
    <w:rsid w:val="00D265A1"/>
    <w:rsid w:val="00D2671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B6D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B09"/>
    <w:rsid w:val="00D64C5C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A92"/>
    <w:rsid w:val="00D97EE4"/>
    <w:rsid w:val="00DA0204"/>
    <w:rsid w:val="00DA054C"/>
    <w:rsid w:val="00DA0613"/>
    <w:rsid w:val="00DA069E"/>
    <w:rsid w:val="00DA0AA6"/>
    <w:rsid w:val="00DA0CE8"/>
    <w:rsid w:val="00DA0CFB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526A"/>
    <w:rsid w:val="00DA581F"/>
    <w:rsid w:val="00DA59F8"/>
    <w:rsid w:val="00DA5BA2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611"/>
    <w:rsid w:val="00DB566F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FE9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656"/>
    <w:rsid w:val="00E236B1"/>
    <w:rsid w:val="00E23B23"/>
    <w:rsid w:val="00E23D25"/>
    <w:rsid w:val="00E23E24"/>
    <w:rsid w:val="00E23F59"/>
    <w:rsid w:val="00E2454A"/>
    <w:rsid w:val="00E245BA"/>
    <w:rsid w:val="00E248CF"/>
    <w:rsid w:val="00E249B0"/>
    <w:rsid w:val="00E24C80"/>
    <w:rsid w:val="00E25160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294"/>
    <w:rsid w:val="00E447A7"/>
    <w:rsid w:val="00E44B7C"/>
    <w:rsid w:val="00E44D66"/>
    <w:rsid w:val="00E45014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13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11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F46"/>
    <w:rsid w:val="00E74FF1"/>
    <w:rsid w:val="00E752C8"/>
    <w:rsid w:val="00E75784"/>
    <w:rsid w:val="00E757E6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7CA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3D5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23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34F"/>
    <w:rsid w:val="00F4559E"/>
    <w:rsid w:val="00F45B59"/>
    <w:rsid w:val="00F4606D"/>
    <w:rsid w:val="00F460F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B4D"/>
    <w:rsid w:val="00F66D31"/>
    <w:rsid w:val="00F66DB6"/>
    <w:rsid w:val="00F66E47"/>
    <w:rsid w:val="00F674B5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92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4D1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859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6F04"/>
    <w:rsid w:val="00FD70D3"/>
    <w:rsid w:val="00FD7143"/>
    <w:rsid w:val="00FD7285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B01"/>
    <w:rsid w:val="00FE3C40"/>
    <w:rsid w:val="00FE3E17"/>
    <w:rsid w:val="00FE404E"/>
    <w:rsid w:val="00FE44ED"/>
    <w:rsid w:val="00FE4652"/>
    <w:rsid w:val="00FE4EC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5D6B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5308A7-ED3A-4573-8E86-B0849C60977F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9c3ae1e-04ea-472a-8824-9b97814cc635"/>
    <ds:schemaRef ds:uri="http://schemas.microsoft.com/office/infopath/2007/PartnerControls"/>
    <ds:schemaRef ds:uri="623d751c-1841-4b8a-a767-3e121fd19828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6177</TotalTime>
  <Pages>24</Pages>
  <Words>6248</Words>
  <Characters>26753</Characters>
  <Application>Microsoft Office Word</Application>
  <DocSecurity>0</DocSecurity>
  <Lines>222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32936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Amarapron Bovontummatat</cp:lastModifiedBy>
  <cp:revision>685</cp:revision>
  <cp:lastPrinted>2022-05-11T14:44:00Z</cp:lastPrinted>
  <dcterms:created xsi:type="dcterms:W3CDTF">2021-04-19T10:15:00Z</dcterms:created>
  <dcterms:modified xsi:type="dcterms:W3CDTF">2022-05-12T09:21:00Z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