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EB51F6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4EFACBAA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 w:rsidR="00EB51F6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862F8" w:rsidRPr="00E862F8">
        <w:rPr>
          <w:rFonts w:ascii="Angsana New" w:hAnsi="Angsana New"/>
          <w:sz w:val="32"/>
          <w:szCs w:val="32"/>
        </w:rPr>
        <w:t>31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EB51F6">
        <w:rPr>
          <w:rFonts w:ascii="Angsana New" w:hAnsi="Angsana New" w:hint="cs"/>
          <w:sz w:val="32"/>
          <w:szCs w:val="32"/>
          <w:cs/>
        </w:rPr>
        <w:t>มีนา</w:t>
      </w:r>
      <w:r w:rsidRPr="00184215">
        <w:rPr>
          <w:rFonts w:ascii="Angsana New" w:hAnsi="Angsana New" w:hint="cs"/>
          <w:sz w:val="32"/>
          <w:szCs w:val="32"/>
          <w:cs/>
        </w:rPr>
        <w:t xml:space="preserve">คม </w:t>
      </w:r>
      <w:r w:rsidR="00756F9D">
        <w:rPr>
          <w:rFonts w:ascii="Angsana New" w:hAnsi="Angsana New"/>
          <w:sz w:val="32"/>
          <w:szCs w:val="32"/>
        </w:rPr>
        <w:t>2565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4CC8E48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</w:t>
      </w:r>
      <w:r w:rsidR="006336AA">
        <w:rPr>
          <w:rFonts w:ascii="Angsana New" w:hAnsi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C6511AD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D7CDC23" w14:textId="77777777" w:rsidR="000B25FA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A7184FB" w14:textId="77777777" w:rsidR="000B25FA" w:rsidRPr="00184215" w:rsidRDefault="000B25FA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5A26707" w14:textId="3D88FB74" w:rsidR="009760DE" w:rsidRDefault="009760DE" w:rsidP="009760DE">
      <w:pPr>
        <w:pStyle w:val="a"/>
        <w:tabs>
          <w:tab w:val="left" w:pos="720"/>
        </w:tabs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 xml:space="preserve">ข้าพเจ้าได้สอบทานงบแสดงฐานะการเงิน ณ วันที่ </w:t>
      </w:r>
      <w:r w:rsidR="00E862F8" w:rsidRPr="00E862F8">
        <w:rPr>
          <w:rFonts w:ascii="Angsana New" w:hAnsi="Angsana New" w:cs="Angsana New" w:hint="cs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มีนาคม </w:t>
      </w:r>
      <w:r w:rsidR="00E862F8" w:rsidRPr="00E862F8">
        <w:rPr>
          <w:rFonts w:ascii="Angsana New" w:hAnsi="Angsana New" w:cs="Angsana New" w:hint="cs"/>
          <w:lang w:val="en-US"/>
        </w:rPr>
        <w:t>256</w:t>
      </w:r>
      <w:r w:rsidR="00756F9D">
        <w:rPr>
          <w:rFonts w:ascii="Angsana New" w:hAnsi="Angsana New" w:cs="Angsana New"/>
          <w:lang w:val="en-US"/>
        </w:rPr>
        <w:t xml:space="preserve">5 </w:t>
      </w:r>
      <w:r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12"/>
          <w:cs/>
        </w:rPr>
        <w:t xml:space="preserve"> </w:t>
      </w:r>
      <w:r>
        <w:rPr>
          <w:rFonts w:ascii="Angsana New" w:hAnsi="Angsana New" w:cs="Angsana New" w:hint="cs"/>
          <w:cs/>
        </w:rPr>
        <w:t>งบ</w:t>
      </w:r>
      <w:r>
        <w:rPr>
          <w:rFonts w:ascii="Angsana New" w:hAnsi="Angsana New" w:cs="Angsana New" w:hint="cs"/>
          <w:spacing w:val="-16"/>
          <w:cs/>
        </w:rPr>
        <w:t>แสดง</w:t>
      </w:r>
      <w:r>
        <w:rPr>
          <w:rFonts w:ascii="Angsana New" w:hAnsi="Angsana New" w:cs="Angsana New" w:hint="cs"/>
          <w:cs/>
        </w:rPr>
        <w:t xml:space="preserve">การเปลี่ยนแปลง   ส่วนของผู้ถือหุ้นและงบกระแสเงินสดสำหรับงวดสามเดือนสิ้นสุดวันที่ </w:t>
      </w:r>
      <w:r w:rsidR="00E862F8" w:rsidRPr="00E862F8">
        <w:rPr>
          <w:rFonts w:ascii="Angsana New" w:hAnsi="Angsana New" w:cs="Angsana New" w:hint="cs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มีนาคม </w:t>
      </w:r>
      <w:r w:rsidR="00E862F8" w:rsidRPr="00E862F8">
        <w:rPr>
          <w:rFonts w:ascii="Angsana New" w:hAnsi="Angsana New" w:cs="Angsana New" w:hint="cs"/>
          <w:lang w:val="en-US"/>
        </w:rPr>
        <w:t>256</w:t>
      </w:r>
      <w:r w:rsidR="00756F9D">
        <w:rPr>
          <w:rFonts w:ascii="Angsana New" w:hAnsi="Angsana New" w:cs="Angsana New"/>
          <w:lang w:val="en-US"/>
        </w:rPr>
        <w:t>5</w:t>
      </w:r>
      <w:r>
        <w:rPr>
          <w:rFonts w:ascii="Angsana New" w:hAnsi="Angsana New" w:cs="Angsana New" w:hint="cs"/>
          <w:cs/>
        </w:rPr>
        <w:t xml:space="preserve"> และหมายเหตุประกอบ</w:t>
      </w:r>
      <w:r w:rsidR="00894F22">
        <w:rPr>
          <w:rFonts w:ascii="Angsana New" w:hAnsi="Angsana New" w:cs="Angsana New" w:hint="cs"/>
          <w:cs/>
        </w:rPr>
        <w:t xml:space="preserve">              </w:t>
      </w:r>
      <w:r>
        <w:rPr>
          <w:rFonts w:ascii="Angsana New" w:hAnsi="Angsana New" w:cs="Angsana New" w:hint="cs"/>
          <w:cs/>
        </w:rPr>
        <w:t xml:space="preserve">งบการเงินแบบย่อ (ข้อมูลทางการเงินระหว่างกาล) ของบริษัท ทางยกระดับดอนเมือง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862F8" w:rsidRPr="00E862F8">
        <w:rPr>
          <w:rFonts w:ascii="Angsana New" w:hAnsi="Angsana New" w:cs="Angsana New" w:hint="cs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="Angsana New" w:hAnsi="Angsana New" w:cs="Angsana New" w:hint="cs"/>
          <w:cs/>
        </w:rPr>
        <w:t>ดังกล่าวจากผลการสอบทานของข้าพเจ้า</w:t>
      </w:r>
    </w:p>
    <w:p w14:paraId="72576BC1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ECDC0D4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68B72600" w:rsidR="008A7795" w:rsidRDefault="009760DE" w:rsidP="008A7795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97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pgSz w:w="11909" w:h="16834"/>
          <w:pgMar w:top="691" w:right="1152" w:bottom="576" w:left="1152" w:header="720" w:footer="720" w:gutter="0"/>
          <w:cols w:space="720"/>
        </w:sectPr>
      </w:pPr>
    </w:p>
    <w:p w14:paraId="77896AA7" w14:textId="77777777" w:rsidR="00E71B4B" w:rsidRDefault="00E71B4B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22C930" w14:textId="3CB49A1F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018D258F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452BC" w14:textId="6A21E1A3" w:rsidR="00E5555C" w:rsidRPr="004651BE" w:rsidRDefault="009760DE" w:rsidP="004651BE">
      <w:pPr>
        <w:pStyle w:val="a"/>
        <w:tabs>
          <w:tab w:val="left" w:pos="720"/>
        </w:tabs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 w:hint="cs"/>
          <w:cs/>
        </w:rPr>
        <w:t>ไม่ได้จัดทำขึ้นตามมาตรฐานการบัญชี          ฉบับที่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E862F8" w:rsidRPr="00E862F8">
        <w:rPr>
          <w:rFonts w:ascii="Angsana New" w:hAnsi="Angsana New" w:cs="Angsana New" w:hint="cs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526D1B7" w14:textId="77777777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77777777" w:rsidR="0099670B" w:rsidRPr="00184215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6E377A6C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211C46F1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E862F8" w:rsidRPr="00E862F8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01A6759A" w:rsidR="008A7795" w:rsidRDefault="003A292B" w:rsidP="008A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56F9D">
        <w:rPr>
          <w:rFonts w:ascii="Angsana New" w:hAnsi="Angsana New"/>
          <w:sz w:val="30"/>
          <w:szCs w:val="30"/>
        </w:rPr>
        <w:t>2565</w:t>
      </w:r>
    </w:p>
    <w:p w14:paraId="4417E643" w14:textId="77777777" w:rsidR="003F3E8B" w:rsidRPr="00184215" w:rsidRDefault="003F3E8B" w:rsidP="00C8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40A5D7A4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AB7E6DB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0A4D1E8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35CB98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6219E20" w14:textId="4EF6C21C" w:rsidR="00B8424D" w:rsidRPr="00D10D60" w:rsidRDefault="00B8424D" w:rsidP="009147BF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sectPr w:rsidR="00B8424D" w:rsidRPr="00D10D60" w:rsidSect="00E71B4B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79058" w14:textId="77777777" w:rsidR="00AB4BE4" w:rsidRDefault="00AB4BE4">
      <w:r>
        <w:separator/>
      </w:r>
    </w:p>
  </w:endnote>
  <w:endnote w:type="continuationSeparator" w:id="0">
    <w:p w14:paraId="26DCC01B" w14:textId="77777777" w:rsidR="00AB4BE4" w:rsidRDefault="00AB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34D95" w14:textId="77777777" w:rsidR="00AB4BE4" w:rsidRDefault="00AB4BE4">
      <w:r>
        <w:separator/>
      </w:r>
    </w:p>
  </w:footnote>
  <w:footnote w:type="continuationSeparator" w:id="0">
    <w:p w14:paraId="7C755177" w14:textId="77777777" w:rsidR="00AB4BE4" w:rsidRDefault="00AB4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2361" w14:textId="77777777" w:rsidR="00E71B4B" w:rsidRDefault="00E71B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3A5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971"/>
    <w:rsid w:val="008C1BA0"/>
    <w:rsid w:val="008C1C8E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BE4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B4B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886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2303</cp:revision>
  <cp:lastPrinted>2022-04-23T06:05:00Z</cp:lastPrinted>
  <dcterms:created xsi:type="dcterms:W3CDTF">2021-02-06T10:22:00Z</dcterms:created>
  <dcterms:modified xsi:type="dcterms:W3CDTF">2022-05-01T08:35:00Z</dcterms:modified>
</cp:coreProperties>
</file>