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CC9D8" w14:textId="77777777" w:rsidR="00D749E7" w:rsidRDefault="00D749E7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C83C855" w14:textId="16C57100" w:rsidR="00FB352E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 w:rsidR="004957E2">
        <w:rPr>
          <w:rFonts w:ascii="Angsana New" w:hAnsi="Angsana New"/>
          <w:b/>
          <w:bCs/>
          <w:sz w:val="30"/>
          <w:szCs w:val="30"/>
        </w:rPr>
        <w:t>31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4957E2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มีนาคม</w:t>
      </w:r>
    </w:p>
    <w:p w14:paraId="79690D6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E4FA2A8" w14:textId="6091331E" w:rsidR="001D00AA" w:rsidRPr="00184215" w:rsidRDefault="0068052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  <w:sectPr w:rsidR="001D00AA" w:rsidRPr="00184215" w:rsidSect="00D749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3"/>
          <w:cols w:space="720"/>
          <w:titlePg/>
          <w:docGrid w:linePitch="360"/>
        </w:sectPr>
      </w:pPr>
      <w:r>
        <w:rPr>
          <w:noProof/>
        </w:rPr>
        <w:drawing>
          <wp:inline distT="0" distB="0" distL="0" distR="0" wp14:anchorId="3D62EC7A" wp14:editId="6200AFE9">
            <wp:extent cx="6099175" cy="3765023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8" t="20556" r="471" b="4687"/>
                    <a:stretch/>
                  </pic:blipFill>
                  <pic:spPr bwMode="auto">
                    <a:xfrm>
                      <a:off x="0" y="0"/>
                      <a:ext cx="6099175" cy="376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0DAAB8EB" w:rsidR="00CA0EE7" w:rsidRPr="00B24B12" w:rsidRDefault="00CA0EE7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1C2FD9E9" w14:textId="002F4B2E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77777777" w:rsidR="005B5FA8" w:rsidRPr="005B5FA8" w:rsidRDefault="00B310CD" w:rsidP="005B5FA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5A36D3" w:rsidRPr="00184215">
        <w:rPr>
          <w:rFonts w:ascii="Angsana New" w:hAnsi="Angsana New" w:hint="cs"/>
          <w:sz w:val="30"/>
          <w:szCs w:val="30"/>
          <w:cs/>
          <w:lang w:val="en-US" w:bidi="th-TH"/>
        </w:rPr>
        <w:t>ฟ้องร้อง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5D522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702911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2E6C79" w14:textId="586F55D2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522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5D5223">
        <w:rPr>
          <w:rFonts w:ascii="Angsana New" w:hAnsi="Angsana New" w:hint="cs"/>
          <w:sz w:val="30"/>
          <w:szCs w:val="30"/>
          <w:cs/>
        </w:rPr>
        <w:t>บริษัท</w:t>
      </w:r>
      <w:r w:rsidRPr="005D5223">
        <w:rPr>
          <w:rFonts w:ascii="Angsana New" w:hAnsi="Angsana New"/>
          <w:sz w:val="30"/>
          <w:szCs w:val="30"/>
          <w:cs/>
        </w:rPr>
        <w:t>เมื่อวันที่</w:t>
      </w:r>
      <w:r w:rsidRPr="005D5223">
        <w:rPr>
          <w:rFonts w:ascii="Angsana New" w:hAnsi="Angsana New"/>
          <w:sz w:val="30"/>
          <w:szCs w:val="30"/>
        </w:rPr>
        <w:t xml:space="preserve"> </w:t>
      </w:r>
      <w:r w:rsidR="00525D50">
        <w:rPr>
          <w:rFonts w:ascii="Angsana New" w:hAnsi="Angsana New"/>
          <w:sz w:val="30"/>
          <w:szCs w:val="30"/>
        </w:rPr>
        <w:t xml:space="preserve">12 </w:t>
      </w:r>
      <w:r w:rsidR="00525D5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56F9D" w:rsidRPr="005D5223">
        <w:rPr>
          <w:rFonts w:ascii="Angsana New" w:hAnsi="Angsana New"/>
          <w:sz w:val="30"/>
          <w:szCs w:val="30"/>
        </w:rPr>
        <w:t>2565</w:t>
      </w:r>
    </w:p>
    <w:p w14:paraId="14BDBA89" w14:textId="4DD27620" w:rsidR="00B70BE2" w:rsidRPr="00702911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A9D4AA" w14:textId="2D1C4F82" w:rsidR="000300EB" w:rsidRPr="005D5223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5D5223">
        <w:rPr>
          <w:rFonts w:asciiTheme="majorBidi" w:hAnsiTheme="majorBidi" w:cstheme="majorBidi"/>
          <w:cs/>
        </w:rPr>
        <w:t>เกณฑ์</w:t>
      </w:r>
      <w:r w:rsidR="00690722" w:rsidRPr="005D5223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702911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F8F1D4" w14:textId="6A7F9D4E" w:rsidR="002E4924" w:rsidRPr="007A54CF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A54C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A54CF">
        <w:rPr>
          <w:rFonts w:ascii="Angsana New" w:hAnsi="Angsana New"/>
          <w:sz w:val="30"/>
          <w:szCs w:val="30"/>
        </w:rPr>
        <w:t xml:space="preserve">34 </w:t>
      </w:r>
      <w:r w:rsidRPr="007A54CF">
        <w:rPr>
          <w:rFonts w:ascii="Angsana New" w:hAnsi="Angsana New"/>
          <w:sz w:val="30"/>
          <w:szCs w:val="30"/>
          <w:cs/>
        </w:rPr>
        <w:t xml:space="preserve">เรื่อง </w:t>
      </w:r>
      <w:r w:rsidRPr="007A54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A54CF">
        <w:rPr>
          <w:rFonts w:ascii="Angsana New" w:hAnsi="Angsana New"/>
          <w:sz w:val="30"/>
          <w:szCs w:val="30"/>
        </w:rPr>
        <w:t xml:space="preserve"> </w:t>
      </w:r>
      <w:bookmarkEnd w:id="0"/>
      <w:r w:rsidRPr="007A54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A54C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A54CF">
        <w:rPr>
          <w:rFonts w:ascii="Angsana New" w:hAnsi="Angsana New"/>
          <w:sz w:val="30"/>
          <w:szCs w:val="30"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7A54CF">
        <w:rPr>
          <w:rFonts w:ascii="Angsana New" w:hAnsi="Angsana New" w:hint="cs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A54CF">
        <w:rPr>
          <w:rFonts w:ascii="Angsana New" w:hAnsi="Angsana New"/>
          <w:sz w:val="30"/>
          <w:szCs w:val="30"/>
        </w:rPr>
        <w:t xml:space="preserve"> 31 </w:t>
      </w:r>
      <w:r w:rsidRPr="007A54CF">
        <w:rPr>
          <w:rFonts w:ascii="Angsana New" w:hAnsi="Angsana New"/>
          <w:sz w:val="30"/>
          <w:szCs w:val="30"/>
          <w:cs/>
        </w:rPr>
        <w:t>ธันวาคม</w:t>
      </w:r>
      <w:r w:rsidRPr="007A54CF">
        <w:rPr>
          <w:rFonts w:ascii="Angsana New" w:hAnsi="Angsana New"/>
          <w:sz w:val="30"/>
          <w:szCs w:val="30"/>
        </w:rPr>
        <w:t xml:space="preserve"> 2564</w:t>
      </w:r>
    </w:p>
    <w:p w14:paraId="51620FC1" w14:textId="77777777" w:rsidR="002E4924" w:rsidRPr="00702911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3A0352BA" w14:textId="1769B512" w:rsidR="002E4924" w:rsidRPr="007A54CF" w:rsidRDefault="002E4924" w:rsidP="002E49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 w:rsidRPr="007A54C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</w:t>
      </w:r>
      <w:r w:rsidRPr="007A54C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ของบริษัท ซึ่</w:t>
      </w:r>
      <w:r w:rsidRPr="007A54CF">
        <w:rPr>
          <w:rFonts w:ascii="Angsana New" w:hAnsi="Angsana New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A54CF">
        <w:rPr>
          <w:rFonts w:ascii="Angsana New" w:hAnsi="Angsana New" w:hint="cs"/>
          <w:sz w:val="30"/>
          <w:szCs w:val="30"/>
          <w:cs/>
        </w:rPr>
        <w:t>ที่</w:t>
      </w:r>
      <w:r w:rsidRPr="007A54CF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A54CF">
        <w:rPr>
          <w:rFonts w:ascii="Angsana New" w:hAnsi="Angsana New" w:hint="cs"/>
          <w:sz w:val="30"/>
          <w:szCs w:val="30"/>
          <w:cs/>
        </w:rPr>
        <w:t>ไว้</w:t>
      </w:r>
      <w:r w:rsidRPr="007A54CF">
        <w:rPr>
          <w:rFonts w:ascii="Angsana New" w:hAnsi="Angsana New"/>
          <w:sz w:val="30"/>
          <w:szCs w:val="30"/>
          <w:cs/>
        </w:rPr>
        <w:t>ใน</w:t>
      </w:r>
      <w:r w:rsidRPr="007A54CF">
        <w:rPr>
          <w:rFonts w:ascii="Angsana New" w:hAnsi="Angsana New" w:hint="cs"/>
          <w:sz w:val="30"/>
          <w:szCs w:val="30"/>
          <w:cs/>
        </w:rPr>
        <w:t xml:space="preserve">     </w:t>
      </w:r>
      <w:r w:rsidRPr="007A54C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A54CF">
        <w:rPr>
          <w:rFonts w:ascii="Angsana New" w:hAnsi="Angsana New"/>
          <w:sz w:val="30"/>
          <w:szCs w:val="30"/>
        </w:rPr>
        <w:t xml:space="preserve">31 </w:t>
      </w:r>
      <w:r w:rsidRPr="007A54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54CF">
        <w:rPr>
          <w:rFonts w:ascii="Angsana New" w:hAnsi="Angsana New"/>
          <w:sz w:val="30"/>
          <w:szCs w:val="30"/>
        </w:rPr>
        <w:t>2564</w:t>
      </w:r>
    </w:p>
    <w:p w14:paraId="219AFDB8" w14:textId="2C898DD3" w:rsidR="00B67388" w:rsidRPr="00702911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14:paraId="6549EA64" w14:textId="0EE74CBE" w:rsidR="000300EB" w:rsidRPr="00184215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5FB1E4E7" w14:textId="77777777" w:rsidR="00B90BC3" w:rsidRPr="00702911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8"/>
        <w:gridCol w:w="1236"/>
      </w:tblGrid>
      <w:tr w:rsidR="000300EB" w:rsidRPr="009E7019" w14:paraId="53D8BFAE" w14:textId="77777777" w:rsidTr="00652381">
        <w:trPr>
          <w:tblHeader/>
        </w:trPr>
        <w:tc>
          <w:tcPr>
            <w:tcW w:w="3524" w:type="pct"/>
            <w:vAlign w:val="bottom"/>
          </w:tcPr>
          <w:p w14:paraId="73D5A5CA" w14:textId="12FE6AE3" w:rsidR="000300EB" w:rsidRPr="009E7019" w:rsidRDefault="00CB4C6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4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9" w:type="pct"/>
            <w:vAlign w:val="bottom"/>
          </w:tcPr>
          <w:p w14:paraId="66461A2F" w14:textId="66942C4B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A677B2E" w14:textId="77777777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EED6216" w14:textId="59D8A08D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C37" w:rsidRPr="009E7019" w14:paraId="1D00F5D9" w14:textId="77777777" w:rsidTr="00652381">
        <w:trPr>
          <w:tblHeader/>
        </w:trPr>
        <w:tc>
          <w:tcPr>
            <w:tcW w:w="3524" w:type="pct"/>
            <w:vAlign w:val="bottom"/>
          </w:tcPr>
          <w:p w14:paraId="49C5290D" w14:textId="213AE8FA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E862F8"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69" w:type="pct"/>
            <w:vAlign w:val="bottom"/>
          </w:tcPr>
          <w:p w14:paraId="2BC4B276" w14:textId="430F2243" w:rsidR="00032C37" w:rsidRPr="009E7019" w:rsidRDefault="00E23539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" w:type="pct"/>
            <w:vAlign w:val="bottom"/>
          </w:tcPr>
          <w:p w14:paraId="33FF316F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60183D9F" w14:textId="09BA22D6" w:rsidR="00032C37" w:rsidRPr="009E7019" w:rsidRDefault="00E23539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32C37" w:rsidRPr="009E7019" w14:paraId="613DC25A" w14:textId="77777777" w:rsidTr="002E4627">
        <w:trPr>
          <w:tblHeader/>
        </w:trPr>
        <w:tc>
          <w:tcPr>
            <w:tcW w:w="3524" w:type="pct"/>
            <w:vAlign w:val="bottom"/>
          </w:tcPr>
          <w:p w14:paraId="3D3E604F" w14:textId="77777777" w:rsidR="00032C37" w:rsidRPr="009E7019" w:rsidRDefault="00032C37" w:rsidP="0003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D019855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2C37" w:rsidRPr="009E7019" w14:paraId="5FF42EB2" w14:textId="77777777" w:rsidTr="00652381">
        <w:tc>
          <w:tcPr>
            <w:tcW w:w="3524" w:type="pct"/>
            <w:vAlign w:val="bottom"/>
          </w:tcPr>
          <w:p w14:paraId="6517C1DA" w14:textId="77777777" w:rsidR="00032C37" w:rsidRPr="009E7019" w:rsidRDefault="00032C37" w:rsidP="00032C3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7019">
              <w:rPr>
                <w:rFonts w:cs="Angsana New"/>
                <w:sz w:val="30"/>
                <w:szCs w:val="30"/>
                <w:lang w:val="en-US" w:bidi="th-TH"/>
              </w:rPr>
              <w:br w:type="page"/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669" w:type="pct"/>
            <w:vAlign w:val="bottom"/>
          </w:tcPr>
          <w:p w14:paraId="5B74C5D9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D70720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93922AE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539" w:rsidRPr="009E7019" w14:paraId="44B25772" w14:textId="77777777" w:rsidTr="007354D6">
        <w:tc>
          <w:tcPr>
            <w:tcW w:w="3524" w:type="pct"/>
            <w:vAlign w:val="bottom"/>
          </w:tcPr>
          <w:p w14:paraId="35B0596D" w14:textId="77777777" w:rsidR="00E23539" w:rsidRPr="009E7019" w:rsidRDefault="00E23539" w:rsidP="00E23539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70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auto"/>
          </w:tcPr>
          <w:p w14:paraId="4963809D" w14:textId="4E467830" w:rsidR="00E23539" w:rsidRPr="009E7019" w:rsidRDefault="00571C1D" w:rsidP="00571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5" w:type="pct"/>
            <w:vAlign w:val="bottom"/>
          </w:tcPr>
          <w:p w14:paraId="0949F4F5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5472062" w14:textId="1CCFBB11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F8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</w:tr>
      <w:tr w:rsidR="00E23539" w:rsidRPr="009E7019" w14:paraId="54717E69" w14:textId="77777777" w:rsidTr="007354D6">
        <w:tc>
          <w:tcPr>
            <w:tcW w:w="3524" w:type="pct"/>
            <w:vAlign w:val="bottom"/>
          </w:tcPr>
          <w:p w14:paraId="08D19665" w14:textId="77777777" w:rsidR="00E23539" w:rsidRPr="009E7019" w:rsidRDefault="00E23539" w:rsidP="00E23539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7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69" w:type="pct"/>
            <w:tcBorders>
              <w:top w:val="double" w:sz="4" w:space="0" w:color="auto"/>
            </w:tcBorders>
            <w:shd w:val="clear" w:color="auto" w:fill="auto"/>
          </w:tcPr>
          <w:p w14:paraId="6B835C55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7A1933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4C2577CB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157" w:rsidRPr="009E7019" w14:paraId="2D3C9396" w14:textId="77777777" w:rsidTr="006B526C">
        <w:tc>
          <w:tcPr>
            <w:tcW w:w="3524" w:type="pct"/>
            <w:vAlign w:val="bottom"/>
          </w:tcPr>
          <w:p w14:paraId="210B6FEB" w14:textId="77777777" w:rsidR="00AE4157" w:rsidRPr="009E7019" w:rsidRDefault="00AE4157" w:rsidP="00AE4157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9" w:type="pct"/>
            <w:shd w:val="clear" w:color="auto" w:fill="auto"/>
          </w:tcPr>
          <w:p w14:paraId="4ED141D1" w14:textId="20CD3E95" w:rsidR="00AE4157" w:rsidRPr="00AE415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7,746</w:t>
            </w:r>
          </w:p>
        </w:tc>
        <w:tc>
          <w:tcPr>
            <w:tcW w:w="135" w:type="pct"/>
            <w:vAlign w:val="bottom"/>
          </w:tcPr>
          <w:p w14:paraId="4CD6D8A6" w14:textId="77777777" w:rsidR="00AE4157" w:rsidRPr="009E7019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9423D75" w14:textId="350464E6" w:rsidR="00AE4157" w:rsidRPr="002E462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8,270</w:t>
            </w:r>
          </w:p>
        </w:tc>
      </w:tr>
      <w:tr w:rsidR="00AE4157" w:rsidRPr="009E7019" w14:paraId="5E7E552E" w14:textId="1AAEF603" w:rsidTr="006B526C">
        <w:tc>
          <w:tcPr>
            <w:tcW w:w="3524" w:type="pct"/>
            <w:vAlign w:val="bottom"/>
          </w:tcPr>
          <w:p w14:paraId="07F6B26B" w14:textId="77777777" w:rsidR="00AE4157" w:rsidRPr="009E7019" w:rsidRDefault="00AE4157" w:rsidP="00AE4157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9" w:type="pct"/>
            <w:shd w:val="clear" w:color="auto" w:fill="auto"/>
          </w:tcPr>
          <w:p w14:paraId="1E276CF1" w14:textId="385F709B" w:rsidR="00AE4157" w:rsidRPr="00AE415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35" w:type="pct"/>
            <w:vAlign w:val="bottom"/>
          </w:tcPr>
          <w:p w14:paraId="698B2A9F" w14:textId="77777777" w:rsidR="00AE4157" w:rsidRPr="009E7019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EF0422" w14:textId="7C707BA9" w:rsidR="00AE4157" w:rsidRPr="002E462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AE4157" w:rsidRPr="009E7019" w14:paraId="5F0D389B" w14:textId="7B81945E" w:rsidTr="006B526C">
        <w:tc>
          <w:tcPr>
            <w:tcW w:w="3524" w:type="pct"/>
            <w:vAlign w:val="bottom"/>
          </w:tcPr>
          <w:p w14:paraId="2F96B4D5" w14:textId="77777777" w:rsidR="00AE4157" w:rsidRPr="009E7019" w:rsidRDefault="00AE4157" w:rsidP="00AE4157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43A4112B" w14:textId="17CDD99F" w:rsidR="00AE4157" w:rsidRPr="00AE415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08336488" w14:textId="77777777" w:rsidR="00AE4157" w:rsidRPr="009E7019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6A47AF1" w14:textId="2C1CDDC8" w:rsidR="00AE4157" w:rsidRPr="002E462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E4157" w:rsidRPr="009E7019" w14:paraId="0B0BCB8B" w14:textId="77777777" w:rsidTr="006B526C">
        <w:tc>
          <w:tcPr>
            <w:tcW w:w="3524" w:type="pct"/>
            <w:vAlign w:val="bottom"/>
          </w:tcPr>
          <w:p w14:paraId="19416FF9" w14:textId="137F068B" w:rsidR="00AE4157" w:rsidRPr="009E7019" w:rsidRDefault="00AE4157" w:rsidP="00AE4157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158E1" w14:textId="76390ACF" w:rsidR="00AE4157" w:rsidRPr="00AE415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57">
              <w:rPr>
                <w:rFonts w:ascii="Angsana New" w:hAnsi="Angsana New"/>
                <w:b/>
                <w:bCs/>
                <w:sz w:val="30"/>
                <w:szCs w:val="30"/>
              </w:rPr>
              <w:t>8,199</w:t>
            </w:r>
          </w:p>
        </w:tc>
        <w:tc>
          <w:tcPr>
            <w:tcW w:w="135" w:type="pct"/>
            <w:vAlign w:val="bottom"/>
          </w:tcPr>
          <w:p w14:paraId="5D6B9D22" w14:textId="77777777" w:rsidR="00AE4157" w:rsidRPr="009E7019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02B0" w14:textId="2839F07F" w:rsidR="00AE4157" w:rsidRPr="002E4627" w:rsidRDefault="00AE4157" w:rsidP="00AE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8,741</w:t>
            </w:r>
          </w:p>
        </w:tc>
      </w:tr>
      <w:tr w:rsidR="00E23539" w:rsidRPr="009E7019" w14:paraId="38B7EF2F" w14:textId="77777777" w:rsidTr="007354D6">
        <w:tc>
          <w:tcPr>
            <w:tcW w:w="3524" w:type="pct"/>
            <w:vAlign w:val="bottom"/>
          </w:tcPr>
          <w:p w14:paraId="6BF41710" w14:textId="77777777" w:rsidR="00E23539" w:rsidRPr="009E7019" w:rsidRDefault="00E23539" w:rsidP="00E23539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E25A8D1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5CA11E5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441D7255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3539" w:rsidRPr="009E7019" w14:paraId="53647712" w14:textId="77777777" w:rsidTr="007354D6">
        <w:tc>
          <w:tcPr>
            <w:tcW w:w="3524" w:type="pct"/>
            <w:vAlign w:val="bottom"/>
          </w:tcPr>
          <w:p w14:paraId="77E2AB06" w14:textId="7C4A88F9" w:rsidR="00E23539" w:rsidRPr="009E7019" w:rsidRDefault="00E23539" w:rsidP="00E23539">
            <w:pPr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69" w:type="pct"/>
          </w:tcPr>
          <w:p w14:paraId="4DC80A1A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386A47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551EFAD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3539" w:rsidRPr="009E7019" w14:paraId="63EA1363" w14:textId="77777777" w:rsidTr="00A118C2">
        <w:tc>
          <w:tcPr>
            <w:tcW w:w="3524" w:type="pct"/>
            <w:vAlign w:val="bottom"/>
          </w:tcPr>
          <w:p w14:paraId="06824314" w14:textId="77777777" w:rsidR="00E23539" w:rsidRPr="009E7019" w:rsidRDefault="00E23539" w:rsidP="00E23539">
            <w:pPr>
              <w:ind w:left="227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9E7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69" w:type="pct"/>
            <w:shd w:val="clear" w:color="auto" w:fill="auto"/>
          </w:tcPr>
          <w:p w14:paraId="4E540672" w14:textId="441E2E01" w:rsidR="00E23539" w:rsidRPr="009E7019" w:rsidRDefault="00A118C2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135" w:type="pct"/>
            <w:vAlign w:val="bottom"/>
          </w:tcPr>
          <w:p w14:paraId="08881564" w14:textId="77777777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A945DD" w14:textId="1A9B8F5C" w:rsidR="00E23539" w:rsidRPr="009E7019" w:rsidRDefault="00E23539" w:rsidP="00E23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</w:tbl>
    <w:p w14:paraId="28ADFB72" w14:textId="24D9F7D1" w:rsidR="0059729E" w:rsidRPr="00D10D60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10D60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83E2B08" w14:textId="77777777" w:rsidR="00D411F6" w:rsidRPr="006B48FB" w:rsidRDefault="00D411F6" w:rsidP="00D411F6">
      <w:pPr>
        <w:ind w:firstLine="72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41"/>
        <w:gridCol w:w="1019"/>
        <w:gridCol w:w="249"/>
        <w:gridCol w:w="1101"/>
        <w:gridCol w:w="249"/>
        <w:gridCol w:w="1191"/>
        <w:gridCol w:w="249"/>
        <w:gridCol w:w="1101"/>
      </w:tblGrid>
      <w:tr w:rsidR="00372BFD" w:rsidRPr="00D10D60" w14:paraId="45292E6C" w14:textId="77777777" w:rsidTr="00372BF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60B0DB7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4119F461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C11158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C32A38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378A99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7CCEAC5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576394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9400B3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EBCE5C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5878AA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7A7049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328871" w14:textId="77777777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A954DB" w14:textId="78139DF6" w:rsidR="00372BFD" w:rsidRPr="00D10D60" w:rsidRDefault="00372BFD" w:rsidP="0029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D411F6" w:rsidRPr="00D10D60" w14:paraId="0B34C5F6" w14:textId="77777777" w:rsidTr="00372BF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7E6CF68" w14:textId="77777777" w:rsidR="00D411F6" w:rsidRPr="00D10D60" w:rsidRDefault="00D411F6" w:rsidP="0029473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vAlign w:val="bottom"/>
          </w:tcPr>
          <w:p w14:paraId="4CAFB161" w14:textId="77777777" w:rsidR="00D411F6" w:rsidRPr="00D10D60" w:rsidRDefault="00D411F6" w:rsidP="00294731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D10D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1F6" w:rsidRPr="00D10D60" w14:paraId="136E58A7" w14:textId="77777777" w:rsidTr="00372BFD">
        <w:trPr>
          <w:trHeight w:val="254"/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029B1B2E" w14:textId="6F46A806" w:rsidR="00D411F6" w:rsidRPr="00D10D60" w:rsidRDefault="00D411F6" w:rsidP="002947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663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</w:tr>
      <w:tr w:rsidR="00372BFD" w:rsidRPr="00D10D60" w14:paraId="6C1024E4" w14:textId="77777777" w:rsidTr="00372BFD">
        <w:tc>
          <w:tcPr>
            <w:tcW w:w="2700" w:type="dxa"/>
            <w:shd w:val="clear" w:color="auto" w:fill="auto"/>
            <w:vAlign w:val="bottom"/>
          </w:tcPr>
          <w:p w14:paraId="0B4BC734" w14:textId="77777777" w:rsidR="00372BFD" w:rsidRPr="00D10D60" w:rsidRDefault="00372BFD" w:rsidP="002947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7525D9C6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20707F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88A3D0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0116B6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CD12E24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E3F5BE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7574B9F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C3109C" w14:textId="77777777" w:rsidR="00372BFD" w:rsidRPr="00D10D60" w:rsidRDefault="00372BFD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A612689" w14:textId="77777777" w:rsidR="00372BFD" w:rsidRPr="00D10D60" w:rsidRDefault="00372BFD" w:rsidP="00294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BFD" w:rsidRPr="00D10D60" w14:paraId="5327874B" w14:textId="77777777" w:rsidTr="00816808">
        <w:tc>
          <w:tcPr>
            <w:tcW w:w="2700" w:type="dxa"/>
            <w:shd w:val="clear" w:color="auto" w:fill="auto"/>
            <w:vAlign w:val="bottom"/>
          </w:tcPr>
          <w:p w14:paraId="426437D6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9BEF412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61C86" w14:textId="25627628" w:rsidR="00372BFD" w:rsidRPr="00D10D60" w:rsidRDefault="00372BFD" w:rsidP="00D96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1" w:type="dxa"/>
            <w:shd w:val="clear" w:color="auto" w:fill="auto"/>
          </w:tcPr>
          <w:p w14:paraId="78A10D2E" w14:textId="77777777" w:rsidR="00372BFD" w:rsidRPr="00D10D60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8902" w14:textId="7BFF5EC1" w:rsidR="00372BFD" w:rsidRPr="00D10D60" w:rsidRDefault="008F3E32" w:rsidP="00BB1CF5">
            <w:pPr>
              <w:pStyle w:val="acctfourfigures"/>
              <w:tabs>
                <w:tab w:val="clear" w:pos="765"/>
                <w:tab w:val="left" w:pos="456"/>
                <w:tab w:val="decimal" w:pos="553"/>
              </w:tabs>
              <w:spacing w:line="240" w:lineRule="auto"/>
              <w:ind w:left="-471" w:right="335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2BEFC3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41B" w14:textId="727580DC" w:rsidR="00372BFD" w:rsidRPr="00D10D60" w:rsidRDefault="008F3E32" w:rsidP="008C5A5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D0B899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6A8C9" w14:textId="671D65FF" w:rsidR="00372BFD" w:rsidRPr="00D10D60" w:rsidRDefault="008F3E32" w:rsidP="008C5A5A">
            <w:pPr>
              <w:pStyle w:val="acctfourfigures"/>
              <w:tabs>
                <w:tab w:val="clear" w:pos="765"/>
              </w:tabs>
              <w:spacing w:line="240" w:lineRule="auto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61E20F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A12FE" w14:textId="3AD4DE1F" w:rsidR="00372BFD" w:rsidRPr="00D10D60" w:rsidRDefault="00244CFA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372BFD" w:rsidRPr="00D10D60" w14:paraId="1F62308B" w14:textId="77777777" w:rsidTr="00816808">
        <w:tc>
          <w:tcPr>
            <w:tcW w:w="2700" w:type="dxa"/>
            <w:shd w:val="clear" w:color="auto" w:fill="auto"/>
            <w:vAlign w:val="bottom"/>
          </w:tcPr>
          <w:p w14:paraId="2E7E2D2D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7E486" w14:textId="4CC76D5D" w:rsidR="00372BFD" w:rsidRPr="00D10D60" w:rsidRDefault="00372BFD" w:rsidP="00D96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1" w:type="dxa"/>
            <w:shd w:val="clear" w:color="auto" w:fill="auto"/>
          </w:tcPr>
          <w:p w14:paraId="1326C5F8" w14:textId="77777777" w:rsidR="00372BFD" w:rsidRPr="00D10D60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5740A" w14:textId="6DB5CC8F" w:rsidR="00372BFD" w:rsidRPr="00D10D60" w:rsidRDefault="008F3E32" w:rsidP="00BB1CF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C17F46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C5987" w14:textId="20DD5BF4" w:rsidR="00372BFD" w:rsidRPr="00D10D60" w:rsidRDefault="008F3E32" w:rsidP="008C5A5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435342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DBBD5" w14:textId="6DDED6FA" w:rsidR="00372BFD" w:rsidRPr="00D10D60" w:rsidRDefault="008F3E32" w:rsidP="008C5A5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799CC5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0058F" w14:textId="652C70A8" w:rsidR="00372BFD" w:rsidRPr="00D10D60" w:rsidRDefault="00244CFA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372BFD" w:rsidRPr="00D10D60" w14:paraId="35455A95" w14:textId="77777777" w:rsidTr="00816808">
        <w:tc>
          <w:tcPr>
            <w:tcW w:w="2700" w:type="dxa"/>
            <w:shd w:val="clear" w:color="auto" w:fill="auto"/>
            <w:vAlign w:val="bottom"/>
          </w:tcPr>
          <w:p w14:paraId="14ED0610" w14:textId="77777777" w:rsidR="00372BFD" w:rsidRPr="006B48FB" w:rsidRDefault="00372BFD" w:rsidP="00053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0E44D0" w14:textId="77777777" w:rsidR="00372BFD" w:rsidRPr="006B48FB" w:rsidRDefault="00372BFD" w:rsidP="00D96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272D7D3" w14:textId="77777777" w:rsidR="00372BFD" w:rsidRPr="006B48FB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E8195" w14:textId="77777777" w:rsidR="00372BFD" w:rsidRPr="006B48FB" w:rsidRDefault="00372BFD" w:rsidP="00053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4E195B" w14:textId="77777777" w:rsidR="00372BFD" w:rsidRPr="006B48FB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2F84F0" w14:textId="77777777" w:rsidR="00372BFD" w:rsidRPr="006B48FB" w:rsidRDefault="00372BFD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0BAC99" w14:textId="77777777" w:rsidR="00372BFD" w:rsidRPr="006B48FB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E95960" w14:textId="77777777" w:rsidR="00372BFD" w:rsidRPr="006B48FB" w:rsidRDefault="00372BFD" w:rsidP="000539C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5C3B81E" w14:textId="77777777" w:rsidR="00372BFD" w:rsidRPr="006B48FB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B4CFD" w14:textId="77777777" w:rsidR="00372BFD" w:rsidRPr="006B48FB" w:rsidRDefault="00372BFD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372BFD" w:rsidRPr="00D10D60" w14:paraId="346F6C83" w14:textId="77777777" w:rsidTr="00816808">
        <w:tc>
          <w:tcPr>
            <w:tcW w:w="2700" w:type="dxa"/>
            <w:shd w:val="clear" w:color="auto" w:fill="auto"/>
            <w:vAlign w:val="bottom"/>
          </w:tcPr>
          <w:p w14:paraId="40B0C358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14:paraId="5842F02B" w14:textId="77777777" w:rsidR="00372BFD" w:rsidRPr="00D10D60" w:rsidRDefault="00372BFD" w:rsidP="00D9673B">
            <w:pPr>
              <w:pStyle w:val="acctfourfigures"/>
              <w:tabs>
                <w:tab w:val="clear" w:pos="765"/>
                <w:tab w:val="decimal" w:pos="790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047C5D" w14:textId="77777777" w:rsidR="00372BFD" w:rsidRPr="00D10D60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23ADFD" w14:textId="77777777" w:rsidR="00372BFD" w:rsidRPr="00D10D60" w:rsidRDefault="00372BFD" w:rsidP="000539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1D69135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F8D9756" w14:textId="77777777" w:rsidR="00372BFD" w:rsidRPr="00D10D60" w:rsidRDefault="00372BFD" w:rsidP="000539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F3AC77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C0C1F" w14:textId="77777777" w:rsidR="00372BFD" w:rsidRPr="00D10D60" w:rsidRDefault="00372BFD" w:rsidP="000539C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6B9F15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1C2ACE3" w14:textId="77777777" w:rsidR="00372BFD" w:rsidRPr="00D10D60" w:rsidRDefault="00372BFD" w:rsidP="000539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4C5" w:rsidRPr="00D10D60" w14:paraId="1DC18E11" w14:textId="77777777" w:rsidTr="00816808">
        <w:tc>
          <w:tcPr>
            <w:tcW w:w="2700" w:type="dxa"/>
            <w:shd w:val="clear" w:color="auto" w:fill="auto"/>
            <w:vAlign w:val="bottom"/>
          </w:tcPr>
          <w:p w14:paraId="4FED451B" w14:textId="77777777" w:rsidR="006C50BE" w:rsidRPr="006C50BE" w:rsidRDefault="00A53A50" w:rsidP="006C50BE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1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="006C50BE" w:rsidRPr="006C50BE">
              <w:rPr>
                <w:rFonts w:asciiTheme="majorBidi" w:hAnsiTheme="majorBidi"/>
                <w:sz w:val="30"/>
                <w:szCs w:val="30"/>
                <w:cs/>
              </w:rPr>
              <w:t>ที่วัดมูลค่าด้วยราคา</w:t>
            </w:r>
          </w:p>
          <w:p w14:paraId="500F98F8" w14:textId="610F11B7" w:rsidR="00A624C5" w:rsidRPr="00D10D60" w:rsidRDefault="00A61082" w:rsidP="000B0B41">
            <w:pPr>
              <w:tabs>
                <w:tab w:val="clear" w:pos="227"/>
                <w:tab w:val="left" w:pos="1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6C50BE" w:rsidRPr="006C50BE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vAlign w:val="bottom"/>
          </w:tcPr>
          <w:p w14:paraId="016C3472" w14:textId="0F247021" w:rsidR="00A624C5" w:rsidRPr="004538BF" w:rsidRDefault="005C2E58" w:rsidP="004538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538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249E6E" w14:textId="77777777" w:rsidR="00A624C5" w:rsidRPr="00D10D60" w:rsidRDefault="00A624C5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ADEB176" w14:textId="299D1410" w:rsidR="00A624C5" w:rsidRPr="00D10D60" w:rsidRDefault="00911C95" w:rsidP="000539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C4AD67E" w14:textId="77777777" w:rsidR="00A624C5" w:rsidRPr="00D10D60" w:rsidRDefault="00A624C5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138112" w14:textId="1426B541" w:rsidR="00A624C5" w:rsidRPr="00D10D60" w:rsidRDefault="00911C95" w:rsidP="008C5A5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4B50E0" w14:textId="77777777" w:rsidR="00A624C5" w:rsidRPr="00D10D60" w:rsidRDefault="00A624C5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A8A32" w14:textId="2C042C8C" w:rsidR="00A624C5" w:rsidRPr="00D10D60" w:rsidRDefault="00911C95" w:rsidP="008C5A5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44A4DC" w14:textId="77777777" w:rsidR="00A624C5" w:rsidRPr="00D10D60" w:rsidRDefault="00A624C5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3758024" w14:textId="036EE4D9" w:rsidR="00A624C5" w:rsidRPr="00D10D60" w:rsidRDefault="00911C95" w:rsidP="00D864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72BFD" w:rsidRPr="00D10D60" w14:paraId="5ECDC6FD" w14:textId="77777777" w:rsidTr="00816808">
        <w:tc>
          <w:tcPr>
            <w:tcW w:w="2700" w:type="dxa"/>
            <w:shd w:val="clear" w:color="auto" w:fill="auto"/>
            <w:vAlign w:val="bottom"/>
          </w:tcPr>
          <w:p w14:paraId="31A2B495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49F68D8C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12A11066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7FED90B" w14:textId="1A4C1362" w:rsidR="00372BFD" w:rsidRPr="00D10D60" w:rsidRDefault="0012443C" w:rsidP="00D864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D9597C" w14:textId="77777777" w:rsidR="00372BFD" w:rsidRPr="00D10D60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B4A9F66" w14:textId="2B67FDAF" w:rsidR="00372BFD" w:rsidRPr="00D10D60" w:rsidRDefault="008F3E32" w:rsidP="00BB1CF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D1CC1E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390805A" w14:textId="61E5A7CF" w:rsidR="00372BFD" w:rsidRPr="00D10D60" w:rsidRDefault="008F3E32" w:rsidP="008C5A5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98D449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14DB53" w14:textId="168E9D2F" w:rsidR="00372BFD" w:rsidRPr="00D10D60" w:rsidRDefault="0012443C" w:rsidP="000539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335679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8956A4" w14:textId="46024B16" w:rsidR="00372BFD" w:rsidRPr="00D10D60" w:rsidRDefault="0012443C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56,000</w:t>
            </w:r>
          </w:p>
        </w:tc>
      </w:tr>
      <w:tr w:rsidR="00372BFD" w:rsidRPr="00D10D60" w14:paraId="7A1EB821" w14:textId="77777777" w:rsidTr="00816808">
        <w:tc>
          <w:tcPr>
            <w:tcW w:w="2700" w:type="dxa"/>
            <w:shd w:val="clear" w:color="auto" w:fill="auto"/>
            <w:vAlign w:val="bottom"/>
          </w:tcPr>
          <w:p w14:paraId="5829E6AF" w14:textId="77777777" w:rsidR="00372BFD" w:rsidRPr="00D10D60" w:rsidRDefault="00372BFD" w:rsidP="00053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3A36F" w14:textId="5F6FD61B" w:rsidR="00372BFD" w:rsidRPr="00D10D60" w:rsidRDefault="00372BFD" w:rsidP="00D96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21CDB1" w14:textId="77777777" w:rsidR="00372BFD" w:rsidRPr="00D10D60" w:rsidRDefault="00372BFD" w:rsidP="000539C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CB626" w14:textId="003E6238" w:rsidR="00372BFD" w:rsidRPr="003706C9" w:rsidRDefault="003706C9" w:rsidP="003706C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44A825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37334" w14:textId="4263968D" w:rsidR="00372BFD" w:rsidRPr="00D10D60" w:rsidRDefault="008F3E32" w:rsidP="008C5A5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974A9D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62FC5" w14:textId="2A134C4B" w:rsidR="00372BFD" w:rsidRPr="00D10D60" w:rsidRDefault="0012443C" w:rsidP="000539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B19493" w14:textId="77777777" w:rsidR="00372BFD" w:rsidRPr="00D10D60" w:rsidRDefault="00372BFD" w:rsidP="0005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D8C5E" w14:textId="045A25B2" w:rsidR="00372BFD" w:rsidRPr="00D10D60" w:rsidRDefault="00911C95" w:rsidP="000539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1244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6,000</w:t>
            </w:r>
          </w:p>
        </w:tc>
      </w:tr>
    </w:tbl>
    <w:p w14:paraId="16382239" w14:textId="51C06EF2" w:rsidR="000539C6" w:rsidRPr="006B48FB" w:rsidRDefault="000539C6" w:rsidP="0059729E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41"/>
        <w:gridCol w:w="1019"/>
        <w:gridCol w:w="249"/>
        <w:gridCol w:w="1101"/>
        <w:gridCol w:w="249"/>
        <w:gridCol w:w="1191"/>
        <w:gridCol w:w="249"/>
        <w:gridCol w:w="1101"/>
      </w:tblGrid>
      <w:tr w:rsidR="001662CE" w:rsidRPr="00D10D60" w14:paraId="6775217D" w14:textId="77777777" w:rsidTr="002665A9">
        <w:trPr>
          <w:trHeight w:val="254"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1485AE1C" w14:textId="7CB6052F" w:rsidR="001662CE" w:rsidRPr="00D10D60" w:rsidRDefault="001662CE" w:rsidP="002947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663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</w:tr>
      <w:tr w:rsidR="002665A9" w:rsidRPr="00D10D60" w14:paraId="3CC28F7C" w14:textId="77777777" w:rsidTr="002665A9">
        <w:tc>
          <w:tcPr>
            <w:tcW w:w="2700" w:type="dxa"/>
            <w:shd w:val="clear" w:color="auto" w:fill="auto"/>
            <w:vAlign w:val="bottom"/>
          </w:tcPr>
          <w:p w14:paraId="1392B6E4" w14:textId="77777777" w:rsidR="002665A9" w:rsidRPr="00D10D60" w:rsidRDefault="002665A9" w:rsidP="002947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7E7F13AE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2E5A8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1D14A28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5169834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ED9DB27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6B96652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1973B13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02980CC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33ED6C9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5A9" w:rsidRPr="00D10D60" w14:paraId="484B8588" w14:textId="77777777" w:rsidTr="002665A9">
        <w:tc>
          <w:tcPr>
            <w:tcW w:w="2700" w:type="dxa"/>
            <w:shd w:val="clear" w:color="auto" w:fill="auto"/>
            <w:vAlign w:val="bottom"/>
          </w:tcPr>
          <w:p w14:paraId="0F075B8F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28502E1B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057B48" w14:textId="77777777" w:rsidR="002665A9" w:rsidRPr="002665A9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665A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65A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1" w:type="dxa"/>
          </w:tcPr>
          <w:p w14:paraId="185738D9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C9F71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D9E3E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BBD0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1E0E2D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C12B899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A28EAA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0DF0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665A9" w:rsidRPr="00D10D60" w14:paraId="4196B988" w14:textId="77777777" w:rsidTr="002665A9">
        <w:tc>
          <w:tcPr>
            <w:tcW w:w="2700" w:type="dxa"/>
            <w:shd w:val="clear" w:color="auto" w:fill="auto"/>
            <w:vAlign w:val="bottom"/>
          </w:tcPr>
          <w:p w14:paraId="144E87FA" w14:textId="77777777" w:rsidR="002665A9" w:rsidRPr="00D10D60" w:rsidRDefault="002665A9" w:rsidP="002947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345EF" w14:textId="77777777" w:rsidR="002665A9" w:rsidRPr="002665A9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5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41" w:type="dxa"/>
          </w:tcPr>
          <w:p w14:paraId="155E9993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65545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723319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F29AA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8E2199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B9EF5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F3CC66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55A51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665A9" w:rsidRPr="00D10D60" w14:paraId="71A3BC55" w14:textId="77777777" w:rsidTr="002665A9">
        <w:tc>
          <w:tcPr>
            <w:tcW w:w="2700" w:type="dxa"/>
            <w:shd w:val="clear" w:color="auto" w:fill="auto"/>
            <w:vAlign w:val="bottom"/>
          </w:tcPr>
          <w:p w14:paraId="4E5863A8" w14:textId="77777777" w:rsidR="002665A9" w:rsidRPr="006B48FB" w:rsidRDefault="002665A9" w:rsidP="0029473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F40849" w14:textId="77777777" w:rsidR="002665A9" w:rsidRPr="006B48FB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vAlign w:val="bottom"/>
          </w:tcPr>
          <w:p w14:paraId="3FEEB3B5" w14:textId="77777777" w:rsidR="002665A9" w:rsidRPr="006B48FB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7102C4" w14:textId="77777777" w:rsidR="002665A9" w:rsidRPr="006B48FB" w:rsidRDefault="002665A9" w:rsidP="0029473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83F523" w14:textId="77777777" w:rsidR="002665A9" w:rsidRPr="006B48FB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03B0D" w14:textId="77777777" w:rsidR="002665A9" w:rsidRPr="006B48FB" w:rsidRDefault="002665A9" w:rsidP="0029473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CC61472" w14:textId="77777777" w:rsidR="002665A9" w:rsidRPr="006B48FB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060B587F" w14:textId="77777777" w:rsidR="002665A9" w:rsidRPr="006B48FB" w:rsidRDefault="002665A9" w:rsidP="002947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62AB8CB" w14:textId="77777777" w:rsidR="002665A9" w:rsidRPr="006B48FB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002BF9" w14:textId="77777777" w:rsidR="002665A9" w:rsidRPr="006B48FB" w:rsidRDefault="002665A9" w:rsidP="00294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2665A9" w:rsidRPr="00D10D60" w14:paraId="32749F7E" w14:textId="77777777" w:rsidTr="002665A9">
        <w:tc>
          <w:tcPr>
            <w:tcW w:w="2700" w:type="dxa"/>
            <w:shd w:val="clear" w:color="auto" w:fill="auto"/>
            <w:vAlign w:val="bottom"/>
          </w:tcPr>
          <w:p w14:paraId="317CF0A8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14:paraId="2129268A" w14:textId="77777777" w:rsidR="002665A9" w:rsidRPr="00D10D60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2B836E0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1E18CD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DAA39C2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6766D50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4C8BDA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B9DF25A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87B67EC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4EADF7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5A9" w:rsidRPr="00D10D60" w14:paraId="720E8000" w14:textId="77777777" w:rsidTr="002665A9">
        <w:tc>
          <w:tcPr>
            <w:tcW w:w="2700" w:type="dxa"/>
            <w:shd w:val="clear" w:color="auto" w:fill="auto"/>
            <w:vAlign w:val="bottom"/>
          </w:tcPr>
          <w:p w14:paraId="3F17788B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02784930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5B9C5E00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18CEFC3F" w14:textId="77777777" w:rsidR="002665A9" w:rsidRPr="00D10D60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665A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65A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41" w:type="dxa"/>
          </w:tcPr>
          <w:p w14:paraId="57AFC9FD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DE4C53B" w14:textId="77777777" w:rsidR="002665A9" w:rsidRPr="00D10D60" w:rsidRDefault="002665A9" w:rsidP="00D864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6F2581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EFE7AC3" w14:textId="77777777" w:rsidR="002665A9" w:rsidRPr="00D10D60" w:rsidRDefault="002665A9" w:rsidP="00294731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86DD2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9E92E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5536606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B7DC5A1" w14:textId="77777777" w:rsidR="002665A9" w:rsidRPr="00D10D60" w:rsidRDefault="002665A9" w:rsidP="00D864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52130F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4B22A52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2665A9" w:rsidRPr="00D10D60" w14:paraId="763BCD7B" w14:textId="77777777" w:rsidTr="002665A9">
        <w:tc>
          <w:tcPr>
            <w:tcW w:w="2700" w:type="dxa"/>
            <w:shd w:val="clear" w:color="auto" w:fill="auto"/>
            <w:vAlign w:val="bottom"/>
          </w:tcPr>
          <w:p w14:paraId="315175B7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1D1DAEBF" w14:textId="77777777" w:rsidR="002665A9" w:rsidRPr="00D10D60" w:rsidRDefault="002665A9" w:rsidP="002947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590E2" w14:textId="77777777" w:rsidR="002665A9" w:rsidRPr="002665A9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665A9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65A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1" w:type="dxa"/>
          </w:tcPr>
          <w:p w14:paraId="3453EA1F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496DB3" w14:textId="77777777" w:rsidR="002665A9" w:rsidRPr="00D10D60" w:rsidRDefault="002665A9" w:rsidP="00294731">
            <w:pPr>
              <w:tabs>
                <w:tab w:val="clear" w:pos="454"/>
                <w:tab w:val="decimal" w:pos="470"/>
              </w:tabs>
              <w:ind w:left="-171" w:right="-12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2602159D" w14:textId="77777777" w:rsidR="002665A9" w:rsidRPr="00D10D60" w:rsidRDefault="002665A9" w:rsidP="00BB1C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903FA9B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68B1EC97" w14:textId="77777777" w:rsidR="002665A9" w:rsidRPr="00D10D60" w:rsidRDefault="002665A9" w:rsidP="00294731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CE465C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06DE14E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2695BC7" w14:textId="77777777" w:rsidR="002665A9" w:rsidRPr="00D10D60" w:rsidRDefault="002665A9" w:rsidP="00294731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2D774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51849CD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41524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D10D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665A9" w:rsidRPr="00D10D60" w14:paraId="0E0286A4" w14:textId="77777777" w:rsidTr="002665A9">
        <w:tc>
          <w:tcPr>
            <w:tcW w:w="2700" w:type="dxa"/>
            <w:shd w:val="clear" w:color="auto" w:fill="auto"/>
            <w:vAlign w:val="bottom"/>
          </w:tcPr>
          <w:p w14:paraId="6F46EBDB" w14:textId="77777777" w:rsidR="002665A9" w:rsidRPr="00D10D60" w:rsidRDefault="002665A9" w:rsidP="002947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1A49" w14:textId="77777777" w:rsidR="002665A9" w:rsidRPr="002665A9" w:rsidRDefault="002665A9" w:rsidP="002665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5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148,500</w:t>
            </w:r>
          </w:p>
        </w:tc>
        <w:tc>
          <w:tcPr>
            <w:tcW w:w="241" w:type="dxa"/>
          </w:tcPr>
          <w:p w14:paraId="53A42162" w14:textId="77777777" w:rsidR="002665A9" w:rsidRPr="00D10D60" w:rsidRDefault="002665A9" w:rsidP="0029473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A195A6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3F6F479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D8067" w14:textId="77777777" w:rsidR="002665A9" w:rsidRPr="00D10D60" w:rsidRDefault="002665A9" w:rsidP="00A673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03BCF9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54FDB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89E12EF" w14:textId="77777777" w:rsidR="002665A9" w:rsidRPr="00D10D60" w:rsidRDefault="002665A9" w:rsidP="0029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4C57" w14:textId="77777777" w:rsidR="002665A9" w:rsidRPr="00D10D60" w:rsidRDefault="002665A9" w:rsidP="002947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350</w:t>
            </w:r>
          </w:p>
        </w:tc>
      </w:tr>
    </w:tbl>
    <w:p w14:paraId="547BDFAA" w14:textId="38849171" w:rsidR="00036B89" w:rsidRPr="006B48FB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10D60">
        <w:rPr>
          <w:rFonts w:asciiTheme="majorBidi" w:hAnsiTheme="majorBidi" w:cstheme="majorBidi"/>
          <w:cs/>
        </w:rPr>
        <w:lastRenderedPageBreak/>
        <w:t>ส่ว</w:t>
      </w:r>
      <w:r w:rsidRPr="006B48FB">
        <w:rPr>
          <w:rFonts w:asciiTheme="majorBidi" w:hAnsiTheme="majorBidi" w:cstheme="majorBidi"/>
          <w:cs/>
        </w:rPr>
        <w:t>นงานดำเนินงาน</w:t>
      </w:r>
      <w:r w:rsidR="00633F54" w:rsidRPr="006B48FB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6B48F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A535A" w14:textId="48057023" w:rsidR="00036B89" w:rsidRPr="006B48F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6B48FB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6B48FB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6B48FB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6B48FB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Pr="006B48FB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6B48FB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6B48FB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ฝ่ายบริหารจึงพิจารณาว่าบริษัทมี</w:t>
      </w:r>
      <w:r w:rsidR="00F90C10" w:rsidRPr="006B48FB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6B48FB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6B48FB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6B48FB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6B48FB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A767CBE" w14:textId="4F0D4197" w:rsidR="00036B89" w:rsidRPr="006B48FB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t>ภาษีเงินได้</w:t>
      </w:r>
    </w:p>
    <w:p w14:paraId="71D066B4" w14:textId="77777777" w:rsidR="0003694D" w:rsidRPr="006B48FB" w:rsidRDefault="0003694D" w:rsidP="0003694D">
      <w:pPr>
        <w:rPr>
          <w:rFonts w:asciiTheme="majorBidi" w:hAnsiTheme="majorBidi" w:cstheme="majorBidi"/>
          <w:sz w:val="30"/>
          <w:szCs w:val="30"/>
        </w:rPr>
      </w:pPr>
    </w:p>
    <w:p w14:paraId="6300F5C2" w14:textId="668BA62F" w:rsidR="0003694D" w:rsidRPr="006B48FB" w:rsidRDefault="0003694D" w:rsidP="0003694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อัตราภาษีเงินได้ที่แท้จริงรวมของบริษัทในการดำเนินงานต่อเนื่อง</w:t>
      </w:r>
      <w:r w:rsidR="00CF3946" w:rsidRPr="006B48FB">
        <w:rPr>
          <w:rFonts w:asciiTheme="majorBidi" w:hAnsiTheme="majorBidi" w:cstheme="majorBidi"/>
          <w:sz w:val="30"/>
          <w:szCs w:val="30"/>
          <w:cs/>
        </w:rPr>
        <w:t xml:space="preserve">เป็นระยะเวลาสามเดือนสิ้นสุดวันที่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31</w:t>
      </w:r>
      <w:r w:rsidR="00CF3946" w:rsidRPr="006B48F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E77890" w:rsidRPr="006B48FB">
        <w:rPr>
          <w:rFonts w:asciiTheme="majorBidi" w:hAnsiTheme="majorBidi" w:cstheme="majorBidi"/>
          <w:sz w:val="30"/>
          <w:szCs w:val="30"/>
        </w:rPr>
        <w:t>5</w:t>
      </w:r>
      <w:r w:rsidR="00CF3946" w:rsidRPr="006B48FB">
        <w:rPr>
          <w:rFonts w:asciiTheme="majorBidi" w:hAnsiTheme="majorBidi" w:cstheme="majorBidi"/>
          <w:sz w:val="30"/>
          <w:szCs w:val="30"/>
          <w:cs/>
        </w:rPr>
        <w:t xml:space="preserve"> คือร้อยละ </w:t>
      </w:r>
      <w:r w:rsidR="003E33C1" w:rsidRPr="006B48FB">
        <w:rPr>
          <w:rFonts w:asciiTheme="majorBidi" w:hAnsiTheme="majorBidi" w:cstheme="majorBidi"/>
          <w:sz w:val="30"/>
          <w:szCs w:val="30"/>
        </w:rPr>
        <w:t>20.01</w:t>
      </w:r>
      <w:r w:rsidR="00CF3946" w:rsidRPr="006B48FB">
        <w:rPr>
          <w:rFonts w:asciiTheme="majorBidi" w:hAnsiTheme="majorBidi" w:cstheme="majorBidi"/>
          <w:sz w:val="30"/>
          <w:szCs w:val="30"/>
        </w:rPr>
        <w:t xml:space="preserve"> </w:t>
      </w:r>
      <w:r w:rsidR="00CF3946" w:rsidRPr="006B48F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862F8" w:rsidRPr="006B48F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77890" w:rsidRPr="006B48FB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F3946" w:rsidRPr="006B48F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3946" w:rsidRPr="006B48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862F8" w:rsidRPr="006B48FB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853123" w:rsidRPr="006B48F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890" w:rsidRPr="006B48FB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CF3946" w:rsidRPr="006B48FB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3C4EB9B" w14:textId="77777777" w:rsidR="006C6D85" w:rsidRPr="006B48FB" w:rsidRDefault="006C6D85" w:rsidP="0003694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88F70B" w14:textId="4A673689" w:rsidR="00036B89" w:rsidRPr="006B48FB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t>เครื่องมือทางการเงิน</w:t>
      </w:r>
    </w:p>
    <w:p w14:paraId="378CC8E8" w14:textId="77777777" w:rsidR="001560E0" w:rsidRPr="006B48FB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3C11653" w:rsidR="001560E0" w:rsidRPr="006B48FB" w:rsidRDefault="001560E0" w:rsidP="00FD3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B48FB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B48F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2E5FAB7" w14:textId="77777777" w:rsidR="001560E0" w:rsidRPr="006B48FB" w:rsidRDefault="001560E0" w:rsidP="00E7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BD02B93" w14:textId="4706C3FB" w:rsidR="001560E0" w:rsidRPr="006B48FB" w:rsidRDefault="001560E0" w:rsidP="00DA27F3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D06F1" w:rsidRPr="006B4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4D06F1" w:rsidRPr="006B4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85512E" w14:textId="77777777" w:rsidR="00A97704" w:rsidRPr="006B48FB" w:rsidRDefault="00A97704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963C56" w:rsidRPr="006B48FB" w14:paraId="467D8A7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2BBF21F" w14:textId="77777777" w:rsidR="00963C56" w:rsidRPr="006B48FB" w:rsidRDefault="00963C56" w:rsidP="006C6D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F4457DF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EBB9DD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D462170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63C56" w:rsidRPr="006B48FB" w14:paraId="3F3B52D3" w14:textId="77777777" w:rsidTr="005F7AB9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5936140E" w14:textId="2403CE70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AC3D9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CC3C843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DE6763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D525847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B116106" w14:textId="7CF432D0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4C41D16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29CC336" w14:textId="09804FCC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2F9CFDF" w14:textId="77777777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4A89560" w14:textId="4BA7F7CA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27744E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49B91F5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3C56" w:rsidRPr="006B48FB" w14:paraId="0F25E99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1E534ED" w14:textId="77777777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12C64DB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F7AB9" w:rsidRPr="006B48FB" w14:paraId="744705AF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40A99FDE" w14:textId="21F8ED3D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010" w:type="dxa"/>
            <w:gridSpan w:val="11"/>
          </w:tcPr>
          <w:p w14:paraId="4666E409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F7AB9" w:rsidRPr="006B48FB" w14:paraId="478EBC29" w14:textId="77777777" w:rsidTr="006C6D85">
        <w:trPr>
          <w:cantSplit/>
          <w:trHeight w:val="261"/>
        </w:trPr>
        <w:tc>
          <w:tcPr>
            <w:tcW w:w="2250" w:type="dxa"/>
          </w:tcPr>
          <w:p w14:paraId="3C7F435C" w14:textId="77777777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94803C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C5BD9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F070AAA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31208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3B9D62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595A6E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EEF3A4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05D7EF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239C152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A23EF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0143B2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F7AB9" w:rsidRPr="006B48FB" w14:paraId="36174631" w14:textId="77777777" w:rsidTr="006C6D85">
        <w:trPr>
          <w:cantSplit/>
          <w:trHeight w:val="261"/>
        </w:trPr>
        <w:tc>
          <w:tcPr>
            <w:tcW w:w="2250" w:type="dxa"/>
            <w:vAlign w:val="bottom"/>
          </w:tcPr>
          <w:p w14:paraId="49D54916" w14:textId="77777777" w:rsidR="005F7AB9" w:rsidRPr="006B48FB" w:rsidRDefault="005F7AB9" w:rsidP="005F7AB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661A2D1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ECE4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1FAC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7410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B2751D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3913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26768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DA51A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9D3E003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5BF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DC578C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AB9" w:rsidRPr="006B48FB" w14:paraId="7BC2D1E9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35EC8DB7" w14:textId="77777777" w:rsidR="005F7AB9" w:rsidRPr="006B48FB" w:rsidRDefault="005F7AB9" w:rsidP="005F7AB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F056F36" w14:textId="2E348841" w:rsidR="005F7AB9" w:rsidRPr="006B48FB" w:rsidRDefault="00654C5C" w:rsidP="005F7A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883A45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301FC3" w14:textId="3D4BDFEB" w:rsidR="005F7AB9" w:rsidRPr="006B48FB" w:rsidRDefault="00654C5C" w:rsidP="005F7AB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F6C9C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365E63" w14:textId="22DA11E4" w:rsidR="005F7AB9" w:rsidRPr="006B48FB" w:rsidRDefault="00654C5C" w:rsidP="005F7A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FBAE8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21FEF" w14:textId="4D859D18" w:rsidR="005F7AB9" w:rsidRPr="006B48FB" w:rsidRDefault="00654C5C" w:rsidP="00751C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F5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>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002DE" w14:textId="77777777" w:rsidR="005F7AB9" w:rsidRPr="006B48FB" w:rsidRDefault="005F7AB9" w:rsidP="005F7A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60ADFD6" w14:textId="027E203B" w:rsidR="005F7AB9" w:rsidRPr="006B48FB" w:rsidRDefault="00654C5C" w:rsidP="005F7A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9B868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64594E" w14:textId="0873FC22" w:rsidR="005F7AB9" w:rsidRPr="006B48FB" w:rsidRDefault="00654C5C" w:rsidP="000E7FE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F5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>,730</w:t>
            </w:r>
          </w:p>
        </w:tc>
      </w:tr>
      <w:tr w:rsidR="005F7AB9" w:rsidRPr="006B48FB" w14:paraId="252BE1EA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7BFBC9E8" w14:textId="77777777" w:rsidR="005F7AB9" w:rsidRPr="006B48FB" w:rsidRDefault="005F7AB9" w:rsidP="005F7AB9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057DC9A3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AD2B89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6BFEE3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E1552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24AFDF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BE9FB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CC3893" w14:textId="77777777" w:rsidR="005F7AB9" w:rsidRPr="006B48FB" w:rsidRDefault="005F7AB9" w:rsidP="000E7F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31294" w14:textId="77777777" w:rsidR="005F7AB9" w:rsidRPr="006B48FB" w:rsidRDefault="005F7AB9" w:rsidP="005F7A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0C93EE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93D4F9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5E212F" w14:textId="77777777" w:rsidR="005F7AB9" w:rsidRPr="006B48FB" w:rsidRDefault="005F7AB9" w:rsidP="000E7FE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01F" w:rsidRPr="006B48FB" w14:paraId="350AB7CD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0EEB765B" w14:textId="278DE7A0" w:rsidR="00D1601F" w:rsidRPr="006B48FB" w:rsidRDefault="00D1601F" w:rsidP="00D1601F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</w:t>
            </w:r>
            <w:r w:rsidRPr="006B48F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ั๋วแลกเงิน</w:t>
            </w:r>
          </w:p>
        </w:tc>
        <w:tc>
          <w:tcPr>
            <w:tcW w:w="1530" w:type="dxa"/>
            <w:shd w:val="clear" w:color="auto" w:fill="auto"/>
          </w:tcPr>
          <w:p w14:paraId="7A28410C" w14:textId="40B44A7B" w:rsidR="00D1601F" w:rsidRPr="006B48FB" w:rsidRDefault="00D1601F" w:rsidP="00D160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45ED8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C77D7A" w14:textId="27EFCFC5" w:rsidR="00D1601F" w:rsidRPr="006B48FB" w:rsidRDefault="00D1601F" w:rsidP="00D1601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598A6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5DDE49" w14:textId="491C96B4" w:rsidR="00D1601F" w:rsidRPr="006B48FB" w:rsidRDefault="00D1601F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58963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145FF9" w14:textId="3AD12A51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2B877" w14:textId="77777777" w:rsidR="00D1601F" w:rsidRPr="006B48FB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5B5B03" w14:textId="56290684" w:rsidR="00D1601F" w:rsidRPr="006B48FB" w:rsidRDefault="00D1601F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F5B40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1CAC4C" w14:textId="3C6E3519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</w:tr>
      <w:tr w:rsidR="00D1601F" w:rsidRPr="006B48FB" w14:paraId="68D9C47A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1F869FAF" w14:textId="77777777" w:rsidR="00D1601F" w:rsidRPr="006B48FB" w:rsidRDefault="00D1601F" w:rsidP="00D1601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</w:tcPr>
          <w:p w14:paraId="0AA8AF9B" w14:textId="7C5C90C8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236" w:type="dxa"/>
            <w:shd w:val="clear" w:color="auto" w:fill="auto"/>
          </w:tcPr>
          <w:p w14:paraId="0465752D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4CE4BD" w14:textId="062B4245" w:rsidR="00D1601F" w:rsidRPr="006B48FB" w:rsidRDefault="00D1601F" w:rsidP="00D160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FF2A2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C3819" w14:textId="4499FD0D" w:rsidR="00D1601F" w:rsidRPr="006B48FB" w:rsidRDefault="00D1601F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BAD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9E2876" w14:textId="0EAD3A40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236" w:type="dxa"/>
            <w:shd w:val="clear" w:color="auto" w:fill="auto"/>
          </w:tcPr>
          <w:p w14:paraId="0F82FDD4" w14:textId="77777777" w:rsidR="00D1601F" w:rsidRPr="006B48FB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506204" w14:textId="26A04F64" w:rsidR="00D1601F" w:rsidRPr="006B48FB" w:rsidRDefault="00D1601F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0F8A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DA040B" w14:textId="1053EB32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</w:tr>
      <w:tr w:rsidR="00D1601F" w:rsidRPr="006B48FB" w14:paraId="7AE22DCA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151886DF" w14:textId="77777777" w:rsidR="00D1601F" w:rsidRPr="006B48FB" w:rsidRDefault="00D1601F" w:rsidP="00D160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68FADC4C" w14:textId="1C24DEC9" w:rsidR="00D1601F" w:rsidRPr="006B48FB" w:rsidRDefault="00D1601F" w:rsidP="00D1601F">
            <w:pPr>
              <w:pStyle w:val="acctfourfigures"/>
              <w:tabs>
                <w:tab w:val="left" w:pos="55"/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1601F" w:rsidRPr="006B48FB" w14:paraId="363A55A8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5203AAF3" w14:textId="77777777" w:rsidR="00D1601F" w:rsidRPr="006B48FB" w:rsidRDefault="00D1601F" w:rsidP="00D160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1C1FCD3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A0D0E9B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1F63623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D87B0C8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995E137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EDDEDC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18B7CA1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F391D1C" w14:textId="77777777" w:rsidR="00D1601F" w:rsidRPr="006B48FB" w:rsidRDefault="00D1601F" w:rsidP="00D160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D1E6EF3" w14:textId="77777777" w:rsidR="00D1601F" w:rsidRPr="006B48FB" w:rsidRDefault="00D1601F" w:rsidP="00D160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932776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5DA2C6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1601F" w:rsidRPr="006B48FB" w14:paraId="3B585A3D" w14:textId="77777777" w:rsidTr="00294731">
        <w:trPr>
          <w:cantSplit/>
          <w:trHeight w:val="261"/>
        </w:trPr>
        <w:tc>
          <w:tcPr>
            <w:tcW w:w="2250" w:type="dxa"/>
          </w:tcPr>
          <w:p w14:paraId="76F4CBB2" w14:textId="77777777" w:rsidR="00D1601F" w:rsidRPr="006B48FB" w:rsidRDefault="00D1601F" w:rsidP="00D160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8375850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43B739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6D8EE75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B40D5F2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15C7DC7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4522578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E742ED5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A356ABC" w14:textId="77777777" w:rsidR="00D1601F" w:rsidRPr="006B48FB" w:rsidRDefault="00D1601F" w:rsidP="00D160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4C8178" w14:textId="77777777" w:rsidR="00D1601F" w:rsidRPr="006B48FB" w:rsidRDefault="00D1601F" w:rsidP="00D160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FA3E6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B0F7716" w14:textId="77777777" w:rsidR="00D1601F" w:rsidRPr="006B48FB" w:rsidRDefault="00D1601F" w:rsidP="00D160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1601F" w:rsidRPr="006B48FB" w14:paraId="2D82CA24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478AA86E" w14:textId="77777777" w:rsidR="00D1601F" w:rsidRPr="006B48FB" w:rsidRDefault="00D1601F" w:rsidP="00D160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6C6EBC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5EB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7071F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9066E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A87F75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E68A5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71642C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CD650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5664DF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8A67D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C7DD55" w14:textId="77777777" w:rsidR="00D1601F" w:rsidRPr="006B48FB" w:rsidRDefault="00D1601F" w:rsidP="00D160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01F" w:rsidRPr="006B48FB" w14:paraId="1DCB8A9A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0D918CC4" w14:textId="77777777" w:rsidR="00D1601F" w:rsidRPr="006B48FB" w:rsidRDefault="00D1601F" w:rsidP="00D1601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23D1EBD5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511FCC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3DB1A6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6FD4ED4A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A034BB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13C5B8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95113E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  <w:tc>
          <w:tcPr>
            <w:tcW w:w="236" w:type="dxa"/>
            <w:vAlign w:val="bottom"/>
          </w:tcPr>
          <w:p w14:paraId="11C3327F" w14:textId="77777777" w:rsidR="00D1601F" w:rsidRPr="006B48FB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74E3BE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51ACF2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6466E0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</w:tr>
      <w:tr w:rsidR="00D1601F" w:rsidRPr="006B48FB" w14:paraId="3FC5FC7C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2490E6A7" w14:textId="77777777" w:rsidR="00D1601F" w:rsidRPr="006B48FB" w:rsidRDefault="00D1601F" w:rsidP="00D1601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65ED4AB0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40B7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5A9335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E3337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8FB273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BDCE15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97A91C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3F7AD3" w14:textId="77777777" w:rsidR="00D1601F" w:rsidRPr="006B48FB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957E0D3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8AEE9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3AD338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01F" w:rsidRPr="006B48FB" w14:paraId="66C03ECA" w14:textId="77777777" w:rsidTr="00294731">
        <w:trPr>
          <w:cantSplit/>
          <w:trHeight w:val="261"/>
        </w:trPr>
        <w:tc>
          <w:tcPr>
            <w:tcW w:w="2250" w:type="dxa"/>
            <w:vAlign w:val="bottom"/>
          </w:tcPr>
          <w:p w14:paraId="29740587" w14:textId="77777777" w:rsidR="00D1601F" w:rsidRPr="006B48FB" w:rsidRDefault="00D1601F" w:rsidP="00D1601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304D5C5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4B89DC94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DFF6D5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0CED6B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FD09E0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70A559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843267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538E88FC" w14:textId="77777777" w:rsidR="00D1601F" w:rsidRPr="006B48FB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E2A1739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C999DB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205096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</w:tr>
    </w:tbl>
    <w:p w14:paraId="38589215" w14:textId="77777777" w:rsidR="00D10D60" w:rsidRPr="006B48FB" w:rsidRDefault="00D10D60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A8CB2" w14:textId="50D453AB" w:rsidR="00036B89" w:rsidRPr="006B48FB" w:rsidRDefault="00036B89" w:rsidP="0066058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C9A9D36" w14:textId="77777777" w:rsidR="009C1524" w:rsidRPr="006B48FB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9C1524" w:rsidRPr="006B48FB" w14:paraId="00FC2DDA" w14:textId="77777777" w:rsidTr="00660583">
        <w:trPr>
          <w:tblHeader/>
        </w:trPr>
        <w:tc>
          <w:tcPr>
            <w:tcW w:w="8010" w:type="dxa"/>
            <w:hideMark/>
          </w:tcPr>
          <w:p w14:paraId="32EA3B0B" w14:textId="167B3CAE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0583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EE7E2F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1524" w:rsidRPr="006B48FB" w14:paraId="2B418493" w14:textId="77777777" w:rsidTr="00660583">
        <w:trPr>
          <w:tblHeader/>
        </w:trPr>
        <w:tc>
          <w:tcPr>
            <w:tcW w:w="8010" w:type="dxa"/>
          </w:tcPr>
          <w:p w14:paraId="6577B62C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9495B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524" w:rsidRPr="006B48FB" w14:paraId="1BA06A8A" w14:textId="77777777" w:rsidTr="00660583">
        <w:tc>
          <w:tcPr>
            <w:tcW w:w="8010" w:type="dxa"/>
            <w:hideMark/>
          </w:tcPr>
          <w:p w14:paraId="52076BF7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1C5C843" w14:textId="77777777" w:rsidR="009C1524" w:rsidRPr="006B48FB" w:rsidRDefault="009C1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246" w:rsidRPr="006B48FB" w14:paraId="56960C29" w14:textId="77777777" w:rsidTr="00660583">
        <w:tc>
          <w:tcPr>
            <w:tcW w:w="8010" w:type="dxa"/>
          </w:tcPr>
          <w:p w14:paraId="7D61AC47" w14:textId="6719CF9C" w:rsidR="004B1246" w:rsidRPr="006B48FB" w:rsidRDefault="005B622C" w:rsidP="005B62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71B1F8C" w14:textId="4750D3B1" w:rsidR="004B1246" w:rsidRPr="006B48FB" w:rsidRDefault="009534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9C1524" w:rsidRPr="006B48FB" w14:paraId="135E11C6" w14:textId="77777777" w:rsidTr="00660583">
        <w:tc>
          <w:tcPr>
            <w:tcW w:w="8010" w:type="dxa"/>
            <w:hideMark/>
          </w:tcPr>
          <w:p w14:paraId="754498CD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6DC4B" w14:textId="0617C2A3" w:rsidR="009C1524" w:rsidRPr="006B48FB" w:rsidRDefault="009534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73,24</w:t>
            </w:r>
            <w:r w:rsidR="00A94B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9C1524" w:rsidRPr="006B48FB" w14:paraId="42FBE2C6" w14:textId="77777777" w:rsidTr="00660583">
        <w:tc>
          <w:tcPr>
            <w:tcW w:w="8010" w:type="dxa"/>
            <w:hideMark/>
          </w:tcPr>
          <w:p w14:paraId="1ADC9B52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0C30FF5F" w:rsidR="009C1524" w:rsidRPr="006B48FB" w:rsidRDefault="006972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75,04</w:t>
            </w:r>
            <w:r w:rsidR="00A94B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297E6C97" w14:textId="77777777" w:rsidR="0041465A" w:rsidRPr="006B48FB" w:rsidRDefault="0041465A" w:rsidP="0041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1DD6BBE" w14:textId="71E641FD" w:rsidR="00363FFD" w:rsidRPr="006B48FB" w:rsidRDefault="00A46520" w:rsidP="0041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6B48F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ภาระผูกพันตามสัญญาเช่าระยะสั้น</w:t>
      </w:r>
    </w:p>
    <w:p w14:paraId="0EBDAEF8" w14:textId="77777777" w:rsidR="00A46520" w:rsidRPr="006B48FB" w:rsidRDefault="00A46520" w:rsidP="00163CDC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AE16E96" w14:textId="41351AA5" w:rsidR="003263B8" w:rsidRPr="006B48FB" w:rsidRDefault="00844D3D" w:rsidP="004913E5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31</w:t>
      </w:r>
      <w:r w:rsidR="00CC1F96" w:rsidRPr="006B48F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C1F96" w:rsidRPr="006B48FB">
        <w:rPr>
          <w:rFonts w:asciiTheme="majorBidi" w:hAnsiTheme="majorBidi" w:cstheme="majorBidi"/>
          <w:sz w:val="30"/>
          <w:szCs w:val="30"/>
          <w:cs/>
          <w:lang w:val="en-GB"/>
        </w:rPr>
        <w:t>มีนา</w:t>
      </w: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660583" w:rsidRPr="006B48FB">
        <w:rPr>
          <w:rFonts w:asciiTheme="majorBidi" w:hAnsiTheme="majorBidi" w:cstheme="majorBidi"/>
          <w:sz w:val="30"/>
          <w:szCs w:val="30"/>
        </w:rPr>
        <w:t>5</w:t>
      </w:r>
      <w:r w:rsidR="00FB4914" w:rsidRPr="006B48F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>บริษัทมี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>สัญญาเช่า</w:t>
      </w:r>
      <w:r w:rsidR="0006208C" w:rsidRPr="006B48FB">
        <w:rPr>
          <w:rFonts w:asciiTheme="majorBidi" w:hAnsiTheme="majorBidi" w:cstheme="majorBidi"/>
          <w:sz w:val="30"/>
          <w:szCs w:val="30"/>
          <w:cs/>
          <w:lang w:val="en-GB"/>
        </w:rPr>
        <w:t>พื้นที่จอดรถ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เป็นระยะเวลา </w:t>
      </w:r>
      <w:r w:rsidR="00E862F8" w:rsidRPr="006B48FB">
        <w:rPr>
          <w:rFonts w:asciiTheme="majorBidi" w:hAnsiTheme="majorBidi" w:cstheme="majorBidi"/>
          <w:sz w:val="30"/>
          <w:szCs w:val="30"/>
        </w:rPr>
        <w:t>1</w:t>
      </w:r>
      <w:r w:rsidR="0046073B" w:rsidRPr="006B48F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A70E1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</w:t>
      </w:r>
      <w:r w:rsidR="00D44F23" w:rsidRPr="006B48FB">
        <w:rPr>
          <w:rFonts w:asciiTheme="majorBidi" w:hAnsiTheme="majorBidi" w:cstheme="majorBidi"/>
          <w:sz w:val="30"/>
          <w:szCs w:val="30"/>
          <w:cs/>
          <w:lang w:val="en-GB"/>
        </w:rPr>
        <w:t>ซึ่งจะ</w:t>
      </w:r>
      <w:r w:rsidR="005A70E1" w:rsidRPr="006B48FB">
        <w:rPr>
          <w:rFonts w:asciiTheme="majorBidi" w:hAnsiTheme="majorBidi" w:cstheme="majorBidi"/>
          <w:sz w:val="30"/>
          <w:szCs w:val="30"/>
          <w:cs/>
          <w:lang w:val="en-GB"/>
        </w:rPr>
        <w:t>สิ้นสุดในเดือน</w:t>
      </w:r>
      <w:r w:rsidR="00746CB3" w:rsidRPr="006B48FB">
        <w:rPr>
          <w:rFonts w:asciiTheme="majorBidi" w:hAnsiTheme="majorBidi" w:cstheme="majorBidi"/>
          <w:sz w:val="30"/>
          <w:szCs w:val="30"/>
          <w:cs/>
          <w:lang w:val="en-GB"/>
        </w:rPr>
        <w:t>พฤศจิกายน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097896" w:rsidRPr="006B48FB">
        <w:rPr>
          <w:rFonts w:asciiTheme="majorBidi" w:hAnsiTheme="majorBidi" w:cstheme="majorBidi"/>
          <w:sz w:val="30"/>
          <w:szCs w:val="30"/>
        </w:rPr>
        <w:t>5</w:t>
      </w:r>
    </w:p>
    <w:p w14:paraId="62215096" w14:textId="38E9141C" w:rsidR="009E0C67" w:rsidRPr="006B48FB" w:rsidRDefault="009E0C67" w:rsidP="00163CD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37072B7" w14:textId="2699BD1A" w:rsidR="00036B89" w:rsidRPr="006B48FB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lastRenderedPageBreak/>
        <w:t>คดีความ</w:t>
      </w:r>
    </w:p>
    <w:p w14:paraId="2BED9473" w14:textId="77777777" w:rsidR="00036B89" w:rsidRPr="006B48F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B7C38" w14:textId="66B80D44" w:rsidR="0075391A" w:rsidRPr="006B48FB" w:rsidRDefault="00360717" w:rsidP="0075391A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พฤศจิกายน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8F009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16366D11" w14:textId="183023FA" w:rsidR="00F648DC" w:rsidRPr="006B48FB" w:rsidRDefault="00F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CE2975C" w14:textId="2016653C" w:rsidR="00360717" w:rsidRPr="006B48FB" w:rsidRDefault="00360717" w:rsidP="00360717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สิงหาคม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กันยายน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2DD66504" w14:textId="77777777" w:rsidR="00221679" w:rsidRPr="006B48FB" w:rsidRDefault="00221679" w:rsidP="00221679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EE25CB" w14:textId="0A8D023A" w:rsidR="00221679" w:rsidRPr="006B48FB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3</w:t>
      </w:r>
      <w:r w:rsidRPr="006B48FB">
        <w:rPr>
          <w:rFonts w:asciiTheme="majorBidi" w:hAnsiTheme="majorBidi" w:cstheme="majorBidi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sz w:val="30"/>
          <w:szCs w:val="30"/>
        </w:rPr>
        <w:t>2550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4056F5D0" w14:textId="09E0F767" w:rsidR="00D10D60" w:rsidRPr="006B48FB" w:rsidRDefault="00D10D60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7FEC22" w14:textId="77777777" w:rsidR="006B48FB" w:rsidRPr="006B48FB" w:rsidRDefault="006B48FB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CF7720" w14:textId="369F7376" w:rsidR="00E80237" w:rsidRPr="006B48FB" w:rsidRDefault="00221679" w:rsidP="004B64D6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C14541" w14:textId="5CD4F5F9" w:rsidR="009C6F6E" w:rsidRPr="006B48FB" w:rsidRDefault="009C6F6E" w:rsidP="007F0072">
      <w:pPr>
        <w:rPr>
          <w:rFonts w:asciiTheme="majorBidi" w:hAnsiTheme="majorBidi" w:cstheme="majorBidi"/>
          <w:sz w:val="30"/>
          <w:szCs w:val="30"/>
        </w:rPr>
      </w:pPr>
    </w:p>
    <w:p w14:paraId="07B5C87A" w14:textId="1529677D" w:rsidR="00690A36" w:rsidRPr="006B48FB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073E007" w14:textId="28666089" w:rsidR="00A43CEA" w:rsidRPr="00D10D60" w:rsidRDefault="00A43CEA" w:rsidP="00A43CEA">
      <w:pPr>
        <w:rPr>
          <w:rFonts w:asciiTheme="majorBidi" w:hAnsiTheme="majorBidi" w:cstheme="majorBidi"/>
          <w:sz w:val="30"/>
          <w:szCs w:val="30"/>
        </w:rPr>
      </w:pPr>
    </w:p>
    <w:p w14:paraId="2ED28DC9" w14:textId="3AB1D3E6" w:rsidR="009147BF" w:rsidRPr="00D10D60" w:rsidRDefault="009147BF" w:rsidP="00A578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4EB6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 </w:t>
      </w:r>
      <w:r w:rsidR="00970175" w:rsidRPr="00424EB6">
        <w:rPr>
          <w:rFonts w:asciiTheme="majorBidi" w:hAnsiTheme="majorBidi" w:cstheme="majorBidi"/>
          <w:sz w:val="30"/>
          <w:szCs w:val="30"/>
        </w:rPr>
        <w:t>2565</w:t>
      </w:r>
      <w:r w:rsidRPr="00424EB6">
        <w:rPr>
          <w:rFonts w:asciiTheme="majorBidi" w:hAnsiTheme="majorBidi" w:cstheme="majorBidi"/>
          <w:sz w:val="30"/>
          <w:szCs w:val="30"/>
          <w:cs/>
        </w:rPr>
        <w:t xml:space="preserve"> ของบริษัท ซึ่งประชุมเมื่อ</w:t>
      </w:r>
      <w:r w:rsidRPr="008178B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78BA" w:rsidRPr="008178BA">
        <w:rPr>
          <w:rFonts w:asciiTheme="majorBidi" w:hAnsiTheme="majorBidi" w:cstheme="majorBidi"/>
          <w:sz w:val="30"/>
          <w:szCs w:val="30"/>
        </w:rPr>
        <w:t>26</w:t>
      </w:r>
      <w:r w:rsidRPr="008178BA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8178BA">
        <w:rPr>
          <w:rFonts w:asciiTheme="majorBidi" w:hAnsiTheme="majorBidi" w:cstheme="majorBidi"/>
          <w:sz w:val="30"/>
          <w:szCs w:val="30"/>
        </w:rPr>
        <w:t>256</w:t>
      </w:r>
      <w:r w:rsidR="008178BA">
        <w:rPr>
          <w:rFonts w:asciiTheme="majorBidi" w:hAnsiTheme="majorBidi" w:cstheme="majorBidi"/>
          <w:sz w:val="30"/>
          <w:szCs w:val="30"/>
        </w:rPr>
        <w:t>5</w:t>
      </w:r>
      <w:r w:rsidRPr="008178BA">
        <w:rPr>
          <w:rFonts w:asciiTheme="majorBidi" w:hAnsiTheme="majorBidi" w:cstheme="majorBidi"/>
          <w:sz w:val="30"/>
          <w:szCs w:val="30"/>
          <w:cs/>
        </w:rPr>
        <w:t xml:space="preserve"> ผู้</w:t>
      </w:r>
      <w:r w:rsidRPr="00424EB6">
        <w:rPr>
          <w:rFonts w:asciiTheme="majorBidi" w:hAnsiTheme="majorBidi" w:cstheme="majorBidi"/>
          <w:sz w:val="30"/>
          <w:szCs w:val="30"/>
          <w:cs/>
        </w:rPr>
        <w:t>ถือหุ้นมีมติอนุมัติการจัดสรรกำไรเป็นเงินปันผลสำหรับผลการดำเนินงานประจำปี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</w:rPr>
        <w:t>256</w:t>
      </w:r>
      <w:r w:rsidR="00F040E7" w:rsidRPr="00424EB6">
        <w:rPr>
          <w:rFonts w:asciiTheme="majorBidi" w:hAnsiTheme="majorBidi" w:cstheme="majorBidi"/>
          <w:sz w:val="30"/>
          <w:szCs w:val="30"/>
        </w:rPr>
        <w:t>4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</w:rPr>
        <w:t>0.</w:t>
      </w:r>
      <w:r w:rsidR="00F040E7" w:rsidRPr="00424EB6">
        <w:rPr>
          <w:rFonts w:asciiTheme="majorBidi" w:hAnsiTheme="majorBidi" w:cstheme="majorBidi"/>
          <w:sz w:val="30"/>
          <w:szCs w:val="30"/>
        </w:rPr>
        <w:t>32</w:t>
      </w:r>
      <w:r w:rsidRPr="00424EB6">
        <w:rPr>
          <w:rFonts w:asciiTheme="majorBidi" w:hAnsiTheme="majorBidi" w:cstheme="majorBidi"/>
          <w:sz w:val="30"/>
          <w:szCs w:val="30"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  <w:cs/>
        </w:rPr>
        <w:t>บาท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  <w:cs/>
        </w:rPr>
        <w:t>เป็นจำนวนเงินทั้งสิ้น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F040E7" w:rsidRPr="00424EB6">
        <w:rPr>
          <w:rFonts w:asciiTheme="majorBidi" w:hAnsiTheme="majorBidi" w:cstheme="majorBidi"/>
          <w:sz w:val="30"/>
          <w:szCs w:val="30"/>
        </w:rPr>
        <w:t>378</w:t>
      </w:r>
      <w:r w:rsidRPr="00424EB6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424EB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578D1" w:rsidRPr="00424EB6">
        <w:rPr>
          <w:rFonts w:asciiTheme="majorBidi" w:hAnsiTheme="majorBidi" w:cstheme="majorBidi"/>
          <w:sz w:val="30"/>
          <w:szCs w:val="30"/>
          <w:cs/>
        </w:rPr>
        <w:t xml:space="preserve">ทั้งนี้ในเดือนกันยายน </w:t>
      </w:r>
      <w:r w:rsidR="00A578D1" w:rsidRPr="00424EB6">
        <w:rPr>
          <w:rFonts w:asciiTheme="majorBidi" w:hAnsiTheme="majorBidi" w:cstheme="majorBidi"/>
          <w:sz w:val="30"/>
          <w:szCs w:val="30"/>
        </w:rPr>
        <w:t>2564</w:t>
      </w:r>
      <w:r w:rsidR="00A578D1" w:rsidRPr="00424EB6">
        <w:rPr>
          <w:rFonts w:asciiTheme="majorBidi" w:hAnsiTheme="majorBidi" w:cstheme="majorBidi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บริษัทได้จ่ายเงินปันผลระหว่างกาลสำหรับผลการดำเนินงานงวดหกเดือนแรกของปี </w:t>
      </w:r>
      <w:r w:rsidR="00A578D1" w:rsidRPr="00424EB6">
        <w:rPr>
          <w:rFonts w:asciiTheme="majorBidi" w:hAnsiTheme="majorBidi" w:cstheme="majorBidi"/>
          <w:sz w:val="30"/>
          <w:szCs w:val="30"/>
        </w:rPr>
        <w:t>2565</w:t>
      </w:r>
      <w:r w:rsidR="00A578D1" w:rsidRPr="00424EB6">
        <w:rPr>
          <w:rFonts w:asciiTheme="majorBidi" w:hAnsiTheme="majorBidi" w:cstheme="majorBidi"/>
          <w:sz w:val="30"/>
          <w:szCs w:val="30"/>
          <w:cs/>
        </w:rPr>
        <w:t xml:space="preserve"> ไปแล้ว ใน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A578D1" w:rsidRPr="003407CD">
        <w:rPr>
          <w:rFonts w:asciiTheme="majorBidi" w:hAnsiTheme="majorBidi" w:cstheme="majorBidi"/>
          <w:sz w:val="30"/>
          <w:szCs w:val="30"/>
        </w:rPr>
        <w:t>0.07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A578D1" w:rsidRPr="003407CD">
        <w:rPr>
          <w:rFonts w:asciiTheme="majorBidi" w:hAnsiTheme="majorBidi" w:cstheme="majorBidi"/>
          <w:sz w:val="30"/>
          <w:szCs w:val="30"/>
        </w:rPr>
        <w:t>82.69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 ล้านบาท ดังนั้น บริษัทจะจ่ายเงินปันผลส่วนที่เหลืออีกหุ้นละ </w:t>
      </w:r>
      <w:r w:rsidR="00A578D1" w:rsidRPr="003407CD">
        <w:rPr>
          <w:rFonts w:asciiTheme="majorBidi" w:hAnsiTheme="majorBidi" w:cstheme="majorBidi"/>
          <w:sz w:val="30"/>
          <w:szCs w:val="30"/>
        </w:rPr>
        <w:t>0.25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 บาท สำหรับผลการดำเนินงานประจำปี </w:t>
      </w:r>
      <w:r w:rsidR="00A578D1" w:rsidRPr="003407CD">
        <w:rPr>
          <w:rFonts w:asciiTheme="majorBidi" w:hAnsiTheme="majorBidi" w:cstheme="majorBidi"/>
          <w:sz w:val="30"/>
          <w:szCs w:val="30"/>
        </w:rPr>
        <w:t>2564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A578D1" w:rsidRPr="003407CD">
        <w:rPr>
          <w:rFonts w:asciiTheme="majorBidi" w:hAnsiTheme="majorBidi" w:cstheme="majorBidi"/>
          <w:sz w:val="30"/>
          <w:szCs w:val="30"/>
        </w:rPr>
        <w:t>295.31</w:t>
      </w:r>
      <w:r w:rsidR="00A578D1" w:rsidRPr="003407C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578D1" w:rsidRPr="003407CD">
        <w:rPr>
          <w:rFonts w:asciiTheme="majorBidi" w:hAnsiTheme="majorBidi" w:cstheme="majorBidi"/>
          <w:sz w:val="30"/>
          <w:szCs w:val="30"/>
        </w:rPr>
        <w:t xml:space="preserve"> </w:t>
      </w:r>
      <w:r w:rsidRPr="003407CD">
        <w:rPr>
          <w:rFonts w:asciiTheme="majorBidi" w:hAnsiTheme="majorBidi" w:cstheme="majorBidi"/>
          <w:sz w:val="30"/>
          <w:szCs w:val="30"/>
          <w:cs/>
        </w:rPr>
        <w:t xml:space="preserve">โดยบริษัทจะจ่ายเงินปันผลดังกล่าวให้กับผู้ถือหุ้นภายในวันที่ </w:t>
      </w:r>
      <w:r w:rsidR="003407CD" w:rsidRPr="003407CD">
        <w:rPr>
          <w:rFonts w:asciiTheme="majorBidi" w:hAnsiTheme="majorBidi" w:cstheme="majorBidi"/>
          <w:sz w:val="30"/>
          <w:szCs w:val="30"/>
        </w:rPr>
        <w:t>26</w:t>
      </w:r>
      <w:r w:rsidRPr="003407C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3407CD">
        <w:rPr>
          <w:rFonts w:asciiTheme="majorBidi" w:hAnsiTheme="majorBidi" w:cstheme="majorBidi"/>
          <w:sz w:val="30"/>
          <w:szCs w:val="30"/>
        </w:rPr>
        <w:t>256</w:t>
      </w:r>
      <w:r w:rsidR="00034CBE">
        <w:rPr>
          <w:rFonts w:asciiTheme="majorBidi" w:hAnsiTheme="majorBidi" w:cstheme="majorBidi"/>
          <w:sz w:val="30"/>
          <w:szCs w:val="30"/>
        </w:rPr>
        <w:t>5</w:t>
      </w:r>
    </w:p>
    <w:p w14:paraId="66219E20" w14:textId="4EF6C21C" w:rsidR="00B8424D" w:rsidRPr="00D10D60" w:rsidRDefault="00B8424D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sectPr w:rsidR="00B8424D" w:rsidRPr="00D10D60" w:rsidSect="00C75D87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C5FB5" w14:textId="77777777" w:rsidR="00F51F8B" w:rsidRDefault="00F51F8B">
      <w:r>
        <w:separator/>
      </w:r>
    </w:p>
  </w:endnote>
  <w:endnote w:type="continuationSeparator" w:id="0">
    <w:p w14:paraId="292C4DC2" w14:textId="77777777" w:rsidR="00F51F8B" w:rsidRDefault="00F5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4D98" w14:textId="77777777" w:rsidR="00D749E7" w:rsidRDefault="00D74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474A6358" w:rsidR="007532D6" w:rsidRPr="007135C3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08A1C" w14:textId="77777777" w:rsidR="00F51F8B" w:rsidRDefault="00F51F8B">
      <w:r>
        <w:separator/>
      </w:r>
    </w:p>
  </w:footnote>
  <w:footnote w:type="continuationSeparator" w:id="0">
    <w:p w14:paraId="15050B51" w14:textId="77777777" w:rsidR="00F51F8B" w:rsidRDefault="00F5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6961" w14:textId="77777777" w:rsidR="00D749E7" w:rsidRDefault="00D74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9A3F" w14:textId="77777777" w:rsidR="00D749E7" w:rsidRDefault="00D749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A3C4" w14:textId="77777777" w:rsidR="00D749E7" w:rsidRDefault="00D749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6B486908" w:rsidR="007532D6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56F9D">
      <w:rPr>
        <w:rFonts w:asciiTheme="majorBidi" w:hAnsiTheme="majorBidi" w:cstheme="majorBidi"/>
        <w:b/>
        <w:bCs/>
        <w:sz w:val="32"/>
        <w:szCs w:val="32"/>
      </w:rPr>
      <w:t>5</w:t>
    </w:r>
    <w:r>
      <w:rPr>
        <w:rFonts w:asciiTheme="majorBidi" w:hAnsiTheme="majorBidi" w:cstheme="majorBidi"/>
        <w:b/>
        <w:bCs/>
        <w:sz w:val="32"/>
        <w:szCs w:val="32"/>
      </w:rPr>
      <w:t xml:space="preserve"> (</w:t>
    </w:r>
    <w:r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9E7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1F8B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886</TotalTime>
  <Pages>8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2303</cp:revision>
  <cp:lastPrinted>2022-04-23T06:05:00Z</cp:lastPrinted>
  <dcterms:created xsi:type="dcterms:W3CDTF">2021-02-06T10:22:00Z</dcterms:created>
  <dcterms:modified xsi:type="dcterms:W3CDTF">2022-05-01T08:38:00Z</dcterms:modified>
</cp:coreProperties>
</file>