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16249F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16249F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16249F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C31E0" w:rsidRPr="0016249F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3583CDE0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1384C" w:rsidRPr="0016249F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DE667C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2C1DE73B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B1384C" w:rsidRPr="0016249F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91E182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123C93BC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1384C" w:rsidRPr="0016249F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13F5FE86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E0294E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34D8BE32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1384C" w:rsidRPr="0016249F" w14:paraId="321053F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2249B8AF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3DCB4C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7A0560B3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1384C" w:rsidRPr="0016249F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611D09C1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F94AEF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3B5B9961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1384C" w:rsidRPr="0016249F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14E47A92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4BA8AA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4417FCDF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1384C" w:rsidRPr="0016249F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350CBCE4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8A4809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674CE0A9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1384C" w:rsidRPr="0016249F" w14:paraId="26AD235E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0B539195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9B11B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549757BB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1384C" w:rsidRPr="0016249F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2004C0F8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BE28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4EA3E9BB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716BBAA4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4D575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D1DA97D" w14:textId="014A982F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307F5F38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CDB2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6880CE83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0484E566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79613120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1384C" w:rsidRPr="0016249F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1384C" w:rsidRPr="0016249F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384C" w:rsidRPr="0016249F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77777777" w:rsidR="00B1384C" w:rsidRPr="0016249F" w:rsidRDefault="00B1384C" w:rsidP="00B138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16249F" w:rsidRDefault="00E6228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16249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16249F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33C28EE" w14:textId="21B16839" w:rsidR="003A5057" w:rsidRPr="0016249F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22455"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644083" w:rsidRPr="007C31E0">
        <w:rPr>
          <w:rFonts w:asciiTheme="majorBidi" w:hAnsiTheme="majorBidi" w:cstheme="majorBidi"/>
          <w:sz w:val="30"/>
          <w:szCs w:val="30"/>
        </w:rPr>
        <w:t xml:space="preserve">12 </w:t>
      </w:r>
      <w:r w:rsidR="00822455" w:rsidRPr="007C31E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644083" w:rsidRPr="007C31E0">
        <w:rPr>
          <w:rFonts w:asciiTheme="majorBidi" w:hAnsiTheme="majorBidi" w:cstheme="majorBidi"/>
          <w:sz w:val="30"/>
          <w:szCs w:val="30"/>
        </w:rPr>
        <w:t>256</w:t>
      </w:r>
      <w:r w:rsidR="00644083" w:rsidRPr="009568D2">
        <w:rPr>
          <w:rFonts w:asciiTheme="majorBidi" w:hAnsiTheme="majorBidi" w:cstheme="majorBidi"/>
          <w:sz w:val="30"/>
          <w:szCs w:val="30"/>
        </w:rPr>
        <w:t>5</w:t>
      </w:r>
    </w:p>
    <w:p w14:paraId="5D585882" w14:textId="09A5F815" w:rsidR="00200B9A" w:rsidRPr="0016249F" w:rsidRDefault="00200B9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D5369F3" w14:textId="32523A6F" w:rsidR="00A1742E" w:rsidRPr="0016249F" w:rsidRDefault="007C31E0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16249F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  <w:r w:rsidR="00D77282" w:rsidRPr="0016249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16249F" w:rsidRDefault="00A92F34" w:rsidP="00A9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C0B543" w14:textId="5B897037" w:rsidR="009F3FAC" w:rsidRPr="00F35780" w:rsidRDefault="0055497F" w:rsidP="00F3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16249F">
        <w:rPr>
          <w:rFonts w:asciiTheme="majorBidi" w:hAnsiTheme="majorBidi"/>
          <w:sz w:val="30"/>
          <w:szCs w:val="30"/>
          <w:cs/>
        </w:rPr>
        <w:t xml:space="preserve">   </w:t>
      </w:r>
      <w:r w:rsidRPr="0016249F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Pr="0016249F">
        <w:rPr>
          <w:rFonts w:asciiTheme="majorBidi" w:hAnsiTheme="majorBidi"/>
          <w:sz w:val="30"/>
          <w:szCs w:val="30"/>
        </w:rPr>
        <w:t>34</w:t>
      </w:r>
      <w:r w:rsidRPr="0016249F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16249F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6249F">
        <w:rPr>
          <w:rFonts w:asciiTheme="majorBidi" w:hAnsi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/>
          <w:sz w:val="30"/>
          <w:szCs w:val="30"/>
        </w:rPr>
        <w:t xml:space="preserve"> </w:t>
      </w:r>
      <w:r w:rsidRPr="0016249F">
        <w:rPr>
          <w:rFonts w:asciiTheme="majorBidi" w:hAnsi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0C2C46" w:rsidRPr="000C2C46">
        <w:rPr>
          <w:rFonts w:asciiTheme="majorBidi" w:hAnsi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 </w:t>
      </w:r>
      <w:r w:rsidR="00F35780" w:rsidRPr="00F35780">
        <w:rPr>
          <w:rFonts w:asciiTheme="majorBidi" w:hAnsi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F35780">
        <w:rPr>
          <w:rFonts w:asciiTheme="majorBidi" w:hAnsiTheme="majorBidi"/>
          <w:sz w:val="30"/>
          <w:szCs w:val="30"/>
        </w:rPr>
        <w:t xml:space="preserve"> 31 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35780">
        <w:rPr>
          <w:rFonts w:asciiTheme="majorBidi" w:hAnsiTheme="majorBidi"/>
          <w:sz w:val="30"/>
          <w:szCs w:val="30"/>
        </w:rPr>
        <w:t>2564</w:t>
      </w:r>
    </w:p>
    <w:p w14:paraId="1CA98CF8" w14:textId="0C0A707F" w:rsidR="009007E1" w:rsidRDefault="009007E1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78A7B21" w14:textId="7D4CCC6C" w:rsidR="00A2413E" w:rsidRDefault="00A2413E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2413E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2413E">
        <w:rPr>
          <w:rFonts w:asciiTheme="majorBidi" w:hAnsiTheme="majorBidi"/>
          <w:sz w:val="30"/>
          <w:szCs w:val="30"/>
        </w:rPr>
        <w:t xml:space="preserve">31 </w:t>
      </w:r>
      <w:r w:rsidRPr="00A2413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2413E">
        <w:rPr>
          <w:rFonts w:asciiTheme="majorBidi" w:hAnsiTheme="majorBidi"/>
          <w:sz w:val="30"/>
          <w:szCs w:val="30"/>
        </w:rPr>
        <w:t>2564</w:t>
      </w:r>
    </w:p>
    <w:p w14:paraId="3724CB5F" w14:textId="77777777" w:rsidR="00707082" w:rsidRPr="0016249F" w:rsidRDefault="00707082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EF35EA" w14:textId="1AC33852" w:rsidR="00B80112" w:rsidRPr="0016249F" w:rsidRDefault="0018714A" w:rsidP="007E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17E2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77777777" w:rsidR="00577854" w:rsidRPr="0016249F" w:rsidRDefault="00577854" w:rsidP="002F69A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5C751" w14:textId="4676E20E" w:rsidR="002F69AA" w:rsidRPr="0016249F" w:rsidRDefault="002F69AA" w:rsidP="002F69A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มีนาคม สรุปได้ดังนี้   </w:t>
      </w:r>
    </w:p>
    <w:p w14:paraId="1DEC1371" w14:textId="77777777" w:rsidR="002F69AA" w:rsidRPr="00B3219B" w:rsidRDefault="002F69AA" w:rsidP="002F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4"/>
        <w:gridCol w:w="358"/>
        <w:gridCol w:w="1348"/>
      </w:tblGrid>
      <w:tr w:rsidR="002F69AA" w:rsidRPr="0016249F" w14:paraId="16C68AEB" w14:textId="77777777" w:rsidTr="004E748D">
        <w:trPr>
          <w:tblHeader/>
        </w:trPr>
        <w:tc>
          <w:tcPr>
            <w:tcW w:w="3300" w:type="pct"/>
          </w:tcPr>
          <w:p w14:paraId="04B2A58E" w14:textId="77777777" w:rsidR="002F69AA" w:rsidRPr="0016249F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52" w:type="pct"/>
          </w:tcPr>
          <w:p w14:paraId="5485E159" w14:textId="3FEE7070" w:rsidR="002F69AA" w:rsidRPr="0016249F" w:rsidRDefault="00AD5FBE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6AF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9" w:type="pct"/>
          </w:tcPr>
          <w:p w14:paraId="2F22E5FB" w14:textId="77777777" w:rsidR="002F69AA" w:rsidRPr="0016249F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8DD8F12" w14:textId="228C9C9C" w:rsidR="002F69AA" w:rsidRPr="0016249F" w:rsidRDefault="00AD5FBE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6A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F69AA" w:rsidRPr="0016249F" w14:paraId="606CBFB8" w14:textId="77777777" w:rsidTr="004E748D">
        <w:trPr>
          <w:tblHeader/>
        </w:trPr>
        <w:tc>
          <w:tcPr>
            <w:tcW w:w="3300" w:type="pct"/>
          </w:tcPr>
          <w:p w14:paraId="59CC29FE" w14:textId="77777777" w:rsidR="002F69AA" w:rsidRPr="0016249F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0" w:type="pct"/>
            <w:gridSpan w:val="3"/>
          </w:tcPr>
          <w:p w14:paraId="0873E033" w14:textId="77777777" w:rsidR="002F69AA" w:rsidRPr="0016249F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69AA" w:rsidRPr="0016249F" w14:paraId="6BF8D52A" w14:textId="77777777" w:rsidTr="004E748D">
        <w:tc>
          <w:tcPr>
            <w:tcW w:w="3300" w:type="pct"/>
          </w:tcPr>
          <w:p w14:paraId="4703E2B7" w14:textId="77777777" w:rsidR="002F69AA" w:rsidRPr="0016249F" w:rsidRDefault="002F69AA" w:rsidP="005F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52" w:type="pct"/>
          </w:tcPr>
          <w:p w14:paraId="7B1D5D65" w14:textId="77777777" w:rsidR="002F69AA" w:rsidRPr="0016249F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3094E082" w14:textId="77777777" w:rsidR="002F69AA" w:rsidRPr="0016249F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A759598" w14:textId="77777777" w:rsidR="002F69AA" w:rsidRPr="0016249F" w:rsidRDefault="002F69AA" w:rsidP="005F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082" w:rsidRPr="0016249F" w14:paraId="4F7831FA" w14:textId="77777777" w:rsidTr="004E748D">
        <w:tc>
          <w:tcPr>
            <w:tcW w:w="3300" w:type="pct"/>
          </w:tcPr>
          <w:p w14:paraId="2611BF32" w14:textId="2A8C17AF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52" w:type="pct"/>
          </w:tcPr>
          <w:p w14:paraId="11E0A01B" w14:textId="40836A79" w:rsidR="00707082" w:rsidRPr="0016249F" w:rsidRDefault="0018714A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99" w:type="pct"/>
          </w:tcPr>
          <w:p w14:paraId="716AF576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2F579EEA" w14:textId="1BF159DE" w:rsidR="00707082" w:rsidRPr="0016249F" w:rsidRDefault="001C78B2" w:rsidP="00882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130</w:t>
            </w:r>
          </w:p>
        </w:tc>
      </w:tr>
      <w:tr w:rsidR="00707082" w:rsidRPr="0016249F" w14:paraId="5C4C8E39" w14:textId="3C859AF7" w:rsidTr="004E748D">
        <w:tc>
          <w:tcPr>
            <w:tcW w:w="3300" w:type="pct"/>
          </w:tcPr>
          <w:p w14:paraId="3AE16A77" w14:textId="73D38B56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74BE3BEE" w14:textId="15955662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410E1E75" w14:textId="1D1FB60F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5B3583A" w14:textId="649829B9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984" w:rsidRPr="0016249F" w14:paraId="0D70D109" w14:textId="45ABFC47" w:rsidTr="004E748D">
        <w:tc>
          <w:tcPr>
            <w:tcW w:w="3300" w:type="pct"/>
          </w:tcPr>
          <w:p w14:paraId="7E5725AA" w14:textId="6C96B9C3" w:rsidR="00C07984" w:rsidRPr="0016249F" w:rsidRDefault="00C07984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704CECC1" w14:textId="6D616B58" w:rsidR="00C07984" w:rsidRPr="0016249F" w:rsidRDefault="00C07984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5223AE02" w14:textId="4D5FF266" w:rsidR="00C07984" w:rsidRPr="0016249F" w:rsidRDefault="00C07984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3DD77358" w14:textId="74E30E64" w:rsidR="00C07984" w:rsidRPr="0016249F" w:rsidRDefault="00C07984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082" w:rsidRPr="0016249F" w14:paraId="4F9AF914" w14:textId="46DFE038" w:rsidTr="004E748D">
        <w:tc>
          <w:tcPr>
            <w:tcW w:w="3300" w:type="pct"/>
          </w:tcPr>
          <w:p w14:paraId="77DA3915" w14:textId="71FA03A3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09CCC2EF" w14:textId="1F6A67DF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0F5EF84F" w14:textId="501F9FF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4968ABFE" w14:textId="6848AB48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082" w:rsidRPr="0016249F" w14:paraId="4E9001CD" w14:textId="61D2AC97" w:rsidTr="004E748D">
        <w:tc>
          <w:tcPr>
            <w:tcW w:w="3300" w:type="pct"/>
          </w:tcPr>
          <w:p w14:paraId="73D4829D" w14:textId="15A98FE0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3AA3AECE" w14:textId="25013B73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3475F2B9" w14:textId="3B5271A9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2BED6D8A" w14:textId="64DF33CA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082" w:rsidRPr="0016249F" w14:paraId="678F71D1" w14:textId="77777777" w:rsidTr="004E748D">
        <w:tc>
          <w:tcPr>
            <w:tcW w:w="3300" w:type="pct"/>
          </w:tcPr>
          <w:p w14:paraId="6D129E84" w14:textId="77777777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7E583040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184002A9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AB2C729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082" w:rsidRPr="0016249F" w14:paraId="7AD74126" w14:textId="77777777" w:rsidTr="004E748D">
        <w:tc>
          <w:tcPr>
            <w:tcW w:w="3300" w:type="pct"/>
          </w:tcPr>
          <w:p w14:paraId="71F2AE6F" w14:textId="77777777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752" w:type="pct"/>
          </w:tcPr>
          <w:p w14:paraId="061AC679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4C3CC408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23949F6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082" w:rsidRPr="0016249F" w14:paraId="4ABADF78" w14:textId="77777777" w:rsidTr="004E748D">
        <w:tc>
          <w:tcPr>
            <w:tcW w:w="3300" w:type="pct"/>
            <w:shd w:val="clear" w:color="auto" w:fill="auto"/>
          </w:tcPr>
          <w:p w14:paraId="32449CF4" w14:textId="41C84A6D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52" w:type="pct"/>
          </w:tcPr>
          <w:p w14:paraId="0D45FD28" w14:textId="178E329D" w:rsidR="00707082" w:rsidRPr="0018714A" w:rsidRDefault="0018714A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14A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99" w:type="pct"/>
          </w:tcPr>
          <w:p w14:paraId="510DAA11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4423368" w14:textId="6753BA40" w:rsidR="00707082" w:rsidRPr="0016249F" w:rsidRDefault="001C78B2" w:rsidP="00C0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7C5D4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707082" w:rsidRPr="0016249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07082" w:rsidRPr="0016249F" w14:paraId="7532481C" w14:textId="77777777" w:rsidTr="004E748D">
        <w:tc>
          <w:tcPr>
            <w:tcW w:w="3300" w:type="pct"/>
            <w:shd w:val="clear" w:color="auto" w:fill="auto"/>
          </w:tcPr>
          <w:p w14:paraId="7E1BCB64" w14:textId="77777777" w:rsidR="00707082" w:rsidRPr="00882253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52" w:type="pct"/>
          </w:tcPr>
          <w:p w14:paraId="0B56C281" w14:textId="77777777" w:rsidR="00707082" w:rsidRPr="0018714A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1A70760E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76DAA7C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082" w:rsidRPr="0016249F" w14:paraId="41D8F027" w14:textId="77777777" w:rsidTr="004E748D">
        <w:tc>
          <w:tcPr>
            <w:tcW w:w="3300" w:type="pct"/>
            <w:shd w:val="clear" w:color="auto" w:fill="FFFFFF"/>
          </w:tcPr>
          <w:p w14:paraId="25055E0C" w14:textId="77777777" w:rsidR="00707082" w:rsidRPr="00882253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52" w:type="pct"/>
          </w:tcPr>
          <w:p w14:paraId="59F5C035" w14:textId="036B63EE" w:rsidR="00707082" w:rsidRPr="0018714A" w:rsidRDefault="0018714A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7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5,615</w:t>
            </w:r>
          </w:p>
        </w:tc>
        <w:tc>
          <w:tcPr>
            <w:tcW w:w="199" w:type="pct"/>
          </w:tcPr>
          <w:p w14:paraId="43DBA6E4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C9E5969" w14:textId="19E96492" w:rsidR="00707082" w:rsidRPr="0016249F" w:rsidRDefault="001C78B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21" w:right="-131" w:hanging="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707082" w:rsidRPr="001624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141</w:t>
            </w:r>
          </w:p>
        </w:tc>
      </w:tr>
      <w:tr w:rsidR="00707082" w:rsidRPr="0016249F" w14:paraId="569698D8" w14:textId="77777777" w:rsidTr="004E748D">
        <w:tc>
          <w:tcPr>
            <w:tcW w:w="3300" w:type="pct"/>
            <w:shd w:val="clear" w:color="auto" w:fill="FFFFFF"/>
          </w:tcPr>
          <w:p w14:paraId="3A81EE4C" w14:textId="77777777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259FA331" w14:textId="50F89281" w:rsidR="00707082" w:rsidRPr="0018714A" w:rsidRDefault="0018714A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14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99" w:type="pct"/>
          </w:tcPr>
          <w:p w14:paraId="78445083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6FD196E4" w14:textId="146E0DF1" w:rsidR="00707082" w:rsidRPr="0016249F" w:rsidRDefault="001C78B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</w:tr>
      <w:tr w:rsidR="00707082" w:rsidRPr="0016249F" w14:paraId="06C0B4FE" w14:textId="77777777" w:rsidTr="004E748D">
        <w:tc>
          <w:tcPr>
            <w:tcW w:w="3300" w:type="pct"/>
            <w:shd w:val="clear" w:color="auto" w:fill="FFFFFF"/>
          </w:tcPr>
          <w:p w14:paraId="6A728596" w14:textId="77777777" w:rsidR="00707082" w:rsidRPr="00882253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467BB3A4" w14:textId="01FB0BAA" w:rsidR="00707082" w:rsidRPr="0018714A" w:rsidRDefault="0018714A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14A">
              <w:rPr>
                <w:rFonts w:asciiTheme="majorBidi" w:hAnsiTheme="majorBidi" w:cstheme="majorBidi"/>
                <w:sz w:val="30"/>
                <w:szCs w:val="30"/>
              </w:rPr>
              <w:t>5,688</w:t>
            </w:r>
          </w:p>
        </w:tc>
        <w:tc>
          <w:tcPr>
            <w:tcW w:w="199" w:type="pct"/>
          </w:tcPr>
          <w:p w14:paraId="12A786DA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3FED1EBB" w14:textId="5A52F48C" w:rsidR="00707082" w:rsidRPr="0016249F" w:rsidRDefault="001C78B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707082" w:rsidRPr="001624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210</w:t>
            </w:r>
          </w:p>
        </w:tc>
      </w:tr>
      <w:tr w:rsidR="00707082" w:rsidRPr="0016249F" w14:paraId="4F406905" w14:textId="77777777" w:rsidTr="004E748D">
        <w:tc>
          <w:tcPr>
            <w:tcW w:w="3300" w:type="pct"/>
            <w:shd w:val="clear" w:color="auto" w:fill="FFFFFF"/>
          </w:tcPr>
          <w:p w14:paraId="5F3B71F4" w14:textId="77777777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2" w:type="pct"/>
          </w:tcPr>
          <w:p w14:paraId="068F7D67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" w:type="pct"/>
          </w:tcPr>
          <w:p w14:paraId="49CA9123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9" w:type="pct"/>
          </w:tcPr>
          <w:p w14:paraId="7B2ED8CF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07082" w:rsidRPr="0016249F" w14:paraId="1077BC95" w14:textId="77777777" w:rsidTr="004E748D">
        <w:tc>
          <w:tcPr>
            <w:tcW w:w="3300" w:type="pct"/>
            <w:shd w:val="clear" w:color="auto" w:fill="FFFFFF"/>
          </w:tcPr>
          <w:p w14:paraId="4B0FF5DA" w14:textId="77777777" w:rsidR="00707082" w:rsidRPr="00882253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52" w:type="pct"/>
          </w:tcPr>
          <w:p w14:paraId="3E579BC4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41FF7370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7FFC633B" w14:textId="77777777" w:rsidR="00707082" w:rsidRPr="0016249F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082" w:rsidRPr="0016249F" w14:paraId="22F47D38" w14:textId="77777777" w:rsidTr="004E748D">
        <w:tc>
          <w:tcPr>
            <w:tcW w:w="3300" w:type="pct"/>
            <w:shd w:val="clear" w:color="auto" w:fill="FFFFFF"/>
          </w:tcPr>
          <w:p w14:paraId="5712499E" w14:textId="2933D686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52" w:type="pct"/>
          </w:tcPr>
          <w:p w14:paraId="739F2290" w14:textId="09DC7F6A" w:rsidR="00707082" w:rsidRPr="0018714A" w:rsidRDefault="0018714A" w:rsidP="0018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1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3AFDEB4B" w14:textId="77777777" w:rsidR="00707082" w:rsidRPr="0018714A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3A387530" w14:textId="31D94989" w:rsidR="00707082" w:rsidRPr="0018714A" w:rsidRDefault="006F0676" w:rsidP="007C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21" w:right="-131" w:hanging="87"/>
              <w:rPr>
                <w:rFonts w:asciiTheme="majorBidi" w:hAnsiTheme="majorBidi" w:cstheme="majorBidi"/>
                <w:sz w:val="30"/>
                <w:szCs w:val="30"/>
              </w:rPr>
            </w:pPr>
            <w:r w:rsidRPr="00187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="001C78B2" w:rsidRPr="0018714A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</w:p>
        </w:tc>
      </w:tr>
      <w:tr w:rsidR="00707082" w:rsidRPr="0016249F" w14:paraId="63CC1E86" w14:textId="77777777" w:rsidTr="004E748D">
        <w:tc>
          <w:tcPr>
            <w:tcW w:w="3300" w:type="pct"/>
            <w:shd w:val="clear" w:color="auto" w:fill="FFFFFF"/>
          </w:tcPr>
          <w:p w14:paraId="57BD6EB0" w14:textId="2C370757" w:rsidR="00707082" w:rsidRPr="0016249F" w:rsidRDefault="00707082" w:rsidP="0070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752" w:type="pct"/>
          </w:tcPr>
          <w:p w14:paraId="194C4BE1" w14:textId="4E7567BA" w:rsidR="00707082" w:rsidRPr="0018714A" w:rsidRDefault="0018714A" w:rsidP="0018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1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1F07A678" w14:textId="77777777" w:rsidR="00707082" w:rsidRPr="0018714A" w:rsidRDefault="00707082" w:rsidP="00707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038A181F" w14:textId="0CE3E68B" w:rsidR="00707082" w:rsidRPr="0018714A" w:rsidRDefault="006F0676" w:rsidP="007C3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/>
              <w:ind w:left="-21" w:right="-131" w:hanging="87"/>
              <w:rPr>
                <w:rFonts w:asciiTheme="majorBidi" w:hAnsiTheme="majorBidi" w:cstheme="majorBidi"/>
                <w:sz w:val="30"/>
                <w:szCs w:val="30"/>
              </w:rPr>
            </w:pPr>
            <w:r w:rsidRPr="00187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157</w:t>
            </w:r>
          </w:p>
        </w:tc>
      </w:tr>
    </w:tbl>
    <w:p w14:paraId="6BB8A79B" w14:textId="2602D242" w:rsidR="004974F6" w:rsidRPr="00E742FC" w:rsidRDefault="004974F6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171DA" w14:textId="6572AB16" w:rsidR="00AD5FBE" w:rsidRPr="0016249F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6F0676">
        <w:rPr>
          <w:rFonts w:asciiTheme="majorBidi" w:hAnsiTheme="majorBidi" w:cstheme="majorBidi" w:hint="cs"/>
          <w:sz w:val="30"/>
          <w:szCs w:val="30"/>
          <w:cs/>
        </w:rPr>
        <w:t>5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</w:t>
      </w:r>
      <w:r w:rsidRPr="0016249F">
        <w:rPr>
          <w:rFonts w:asciiTheme="majorBidi" w:hAnsiTheme="majorBidi" w:cstheme="majorBidi"/>
          <w:sz w:val="30"/>
          <w:szCs w:val="30"/>
        </w:rPr>
        <w:t xml:space="preserve"> 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6F0676">
        <w:rPr>
          <w:rFonts w:asciiTheme="majorBidi" w:hAnsiTheme="majorBidi" w:cstheme="majorBidi" w:hint="cs"/>
          <w:sz w:val="30"/>
          <w:szCs w:val="30"/>
          <w:cs/>
        </w:rPr>
        <w:t>4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77777777" w:rsidR="002C4FD1" w:rsidRPr="00E742FC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4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941"/>
        <w:gridCol w:w="1407"/>
        <w:gridCol w:w="352"/>
        <w:gridCol w:w="1380"/>
      </w:tblGrid>
      <w:tr w:rsidR="00406EB6" w:rsidRPr="0016249F" w14:paraId="2DEFC512" w14:textId="77777777" w:rsidTr="00C05EA0">
        <w:trPr>
          <w:tblHeader/>
        </w:trPr>
        <w:tc>
          <w:tcPr>
            <w:tcW w:w="3271" w:type="pct"/>
          </w:tcPr>
          <w:p w14:paraId="0BB4D555" w14:textId="30F3C020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3368C392" w14:textId="2766C422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94" w:type="pct"/>
          </w:tcPr>
          <w:p w14:paraId="55237987" w14:textId="77777777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4CFA0071" w14:textId="33428F00" w:rsidR="00406EB6" w:rsidRPr="0016249F" w:rsidRDefault="006D66F7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>31</w:t>
            </w:r>
            <w:r w:rsidR="00406EB6" w:rsidRPr="001624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06EB6" w:rsidRPr="0016249F" w14:paraId="639DFC77" w14:textId="77777777" w:rsidTr="00C05EA0">
        <w:trPr>
          <w:tblHeader/>
        </w:trPr>
        <w:tc>
          <w:tcPr>
            <w:tcW w:w="3271" w:type="pct"/>
          </w:tcPr>
          <w:p w14:paraId="0526F0FC" w14:textId="153B1CDF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41F7A047" w14:textId="3B3C80A1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F067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94" w:type="pct"/>
          </w:tcPr>
          <w:p w14:paraId="53CCAE7D" w14:textId="77777777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6E4EE46C" w14:textId="1DE4A562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F067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06EB6" w:rsidRPr="0016249F" w14:paraId="103B087E" w14:textId="77777777" w:rsidTr="00C05EA0">
        <w:trPr>
          <w:trHeight w:val="60"/>
          <w:tblHeader/>
        </w:trPr>
        <w:tc>
          <w:tcPr>
            <w:tcW w:w="3271" w:type="pct"/>
          </w:tcPr>
          <w:p w14:paraId="7988CA7E" w14:textId="77777777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9" w:type="pct"/>
            <w:gridSpan w:val="3"/>
          </w:tcPr>
          <w:p w14:paraId="0AB30106" w14:textId="634F9825" w:rsidR="00406EB6" w:rsidRPr="0016249F" w:rsidRDefault="00406EB6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4A44" w:rsidRPr="0016249F" w14:paraId="2E847CC8" w14:textId="77777777" w:rsidTr="00844A44">
        <w:tc>
          <w:tcPr>
            <w:tcW w:w="3271" w:type="pct"/>
          </w:tcPr>
          <w:p w14:paraId="617980AD" w14:textId="6DAC038D" w:rsidR="00844A44" w:rsidRPr="0016249F" w:rsidRDefault="00844A44" w:rsidP="0084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75" w:type="pct"/>
          </w:tcPr>
          <w:p w14:paraId="0D4A5E38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90D36FF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0B03DEBC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A44" w:rsidRPr="0016249F" w14:paraId="0F7528C7" w14:textId="77777777" w:rsidTr="00844A44">
        <w:tc>
          <w:tcPr>
            <w:tcW w:w="3271" w:type="pct"/>
          </w:tcPr>
          <w:p w14:paraId="53168152" w14:textId="77749465" w:rsidR="00844A44" w:rsidRPr="0016249F" w:rsidRDefault="00844A44" w:rsidP="0084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</w:tcPr>
          <w:p w14:paraId="216C0161" w14:textId="01715795" w:rsidR="00844A44" w:rsidRPr="00E742FC" w:rsidRDefault="00E742FC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2F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94" w:type="pct"/>
          </w:tcPr>
          <w:p w14:paraId="477DB0DE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BF70B31" w14:textId="550F83AC" w:rsidR="00844A44" w:rsidRPr="0016249F" w:rsidRDefault="006F0676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2,360</w:t>
            </w:r>
          </w:p>
        </w:tc>
      </w:tr>
      <w:tr w:rsidR="00844A44" w:rsidRPr="0016249F" w14:paraId="517D50CC" w14:textId="77777777" w:rsidTr="004860F1">
        <w:tc>
          <w:tcPr>
            <w:tcW w:w="3271" w:type="pct"/>
          </w:tcPr>
          <w:p w14:paraId="72899FAC" w14:textId="57587BAB" w:rsidR="00844A44" w:rsidRPr="0016249F" w:rsidRDefault="00844A44" w:rsidP="0084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24BF7E3A" w14:textId="2058FC84" w:rsidR="00844A44" w:rsidRPr="00E742FC" w:rsidRDefault="00E742FC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194" w:type="pct"/>
          </w:tcPr>
          <w:p w14:paraId="615A2A8B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5B1F0E88" w14:textId="40F60439" w:rsidR="00844A44" w:rsidRPr="0016249F" w:rsidRDefault="006F0676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4860F1" w:rsidRPr="001624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360</w:t>
            </w:r>
          </w:p>
        </w:tc>
      </w:tr>
      <w:tr w:rsidR="00844A44" w:rsidRPr="0016249F" w14:paraId="3369E70A" w14:textId="77777777" w:rsidTr="004860F1">
        <w:tc>
          <w:tcPr>
            <w:tcW w:w="3271" w:type="pct"/>
          </w:tcPr>
          <w:p w14:paraId="3E18FBA8" w14:textId="77777777" w:rsidR="00844A44" w:rsidRPr="0016249F" w:rsidRDefault="00844A44" w:rsidP="0040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5F7B381E" w14:textId="77777777" w:rsidR="00844A44" w:rsidRPr="0016249F" w:rsidRDefault="00844A44" w:rsidP="0084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1524B9CF" w14:textId="77777777" w:rsidR="00844A44" w:rsidRPr="0016249F" w:rsidRDefault="00844A44" w:rsidP="0040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double" w:sz="4" w:space="0" w:color="auto"/>
            </w:tcBorders>
          </w:tcPr>
          <w:p w14:paraId="3CF8E4AF" w14:textId="77777777" w:rsidR="00844A44" w:rsidRPr="0016249F" w:rsidRDefault="00844A44" w:rsidP="00265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0F1" w:rsidRPr="0016249F" w14:paraId="660852B9" w14:textId="77777777" w:rsidTr="00844A44">
        <w:tc>
          <w:tcPr>
            <w:tcW w:w="3271" w:type="pct"/>
          </w:tcPr>
          <w:p w14:paraId="3D9CF9E3" w14:textId="02338FF8" w:rsidR="004860F1" w:rsidRPr="0016249F" w:rsidRDefault="004860F1" w:rsidP="0048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75" w:type="pct"/>
          </w:tcPr>
          <w:p w14:paraId="4A2B618A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D49D06F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13CE2258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0F1" w:rsidRPr="0016249F" w14:paraId="47DCDC5B" w14:textId="77777777" w:rsidTr="00844A44">
        <w:tc>
          <w:tcPr>
            <w:tcW w:w="3271" w:type="pct"/>
          </w:tcPr>
          <w:p w14:paraId="670AC8F9" w14:textId="0F26CD0D" w:rsidR="004860F1" w:rsidRPr="0016249F" w:rsidRDefault="004860F1" w:rsidP="0048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75" w:type="pct"/>
          </w:tcPr>
          <w:p w14:paraId="23CCD43F" w14:textId="3B850BC5" w:rsidR="004860F1" w:rsidRPr="00E742FC" w:rsidRDefault="00E742FC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2FC">
              <w:rPr>
                <w:rFonts w:asciiTheme="majorBidi" w:hAnsiTheme="majorBidi" w:cstheme="majorBidi"/>
                <w:sz w:val="30"/>
                <w:szCs w:val="30"/>
              </w:rPr>
              <w:t>27,303</w:t>
            </w:r>
          </w:p>
        </w:tc>
        <w:tc>
          <w:tcPr>
            <w:tcW w:w="194" w:type="pct"/>
          </w:tcPr>
          <w:p w14:paraId="03F73BEC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EC287B4" w14:textId="4E23B631" w:rsidR="004860F1" w:rsidRPr="0016249F" w:rsidRDefault="006F0676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</w:t>
            </w:r>
            <w:r w:rsidR="004860F1" w:rsidRPr="0016249F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4860F1" w:rsidRPr="0016249F" w14:paraId="371E2DE2" w14:textId="77777777" w:rsidTr="004860F1">
        <w:tc>
          <w:tcPr>
            <w:tcW w:w="3271" w:type="pct"/>
          </w:tcPr>
          <w:p w14:paraId="0D2693F9" w14:textId="1DA71D39" w:rsidR="004860F1" w:rsidRPr="0016249F" w:rsidRDefault="004860F1" w:rsidP="0048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1C076072" w14:textId="7A250F44" w:rsidR="004860F1" w:rsidRPr="00E742FC" w:rsidRDefault="00E742FC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2FC">
              <w:rPr>
                <w:rFonts w:asciiTheme="majorBidi" w:hAnsiTheme="majorBidi" w:cstheme="majorBidi"/>
                <w:sz w:val="30"/>
                <w:szCs w:val="30"/>
              </w:rPr>
              <w:t>71,314</w:t>
            </w:r>
          </w:p>
        </w:tc>
        <w:tc>
          <w:tcPr>
            <w:tcW w:w="194" w:type="pct"/>
          </w:tcPr>
          <w:p w14:paraId="620BB69A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76690CD5" w14:textId="1E12A924" w:rsidR="004860F1" w:rsidRPr="0016249F" w:rsidRDefault="006F0676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</w:t>
            </w:r>
            <w:r w:rsidR="004860F1" w:rsidRPr="0016249F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4860F1" w:rsidRPr="0016249F" w14:paraId="770FC95C" w14:textId="77777777" w:rsidTr="004860F1">
        <w:tc>
          <w:tcPr>
            <w:tcW w:w="3271" w:type="pct"/>
          </w:tcPr>
          <w:p w14:paraId="1C38010A" w14:textId="3E010587" w:rsidR="004860F1" w:rsidRPr="0016249F" w:rsidRDefault="004860F1" w:rsidP="0048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2B8CA0D2" w14:textId="185B0945" w:rsidR="004860F1" w:rsidRPr="00E742FC" w:rsidRDefault="00E742FC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98,617</w:t>
            </w:r>
          </w:p>
        </w:tc>
        <w:tc>
          <w:tcPr>
            <w:tcW w:w="194" w:type="pct"/>
          </w:tcPr>
          <w:p w14:paraId="4D025701" w14:textId="77777777" w:rsidR="004860F1" w:rsidRPr="0016249F" w:rsidRDefault="004860F1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6DD09C79" w14:textId="3DDC5BB0" w:rsidR="004860F1" w:rsidRPr="0016249F" w:rsidRDefault="006F0676" w:rsidP="00486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4860F1" w:rsidRPr="001624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31E0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</w:tr>
    </w:tbl>
    <w:p w14:paraId="2A51166E" w14:textId="777F632C" w:rsidR="006D0BD9" w:rsidRPr="00E742FC" w:rsidRDefault="006D0BD9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0C7748" w14:textId="1248FF5E" w:rsidR="00E742FC" w:rsidRPr="00E742FC" w:rsidRDefault="00E742FC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97685" w14:textId="6FC476B9" w:rsidR="00E742FC" w:rsidRPr="00E742FC" w:rsidRDefault="00E742FC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B9011" w14:textId="59A2B590" w:rsidR="00E742FC" w:rsidRPr="00E742FC" w:rsidRDefault="00E742FC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1C49E6" w14:textId="224BEEAC" w:rsidR="00E742FC" w:rsidRPr="00E742FC" w:rsidRDefault="00E742FC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00876" w14:textId="77777777" w:rsidR="00E742FC" w:rsidRPr="00E742FC" w:rsidRDefault="00E742FC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BEABC" w14:textId="5E9C803B" w:rsidR="002C4FD1" w:rsidRPr="0016249F" w:rsidRDefault="002C4FD1" w:rsidP="002C4F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49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="000C68D6" w:rsidRPr="0016249F">
        <w:rPr>
          <w:rFonts w:ascii="Angsana New" w:hAnsi="Angsana New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41F5F471" w:rsidR="000C68D6" w:rsidRPr="0016249F" w:rsidRDefault="000C68D6" w:rsidP="009E40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37B243" w14:textId="1242DC50" w:rsidR="00910ED1" w:rsidRPr="0016249F" w:rsidRDefault="00910ED1" w:rsidP="00910E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49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10BE93BA" w14:textId="77777777" w:rsidR="00910ED1" w:rsidRPr="0016249F" w:rsidRDefault="00910ED1" w:rsidP="00910E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602CF" w14:textId="77777777" w:rsidR="00910ED1" w:rsidRPr="0016249F" w:rsidRDefault="00910ED1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249F">
        <w:rPr>
          <w:rFonts w:ascii="Angsana New" w:hAnsi="Angsana New"/>
          <w:b/>
          <w:bCs/>
          <w:sz w:val="30"/>
          <w:szCs w:val="30"/>
          <w:cs/>
        </w:rPr>
        <w:t>บริษัทใหญ่ในลำดับสูงสุด</w:t>
      </w:r>
    </w:p>
    <w:p w14:paraId="0516C0E7" w14:textId="77777777" w:rsidR="00910ED1" w:rsidRPr="0016249F" w:rsidRDefault="00910ED1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0AAAB" w14:textId="7C9257EE" w:rsidR="004860F1" w:rsidRDefault="004860F1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มีระยะเวลาเช่า </w:t>
      </w:r>
      <w:r w:rsidRPr="0016249F">
        <w:rPr>
          <w:rFonts w:asciiTheme="majorBidi" w:hAnsiTheme="majorBidi" w:cstheme="majorBidi"/>
          <w:sz w:val="30"/>
          <w:szCs w:val="30"/>
        </w:rPr>
        <w:t>3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2564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 xml:space="preserve">2566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0.1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โดยบริษัทสามารถต่ออายุสัญญาเช่าได้อีกสองครั้งคราวละ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3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="009F2E14">
        <w:rPr>
          <w:rFonts w:asciiTheme="majorBidi" w:hAnsiTheme="majorBidi" w:cstheme="majorBidi"/>
          <w:sz w:val="30"/>
          <w:szCs w:val="30"/>
        </w:rPr>
        <w:t xml:space="preserve">    </w:t>
      </w:r>
      <w:r w:rsidRPr="0016249F">
        <w:rPr>
          <w:rFonts w:asciiTheme="majorBidi" w:hAnsiTheme="majorBidi" w:cstheme="majorBidi"/>
          <w:sz w:val="30"/>
          <w:szCs w:val="30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ปี ตามลำดับนับจากวันสิ้นสุดสัญญาแต่ละครั้ง โดยอัตราค่าเช่าจะปรับเพิ่มขึ้นร้อยละ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10.0 </w:t>
      </w:r>
      <w:r w:rsidRPr="0016249F">
        <w:rPr>
          <w:rFonts w:asciiTheme="majorBidi" w:hAnsiTheme="majorBidi" w:cstheme="majorBidi"/>
          <w:sz w:val="30"/>
          <w:szCs w:val="30"/>
          <w:cs/>
        </w:rPr>
        <w:t>สำหรับการต่ออายุสัญญาเช่าแต่ละครั้ง</w:t>
      </w:r>
    </w:p>
    <w:p w14:paraId="1769B16E" w14:textId="4CC8898C" w:rsidR="00143F04" w:rsidRDefault="00143F04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51AFBA" w14:textId="0844EB55" w:rsidR="00143F04" w:rsidRPr="0016249F" w:rsidRDefault="00143F04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1CA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3F04">
        <w:rPr>
          <w:rFonts w:asciiTheme="majorBidi" w:hAnsiTheme="majorBidi" w:cstheme="majorBidi"/>
          <w:sz w:val="30"/>
          <w:szCs w:val="30"/>
        </w:rPr>
        <w:t xml:space="preserve">30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143F04">
        <w:rPr>
          <w:rFonts w:asciiTheme="majorBidi" w:hAnsiTheme="majorBidi" w:cstheme="majorBidi"/>
          <w:sz w:val="30"/>
          <w:szCs w:val="30"/>
        </w:rPr>
        <w:t xml:space="preserve">2564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บริษัทได้ทำบันทึกข้อตกลงเพิ่มเติมแนบท้ายสัญญาเช่าที่ดินพร้อมสิ่งปลูกสร้างกับบริษัทใหญ่ในลำดับสูงสุด เพื่อแก้ไขเงื่อนไขในสัญญาเช่าจากระยะเวลาเช่า </w:t>
      </w:r>
      <w:r w:rsidRPr="00143F04">
        <w:rPr>
          <w:rFonts w:asciiTheme="majorBidi" w:hAnsiTheme="majorBidi" w:cstheme="majorBidi"/>
          <w:sz w:val="30"/>
          <w:szCs w:val="30"/>
        </w:rPr>
        <w:t xml:space="preserve">3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ปี ตั้งแต่วันที่ </w:t>
      </w:r>
      <w:r w:rsidRPr="00143F04">
        <w:rPr>
          <w:rFonts w:asciiTheme="majorBidi" w:hAnsiTheme="majorBidi" w:cstheme="majorBidi"/>
          <w:sz w:val="30"/>
          <w:szCs w:val="30"/>
        </w:rPr>
        <w:t xml:space="preserve">1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43F04">
        <w:rPr>
          <w:rFonts w:asciiTheme="majorBidi" w:hAnsiTheme="majorBidi" w:cstheme="majorBidi"/>
          <w:sz w:val="30"/>
          <w:szCs w:val="30"/>
        </w:rPr>
        <w:t xml:space="preserve">2564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43F04">
        <w:rPr>
          <w:rFonts w:asciiTheme="majorBidi" w:hAnsiTheme="majorBidi" w:cstheme="majorBidi"/>
          <w:sz w:val="30"/>
          <w:szCs w:val="30"/>
        </w:rPr>
        <w:t xml:space="preserve">31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43F04">
        <w:rPr>
          <w:rFonts w:asciiTheme="majorBidi" w:hAnsiTheme="majorBidi" w:cstheme="majorBidi"/>
          <w:sz w:val="30"/>
          <w:szCs w:val="30"/>
        </w:rPr>
        <w:t xml:space="preserve">2566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143F04">
        <w:rPr>
          <w:rFonts w:asciiTheme="majorBidi" w:hAnsiTheme="majorBidi" w:cstheme="majorBidi"/>
          <w:sz w:val="30"/>
          <w:szCs w:val="30"/>
        </w:rPr>
        <w:t xml:space="preserve">0.1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ล้านบาท และสามารถต่ออายุสัญญาเช่าได้อีกสองครั้งคราวละ </w:t>
      </w:r>
      <w:r w:rsidRPr="00143F04">
        <w:rPr>
          <w:rFonts w:asciiTheme="majorBidi" w:hAnsiTheme="majorBidi" w:cstheme="majorBidi"/>
          <w:sz w:val="30"/>
          <w:szCs w:val="30"/>
        </w:rPr>
        <w:t xml:space="preserve">3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Pr="00143F04">
        <w:rPr>
          <w:rFonts w:asciiTheme="majorBidi" w:hAnsiTheme="majorBidi" w:cstheme="majorBidi"/>
          <w:sz w:val="30"/>
          <w:szCs w:val="30"/>
        </w:rPr>
        <w:t xml:space="preserve">1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ปี ตามลำดับนับจากวันสิ้นสุดสัญญาแต่ละครั้ง โดยอัตราค่าเช่าจะปรับเพิ่มขึ้นร้อยละ </w:t>
      </w:r>
      <w:r w:rsidRPr="00143F04">
        <w:rPr>
          <w:rFonts w:asciiTheme="majorBidi" w:hAnsiTheme="majorBidi" w:cstheme="majorBidi"/>
          <w:sz w:val="30"/>
          <w:szCs w:val="30"/>
        </w:rPr>
        <w:t xml:space="preserve">10.0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สำหรับการต่ออายุสัญญาเช่าแต่ละครั้ง เป็นระยะเวลาเช่า </w:t>
      </w:r>
      <w:r w:rsidRPr="00143F04">
        <w:rPr>
          <w:rFonts w:asciiTheme="majorBidi" w:hAnsiTheme="majorBidi" w:cstheme="majorBidi"/>
          <w:sz w:val="30"/>
          <w:szCs w:val="30"/>
        </w:rPr>
        <w:t xml:space="preserve">19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ปี ตั้งแต่วันที่ </w:t>
      </w:r>
      <w:r w:rsidRPr="00143F04">
        <w:rPr>
          <w:rFonts w:asciiTheme="majorBidi" w:hAnsiTheme="majorBidi" w:cstheme="majorBidi"/>
          <w:sz w:val="30"/>
          <w:szCs w:val="30"/>
        </w:rPr>
        <w:t xml:space="preserve">1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43F04">
        <w:rPr>
          <w:rFonts w:asciiTheme="majorBidi" w:hAnsiTheme="majorBidi" w:cstheme="majorBidi"/>
          <w:sz w:val="30"/>
          <w:szCs w:val="30"/>
        </w:rPr>
        <w:t xml:space="preserve">2564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43F04">
        <w:rPr>
          <w:rFonts w:asciiTheme="majorBidi" w:hAnsiTheme="majorBidi" w:cstheme="majorBidi"/>
          <w:sz w:val="30"/>
          <w:szCs w:val="30"/>
        </w:rPr>
        <w:t xml:space="preserve">31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43F04">
        <w:rPr>
          <w:rFonts w:asciiTheme="majorBidi" w:hAnsiTheme="majorBidi" w:cstheme="majorBidi"/>
          <w:sz w:val="30"/>
          <w:szCs w:val="30"/>
        </w:rPr>
        <w:t xml:space="preserve">2582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143F04">
        <w:rPr>
          <w:rFonts w:asciiTheme="majorBidi" w:hAnsiTheme="majorBidi" w:cstheme="majorBidi"/>
          <w:sz w:val="30"/>
          <w:szCs w:val="30"/>
        </w:rPr>
        <w:t xml:space="preserve">0.1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ล้านบาท ซึ่งอัตราค่าเช่าเพิ่มขึ้นร้อยละ </w:t>
      </w:r>
      <w:r w:rsidRPr="00143F04">
        <w:rPr>
          <w:rFonts w:asciiTheme="majorBidi" w:hAnsiTheme="majorBidi" w:cstheme="majorBidi"/>
          <w:sz w:val="30"/>
          <w:szCs w:val="30"/>
        </w:rPr>
        <w:t xml:space="preserve">10.0 </w:t>
      </w:r>
      <w:r w:rsidRPr="00531CA1">
        <w:rPr>
          <w:rFonts w:asciiTheme="majorBidi" w:hAnsiTheme="majorBidi" w:cstheme="majorBidi"/>
          <w:sz w:val="30"/>
          <w:szCs w:val="30"/>
          <w:cs/>
        </w:rPr>
        <w:t xml:space="preserve">เป็นประจำทุก </w:t>
      </w:r>
      <w:r w:rsidRPr="00143F04">
        <w:rPr>
          <w:rFonts w:asciiTheme="majorBidi" w:hAnsiTheme="majorBidi" w:cstheme="majorBidi"/>
          <w:sz w:val="30"/>
          <w:szCs w:val="30"/>
        </w:rPr>
        <w:t xml:space="preserve">3 </w:t>
      </w:r>
      <w:r w:rsidRPr="00531CA1">
        <w:rPr>
          <w:rFonts w:asciiTheme="majorBidi" w:hAnsiTheme="majorBidi" w:cstheme="majorBidi"/>
          <w:sz w:val="30"/>
          <w:szCs w:val="30"/>
          <w:cs/>
        </w:rPr>
        <w:t>ปี 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1320B15E" w14:textId="77777777" w:rsidR="004860F1" w:rsidRPr="00531CA1" w:rsidRDefault="004860F1" w:rsidP="0053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14D146" w14:textId="77777777" w:rsidR="003F5AD3" w:rsidRPr="0016249F" w:rsidRDefault="003F5AD3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249F">
        <w:rPr>
          <w:rFonts w:ascii="Angsana New" w:hAnsi="Angsana New"/>
          <w:b/>
          <w:bCs/>
          <w:sz w:val="30"/>
          <w:szCs w:val="30"/>
          <w:cs/>
        </w:rPr>
        <w:t>ผู้บริหารสำคัญ</w:t>
      </w:r>
    </w:p>
    <w:p w14:paraId="04AD51AF" w14:textId="77777777" w:rsidR="003F5AD3" w:rsidRPr="0016249F" w:rsidRDefault="003F5AD3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36598" w14:textId="5D1E213C" w:rsidR="003F5AD3" w:rsidRPr="0016249F" w:rsidRDefault="003F5AD3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>30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16249F">
        <w:rPr>
          <w:rFonts w:asciiTheme="majorBidi" w:hAnsiTheme="majorBidi" w:cstheme="majorBidi"/>
          <w:sz w:val="30"/>
          <w:szCs w:val="30"/>
        </w:rPr>
        <w:t>2561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มีระยะเวลาเช่า </w:t>
      </w:r>
      <w:r w:rsidRPr="0016249F">
        <w:rPr>
          <w:rFonts w:asciiTheme="majorBidi" w:hAnsiTheme="majorBidi" w:cstheme="majorBidi"/>
          <w:sz w:val="30"/>
          <w:szCs w:val="30"/>
        </w:rPr>
        <w:t>10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16249F">
        <w:rPr>
          <w:rFonts w:asciiTheme="majorBidi" w:hAnsiTheme="majorBidi" w:cstheme="majorBidi"/>
          <w:sz w:val="30"/>
          <w:szCs w:val="30"/>
        </w:rPr>
        <w:t>1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16249F">
        <w:rPr>
          <w:rFonts w:asciiTheme="majorBidi" w:hAnsiTheme="majorBidi" w:cstheme="majorBidi"/>
          <w:sz w:val="30"/>
          <w:szCs w:val="30"/>
        </w:rPr>
        <w:t>2561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16249F">
        <w:rPr>
          <w:rFonts w:asciiTheme="majorBidi" w:hAnsiTheme="majorBidi" w:cstheme="majorBidi"/>
          <w:sz w:val="30"/>
          <w:szCs w:val="30"/>
        </w:rPr>
        <w:t>31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6249F">
        <w:rPr>
          <w:rFonts w:asciiTheme="majorBidi" w:hAnsiTheme="majorBidi" w:cstheme="majorBidi"/>
          <w:sz w:val="30"/>
          <w:szCs w:val="30"/>
        </w:rPr>
        <w:t>2570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ในอัตราค่าเช่าเดือนละ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>0.3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B1612" w:rsidRPr="0016249F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และสามารถต่ออายุสัญญาเช่าภายใต้เงื่อนไขของสัญญา  </w:t>
      </w:r>
    </w:p>
    <w:p w14:paraId="52D5565C" w14:textId="77777777" w:rsidR="002B1612" w:rsidRPr="0016249F" w:rsidRDefault="002B1612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B19D1" w14:textId="2CC6F485" w:rsidR="003F4100" w:rsidRPr="0016249F" w:rsidRDefault="003F4100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15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16249F">
        <w:rPr>
          <w:rFonts w:asciiTheme="majorBidi" w:hAnsiTheme="majorBidi" w:cstheme="majorBidi"/>
          <w:sz w:val="30"/>
          <w:szCs w:val="30"/>
        </w:rPr>
        <w:t>2562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3F04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เป็นอัตราค่าเช่าเพิ่มขึ้นร้อยละ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โดยมีผลบังคับใช้ตั้งแต่วันที่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มิถุนายน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>2562</w:t>
      </w:r>
    </w:p>
    <w:p w14:paraId="0C2983E0" w14:textId="2FB4ED76" w:rsidR="004860F1" w:rsidRPr="0016249F" w:rsidRDefault="004860F1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699D1D8" w14:textId="5704C65D" w:rsidR="004860F1" w:rsidRDefault="004860F1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 xml:space="preserve">12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เป็นอัตราค่าเช่าเดือนละ </w:t>
      </w:r>
      <w:r w:rsidRPr="0016249F">
        <w:rPr>
          <w:rFonts w:asciiTheme="majorBidi" w:hAnsiTheme="majorBidi" w:cstheme="majorBidi"/>
          <w:sz w:val="30"/>
          <w:szCs w:val="30"/>
        </w:rPr>
        <w:t xml:space="preserve">0.4 </w:t>
      </w:r>
      <w:r w:rsidRPr="0016249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10.0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>เป็นประจำทุก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 3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โดยมีผลบังคับใช้ตั้งแต่วันที่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16249F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16249F">
        <w:rPr>
          <w:rFonts w:asciiTheme="majorBidi" w:hAnsiTheme="majorBidi" w:cstheme="majorBidi"/>
          <w:sz w:val="30"/>
          <w:szCs w:val="30"/>
          <w:lang w:val="en-GB"/>
        </w:rPr>
        <w:t>2564</w:t>
      </w:r>
    </w:p>
    <w:p w14:paraId="6D3AB73F" w14:textId="0094E773" w:rsidR="00143F04" w:rsidRDefault="00143F04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B7FC81E" w14:textId="1573EA3D" w:rsidR="00143F04" w:rsidRPr="0016249F" w:rsidRDefault="00143F04" w:rsidP="00486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มิถุนายน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บริษัทได้ทำบันทึกข้อตกลงเพิ่มเติมแนบท้ายสัญญาเช่าที่ดินพร้อมสิ่งปลูกสร้างกับผู้บริหารสำคัญ เพื่อแก้ไขเงื่อนไขในสัญญาเช่าจากระยะเวลาเช่า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10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ปี ตั้งแต่วันที่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มกราคม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2561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ถึงวันที่               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ธันวาคม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2570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ในอัตราค่าเช่าเดือนละ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0.4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ล้านบาท และอัตราค่าเช่าเพิ่มขึ้นร้อยละ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10.0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เป็นประจำทุก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ปี เป็นระยะเวลาเช่า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22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ปี ตั้งแต่วันที่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มกราคม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2561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ถึงวันที่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ธันวาคม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2582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>โดยอัตราค่าเช่าตั้งแต่วันที่</w:t>
      </w:r>
      <w:r w:rsidR="009F2E14">
        <w:rPr>
          <w:rFonts w:asciiTheme="majorBidi" w:hAnsiTheme="majorBidi"/>
          <w:sz w:val="30"/>
          <w:szCs w:val="30"/>
          <w:lang w:val="en-GB"/>
        </w:rPr>
        <w:t xml:space="preserve">                      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มกราคม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เป็นอัตราค่าเช่าเดือนละ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0.4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ล้านบาท ซึ่งอัตราค่าเช่าจะปรับเพิ่มขึ้นร้อยละ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10.0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 xml:space="preserve">เป็นประจำทุก </w:t>
      </w:r>
      <w:r w:rsidRPr="00143F04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Pr="00143F04">
        <w:rPr>
          <w:rFonts w:asciiTheme="majorBidi" w:hAnsiTheme="majorBidi"/>
          <w:sz w:val="30"/>
          <w:szCs w:val="30"/>
          <w:cs/>
          <w:lang w:val="en-GB"/>
        </w:rPr>
        <w:t>ปี และมีสิทธิต่ออายุสัญญาเช่าก่อนผู้อื่น 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4B068D7A" w14:textId="797257C1" w:rsidR="004860F1" w:rsidRPr="0016249F" w:rsidRDefault="004860F1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9D90C2" w14:textId="0C73D8B1" w:rsidR="00D618E0" w:rsidRPr="00A6677F" w:rsidRDefault="00D618E0" w:rsidP="008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A6677F">
        <w:rPr>
          <w:rFonts w:asciiTheme="majorBidi" w:hAnsiTheme="majorBidi"/>
          <w:sz w:val="30"/>
          <w:szCs w:val="30"/>
          <w:cs/>
          <w:lang w:val="en-GB"/>
        </w:rPr>
        <w:t>เงินสดจ่ายชำระหนี้สินตามสัญญาเช่ารวมดอกเบี้ยจ่ายของหนี้สินตามสัญญาเช่าสำหรับสัญญาเช่ากับบริษัทใหญ่ในลำดับสูงสุด และผู้บริหารสำคัญ</w:t>
      </w:r>
      <w:r w:rsidRPr="00A6677F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A6677F">
        <w:rPr>
          <w:rFonts w:asciiTheme="majorBidi" w:hAnsiTheme="majorBidi"/>
          <w:sz w:val="30"/>
          <w:szCs w:val="30"/>
          <w:cs/>
          <w:lang w:val="en-GB"/>
        </w:rPr>
        <w:t xml:space="preserve">สำหรับงวดสามเดือนสิ้นสุดวันที่ </w:t>
      </w:r>
      <w:r w:rsidRPr="00A6677F">
        <w:rPr>
          <w:rFonts w:asciiTheme="majorBidi" w:hAnsiTheme="majorBidi"/>
          <w:sz w:val="30"/>
          <w:szCs w:val="30"/>
          <w:lang w:val="en-GB"/>
        </w:rPr>
        <w:t xml:space="preserve">31 </w:t>
      </w:r>
      <w:r w:rsidRPr="00A6677F">
        <w:rPr>
          <w:rFonts w:asciiTheme="majorBidi" w:hAnsiTheme="majorBidi"/>
          <w:sz w:val="30"/>
          <w:szCs w:val="30"/>
          <w:cs/>
          <w:lang w:val="en-GB"/>
        </w:rPr>
        <w:t xml:space="preserve">มีนาคม </w:t>
      </w:r>
      <w:r w:rsidRPr="00A6677F">
        <w:rPr>
          <w:rFonts w:asciiTheme="majorBidi" w:hAnsiTheme="majorBidi"/>
          <w:sz w:val="30"/>
          <w:szCs w:val="30"/>
          <w:lang w:val="en-GB"/>
        </w:rPr>
        <w:t>256</w:t>
      </w:r>
      <w:r w:rsidR="009033D1" w:rsidRPr="00A6677F">
        <w:rPr>
          <w:rFonts w:asciiTheme="majorBidi" w:hAnsiTheme="majorBidi"/>
          <w:sz w:val="30"/>
          <w:szCs w:val="30"/>
          <w:lang w:val="en-GB"/>
        </w:rPr>
        <w:t>5</w:t>
      </w:r>
      <w:r w:rsidRPr="00A6677F">
        <w:rPr>
          <w:rFonts w:asciiTheme="majorBidi" w:hAnsiTheme="majorBidi"/>
          <w:sz w:val="30"/>
          <w:szCs w:val="30"/>
          <w:cs/>
          <w:lang w:val="en-GB"/>
        </w:rPr>
        <w:t xml:space="preserve"> มีจำนวน </w:t>
      </w:r>
      <w:r w:rsidRPr="00A6677F">
        <w:rPr>
          <w:rFonts w:asciiTheme="majorBidi" w:hAnsiTheme="majorBidi"/>
          <w:sz w:val="30"/>
          <w:szCs w:val="30"/>
          <w:lang w:val="en-GB"/>
        </w:rPr>
        <w:t xml:space="preserve">0.4 </w:t>
      </w:r>
      <w:r w:rsidRPr="00A6677F">
        <w:rPr>
          <w:rFonts w:asciiTheme="majorBidi" w:hAnsiTheme="majorBidi"/>
          <w:sz w:val="30"/>
          <w:szCs w:val="30"/>
          <w:cs/>
          <w:lang w:val="en-GB"/>
        </w:rPr>
        <w:t xml:space="preserve">ล้านบาท และ </w:t>
      </w:r>
      <w:r w:rsidRPr="00A6677F">
        <w:rPr>
          <w:rFonts w:asciiTheme="majorBidi" w:hAnsiTheme="majorBidi"/>
          <w:sz w:val="30"/>
          <w:szCs w:val="30"/>
          <w:lang w:val="en-GB"/>
        </w:rPr>
        <w:t xml:space="preserve">1.1 </w:t>
      </w:r>
      <w:r w:rsidRPr="00A6677F">
        <w:rPr>
          <w:rFonts w:asciiTheme="majorBidi" w:hAnsiTheme="majorBidi"/>
          <w:sz w:val="30"/>
          <w:szCs w:val="30"/>
          <w:cs/>
          <w:lang w:val="en-GB"/>
        </w:rPr>
        <w:t xml:space="preserve">ล้านบาท ตามลำดับ </w:t>
      </w:r>
      <w:r w:rsidRPr="00A6677F">
        <w:rPr>
          <w:rFonts w:asciiTheme="majorBidi" w:hAnsiTheme="majorBidi"/>
          <w:sz w:val="30"/>
          <w:szCs w:val="30"/>
          <w:lang w:val="en-GB"/>
        </w:rPr>
        <w:t>(256</w:t>
      </w:r>
      <w:r w:rsidR="009033D1" w:rsidRPr="00A6677F">
        <w:rPr>
          <w:rFonts w:asciiTheme="majorBidi" w:hAnsiTheme="majorBidi"/>
          <w:sz w:val="30"/>
          <w:szCs w:val="30"/>
          <w:lang w:val="en-GB"/>
        </w:rPr>
        <w:t>4</w:t>
      </w:r>
      <w:r w:rsidRPr="00A6677F">
        <w:rPr>
          <w:rFonts w:asciiTheme="majorBidi" w:hAnsiTheme="majorBidi"/>
          <w:sz w:val="30"/>
          <w:szCs w:val="30"/>
          <w:lang w:val="en-GB"/>
        </w:rPr>
        <w:t xml:space="preserve"> : </w:t>
      </w:r>
      <w:r w:rsidRPr="00A6677F">
        <w:rPr>
          <w:rFonts w:asciiTheme="majorBidi" w:hAnsiTheme="majorBidi"/>
          <w:sz w:val="30"/>
          <w:szCs w:val="30"/>
          <w:cs/>
          <w:lang w:val="en-GB"/>
        </w:rPr>
        <w:t>บริษัทใหญ่ในลำดับสูงสุดและผู้บริหารสำคัญ</w:t>
      </w:r>
      <w:r w:rsidRPr="00A6677F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A6677F">
        <w:rPr>
          <w:rFonts w:asciiTheme="majorBidi" w:hAnsiTheme="majorBidi"/>
          <w:sz w:val="30"/>
          <w:szCs w:val="30"/>
          <w:cs/>
          <w:lang w:val="en-GB"/>
        </w:rPr>
        <w:t xml:space="preserve">จำนวน </w:t>
      </w:r>
      <w:r w:rsidRPr="00A6677F">
        <w:rPr>
          <w:rFonts w:asciiTheme="majorBidi" w:hAnsiTheme="majorBidi"/>
          <w:sz w:val="30"/>
          <w:szCs w:val="30"/>
          <w:lang w:val="en-GB"/>
        </w:rPr>
        <w:t>0.</w:t>
      </w:r>
      <w:r w:rsidR="009033D1" w:rsidRPr="00A6677F">
        <w:rPr>
          <w:rFonts w:asciiTheme="majorBidi" w:hAnsiTheme="majorBidi"/>
          <w:sz w:val="30"/>
          <w:szCs w:val="30"/>
          <w:lang w:val="en-GB"/>
        </w:rPr>
        <w:t>4</w:t>
      </w:r>
      <w:r w:rsidRPr="00A6677F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A6677F">
        <w:rPr>
          <w:rFonts w:asciiTheme="majorBidi" w:hAnsiTheme="majorBidi"/>
          <w:sz w:val="30"/>
          <w:szCs w:val="30"/>
          <w:cs/>
          <w:lang w:val="en-GB"/>
        </w:rPr>
        <w:t xml:space="preserve">ล้านบาท และ </w:t>
      </w:r>
      <w:r w:rsidR="009F2E14">
        <w:rPr>
          <w:rFonts w:asciiTheme="majorBidi" w:hAnsiTheme="majorBidi"/>
          <w:sz w:val="30"/>
          <w:szCs w:val="30"/>
          <w:lang w:val="en-GB"/>
        </w:rPr>
        <w:t>1.</w:t>
      </w:r>
      <w:r w:rsidR="009033D1" w:rsidRPr="00A6677F">
        <w:rPr>
          <w:rFonts w:asciiTheme="majorBidi" w:hAnsiTheme="majorBidi"/>
          <w:sz w:val="30"/>
          <w:szCs w:val="30"/>
          <w:lang w:val="en-GB"/>
        </w:rPr>
        <w:t>1</w:t>
      </w:r>
      <w:r w:rsidRPr="00A6677F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A6677F">
        <w:rPr>
          <w:rFonts w:asciiTheme="majorBidi" w:hAnsiTheme="majorBidi"/>
          <w:sz w:val="30"/>
          <w:szCs w:val="30"/>
          <w:cs/>
          <w:lang w:val="en-GB"/>
        </w:rPr>
        <w:t>ล้านบาท ตามลำดับ</w:t>
      </w:r>
      <w:r w:rsidRPr="00A6677F">
        <w:rPr>
          <w:rFonts w:asciiTheme="majorBidi" w:hAnsiTheme="majorBidi"/>
          <w:sz w:val="30"/>
          <w:szCs w:val="30"/>
          <w:lang w:val="en-GB"/>
        </w:rPr>
        <w:t>)</w:t>
      </w:r>
    </w:p>
    <w:p w14:paraId="6DC5441A" w14:textId="7350536E" w:rsidR="00FA581F" w:rsidRPr="00A6677F" w:rsidRDefault="00FA581F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B9DA4CF" w14:textId="19C89129" w:rsidR="00687928" w:rsidRPr="00A6677F" w:rsidRDefault="00687928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3E75A464" w14:textId="423069A5" w:rsidR="00687928" w:rsidRPr="00A6677F" w:rsidRDefault="00687928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5651A632" w14:textId="1561C267" w:rsidR="00687928" w:rsidRPr="00A6677F" w:rsidRDefault="00687928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26BB505" w14:textId="590C6538" w:rsidR="00687928" w:rsidRPr="00A6677F" w:rsidRDefault="00687928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DC12444" w14:textId="636BDE46" w:rsidR="00687928" w:rsidRPr="00A6677F" w:rsidRDefault="00687928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3C3B183E" w14:textId="421DE32E" w:rsidR="00882253" w:rsidRPr="00A6677F" w:rsidRDefault="00882253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FA141B1" w14:textId="3861DEF2" w:rsidR="00882253" w:rsidRPr="00A6677F" w:rsidRDefault="00882253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1DB2B3DF" w14:textId="2BFA63A1" w:rsidR="00882253" w:rsidRDefault="00882253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3FCCDA8D" w14:textId="30E91C81" w:rsidR="00A6677F" w:rsidRDefault="00A6677F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79F74D10" w14:textId="1F54549A" w:rsidR="00A6677F" w:rsidRDefault="00A6677F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13E601B" w14:textId="50F99C36" w:rsidR="00A6677F" w:rsidRDefault="00A6677F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12EAAA7F" w14:textId="4F9B9823" w:rsidR="00A6677F" w:rsidRDefault="00A6677F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1F2853EE" w14:textId="77777777" w:rsidR="00A6677F" w:rsidRPr="00A6677F" w:rsidRDefault="00A6677F" w:rsidP="00A6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44F09BF" w14:textId="73A123B5" w:rsidR="00F54FE5" w:rsidRPr="0016249F" w:rsidRDefault="00D519FB" w:rsidP="00F5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3</w:t>
      </w:r>
      <w:r w:rsidR="00F54FE5"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 xml:space="preserve">ที่ดิน อาคารและอุปกรณ์  </w:t>
      </w:r>
    </w:p>
    <w:p w14:paraId="4C0B94E8" w14:textId="3D6E17A9" w:rsidR="002C4FD1" w:rsidRPr="00531CA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4ABAB36" w14:textId="560B2F0E" w:rsidR="00F54FE5" w:rsidRPr="0016249F" w:rsidRDefault="00F54FE5" w:rsidP="00F54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16249F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</w:t>
      </w:r>
      <w:r w:rsidR="002B1612" w:rsidRPr="0016249F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ระหว่างงวดสามเดือนสิ้นสุดวันที่ </w:t>
      </w:r>
      <w:r w:rsidRPr="0016249F">
        <w:rPr>
          <w:rFonts w:asciiTheme="majorBidi" w:hAnsiTheme="majorBidi" w:cstheme="majorBidi"/>
          <w:sz w:val="30"/>
          <w:szCs w:val="30"/>
        </w:rPr>
        <w:t>31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6E2CDC" w:rsidRPr="0016249F">
        <w:rPr>
          <w:rFonts w:asciiTheme="majorBidi" w:hAnsiTheme="majorBidi" w:cstheme="majorBidi"/>
          <w:sz w:val="30"/>
          <w:szCs w:val="30"/>
        </w:rPr>
        <w:t>256</w:t>
      </w:r>
      <w:r w:rsidR="006E2CDC">
        <w:rPr>
          <w:rFonts w:asciiTheme="majorBidi" w:hAnsiTheme="majorBidi" w:cstheme="majorBidi"/>
          <w:sz w:val="30"/>
          <w:szCs w:val="30"/>
        </w:rPr>
        <w:t>5</w:t>
      </w:r>
      <w:r w:rsidR="006E2CDC"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1000CE6" w14:textId="77777777" w:rsidR="00F54FE5" w:rsidRPr="00531CA1" w:rsidRDefault="00F54FE5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9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701"/>
        <w:gridCol w:w="425"/>
        <w:gridCol w:w="1719"/>
      </w:tblGrid>
      <w:tr w:rsidR="00F54FE5" w:rsidRPr="0016249F" w14:paraId="002FB09C" w14:textId="77777777" w:rsidTr="00F54FE5">
        <w:trPr>
          <w:tblHeader/>
        </w:trPr>
        <w:tc>
          <w:tcPr>
            <w:tcW w:w="2846" w:type="pct"/>
          </w:tcPr>
          <w:p w14:paraId="514EF9B3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3" w:type="pct"/>
            <w:vAlign w:val="bottom"/>
          </w:tcPr>
          <w:p w14:paraId="68DD6212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0084600" w14:textId="263020F3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47748B"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238" w:type="pct"/>
          </w:tcPr>
          <w:p w14:paraId="28723256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4001D9E5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10F910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54FE5" w:rsidRPr="0016249F" w14:paraId="423A87C9" w14:textId="77777777" w:rsidTr="00F54FE5">
        <w:trPr>
          <w:tblHeader/>
        </w:trPr>
        <w:tc>
          <w:tcPr>
            <w:tcW w:w="2846" w:type="pct"/>
          </w:tcPr>
          <w:p w14:paraId="2D9FCDDC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4" w:type="pct"/>
            <w:gridSpan w:val="3"/>
            <w:vAlign w:val="bottom"/>
          </w:tcPr>
          <w:p w14:paraId="113BE7DB" w14:textId="017204CC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6C2E" w:rsidRPr="0016249F" w14:paraId="3FB646F7" w14:textId="77777777" w:rsidTr="00F54FE5">
        <w:trPr>
          <w:tblHeader/>
        </w:trPr>
        <w:tc>
          <w:tcPr>
            <w:tcW w:w="2846" w:type="pct"/>
          </w:tcPr>
          <w:p w14:paraId="4960CD98" w14:textId="2E11DDCC" w:rsidR="00FE6C2E" w:rsidRPr="0016249F" w:rsidRDefault="00FE6C2E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3" w:type="pct"/>
          </w:tcPr>
          <w:p w14:paraId="21BC2C31" w14:textId="640870E7" w:rsidR="00FE6C2E" w:rsidRPr="0016249F" w:rsidRDefault="00531CA1" w:rsidP="00F5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296</w:t>
            </w:r>
          </w:p>
        </w:tc>
        <w:tc>
          <w:tcPr>
            <w:tcW w:w="238" w:type="pct"/>
          </w:tcPr>
          <w:p w14:paraId="4AF823D3" w14:textId="77777777" w:rsidR="00FE6C2E" w:rsidRPr="0016249F" w:rsidRDefault="00FE6C2E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2C832F31" w14:textId="4086A0A3" w:rsidR="00FE6C2E" w:rsidRPr="0016249F" w:rsidRDefault="00531CA1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4FE5" w:rsidRPr="0016249F" w14:paraId="5C9A060B" w14:textId="77777777" w:rsidTr="00F54FE5">
        <w:trPr>
          <w:tblHeader/>
        </w:trPr>
        <w:tc>
          <w:tcPr>
            <w:tcW w:w="2846" w:type="pct"/>
          </w:tcPr>
          <w:p w14:paraId="3D078DCA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3" w:type="pct"/>
          </w:tcPr>
          <w:p w14:paraId="521D5FE9" w14:textId="195DBAA4" w:rsidR="00F54FE5" w:rsidRPr="0016249F" w:rsidRDefault="00531CA1" w:rsidP="00F5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3,327</w:t>
            </w:r>
          </w:p>
        </w:tc>
        <w:tc>
          <w:tcPr>
            <w:tcW w:w="238" w:type="pct"/>
          </w:tcPr>
          <w:p w14:paraId="4BF54430" w14:textId="77777777" w:rsidR="00F54FE5" w:rsidRPr="0016249F" w:rsidRDefault="00F54FE5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1B45B769" w14:textId="07CD5EF7" w:rsidR="00F54FE5" w:rsidRPr="0016249F" w:rsidRDefault="00531CA1" w:rsidP="009A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C2E" w:rsidRPr="0016249F" w14:paraId="3E9B2A2B" w14:textId="77777777" w:rsidTr="00F54FE5">
        <w:trPr>
          <w:tblHeader/>
        </w:trPr>
        <w:tc>
          <w:tcPr>
            <w:tcW w:w="2846" w:type="pct"/>
          </w:tcPr>
          <w:p w14:paraId="7C0F485D" w14:textId="0AFB3A3C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53" w:type="pct"/>
          </w:tcPr>
          <w:p w14:paraId="715819C8" w14:textId="09A430E2" w:rsidR="00FE6C2E" w:rsidRPr="0016249F" w:rsidRDefault="00531CA1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  <w:tc>
          <w:tcPr>
            <w:tcW w:w="238" w:type="pct"/>
          </w:tcPr>
          <w:p w14:paraId="5BE2138D" w14:textId="77777777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0B14F8D8" w14:textId="3EED20AD" w:rsidR="00FE6C2E" w:rsidRPr="0016249F" w:rsidRDefault="00531CA1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6C2E" w:rsidRPr="0016249F" w14:paraId="3AB22DE1" w14:textId="77777777" w:rsidTr="00F54FE5">
        <w:trPr>
          <w:tblHeader/>
        </w:trPr>
        <w:tc>
          <w:tcPr>
            <w:tcW w:w="2846" w:type="pct"/>
          </w:tcPr>
          <w:p w14:paraId="6BCFF81E" w14:textId="0B40DCFF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53" w:type="pct"/>
          </w:tcPr>
          <w:p w14:paraId="0AB83AB3" w14:textId="60332957" w:rsidR="00FE6C2E" w:rsidRPr="0016249F" w:rsidRDefault="00531CA1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20,961</w:t>
            </w:r>
          </w:p>
        </w:tc>
        <w:tc>
          <w:tcPr>
            <w:tcW w:w="238" w:type="pct"/>
          </w:tcPr>
          <w:p w14:paraId="58B08C97" w14:textId="77777777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</w:tcPr>
          <w:p w14:paraId="2896C28C" w14:textId="0AD8886F" w:rsidR="00FE6C2E" w:rsidRPr="0016249F" w:rsidRDefault="009A0303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(20)</w:t>
            </w:r>
          </w:p>
        </w:tc>
      </w:tr>
      <w:tr w:rsidR="00FE6C2E" w:rsidRPr="0016249F" w14:paraId="0B89AF10" w14:textId="77777777" w:rsidTr="00F54FE5">
        <w:trPr>
          <w:tblHeader/>
        </w:trPr>
        <w:tc>
          <w:tcPr>
            <w:tcW w:w="2846" w:type="pct"/>
          </w:tcPr>
          <w:p w14:paraId="2019BEA2" w14:textId="77777777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377F54D2" w14:textId="331AB261" w:rsidR="00FE6C2E" w:rsidRPr="0016249F" w:rsidRDefault="00531CA1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238" w:type="pct"/>
          </w:tcPr>
          <w:p w14:paraId="2AE5CA4B" w14:textId="77777777" w:rsidR="00FE6C2E" w:rsidRPr="0016249F" w:rsidRDefault="00FE6C2E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double" w:sz="4" w:space="0" w:color="auto"/>
            </w:tcBorders>
          </w:tcPr>
          <w:p w14:paraId="4C8E5618" w14:textId="3442038B" w:rsidR="00FE6C2E" w:rsidRPr="0016249F" w:rsidRDefault="00B30160" w:rsidP="005D7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(20)</w:t>
            </w:r>
          </w:p>
        </w:tc>
      </w:tr>
    </w:tbl>
    <w:p w14:paraId="22AC1569" w14:textId="456D1BDA" w:rsidR="0047748B" w:rsidRPr="0016249F" w:rsidRDefault="0047748B" w:rsidP="009A0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2A19D6D9" w14:textId="08307058" w:rsidR="00A35372" w:rsidRPr="0016249F" w:rsidRDefault="00A35372" w:rsidP="00A3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รายการเคลื่อนไหวของสินทรัพย์สิทธิการใช้ที่รับรู้เป็นที่ดิน อาคารและอุปกรณ์</w:t>
      </w:r>
      <w:r w:rsidR="005D7CC1"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5D7CC1" w:rsidRPr="0016249F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5D7CC1" w:rsidRPr="0016249F">
        <w:rPr>
          <w:rFonts w:asciiTheme="majorBidi" w:hAnsiTheme="majorBidi" w:cstheme="majorBidi"/>
          <w:sz w:val="30"/>
          <w:szCs w:val="30"/>
        </w:rPr>
        <w:t xml:space="preserve">31 </w:t>
      </w:r>
      <w:r w:rsidR="005D7CC1" w:rsidRPr="0016249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6E2CDC" w:rsidRPr="0016249F">
        <w:rPr>
          <w:rFonts w:asciiTheme="majorBidi" w:hAnsiTheme="majorBidi" w:cstheme="majorBidi"/>
          <w:sz w:val="30"/>
          <w:szCs w:val="30"/>
        </w:rPr>
        <w:t>256</w:t>
      </w:r>
      <w:r w:rsidR="006E2CDC">
        <w:rPr>
          <w:rFonts w:asciiTheme="majorBidi" w:hAnsiTheme="majorBidi" w:cstheme="majorBidi"/>
          <w:sz w:val="30"/>
          <w:szCs w:val="30"/>
        </w:rPr>
        <w:t>5</w:t>
      </w:r>
      <w:r w:rsidR="006E2CDC"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540A64" w14:textId="77777777" w:rsidR="00A35372" w:rsidRPr="0016249F" w:rsidRDefault="00A35372" w:rsidP="00A3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9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450"/>
        <w:gridCol w:w="1529"/>
        <w:gridCol w:w="180"/>
        <w:gridCol w:w="1440"/>
        <w:gridCol w:w="180"/>
        <w:gridCol w:w="1276"/>
        <w:gridCol w:w="182"/>
        <w:gridCol w:w="1441"/>
      </w:tblGrid>
      <w:tr w:rsidR="00860CFE" w:rsidRPr="0016249F" w14:paraId="5D807801" w14:textId="77777777" w:rsidTr="005D7CC1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396A005A" w14:textId="77777777" w:rsidR="00860CFE" w:rsidRPr="00882253" w:rsidRDefault="00860CFE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624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329C5377" w14:textId="77777777" w:rsidR="00860CFE" w:rsidRPr="0016249F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9" w:type="dxa"/>
          </w:tcPr>
          <w:p w14:paraId="7120FADF" w14:textId="74F6D296" w:rsidR="00860CFE" w:rsidRPr="0016249F" w:rsidRDefault="002B1612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สิทธิการเช่าที่ดิน และอาคาร</w:t>
            </w:r>
          </w:p>
        </w:tc>
        <w:tc>
          <w:tcPr>
            <w:tcW w:w="180" w:type="dxa"/>
          </w:tcPr>
          <w:p w14:paraId="19452E3B" w14:textId="77777777" w:rsidR="00860CFE" w:rsidRPr="0016249F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F4ED946" w14:textId="40709CEE" w:rsidR="00860CFE" w:rsidRPr="0016249F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14:paraId="2D917650" w14:textId="77777777" w:rsidR="00860CFE" w:rsidRPr="0016249F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EE46294" w14:textId="024509B1" w:rsidR="00860CFE" w:rsidRPr="0016249F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E0B5299" w14:textId="27504E9B" w:rsidR="00860CFE" w:rsidRPr="0016249F" w:rsidRDefault="00860CFE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</w:tcPr>
          <w:p w14:paraId="636C5DCB" w14:textId="77777777" w:rsidR="00860CFE" w:rsidRPr="0016249F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F572703" w14:textId="77777777" w:rsidR="00860CFE" w:rsidRPr="0016249F" w:rsidRDefault="00860CFE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20AEF" w:rsidRPr="0016249F" w14:paraId="50205F3D" w14:textId="77777777" w:rsidTr="005D7CC1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46288E7D" w14:textId="77777777" w:rsidR="00B20AEF" w:rsidRPr="0016249F" w:rsidRDefault="00B20AEF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1CEF1CCA" w14:textId="10EB4789" w:rsidR="00B20AEF" w:rsidRPr="0016249F" w:rsidRDefault="00B20AEF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28" w:type="dxa"/>
            <w:gridSpan w:val="7"/>
          </w:tcPr>
          <w:p w14:paraId="0F872EF0" w14:textId="0CEF7DCA" w:rsidR="00B20AEF" w:rsidRPr="0016249F" w:rsidRDefault="00B20AEF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24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624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624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60CFE" w:rsidRPr="0016249F" w14:paraId="127AA2C3" w14:textId="77777777" w:rsidTr="005D7CC1">
        <w:trPr>
          <w:trHeight w:val="20"/>
        </w:trPr>
        <w:tc>
          <w:tcPr>
            <w:tcW w:w="2250" w:type="dxa"/>
          </w:tcPr>
          <w:p w14:paraId="208ADEB8" w14:textId="4B52EE2C" w:rsidR="00860CFE" w:rsidRPr="0016249F" w:rsidRDefault="00860CFE" w:rsidP="00A3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6249F">
              <w:rPr>
                <w:rFonts w:ascii="Angsana New" w:hAnsi="Angsana New"/>
                <w:sz w:val="30"/>
                <w:szCs w:val="30"/>
              </w:rPr>
              <w:t>256</w:t>
            </w:r>
            <w:r w:rsidR="00D248C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0A8F02CD" w14:textId="2D23FFBA" w:rsidR="00860CFE" w:rsidRPr="0016249F" w:rsidRDefault="00860CFE" w:rsidP="00A3537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9" w:type="dxa"/>
          </w:tcPr>
          <w:p w14:paraId="4CB1DF58" w14:textId="4ED5FD6D" w:rsidR="00860CFE" w:rsidRPr="0016249F" w:rsidRDefault="006E2CDC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96,903</w:t>
            </w:r>
          </w:p>
        </w:tc>
        <w:tc>
          <w:tcPr>
            <w:tcW w:w="180" w:type="dxa"/>
          </w:tcPr>
          <w:p w14:paraId="5ED20756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3A5A0E" w14:textId="27AEF8AF" w:rsidR="00860CFE" w:rsidRPr="0016249F" w:rsidRDefault="006E2CDC" w:rsidP="004B50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6,33</w:t>
            </w:r>
            <w:r w:rsidR="008D0EA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13F0CBE7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705C50" w14:textId="2359A451" w:rsidR="00860CFE" w:rsidRPr="0016249F" w:rsidRDefault="006E2CDC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2,038</w:t>
            </w:r>
          </w:p>
        </w:tc>
        <w:tc>
          <w:tcPr>
            <w:tcW w:w="182" w:type="dxa"/>
          </w:tcPr>
          <w:p w14:paraId="03923C63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C2354D8" w14:textId="2DCAB2B1" w:rsidR="00860CFE" w:rsidRPr="0016249F" w:rsidRDefault="006E2CDC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105,275</w:t>
            </w:r>
          </w:p>
        </w:tc>
      </w:tr>
      <w:tr w:rsidR="00B40685" w:rsidRPr="0016249F" w14:paraId="7F3B3145" w14:textId="77777777" w:rsidTr="005D7CC1">
        <w:trPr>
          <w:trHeight w:val="20"/>
        </w:trPr>
        <w:tc>
          <w:tcPr>
            <w:tcW w:w="2250" w:type="dxa"/>
          </w:tcPr>
          <w:p w14:paraId="21DC574B" w14:textId="31D2DD09" w:rsidR="00B40685" w:rsidRPr="0016249F" w:rsidRDefault="00B40685" w:rsidP="00B4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450" w:type="dxa"/>
          </w:tcPr>
          <w:p w14:paraId="1D0D9CF5" w14:textId="77777777" w:rsidR="00B40685" w:rsidRPr="0016249F" w:rsidRDefault="00B40685" w:rsidP="00B4068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2E4B2C23" w14:textId="44534093" w:rsidR="00B40685" w:rsidRPr="0016249F" w:rsidRDefault="009A0303" w:rsidP="004B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E8F8FC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A48CD9" w14:textId="7CD68C17" w:rsidR="00B40685" w:rsidRPr="0016249F" w:rsidRDefault="009A0303" w:rsidP="00B4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BC4E9A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</w:tcPr>
          <w:p w14:paraId="322047C2" w14:textId="7CAFF1AC" w:rsidR="00B40685" w:rsidRPr="0016249F" w:rsidRDefault="00E355FC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1,219</w:t>
            </w:r>
          </w:p>
        </w:tc>
        <w:tc>
          <w:tcPr>
            <w:tcW w:w="182" w:type="dxa"/>
          </w:tcPr>
          <w:p w14:paraId="1B6DA0D7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7C016E5" w14:textId="155B64E1" w:rsidR="00B40685" w:rsidRPr="0016249F" w:rsidRDefault="00D519FB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1,219</w:t>
            </w:r>
          </w:p>
        </w:tc>
      </w:tr>
      <w:tr w:rsidR="00B40685" w:rsidRPr="0016249F" w14:paraId="3857C5F2" w14:textId="77777777" w:rsidTr="005D7CC1">
        <w:trPr>
          <w:trHeight w:val="20"/>
        </w:trPr>
        <w:tc>
          <w:tcPr>
            <w:tcW w:w="2250" w:type="dxa"/>
          </w:tcPr>
          <w:p w14:paraId="4B4BF2C4" w14:textId="23BC7BEF" w:rsidR="00B40685" w:rsidRPr="0016249F" w:rsidRDefault="00B40685" w:rsidP="00B4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450" w:type="dxa"/>
          </w:tcPr>
          <w:p w14:paraId="3BAD29DC" w14:textId="77777777" w:rsidR="00B40685" w:rsidRPr="0016249F" w:rsidRDefault="00B40685" w:rsidP="00B4068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7D2BC2E5" w14:textId="48E12C08" w:rsidR="00B40685" w:rsidRPr="00E355FC" w:rsidRDefault="009A0303" w:rsidP="004B5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355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E0D390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210544" w14:textId="318A830B" w:rsidR="00B40685" w:rsidRPr="0016249F" w:rsidRDefault="00E355FC" w:rsidP="008D0EA0">
            <w:pPr>
              <w:pStyle w:val="acctfourfigures"/>
              <w:tabs>
                <w:tab w:val="clear" w:pos="765"/>
                <w:tab w:val="decimal" w:pos="731"/>
                <w:tab w:val="left" w:pos="824"/>
                <w:tab w:val="decimal" w:pos="1642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(6,136)</w:t>
            </w:r>
          </w:p>
        </w:tc>
        <w:tc>
          <w:tcPr>
            <w:tcW w:w="180" w:type="dxa"/>
          </w:tcPr>
          <w:p w14:paraId="4BD3E642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</w:tcPr>
          <w:p w14:paraId="1B3542AD" w14:textId="04D75EEE" w:rsidR="00B40685" w:rsidRPr="0016249F" w:rsidRDefault="00E355FC" w:rsidP="00B4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54BB260" w14:textId="77777777" w:rsidR="00B40685" w:rsidRPr="0016249F" w:rsidRDefault="00B40685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406EA50" w14:textId="237BD3A1" w:rsidR="00B40685" w:rsidRPr="0016249F" w:rsidRDefault="00D519FB" w:rsidP="00B406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(6,136)</w:t>
            </w:r>
          </w:p>
        </w:tc>
      </w:tr>
      <w:tr w:rsidR="00860CFE" w:rsidRPr="0016249F" w14:paraId="73677ABB" w14:textId="77777777" w:rsidTr="005D7CC1">
        <w:trPr>
          <w:trHeight w:val="20"/>
        </w:trPr>
        <w:tc>
          <w:tcPr>
            <w:tcW w:w="2250" w:type="dxa"/>
          </w:tcPr>
          <w:p w14:paraId="5CBCBF89" w14:textId="3C4F955F" w:rsidR="00860CFE" w:rsidRPr="0016249F" w:rsidRDefault="00860CFE" w:rsidP="00A353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624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450" w:type="dxa"/>
          </w:tcPr>
          <w:p w14:paraId="500CCC2D" w14:textId="77777777" w:rsidR="00860CFE" w:rsidRPr="0016249F" w:rsidRDefault="00860CFE" w:rsidP="00A3537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66D8B41D" w14:textId="729CF6C2" w:rsidR="00860CFE" w:rsidRPr="0016249F" w:rsidRDefault="009A0303" w:rsidP="008D0EA0">
            <w:pPr>
              <w:pStyle w:val="acctfourfigures"/>
              <w:tabs>
                <w:tab w:val="clear" w:pos="765"/>
                <w:tab w:val="decimal" w:pos="731"/>
                <w:tab w:val="left" w:pos="1090"/>
                <w:tab w:val="decimal" w:pos="1642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(1,328)</w:t>
            </w:r>
          </w:p>
        </w:tc>
        <w:tc>
          <w:tcPr>
            <w:tcW w:w="180" w:type="dxa"/>
          </w:tcPr>
          <w:p w14:paraId="2282A0DE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62BA11" w14:textId="798B08F2" w:rsidR="00860CFE" w:rsidRPr="0016249F" w:rsidRDefault="00E355FC" w:rsidP="008D0E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(198)</w:t>
            </w:r>
          </w:p>
        </w:tc>
        <w:tc>
          <w:tcPr>
            <w:tcW w:w="180" w:type="dxa"/>
          </w:tcPr>
          <w:p w14:paraId="66268E81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622072" w14:textId="7E55BA46" w:rsidR="00860CFE" w:rsidRPr="0016249F" w:rsidRDefault="00E355FC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(152)</w:t>
            </w:r>
          </w:p>
        </w:tc>
        <w:tc>
          <w:tcPr>
            <w:tcW w:w="182" w:type="dxa"/>
          </w:tcPr>
          <w:p w14:paraId="378366F1" w14:textId="77777777" w:rsidR="00860CFE" w:rsidRPr="0016249F" w:rsidRDefault="00860CFE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1107DD" w14:textId="1DBC65E8" w:rsidR="00860CFE" w:rsidRPr="0016249F" w:rsidRDefault="00D519FB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(1,678)</w:t>
            </w:r>
          </w:p>
        </w:tc>
      </w:tr>
      <w:tr w:rsidR="00B20AEF" w:rsidRPr="0016249F" w14:paraId="231529DA" w14:textId="77777777" w:rsidTr="005D7CC1">
        <w:trPr>
          <w:trHeight w:val="20"/>
        </w:trPr>
        <w:tc>
          <w:tcPr>
            <w:tcW w:w="2250" w:type="dxa"/>
            <w:vAlign w:val="bottom"/>
          </w:tcPr>
          <w:p w14:paraId="63DC42C8" w14:textId="44CF7013" w:rsidR="00B20AEF" w:rsidRPr="0016249F" w:rsidRDefault="00B20AEF" w:rsidP="00B20AEF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6249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248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450" w:type="dxa"/>
          </w:tcPr>
          <w:p w14:paraId="13FACD66" w14:textId="77777777" w:rsidR="00B20AEF" w:rsidRPr="0016249F" w:rsidRDefault="00B20AEF" w:rsidP="00B20AE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24DDF" w14:textId="040988ED" w:rsidR="00B20AEF" w:rsidRPr="0016249F" w:rsidRDefault="009A0303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95,575</w:t>
            </w:r>
          </w:p>
        </w:tc>
        <w:tc>
          <w:tcPr>
            <w:tcW w:w="180" w:type="dxa"/>
          </w:tcPr>
          <w:p w14:paraId="77022C77" w14:textId="77777777" w:rsidR="00B20AEF" w:rsidRPr="0016249F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222AE" w14:textId="05318463" w:rsidR="00B20AEF" w:rsidRPr="0016249F" w:rsidRDefault="00E355FC" w:rsidP="00E35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9367D7" w14:textId="77777777" w:rsidR="00B20AEF" w:rsidRPr="0016249F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0C3DF" w14:textId="77464330" w:rsidR="00B20AEF" w:rsidRPr="0016249F" w:rsidRDefault="00D519FB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3,105</w:t>
            </w:r>
          </w:p>
        </w:tc>
        <w:tc>
          <w:tcPr>
            <w:tcW w:w="182" w:type="dxa"/>
          </w:tcPr>
          <w:p w14:paraId="6617188D" w14:textId="77777777" w:rsidR="00B20AEF" w:rsidRPr="0016249F" w:rsidRDefault="00B20AEF" w:rsidP="00B20A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5D18F" w14:textId="220FDB53" w:rsidR="00B20AEF" w:rsidRPr="0016249F" w:rsidRDefault="00D519FB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98,680</w:t>
            </w:r>
          </w:p>
        </w:tc>
      </w:tr>
    </w:tbl>
    <w:p w14:paraId="2F30792F" w14:textId="58092B17" w:rsidR="00A35372" w:rsidRPr="00D519FB" w:rsidRDefault="00A35372" w:rsidP="00D5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E8990" w14:textId="2DC63EE2" w:rsidR="007812E7" w:rsidRPr="00D519FB" w:rsidRDefault="007812E7" w:rsidP="00781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19FB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Pr="00D519FB">
        <w:rPr>
          <w:rFonts w:asciiTheme="majorBidi" w:hAnsiTheme="majorBidi" w:cstheme="majorBidi"/>
          <w:sz w:val="30"/>
          <w:szCs w:val="30"/>
        </w:rPr>
        <w:t xml:space="preserve">31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6E2CDC" w:rsidRPr="00D519FB">
        <w:rPr>
          <w:rFonts w:asciiTheme="majorBidi" w:hAnsiTheme="majorBidi" w:cstheme="majorBidi"/>
          <w:sz w:val="30"/>
          <w:szCs w:val="30"/>
        </w:rPr>
        <w:t>2565</w:t>
      </w:r>
      <w:r w:rsidR="006E2CDC" w:rsidRPr="00D519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บริษัทได้ทำสัญญาเช่าซื้อยานพาหนะเป็นระยะเวลา </w:t>
      </w:r>
      <w:r w:rsidRPr="00D519FB">
        <w:rPr>
          <w:rFonts w:asciiTheme="majorBidi" w:hAnsiTheme="majorBidi" w:cstheme="majorBidi"/>
          <w:sz w:val="30"/>
          <w:szCs w:val="30"/>
        </w:rPr>
        <w:t xml:space="preserve">4 </w:t>
      </w:r>
      <w:r w:rsidRPr="00D519FB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D7CC1" w:rsidRPr="00D519FB">
        <w:rPr>
          <w:rFonts w:asciiTheme="majorBidi" w:hAnsiTheme="majorBidi" w:cstheme="majorBidi"/>
          <w:sz w:val="30"/>
          <w:szCs w:val="30"/>
          <w:cs/>
        </w:rPr>
        <w:t xml:space="preserve">สิ้นสุดในปี </w:t>
      </w:r>
      <w:r w:rsidR="00DB2C14" w:rsidRPr="00D519FB">
        <w:rPr>
          <w:rFonts w:asciiTheme="majorBidi" w:hAnsiTheme="majorBidi" w:cstheme="majorBidi"/>
          <w:sz w:val="30"/>
          <w:szCs w:val="30"/>
        </w:rPr>
        <w:t>2569</w:t>
      </w:r>
      <w:r w:rsidRPr="00D519FB">
        <w:rPr>
          <w:rFonts w:asciiTheme="majorBidi" w:hAnsiTheme="majorBidi" w:cstheme="majorBidi"/>
          <w:sz w:val="30"/>
          <w:szCs w:val="30"/>
          <w:cs/>
        </w:rPr>
        <w:t>โดยมีค่าเช่าคงที่ตลอดอายุสัญญา</w:t>
      </w:r>
      <w:r w:rsidR="005D7CC1" w:rsidRPr="00D519FB">
        <w:rPr>
          <w:rFonts w:asciiTheme="majorBidi" w:hAnsiTheme="majorBidi" w:cstheme="majorBidi"/>
          <w:sz w:val="30"/>
          <w:szCs w:val="30"/>
        </w:rPr>
        <w:t xml:space="preserve"> </w:t>
      </w:r>
    </w:p>
    <w:p w14:paraId="048A4815" w14:textId="07E3CE6B" w:rsidR="005D7CC1" w:rsidRDefault="005D7CC1" w:rsidP="00781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2957E" w14:textId="4BDDEC92" w:rsidR="00D519FB" w:rsidRDefault="00D519FB" w:rsidP="00781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9892A" w14:textId="77777777" w:rsidR="00D519FB" w:rsidRPr="00D519FB" w:rsidRDefault="00D519FB" w:rsidP="00781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5A293" w14:textId="15C2EDDC" w:rsidR="002C4FD1" w:rsidRPr="0016249F" w:rsidRDefault="00D519FB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2C4FD1" w:rsidRPr="0016249F">
        <w:rPr>
          <w:rFonts w:ascii="Angsana New" w:hAnsi="Angsana New"/>
          <w:b/>
          <w:bCs/>
          <w:sz w:val="30"/>
          <w:szCs w:val="30"/>
        </w:rPr>
        <w:tab/>
      </w:r>
      <w:r w:rsidR="002C4FD1" w:rsidRPr="0016249F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D519FB" w:rsidRDefault="002C4FD1" w:rsidP="00D519FB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04AF897" w14:textId="06E3A498" w:rsidR="002C4FD1" w:rsidRPr="0016249F" w:rsidRDefault="002C4FD1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6249F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16249F">
        <w:rPr>
          <w:rFonts w:ascii="Angsana New" w:hAnsi="Angsana New"/>
          <w:sz w:val="30"/>
          <w:szCs w:val="30"/>
        </w:rPr>
        <w:t xml:space="preserve">31 </w:t>
      </w:r>
      <w:r w:rsidR="009D3F8D" w:rsidRPr="0016249F">
        <w:rPr>
          <w:rFonts w:ascii="Angsana New" w:hAnsi="Angsana New"/>
          <w:sz w:val="30"/>
          <w:szCs w:val="30"/>
          <w:cs/>
        </w:rPr>
        <w:t>มีนา</w:t>
      </w:r>
      <w:r w:rsidRPr="0016249F">
        <w:rPr>
          <w:rFonts w:ascii="Angsana New" w:hAnsi="Angsana New"/>
          <w:sz w:val="30"/>
          <w:szCs w:val="30"/>
          <w:cs/>
        </w:rPr>
        <w:t xml:space="preserve">คม </w:t>
      </w:r>
      <w:r w:rsidR="00F30071" w:rsidRPr="0016249F">
        <w:rPr>
          <w:rFonts w:ascii="Angsana New" w:hAnsi="Angsana New"/>
          <w:sz w:val="30"/>
          <w:szCs w:val="30"/>
        </w:rPr>
        <w:t>256</w:t>
      </w:r>
      <w:r w:rsidR="00D248C2">
        <w:rPr>
          <w:rFonts w:ascii="Angsana New" w:hAnsi="Angsana New"/>
          <w:sz w:val="30"/>
          <w:szCs w:val="30"/>
        </w:rPr>
        <w:t>5</w:t>
      </w:r>
      <w:r w:rsidR="00F30071" w:rsidRPr="0016249F">
        <w:rPr>
          <w:rFonts w:ascii="Angsana New" w:hAnsi="Angsana New"/>
          <w:sz w:val="30"/>
          <w:szCs w:val="30"/>
        </w:rPr>
        <w:t xml:space="preserve"> </w:t>
      </w:r>
      <w:r w:rsidR="00F30071" w:rsidRPr="0016249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F30071" w:rsidRPr="0016249F">
        <w:rPr>
          <w:rFonts w:ascii="Angsana New" w:hAnsi="Angsana New"/>
          <w:sz w:val="30"/>
          <w:szCs w:val="30"/>
        </w:rPr>
        <w:t xml:space="preserve">      31 </w:t>
      </w:r>
      <w:r w:rsidR="00F30071" w:rsidRPr="0016249F">
        <w:rPr>
          <w:rFonts w:ascii="Angsana New" w:hAnsi="Angsana New"/>
          <w:sz w:val="30"/>
          <w:szCs w:val="30"/>
          <w:cs/>
        </w:rPr>
        <w:t xml:space="preserve">ธันวาคม </w:t>
      </w:r>
      <w:r w:rsidR="00F30071" w:rsidRPr="0016249F">
        <w:rPr>
          <w:rFonts w:ascii="Angsana New" w:hAnsi="Angsana New"/>
          <w:sz w:val="30"/>
          <w:szCs w:val="30"/>
        </w:rPr>
        <w:t>256</w:t>
      </w:r>
      <w:r w:rsidR="00D248C2">
        <w:rPr>
          <w:rFonts w:ascii="Angsana New" w:hAnsi="Angsana New"/>
          <w:sz w:val="30"/>
          <w:szCs w:val="30"/>
        </w:rPr>
        <w:t>4</w:t>
      </w:r>
      <w:r w:rsidR="00F30071" w:rsidRPr="0016249F">
        <w:rPr>
          <w:rFonts w:ascii="Angsana New" w:hAnsi="Angsana New"/>
          <w:sz w:val="30"/>
          <w:szCs w:val="30"/>
        </w:rPr>
        <w:t xml:space="preserve"> </w:t>
      </w:r>
      <w:r w:rsidRPr="0016249F">
        <w:rPr>
          <w:rFonts w:ascii="Angsana New" w:hAnsi="Angsana New"/>
          <w:sz w:val="30"/>
          <w:szCs w:val="30"/>
          <w:cs/>
        </w:rPr>
        <w:t>ได้ดังนี้</w:t>
      </w:r>
    </w:p>
    <w:p w14:paraId="4BE6356B" w14:textId="412B3286" w:rsidR="00A538E2" w:rsidRPr="00D519FB" w:rsidRDefault="00A538E2" w:rsidP="00D519FB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8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236"/>
        <w:gridCol w:w="864"/>
        <w:gridCol w:w="236"/>
        <w:gridCol w:w="864"/>
        <w:gridCol w:w="236"/>
        <w:gridCol w:w="864"/>
        <w:gridCol w:w="238"/>
        <w:gridCol w:w="864"/>
        <w:gridCol w:w="237"/>
        <w:gridCol w:w="864"/>
      </w:tblGrid>
      <w:tr w:rsidR="00791C5B" w:rsidRPr="00D519FB" w14:paraId="580FCBF6" w14:textId="77777777" w:rsidTr="00882253">
        <w:trPr>
          <w:tblHeader/>
        </w:trPr>
        <w:tc>
          <w:tcPr>
            <w:tcW w:w="2520" w:type="dxa"/>
          </w:tcPr>
          <w:p w14:paraId="39E324D7" w14:textId="77777777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064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73670F0B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</w:t>
            </w: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มีนาคม </w:t>
            </w: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248C2"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067" w:type="dxa"/>
            <w:gridSpan w:val="5"/>
            <w:vAlign w:val="bottom"/>
          </w:tcPr>
          <w:p w14:paraId="2A13E39D" w14:textId="3E3A89D2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</w:t>
            </w: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ธันวาคม </w:t>
            </w: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D248C2"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</w:tr>
      <w:tr w:rsidR="00791C5B" w:rsidRPr="00D519FB" w14:paraId="24D618DF" w14:textId="77777777" w:rsidTr="00791C5B">
        <w:trPr>
          <w:tblHeader/>
        </w:trPr>
        <w:tc>
          <w:tcPr>
            <w:tcW w:w="2520" w:type="dxa"/>
            <w:hideMark/>
          </w:tcPr>
          <w:p w14:paraId="2F67BEB6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                                    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C0A4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4965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09996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C69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E6F9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93EB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78A9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93C083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489E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7A5F2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791C5B" w:rsidRPr="00D519FB" w14:paraId="07D751D5" w14:textId="77777777" w:rsidTr="00882253">
        <w:trPr>
          <w:tblHeader/>
        </w:trPr>
        <w:tc>
          <w:tcPr>
            <w:tcW w:w="2520" w:type="dxa"/>
          </w:tcPr>
          <w:p w14:paraId="2E94B367" w14:textId="77777777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367" w:type="dxa"/>
            <w:gridSpan w:val="11"/>
            <w:vAlign w:val="bottom"/>
          </w:tcPr>
          <w:p w14:paraId="6BD93BC8" w14:textId="078ADFE1" w:rsidR="00791C5B" w:rsidRPr="00D519FB" w:rsidRDefault="00791C5B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D519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791C5B" w:rsidRPr="00D519FB" w14:paraId="77A45347" w14:textId="77777777" w:rsidTr="00882253">
        <w:tc>
          <w:tcPr>
            <w:tcW w:w="2520" w:type="dxa"/>
          </w:tcPr>
          <w:p w14:paraId="117C8B5A" w14:textId="0DA62A6C" w:rsidR="00362AC8" w:rsidRPr="00D519FB" w:rsidRDefault="00046687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FAA3C7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6A1051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B00B33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E72861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1304F977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2FA4E95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  <w:vAlign w:val="bottom"/>
          </w:tcPr>
          <w:p w14:paraId="37A599EC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70ECCD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3DD6748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7425ADA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791C5B" w:rsidRPr="00D519FB" w14:paraId="05E0D79C" w14:textId="77777777" w:rsidTr="00882253">
        <w:tc>
          <w:tcPr>
            <w:tcW w:w="2520" w:type="dxa"/>
            <w:hideMark/>
          </w:tcPr>
          <w:p w14:paraId="05A37356" w14:textId="3AB61F3E" w:rsidR="00362AC8" w:rsidRPr="00D519FB" w:rsidRDefault="00046687" w:rsidP="001E7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519FB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เงินเบิกเกินบัญชี</w:t>
            </w:r>
            <w:r w:rsidRPr="00D519FB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D519FB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>(ก)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8C5014" w14:textId="33211158" w:rsidR="00362AC8" w:rsidRPr="00D519FB" w:rsidRDefault="00D519FB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23E9050E" w14:textId="0A97E19F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3D73B23E" w14:textId="7FB74A3A" w:rsidR="00362AC8" w:rsidRPr="00D519FB" w:rsidRDefault="00D519FB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A89CB4B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3348BCC3" w14:textId="35A79F7D" w:rsidR="00362AC8" w:rsidRPr="00D519FB" w:rsidRDefault="00D519FB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087E4761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F85131A" w14:textId="47C0BC0D" w:rsidR="00362AC8" w:rsidRPr="00D519FB" w:rsidRDefault="00D248C2" w:rsidP="007C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5F3AB57E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6A519616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56F7B8BC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876EFF7" w14:textId="057E4396" w:rsidR="00362AC8" w:rsidRPr="00D519FB" w:rsidRDefault="00D248C2" w:rsidP="007C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tr w:rsidR="00046687" w:rsidRPr="00D519FB" w14:paraId="4F3C4145" w14:textId="77777777" w:rsidTr="00882253">
        <w:tc>
          <w:tcPr>
            <w:tcW w:w="2520" w:type="dxa"/>
          </w:tcPr>
          <w:p w14:paraId="132BBDFE" w14:textId="77777777" w:rsidR="00046687" w:rsidRPr="00D519FB" w:rsidRDefault="00046687" w:rsidP="007C31E0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75AB35D1" w14:textId="3CEBDDA9" w:rsidR="00046687" w:rsidRPr="00D519FB" w:rsidRDefault="00046687" w:rsidP="007C31E0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 (ข)</w:t>
            </w:r>
          </w:p>
        </w:tc>
        <w:tc>
          <w:tcPr>
            <w:tcW w:w="864" w:type="dxa"/>
            <w:vAlign w:val="bottom"/>
          </w:tcPr>
          <w:p w14:paraId="443C98AC" w14:textId="51D88938" w:rsidR="00046687" w:rsidRPr="00D519FB" w:rsidRDefault="00D519FB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10,894</w:t>
            </w:r>
          </w:p>
        </w:tc>
        <w:tc>
          <w:tcPr>
            <w:tcW w:w="236" w:type="dxa"/>
            <w:vAlign w:val="bottom"/>
          </w:tcPr>
          <w:p w14:paraId="63B9E12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CFFEA90" w14:textId="18D601CA" w:rsidR="00046687" w:rsidRPr="00D519FB" w:rsidRDefault="00D519FB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49,487</w:t>
            </w:r>
          </w:p>
        </w:tc>
        <w:tc>
          <w:tcPr>
            <w:tcW w:w="236" w:type="dxa"/>
            <w:vAlign w:val="bottom"/>
          </w:tcPr>
          <w:p w14:paraId="30D67C2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2F654539" w14:textId="32654EF6" w:rsidR="00046687" w:rsidRPr="00D519FB" w:rsidRDefault="00D519FB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60,381</w:t>
            </w:r>
          </w:p>
        </w:tc>
        <w:tc>
          <w:tcPr>
            <w:tcW w:w="236" w:type="dxa"/>
            <w:vAlign w:val="bottom"/>
          </w:tcPr>
          <w:p w14:paraId="5B1D74DF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4196EB3" w14:textId="73D76499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12,870</w:t>
            </w:r>
          </w:p>
        </w:tc>
        <w:tc>
          <w:tcPr>
            <w:tcW w:w="238" w:type="dxa"/>
            <w:vAlign w:val="bottom"/>
          </w:tcPr>
          <w:p w14:paraId="2EB87AC8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64B1582" w14:textId="293B2DC8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69,635</w:t>
            </w:r>
          </w:p>
        </w:tc>
        <w:tc>
          <w:tcPr>
            <w:tcW w:w="237" w:type="dxa"/>
            <w:vAlign w:val="bottom"/>
          </w:tcPr>
          <w:p w14:paraId="398507AD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F843D9B" w14:textId="5E581038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82,505</w:t>
            </w:r>
          </w:p>
        </w:tc>
      </w:tr>
      <w:tr w:rsidR="00046687" w:rsidRPr="00D519FB" w14:paraId="0A297E71" w14:textId="77777777" w:rsidTr="00882253">
        <w:tc>
          <w:tcPr>
            <w:tcW w:w="2520" w:type="dxa"/>
            <w:hideMark/>
          </w:tcPr>
          <w:p w14:paraId="115C5BF7" w14:textId="0DF8FB6B" w:rsidR="00046687" w:rsidRPr="00D519FB" w:rsidRDefault="00046687" w:rsidP="00046687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519FB">
              <w:rPr>
                <w:rFonts w:asciiTheme="majorBidi" w:hAnsiTheme="majorBidi" w:cstheme="majorBidi"/>
                <w:sz w:val="30"/>
                <w:szCs w:val="30"/>
                <w:cs/>
              </w:rPr>
              <w:t>(ค)</w:t>
            </w:r>
          </w:p>
        </w:tc>
        <w:tc>
          <w:tcPr>
            <w:tcW w:w="864" w:type="dxa"/>
            <w:vAlign w:val="bottom"/>
          </w:tcPr>
          <w:p w14:paraId="1F40C11D" w14:textId="617B40FD" w:rsidR="00046687" w:rsidRPr="00D519FB" w:rsidRDefault="00B3219B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2,621</w:t>
            </w:r>
          </w:p>
        </w:tc>
        <w:tc>
          <w:tcPr>
            <w:tcW w:w="236" w:type="dxa"/>
            <w:vAlign w:val="bottom"/>
          </w:tcPr>
          <w:p w14:paraId="123D39B9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1DC2CEC" w14:textId="5FE9E5B5" w:rsidR="00046687" w:rsidRPr="00D519FB" w:rsidRDefault="00B3219B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98,028</w:t>
            </w:r>
          </w:p>
        </w:tc>
        <w:tc>
          <w:tcPr>
            <w:tcW w:w="236" w:type="dxa"/>
            <w:vAlign w:val="bottom"/>
          </w:tcPr>
          <w:p w14:paraId="06B434D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4A5C3DE0" w14:textId="33A3CD5E" w:rsidR="00046687" w:rsidRPr="00D519FB" w:rsidRDefault="00B3219B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100,649</w:t>
            </w:r>
          </w:p>
        </w:tc>
        <w:tc>
          <w:tcPr>
            <w:tcW w:w="236" w:type="dxa"/>
            <w:vAlign w:val="bottom"/>
          </w:tcPr>
          <w:p w14:paraId="4FBE9A6F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E3768EB" w14:textId="22F788D9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2,858</w:t>
            </w:r>
          </w:p>
        </w:tc>
        <w:tc>
          <w:tcPr>
            <w:tcW w:w="238" w:type="dxa"/>
            <w:vAlign w:val="bottom"/>
          </w:tcPr>
          <w:p w14:paraId="0EC0DBFC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17C41982" w14:textId="640BEFFB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98,086</w:t>
            </w:r>
          </w:p>
        </w:tc>
        <w:tc>
          <w:tcPr>
            <w:tcW w:w="237" w:type="dxa"/>
            <w:vAlign w:val="bottom"/>
          </w:tcPr>
          <w:p w14:paraId="5913443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532D4128" w14:textId="29DAAC26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100,944</w:t>
            </w:r>
          </w:p>
        </w:tc>
      </w:tr>
      <w:tr w:rsidR="00046687" w:rsidRPr="00D519FB" w14:paraId="00CC5D65" w14:textId="77777777" w:rsidTr="00882253">
        <w:tc>
          <w:tcPr>
            <w:tcW w:w="2520" w:type="dxa"/>
          </w:tcPr>
          <w:p w14:paraId="45D68D86" w14:textId="77777777" w:rsidR="00046687" w:rsidRPr="00D519FB" w:rsidRDefault="00046687" w:rsidP="00046687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014F0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5300B10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5306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BF36EA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AA71C5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FDB6656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1CDEE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D75F16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A3936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33182B8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085DE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46687" w:rsidRPr="00D519FB" w14:paraId="7FB97BF3" w14:textId="77777777" w:rsidTr="00882253">
        <w:tc>
          <w:tcPr>
            <w:tcW w:w="2520" w:type="dxa"/>
            <w:hideMark/>
          </w:tcPr>
          <w:p w14:paraId="3B279850" w14:textId="77777777" w:rsidR="00046687" w:rsidRPr="00D519FB" w:rsidRDefault="00046687" w:rsidP="00046687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รวมหนี้สินที่มีภา</w:t>
            </w:r>
            <w:r w:rsidRPr="00D519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ระ</w:t>
            </w: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ดอกเบี้ย</w:t>
            </w: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3B2DDF9E" w:rsidR="00046687" w:rsidRPr="00D519FB" w:rsidRDefault="00B3219B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13,517</w:t>
            </w:r>
          </w:p>
        </w:tc>
        <w:tc>
          <w:tcPr>
            <w:tcW w:w="236" w:type="dxa"/>
            <w:vAlign w:val="bottom"/>
          </w:tcPr>
          <w:p w14:paraId="365D772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260A0C3E" w:rsidR="00046687" w:rsidRPr="00D519FB" w:rsidRDefault="00B3219B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147,515</w:t>
            </w:r>
          </w:p>
        </w:tc>
        <w:tc>
          <w:tcPr>
            <w:tcW w:w="236" w:type="dxa"/>
            <w:vAlign w:val="bottom"/>
          </w:tcPr>
          <w:p w14:paraId="2055F1A1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34E1F458" w:rsidR="00046687" w:rsidRPr="00D519FB" w:rsidRDefault="00B3219B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161,032</w:t>
            </w:r>
          </w:p>
        </w:tc>
        <w:tc>
          <w:tcPr>
            <w:tcW w:w="236" w:type="dxa"/>
            <w:vAlign w:val="bottom"/>
          </w:tcPr>
          <w:p w14:paraId="182E48A9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1AB5211E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15,728</w:t>
            </w:r>
          </w:p>
        </w:tc>
        <w:tc>
          <w:tcPr>
            <w:tcW w:w="238" w:type="dxa"/>
            <w:vAlign w:val="bottom"/>
          </w:tcPr>
          <w:p w14:paraId="7B587E94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4012D936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167,721</w:t>
            </w:r>
          </w:p>
        </w:tc>
        <w:tc>
          <w:tcPr>
            <w:tcW w:w="237" w:type="dxa"/>
            <w:vAlign w:val="bottom"/>
          </w:tcPr>
          <w:p w14:paraId="5E6A8B60" w14:textId="77777777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6B0843B0" w:rsidR="00046687" w:rsidRPr="00D519FB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183,449</w:t>
            </w:r>
          </w:p>
        </w:tc>
      </w:tr>
    </w:tbl>
    <w:p w14:paraId="7896215E" w14:textId="0ACAC36F" w:rsidR="00C659E5" w:rsidRDefault="00C659E5" w:rsidP="00B3219B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B926DEA" w14:textId="167977A6" w:rsidR="00805A41" w:rsidRPr="0016249F" w:rsidRDefault="00805A41" w:rsidP="00BD03EC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6249F">
        <w:rPr>
          <w:rFonts w:ascii="Angsana New" w:hAnsi="Angsana New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16249F">
        <w:rPr>
          <w:rFonts w:ascii="Angsana New" w:hAnsi="Angsana New"/>
          <w:sz w:val="30"/>
          <w:szCs w:val="30"/>
          <w:cs/>
        </w:rPr>
        <w:t>ไม่รวมหนี้สินตามสัญญาเช่า</w:t>
      </w:r>
      <w:r w:rsidRPr="0016249F">
        <w:rPr>
          <w:rFonts w:ascii="Angsana New" w:hAnsi="Angsana New"/>
          <w:sz w:val="30"/>
          <w:szCs w:val="30"/>
          <w:cs/>
        </w:rPr>
        <w:t xml:space="preserve">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D7B6A" w:rsidRPr="0016249F">
        <w:rPr>
          <w:rFonts w:ascii="Angsana New" w:hAnsi="Angsana New"/>
          <w:sz w:val="30"/>
          <w:szCs w:val="30"/>
        </w:rPr>
        <w:t xml:space="preserve">31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มีนาคม </w:t>
      </w:r>
      <w:r w:rsidR="005D7B6A" w:rsidRPr="0016249F">
        <w:rPr>
          <w:rFonts w:ascii="Angsana New" w:hAnsi="Angsana New"/>
          <w:sz w:val="30"/>
          <w:szCs w:val="30"/>
        </w:rPr>
        <w:t>256</w:t>
      </w:r>
      <w:r w:rsidR="00171680">
        <w:rPr>
          <w:rFonts w:ascii="Angsana New" w:hAnsi="Angsana New"/>
          <w:sz w:val="30"/>
          <w:szCs w:val="30"/>
        </w:rPr>
        <w:t>5</w:t>
      </w:r>
      <w:r w:rsidR="005D7B6A" w:rsidRPr="0016249F">
        <w:rPr>
          <w:rFonts w:ascii="Angsana New" w:hAnsi="Angsana New"/>
          <w:sz w:val="30"/>
          <w:szCs w:val="30"/>
        </w:rPr>
        <w:t xml:space="preserve">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5D7B6A" w:rsidRPr="0016249F">
        <w:rPr>
          <w:rFonts w:ascii="Angsana New" w:hAnsi="Angsana New"/>
          <w:sz w:val="30"/>
          <w:szCs w:val="30"/>
        </w:rPr>
        <w:t xml:space="preserve">      31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7B6A" w:rsidRPr="0016249F">
        <w:rPr>
          <w:rFonts w:ascii="Angsana New" w:hAnsi="Angsana New"/>
          <w:sz w:val="30"/>
          <w:szCs w:val="30"/>
        </w:rPr>
        <w:t>256</w:t>
      </w:r>
      <w:r w:rsidR="00171680">
        <w:rPr>
          <w:rFonts w:ascii="Angsana New" w:hAnsi="Angsana New"/>
          <w:sz w:val="30"/>
          <w:szCs w:val="30"/>
        </w:rPr>
        <w:t>4</w:t>
      </w:r>
      <w:r w:rsidR="005D7B6A" w:rsidRPr="0016249F">
        <w:rPr>
          <w:rFonts w:ascii="Angsana New" w:hAnsi="Angsana New"/>
          <w:sz w:val="30"/>
          <w:szCs w:val="30"/>
        </w:rPr>
        <w:t xml:space="preserve"> </w:t>
      </w:r>
      <w:r w:rsidRPr="0016249F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มีรายละเอียดของหลักประกันซึ่งเป็นสินทรัพย์ของบริษัทดังนี้</w:t>
      </w:r>
    </w:p>
    <w:p w14:paraId="2D910158" w14:textId="77777777" w:rsidR="005D7B6A" w:rsidRPr="00B3219B" w:rsidRDefault="005D7B6A" w:rsidP="00B3219B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805A41" w:rsidRPr="0016249F" w14:paraId="33443975" w14:textId="77777777" w:rsidTr="00805A41">
        <w:tc>
          <w:tcPr>
            <w:tcW w:w="6192" w:type="dxa"/>
          </w:tcPr>
          <w:p w14:paraId="06051AE7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  <w:hideMark/>
          </w:tcPr>
          <w:p w14:paraId="0CE5CB1D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16249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66ADDE0A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372C22EA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16249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5A41" w:rsidRPr="0016249F" w14:paraId="5DE5541E" w14:textId="77777777" w:rsidTr="00805A41">
        <w:tc>
          <w:tcPr>
            <w:tcW w:w="6192" w:type="dxa"/>
          </w:tcPr>
          <w:p w14:paraId="5B5D1E29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  <w:hideMark/>
          </w:tcPr>
          <w:p w14:paraId="1E5AF0E0" w14:textId="6E1F3788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14:paraId="21D77D05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62E3F2C5" w14:textId="712D1371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05A41" w:rsidRPr="0016249F" w14:paraId="0559B7A2" w14:textId="77777777" w:rsidTr="00805A41">
        <w:tc>
          <w:tcPr>
            <w:tcW w:w="6192" w:type="dxa"/>
          </w:tcPr>
          <w:p w14:paraId="41D8F9F6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hideMark/>
          </w:tcPr>
          <w:p w14:paraId="3BFA1DE5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5A41" w:rsidRPr="0016249F" w14:paraId="2A3A0BEC" w14:textId="77777777" w:rsidTr="00171680">
        <w:tc>
          <w:tcPr>
            <w:tcW w:w="6192" w:type="dxa"/>
            <w:hideMark/>
          </w:tcPr>
          <w:p w14:paraId="5DE6625E" w14:textId="35C69AD6" w:rsidR="00805A41" w:rsidRPr="0016249F" w:rsidRDefault="00B32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6A58A9E8" w14:textId="47394441" w:rsidR="00805A41" w:rsidRPr="0016249F" w:rsidRDefault="00B3219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8,904</w:t>
            </w:r>
          </w:p>
        </w:tc>
        <w:tc>
          <w:tcPr>
            <w:tcW w:w="270" w:type="dxa"/>
          </w:tcPr>
          <w:p w14:paraId="667B097D" w14:textId="77777777" w:rsidR="00805A41" w:rsidRPr="0016249F" w:rsidRDefault="00805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27E2F2" w14:textId="03B9E7EF" w:rsidR="00805A41" w:rsidRPr="0016249F" w:rsidRDefault="00171680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697B64" w:rsidRPr="0016249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</w:tr>
      <w:tr w:rsidR="00B40685" w:rsidRPr="0016249F" w14:paraId="6EB1F767" w14:textId="77777777" w:rsidTr="00171680">
        <w:tc>
          <w:tcPr>
            <w:tcW w:w="6192" w:type="dxa"/>
            <w:hideMark/>
          </w:tcPr>
          <w:p w14:paraId="19A92FBD" w14:textId="21ADA57D" w:rsidR="00B40685" w:rsidRPr="0016249F" w:rsidRDefault="00B40685" w:rsidP="00B406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21E0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D21E0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0A99273A" w14:textId="687C93B5" w:rsidR="00B40685" w:rsidRPr="0016249F" w:rsidRDefault="00B3219B" w:rsidP="00B4068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70,087</w:t>
            </w:r>
          </w:p>
        </w:tc>
        <w:tc>
          <w:tcPr>
            <w:tcW w:w="270" w:type="dxa"/>
          </w:tcPr>
          <w:p w14:paraId="30828D13" w14:textId="77777777" w:rsidR="00B40685" w:rsidRPr="0016249F" w:rsidRDefault="00B40685" w:rsidP="00B406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6AE3CD" w14:textId="0FC37951" w:rsidR="00B40685" w:rsidRPr="0016249F" w:rsidRDefault="00171680" w:rsidP="00B4068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B40685"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087</w:t>
            </w:r>
          </w:p>
        </w:tc>
      </w:tr>
      <w:tr w:rsidR="00BD03EC" w:rsidRPr="0016249F" w14:paraId="27392DB5" w14:textId="77777777" w:rsidTr="00171680">
        <w:tc>
          <w:tcPr>
            <w:tcW w:w="6192" w:type="dxa"/>
            <w:hideMark/>
          </w:tcPr>
          <w:p w14:paraId="3C6D12A5" w14:textId="77777777" w:rsidR="00BD03EC" w:rsidRPr="0016249F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110E5" w14:textId="161152A4" w:rsidR="00BD03EC" w:rsidRPr="0016249F" w:rsidRDefault="00B3219B" w:rsidP="00BD03E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78,991</w:t>
            </w:r>
          </w:p>
        </w:tc>
        <w:tc>
          <w:tcPr>
            <w:tcW w:w="270" w:type="dxa"/>
          </w:tcPr>
          <w:p w14:paraId="6FA1E992" w14:textId="77777777" w:rsidR="00BD03EC" w:rsidRPr="0016249F" w:rsidRDefault="00BD03EC" w:rsidP="00BD0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A71B6" w14:textId="5D51EC60" w:rsidR="00BD03EC" w:rsidRPr="0016249F" w:rsidRDefault="00171680" w:rsidP="00BD03E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</w:t>
            </w:r>
            <w:r w:rsidR="00D30EFD" w:rsidRPr="001624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991</w:t>
            </w:r>
          </w:p>
        </w:tc>
      </w:tr>
    </w:tbl>
    <w:p w14:paraId="7CCD99DA" w14:textId="57D665F4" w:rsidR="00B3219B" w:rsidRDefault="00B3219B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1221C6" w14:textId="6DA6847D" w:rsidR="002E1C09" w:rsidRDefault="002E1C09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35AE44" w14:textId="2E6B2E1C" w:rsidR="002E1C09" w:rsidRDefault="002E1C09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D4C5FB" w14:textId="77777777" w:rsidR="002E1C09" w:rsidRPr="0016249F" w:rsidRDefault="002E1C09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84B5C5" w14:textId="403D2D6B" w:rsidR="004F56AB" w:rsidRPr="0016249F" w:rsidRDefault="004F56AB" w:rsidP="00EE14CE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6249F">
        <w:rPr>
          <w:rFonts w:ascii="Angsana New" w:hAnsi="Angsana New"/>
          <w:sz w:val="30"/>
          <w:szCs w:val="30"/>
          <w:cs/>
        </w:rPr>
        <w:lastRenderedPageBreak/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16249F">
        <w:rPr>
          <w:rFonts w:ascii="Angsana New" w:hAnsi="Angsana New"/>
          <w:sz w:val="30"/>
          <w:szCs w:val="30"/>
        </w:rPr>
        <w:t xml:space="preserve">  </w:t>
      </w:r>
      <w:r w:rsidR="005D7B6A" w:rsidRPr="0016249F">
        <w:rPr>
          <w:rFonts w:ascii="Angsana New" w:hAnsi="Angsana New"/>
          <w:sz w:val="30"/>
          <w:szCs w:val="30"/>
        </w:rPr>
        <w:t xml:space="preserve">31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มีนาคม </w:t>
      </w:r>
      <w:r w:rsidR="005D7B6A" w:rsidRPr="0016249F">
        <w:rPr>
          <w:rFonts w:ascii="Angsana New" w:hAnsi="Angsana New"/>
          <w:sz w:val="30"/>
          <w:szCs w:val="30"/>
        </w:rPr>
        <w:t>256</w:t>
      </w:r>
      <w:r w:rsidR="00171680">
        <w:rPr>
          <w:rFonts w:ascii="Angsana New" w:hAnsi="Angsana New"/>
          <w:sz w:val="30"/>
          <w:szCs w:val="30"/>
        </w:rPr>
        <w:t>5</w:t>
      </w:r>
      <w:r w:rsidR="005D7B6A" w:rsidRPr="0016249F">
        <w:rPr>
          <w:rFonts w:ascii="Angsana New" w:hAnsi="Angsana New"/>
          <w:sz w:val="30"/>
          <w:szCs w:val="30"/>
        </w:rPr>
        <w:t xml:space="preserve">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5D7B6A" w:rsidRPr="0016249F">
        <w:rPr>
          <w:rFonts w:ascii="Angsana New" w:hAnsi="Angsana New"/>
          <w:sz w:val="30"/>
          <w:szCs w:val="30"/>
        </w:rPr>
        <w:t xml:space="preserve">31 </w:t>
      </w:r>
      <w:r w:rsidR="005D7B6A" w:rsidRPr="0016249F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7B6A" w:rsidRPr="0016249F">
        <w:rPr>
          <w:rFonts w:ascii="Angsana New" w:hAnsi="Angsana New"/>
          <w:sz w:val="30"/>
          <w:szCs w:val="30"/>
        </w:rPr>
        <w:t>256</w:t>
      </w:r>
      <w:r w:rsidR="00171680">
        <w:rPr>
          <w:rFonts w:ascii="Angsana New" w:hAnsi="Angsana New"/>
          <w:sz w:val="30"/>
          <w:szCs w:val="30"/>
        </w:rPr>
        <w:t>4</w:t>
      </w:r>
      <w:r w:rsidR="005D7B6A" w:rsidRPr="0016249F">
        <w:rPr>
          <w:rFonts w:ascii="Angsana New" w:hAnsi="Angsana New"/>
          <w:sz w:val="30"/>
          <w:szCs w:val="30"/>
        </w:rPr>
        <w:t xml:space="preserve"> </w:t>
      </w:r>
      <w:r w:rsidR="009D3F8D" w:rsidRPr="0016249F">
        <w:rPr>
          <w:rFonts w:ascii="Angsana New" w:hAnsi="Angsana New"/>
          <w:sz w:val="30"/>
          <w:szCs w:val="30"/>
          <w:cs/>
        </w:rPr>
        <w:t>มีนาคม</w:t>
      </w:r>
      <w:r w:rsidRPr="0016249F">
        <w:rPr>
          <w:rFonts w:ascii="Angsana New" w:hAnsi="Angsana New"/>
          <w:sz w:val="30"/>
          <w:szCs w:val="30"/>
          <w:cs/>
        </w:rPr>
        <w:t>ได้ดังนี้</w:t>
      </w:r>
    </w:p>
    <w:p w14:paraId="272F72C7" w14:textId="77777777" w:rsidR="002C4FD1" w:rsidRPr="0016249F" w:rsidRDefault="002C4FD1" w:rsidP="00B3219B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EE14CE" w:rsidRPr="0016249F" w14:paraId="00F225A7" w14:textId="77777777" w:rsidTr="00AF2C47">
        <w:tc>
          <w:tcPr>
            <w:tcW w:w="6192" w:type="dxa"/>
            <w:shd w:val="clear" w:color="auto" w:fill="auto"/>
          </w:tcPr>
          <w:p w14:paraId="6252FF6D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51DEF36" w14:textId="4529CE4C" w:rsidR="00EE14CE" w:rsidRPr="0016249F" w:rsidRDefault="00B20AEF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EE14CE" w:rsidRPr="0016249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6EB2B4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CA4CD4" w14:textId="306A4A28" w:rsidR="00EE14CE" w:rsidRPr="0016249F" w:rsidRDefault="00B20AEF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="00EE14CE" w:rsidRPr="0016249F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E14CE" w:rsidRPr="0016249F" w14:paraId="10A6E4C6" w14:textId="77777777" w:rsidTr="00AF2C47">
        <w:tc>
          <w:tcPr>
            <w:tcW w:w="6192" w:type="dxa"/>
            <w:shd w:val="clear" w:color="auto" w:fill="auto"/>
          </w:tcPr>
          <w:p w14:paraId="2F49B85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30E693" w14:textId="6CD7F6C0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0A6581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6E4C003" w14:textId="1AE16F60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17168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C4FD1" w:rsidRPr="0016249F" w14:paraId="3A07DBF6" w14:textId="77777777" w:rsidTr="00AF2C47">
        <w:tc>
          <w:tcPr>
            <w:tcW w:w="6192" w:type="dxa"/>
            <w:shd w:val="clear" w:color="auto" w:fill="auto"/>
          </w:tcPr>
          <w:p w14:paraId="649B39D4" w14:textId="77777777" w:rsidR="002C4FD1" w:rsidRPr="0016249F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20662C5" w14:textId="77777777" w:rsidR="002C4FD1" w:rsidRPr="0016249F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14CE" w:rsidRPr="0016249F" w14:paraId="3999840E" w14:textId="77777777" w:rsidTr="00AF2C47">
        <w:tc>
          <w:tcPr>
            <w:tcW w:w="6192" w:type="dxa"/>
            <w:shd w:val="clear" w:color="auto" w:fill="auto"/>
          </w:tcPr>
          <w:p w14:paraId="5A8E2F47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B89881" w14:textId="55200A02" w:rsidR="00EE14CE" w:rsidRPr="0016249F" w:rsidRDefault="00C30B23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10,896</w:t>
            </w:r>
          </w:p>
        </w:tc>
        <w:tc>
          <w:tcPr>
            <w:tcW w:w="270" w:type="dxa"/>
            <w:shd w:val="clear" w:color="auto" w:fill="auto"/>
          </w:tcPr>
          <w:p w14:paraId="13BF3AF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452497" w14:textId="589CC51B" w:rsidR="00EE14CE" w:rsidRPr="0016249F" w:rsidRDefault="00171680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12</w:t>
            </w:r>
            <w:r w:rsidR="00352F75"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870</w:t>
            </w:r>
          </w:p>
        </w:tc>
      </w:tr>
      <w:tr w:rsidR="00EE14CE" w:rsidRPr="0016249F" w14:paraId="7B92AB13" w14:textId="77777777" w:rsidTr="00AF2C47">
        <w:tc>
          <w:tcPr>
            <w:tcW w:w="6192" w:type="dxa"/>
          </w:tcPr>
          <w:p w14:paraId="516BE6B3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50" w:type="dxa"/>
          </w:tcPr>
          <w:p w14:paraId="337E4429" w14:textId="0A3B5A81" w:rsidR="00EE14CE" w:rsidRPr="0016249F" w:rsidRDefault="00C30B23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42,109</w:t>
            </w:r>
          </w:p>
        </w:tc>
        <w:tc>
          <w:tcPr>
            <w:tcW w:w="270" w:type="dxa"/>
          </w:tcPr>
          <w:p w14:paraId="0E09984A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3F59F" w14:textId="77D9553A" w:rsidR="00EE14CE" w:rsidRPr="0016249F" w:rsidRDefault="00171680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352F75" w:rsidRPr="00162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7BB9">
              <w:rPr>
                <w:rFonts w:ascii="Angsana New" w:hAnsi="Angsana New" w:cs="Angsana New"/>
                <w:sz w:val="30"/>
                <w:szCs w:val="30"/>
              </w:rPr>
              <w:t>943</w:t>
            </w:r>
          </w:p>
        </w:tc>
      </w:tr>
      <w:tr w:rsidR="00EE14CE" w:rsidRPr="0016249F" w14:paraId="7B92B92C" w14:textId="77777777" w:rsidTr="00AF2C47">
        <w:tc>
          <w:tcPr>
            <w:tcW w:w="6192" w:type="dxa"/>
          </w:tcPr>
          <w:p w14:paraId="44BA01B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350" w:type="dxa"/>
          </w:tcPr>
          <w:p w14:paraId="2EDFE501" w14:textId="1DB9D5B0" w:rsidR="00EE14CE" w:rsidRPr="0016249F" w:rsidRDefault="00C30B23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7,378</w:t>
            </w:r>
          </w:p>
        </w:tc>
        <w:tc>
          <w:tcPr>
            <w:tcW w:w="270" w:type="dxa"/>
          </w:tcPr>
          <w:p w14:paraId="5E611AF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53AFF9" w14:textId="3FE7DBB0" w:rsidR="00EE14CE" w:rsidRPr="0016249F" w:rsidRDefault="00171680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52F75" w:rsidRPr="0016249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692</w:t>
            </w:r>
          </w:p>
        </w:tc>
      </w:tr>
      <w:tr w:rsidR="00EE14CE" w:rsidRPr="0016249F" w14:paraId="7234F4B6" w14:textId="77777777" w:rsidTr="00AF2C47">
        <w:tc>
          <w:tcPr>
            <w:tcW w:w="6192" w:type="dxa"/>
          </w:tcPr>
          <w:p w14:paraId="46D6C565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5F89A3" w14:textId="56DAAB8D" w:rsidR="00EE14CE" w:rsidRPr="0016249F" w:rsidRDefault="00C30B23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60,383</w:t>
            </w:r>
          </w:p>
        </w:tc>
        <w:tc>
          <w:tcPr>
            <w:tcW w:w="270" w:type="dxa"/>
          </w:tcPr>
          <w:p w14:paraId="442FF2CE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829256" w14:textId="4E6770A1" w:rsidR="00EE14CE" w:rsidRPr="0016249F" w:rsidRDefault="00171680" w:rsidP="00EE14C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  <w:r w:rsidR="00352F75" w:rsidRPr="001624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</w:t>
            </w:r>
          </w:p>
        </w:tc>
      </w:tr>
    </w:tbl>
    <w:p w14:paraId="749CD38A" w14:textId="1A82D998" w:rsidR="002C4FD1" w:rsidRPr="0016249F" w:rsidRDefault="002C4FD1" w:rsidP="00C30B2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9D249E4" w14:textId="497EA2DC" w:rsidR="008B2830" w:rsidRPr="0016249F" w:rsidRDefault="008B2830" w:rsidP="008B283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24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6249F">
        <w:rPr>
          <w:rFonts w:ascii="Angsana New" w:hAnsi="Angsana New"/>
          <w:sz w:val="30"/>
          <w:szCs w:val="30"/>
        </w:rPr>
        <w:t xml:space="preserve">31 </w:t>
      </w:r>
      <w:r w:rsidR="00EE14CE" w:rsidRPr="0016249F">
        <w:rPr>
          <w:rFonts w:ascii="Angsana New" w:hAnsi="Angsana New"/>
          <w:sz w:val="30"/>
          <w:szCs w:val="30"/>
          <w:cs/>
        </w:rPr>
        <w:t xml:space="preserve">มีนาคม </w:t>
      </w:r>
      <w:r w:rsidRPr="0016249F">
        <w:rPr>
          <w:rFonts w:ascii="Angsana New" w:hAnsi="Angsana New"/>
          <w:sz w:val="30"/>
          <w:szCs w:val="30"/>
        </w:rPr>
        <w:t>256</w:t>
      </w:r>
      <w:r w:rsidR="00815192">
        <w:rPr>
          <w:rFonts w:ascii="Angsana New" w:hAnsi="Angsana New"/>
          <w:sz w:val="30"/>
          <w:szCs w:val="30"/>
        </w:rPr>
        <w:t>5</w:t>
      </w:r>
      <w:r w:rsidRPr="0016249F">
        <w:rPr>
          <w:rFonts w:ascii="Angsana New" w:hAnsi="Angsana New"/>
          <w:sz w:val="30"/>
          <w:szCs w:val="30"/>
        </w:rPr>
        <w:t xml:space="preserve"> </w:t>
      </w:r>
      <w:r w:rsidRPr="0016249F">
        <w:rPr>
          <w:rFonts w:ascii="Angsana New" w:hAnsi="Angsana New"/>
          <w:sz w:val="30"/>
          <w:szCs w:val="30"/>
          <w:cs/>
        </w:rPr>
        <w:t>บริษัท</w:t>
      </w:r>
      <w:r w:rsidRPr="00C30B23">
        <w:rPr>
          <w:rFonts w:ascii="Angsana New" w:hAnsi="Angsana New"/>
          <w:sz w:val="30"/>
          <w:szCs w:val="30"/>
          <w:cs/>
        </w:rPr>
        <w:t>มีวงเงินสินเชื่อที่ยังมิได้เบิกใช้</w:t>
      </w:r>
      <w:r w:rsidR="00CF7BB9" w:rsidRPr="00C30B23">
        <w:rPr>
          <w:rFonts w:ascii="Angsana New" w:hAnsi="Angsana New"/>
          <w:sz w:val="30"/>
          <w:szCs w:val="30"/>
          <w:cs/>
        </w:rPr>
        <w:t xml:space="preserve">จำนวน </w:t>
      </w:r>
      <w:r w:rsidR="00C30B23" w:rsidRPr="00C30B23">
        <w:rPr>
          <w:rFonts w:ascii="Angsana New" w:hAnsi="Angsana New"/>
          <w:sz w:val="30"/>
          <w:szCs w:val="30"/>
        </w:rPr>
        <w:t>108.0</w:t>
      </w:r>
      <w:r w:rsidR="00CF7BB9" w:rsidRPr="00C30B23">
        <w:rPr>
          <w:rFonts w:ascii="Angsana New" w:hAnsi="Angsana New"/>
          <w:sz w:val="30"/>
          <w:szCs w:val="30"/>
        </w:rPr>
        <w:t xml:space="preserve"> </w:t>
      </w:r>
      <w:r w:rsidR="004036DA" w:rsidRPr="00C30B23">
        <w:rPr>
          <w:rFonts w:ascii="Angsana New" w:hAnsi="Angsana New" w:hint="cs"/>
          <w:sz w:val="30"/>
          <w:szCs w:val="30"/>
          <w:cs/>
        </w:rPr>
        <w:t>ล้าน</w:t>
      </w:r>
      <w:r w:rsidR="00CF7BB9" w:rsidRPr="00C30B23">
        <w:rPr>
          <w:rFonts w:ascii="Angsana New" w:hAnsi="Angsana New"/>
          <w:sz w:val="30"/>
          <w:szCs w:val="30"/>
          <w:cs/>
        </w:rPr>
        <w:t>บาท</w:t>
      </w:r>
      <w:r w:rsidR="00CF7BB9">
        <w:rPr>
          <w:rFonts w:ascii="Angsana New" w:hAnsi="Angsana New" w:hint="cs"/>
          <w:sz w:val="30"/>
          <w:szCs w:val="30"/>
          <w:cs/>
        </w:rPr>
        <w:t xml:space="preserve"> </w:t>
      </w:r>
      <w:r w:rsidR="00CF7BB9" w:rsidRPr="007C31E0">
        <w:rPr>
          <w:rFonts w:ascii="Angsana New" w:hAnsi="Angsana New"/>
          <w:i/>
          <w:iCs/>
          <w:sz w:val="30"/>
          <w:szCs w:val="30"/>
        </w:rPr>
        <w:t xml:space="preserve">(31 </w:t>
      </w:r>
      <w:r w:rsidR="00CF7BB9" w:rsidRPr="007C31E0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CF7BB9" w:rsidRPr="007C31E0">
        <w:rPr>
          <w:rFonts w:ascii="Angsana New" w:hAnsi="Angsana New"/>
          <w:i/>
          <w:iCs/>
          <w:sz w:val="30"/>
          <w:szCs w:val="30"/>
        </w:rPr>
        <w:t xml:space="preserve">2564: </w:t>
      </w:r>
      <w:r w:rsidR="004036DA">
        <w:rPr>
          <w:rFonts w:ascii="Angsana New" w:hAnsi="Angsana New"/>
          <w:i/>
          <w:iCs/>
          <w:sz w:val="30"/>
          <w:szCs w:val="30"/>
        </w:rPr>
        <w:t>108.0</w:t>
      </w:r>
      <w:r w:rsidR="00CF7BB9" w:rsidRPr="007C31E0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CF7BB9" w:rsidRPr="007C31E0">
        <w:rPr>
          <w:rFonts w:ascii="Angsana New" w:hAnsi="Angsana New"/>
          <w:i/>
          <w:iCs/>
          <w:sz w:val="30"/>
          <w:szCs w:val="30"/>
        </w:rPr>
        <w:t>)</w:t>
      </w:r>
    </w:p>
    <w:p w14:paraId="50DA5E48" w14:textId="77777777" w:rsidR="00FA581F" w:rsidRPr="0016249F" w:rsidRDefault="00FA581F" w:rsidP="008B283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6C44DA" w14:textId="1C67C5BE" w:rsidR="002C4FD1" w:rsidRPr="0016249F" w:rsidRDefault="002C4FD1" w:rsidP="00077440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cs/>
          <w:lang w:val="en-US"/>
        </w:rPr>
      </w:pPr>
      <w:r w:rsidRPr="0016249F">
        <w:rPr>
          <w:b/>
          <w:bCs/>
          <w:i/>
          <w:iCs/>
          <w:cs/>
          <w:lang w:val="en-US"/>
        </w:rPr>
        <w:t>เงินเบิกเกินบัญชี</w:t>
      </w:r>
      <w:r w:rsidR="001C6F23" w:rsidRPr="0016249F">
        <w:rPr>
          <w:b/>
          <w:bCs/>
          <w:i/>
          <w:iCs/>
          <w:cs/>
          <w:lang w:val="en-US"/>
        </w:rPr>
        <w:t>และเงินกู้ยืมระยะสั้นจากสถาบันการเงิน</w:t>
      </w:r>
    </w:p>
    <w:p w14:paraId="379A3271" w14:textId="77777777" w:rsidR="002C4FD1" w:rsidRPr="0016249F" w:rsidRDefault="002C4FD1" w:rsidP="002C4FD1">
      <w:pPr>
        <w:pStyle w:val="FSContent"/>
        <w:rPr>
          <w:lang w:val="en-US"/>
        </w:rPr>
      </w:pPr>
    </w:p>
    <w:p w14:paraId="34EECEEF" w14:textId="51CDE0F0" w:rsidR="002C4FD1" w:rsidRPr="0016249F" w:rsidRDefault="002C4FD1" w:rsidP="002B1612">
      <w:pPr>
        <w:pStyle w:val="FSContent"/>
        <w:rPr>
          <w:i/>
          <w:iCs/>
          <w:lang w:val="en-US"/>
        </w:rPr>
      </w:pPr>
      <w:r w:rsidRPr="0016249F">
        <w:rPr>
          <w:cs/>
          <w:lang w:val="en-US"/>
        </w:rPr>
        <w:t xml:space="preserve">ณ วันที่ </w:t>
      </w:r>
      <w:r w:rsidR="00EE14CE" w:rsidRPr="0016249F">
        <w:t xml:space="preserve">31 </w:t>
      </w:r>
      <w:r w:rsidR="00EE14CE" w:rsidRPr="0016249F">
        <w:rPr>
          <w:cs/>
        </w:rPr>
        <w:t xml:space="preserve">มีนาคม </w:t>
      </w:r>
      <w:r w:rsidR="00EE14CE" w:rsidRPr="00C30B23">
        <w:t>256</w:t>
      </w:r>
      <w:r w:rsidR="00815192" w:rsidRPr="00C30B23">
        <w:rPr>
          <w:lang w:val="en-GB"/>
        </w:rPr>
        <w:t>5</w:t>
      </w:r>
      <w:r w:rsidR="00EE14CE" w:rsidRPr="00C30B23">
        <w:t xml:space="preserve"> </w:t>
      </w:r>
      <w:r w:rsidRPr="00C30B23">
        <w:rPr>
          <w:cs/>
          <w:lang w:val="en-US"/>
        </w:rPr>
        <w:t xml:space="preserve">บริษัทมีเงินเบิกเกินบัญชีธนาคารจำนวน </w:t>
      </w:r>
      <w:r w:rsidR="00FB2F2B">
        <w:rPr>
          <w:lang w:val="en-US"/>
        </w:rPr>
        <w:t xml:space="preserve">2,000 </w:t>
      </w:r>
      <w:r w:rsidR="00FB2F2B">
        <w:rPr>
          <w:rFonts w:hint="cs"/>
          <w:cs/>
          <w:lang w:val="en-US"/>
        </w:rPr>
        <w:t>บาท</w:t>
      </w:r>
      <w:r w:rsidRPr="00C30B23">
        <w:rPr>
          <w:cs/>
          <w:lang w:val="en-US"/>
        </w:rPr>
        <w:t xml:space="preserve"> ซึ่งมีอัตราดอกเบี้ย</w:t>
      </w:r>
      <w:r w:rsidRPr="0016249F">
        <w:rPr>
          <w:cs/>
          <w:lang w:val="en-US"/>
        </w:rPr>
        <w:t xml:space="preserve"> </w:t>
      </w:r>
      <w:r w:rsidRPr="0016249F">
        <w:rPr>
          <w:lang w:val="en-US"/>
        </w:rPr>
        <w:t xml:space="preserve">MOR </w:t>
      </w:r>
      <w:r w:rsidRPr="0016249F">
        <w:rPr>
          <w:cs/>
          <w:lang w:val="en-US"/>
        </w:rPr>
        <w:t>โดยได้รับการค้ำประกันจากที่ดินที่เป็นกรรมสิทธิ์ของผู้บริหารสำคัญ</w:t>
      </w:r>
      <w:r w:rsidRPr="0016249F">
        <w:rPr>
          <w:lang w:val="en-US"/>
        </w:rPr>
        <w:t xml:space="preserve"> </w:t>
      </w:r>
      <w:r w:rsidRPr="0016249F">
        <w:rPr>
          <w:i/>
          <w:iCs/>
          <w:lang w:val="en-US"/>
        </w:rPr>
        <w:t>(</w:t>
      </w:r>
      <w:r w:rsidR="00B20AEF" w:rsidRPr="0016249F">
        <w:rPr>
          <w:i/>
          <w:iCs/>
          <w:lang w:val="en-US"/>
        </w:rPr>
        <w:t xml:space="preserve">31 </w:t>
      </w:r>
      <w:r w:rsidR="00B20AEF" w:rsidRPr="0016249F">
        <w:rPr>
          <w:i/>
          <w:iCs/>
          <w:cs/>
          <w:lang w:val="en-US"/>
        </w:rPr>
        <w:t xml:space="preserve">ธันวาคม </w:t>
      </w:r>
      <w:r w:rsidR="00CF7BB9" w:rsidRPr="0016249F">
        <w:rPr>
          <w:i/>
          <w:iCs/>
          <w:lang w:val="en-US"/>
        </w:rPr>
        <w:t>256</w:t>
      </w:r>
      <w:r w:rsidR="00CF7BB9">
        <w:rPr>
          <w:i/>
          <w:iCs/>
          <w:lang w:val="en-US"/>
        </w:rPr>
        <w:t>4</w:t>
      </w:r>
      <w:r w:rsidRPr="0016249F">
        <w:rPr>
          <w:i/>
          <w:iCs/>
          <w:lang w:val="en-US"/>
        </w:rPr>
        <w:t xml:space="preserve">: </w:t>
      </w:r>
      <w:r w:rsidR="00CF7BB9">
        <w:rPr>
          <w:rFonts w:hint="cs"/>
          <w:i/>
          <w:iCs/>
          <w:cs/>
          <w:lang w:val="en-US"/>
        </w:rPr>
        <w:t>ไม่มี</w:t>
      </w:r>
      <w:r w:rsidRPr="0016249F">
        <w:rPr>
          <w:i/>
          <w:iCs/>
          <w:lang w:val="en-US"/>
        </w:rPr>
        <w:t>)</w:t>
      </w:r>
    </w:p>
    <w:p w14:paraId="3E2FAEE5" w14:textId="77777777" w:rsidR="00C30B23" w:rsidRDefault="00C30B23" w:rsidP="00077440">
      <w:pPr>
        <w:pStyle w:val="FSContent"/>
        <w:rPr>
          <w:lang w:val="en-US"/>
        </w:rPr>
      </w:pPr>
    </w:p>
    <w:p w14:paraId="4DDE3C3C" w14:textId="427EE791" w:rsidR="002C4FD1" w:rsidRPr="0016249F" w:rsidRDefault="002C4FD1" w:rsidP="00E24638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lang w:val="en-US"/>
        </w:rPr>
      </w:pPr>
      <w:r w:rsidRPr="0016249F">
        <w:rPr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16249F" w:rsidRDefault="002C4FD1" w:rsidP="002C4FD1">
      <w:pPr>
        <w:pStyle w:val="FSContent"/>
        <w:rPr>
          <w:lang w:val="en-US"/>
        </w:rPr>
      </w:pPr>
    </w:p>
    <w:p w14:paraId="0D7EFD6B" w14:textId="3E7EAA2E" w:rsidR="00886378" w:rsidRDefault="002C4FD1" w:rsidP="009F2E14">
      <w:pPr>
        <w:pStyle w:val="FSContent"/>
        <w:rPr>
          <w:lang w:val="en-US"/>
        </w:rPr>
      </w:pPr>
      <w:r w:rsidRPr="0016249F">
        <w:rPr>
          <w:cs/>
          <w:lang w:val="en-US"/>
        </w:rPr>
        <w:t xml:space="preserve">ณ วันที่ </w:t>
      </w:r>
      <w:r w:rsidR="005F4184" w:rsidRPr="0016249F">
        <w:rPr>
          <w:lang w:val="en-US"/>
        </w:rPr>
        <w:t xml:space="preserve">31 </w:t>
      </w:r>
      <w:r w:rsidR="005F4184" w:rsidRPr="0016249F">
        <w:rPr>
          <w:cs/>
          <w:lang w:val="en-US"/>
        </w:rPr>
        <w:t xml:space="preserve">มีนาคม </w:t>
      </w:r>
      <w:r w:rsidR="00040C78" w:rsidRPr="0016249F">
        <w:rPr>
          <w:lang w:val="en-US"/>
        </w:rPr>
        <w:t>256</w:t>
      </w:r>
      <w:r w:rsidR="00040C78">
        <w:rPr>
          <w:lang w:val="en-US"/>
        </w:rPr>
        <w:t>5</w:t>
      </w:r>
      <w:r w:rsidR="00040C78" w:rsidRPr="0016249F">
        <w:rPr>
          <w:lang w:val="en-US"/>
        </w:rPr>
        <w:t xml:space="preserve"> </w:t>
      </w:r>
      <w:r w:rsidRPr="0016249F">
        <w:rPr>
          <w:cs/>
          <w:lang w:val="en-US"/>
        </w:rPr>
        <w:t xml:space="preserve">บริษัทมีเงินกู้ยืมระยะยาวจำนวน </w:t>
      </w:r>
      <w:r w:rsidR="00C30B23">
        <w:rPr>
          <w:lang w:val="en-US"/>
        </w:rPr>
        <w:t>60.4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 xml:space="preserve">ล้านบาท </w:t>
      </w:r>
      <w:r w:rsidRPr="0016249F">
        <w:rPr>
          <w:i/>
          <w:iCs/>
          <w:lang w:val="en-US"/>
        </w:rPr>
        <w:t>(</w:t>
      </w:r>
      <w:r w:rsidR="0050646B" w:rsidRPr="0016249F">
        <w:rPr>
          <w:i/>
          <w:iCs/>
          <w:lang w:val="en-US"/>
        </w:rPr>
        <w:t xml:space="preserve">31 </w:t>
      </w:r>
      <w:r w:rsidR="0050646B" w:rsidRPr="0016249F">
        <w:rPr>
          <w:i/>
          <w:iCs/>
          <w:cs/>
          <w:lang w:val="en-US"/>
        </w:rPr>
        <w:t xml:space="preserve">ธันวาคม </w:t>
      </w:r>
      <w:r w:rsidR="00040C78" w:rsidRPr="0016249F">
        <w:rPr>
          <w:i/>
          <w:iCs/>
          <w:lang w:val="en-US"/>
        </w:rPr>
        <w:t>256</w:t>
      </w:r>
      <w:r w:rsidR="00040C78">
        <w:rPr>
          <w:i/>
          <w:iCs/>
          <w:lang w:val="en-US"/>
        </w:rPr>
        <w:t>4</w:t>
      </w:r>
      <w:r w:rsidRPr="0016249F">
        <w:rPr>
          <w:i/>
          <w:iCs/>
          <w:lang w:val="en-US"/>
        </w:rPr>
        <w:t xml:space="preserve">: </w:t>
      </w:r>
      <w:r w:rsidR="00040C78">
        <w:rPr>
          <w:i/>
          <w:iCs/>
          <w:lang w:val="en-US"/>
        </w:rPr>
        <w:t>82.5</w:t>
      </w:r>
      <w:r w:rsidRPr="0016249F">
        <w:rPr>
          <w:i/>
          <w:iCs/>
          <w:lang w:val="en-US"/>
        </w:rPr>
        <w:t xml:space="preserve"> </w:t>
      </w:r>
      <w:r w:rsidRPr="0016249F">
        <w:rPr>
          <w:i/>
          <w:iCs/>
          <w:cs/>
          <w:lang w:val="en-US"/>
        </w:rPr>
        <w:t>ล้านบาท</w:t>
      </w:r>
      <w:r w:rsidRPr="0016249F">
        <w:rPr>
          <w:i/>
          <w:iCs/>
          <w:lang w:val="en-US"/>
        </w:rPr>
        <w:t xml:space="preserve">) </w:t>
      </w:r>
      <w:r w:rsidRPr="0016249F">
        <w:rPr>
          <w:cs/>
          <w:lang w:val="en-US"/>
        </w:rPr>
        <w:t>จากสถาบันการเงินหลายแห่ง โดย</w:t>
      </w:r>
      <w:r w:rsidR="003D1E39" w:rsidRPr="0016249F">
        <w:rPr>
          <w:cs/>
          <w:lang w:val="en-US"/>
        </w:rPr>
        <w:t>เ</w:t>
      </w:r>
      <w:r w:rsidRPr="0016249F">
        <w:rPr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16249F">
        <w:rPr>
          <w:lang w:val="en-US"/>
        </w:rPr>
        <w:t>25</w:t>
      </w:r>
      <w:r w:rsidR="00AB27F2" w:rsidRPr="0016249F">
        <w:rPr>
          <w:lang w:val="en-US"/>
        </w:rPr>
        <w:t>73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>ซึ่งมีรายละเอี</w:t>
      </w:r>
      <w:r w:rsidR="003D1E39" w:rsidRPr="0016249F">
        <w:rPr>
          <w:cs/>
          <w:lang w:val="en-US"/>
        </w:rPr>
        <w:t>ย</w:t>
      </w:r>
      <w:r w:rsidRPr="0016249F">
        <w:rPr>
          <w:cs/>
          <w:lang w:val="en-US"/>
        </w:rPr>
        <w:t>ด</w:t>
      </w:r>
      <w:r w:rsidR="004C35C5">
        <w:rPr>
          <w:rFonts w:hint="cs"/>
          <w:cs/>
          <w:lang w:val="en-US"/>
        </w:rPr>
        <w:t>ในหน้าถัดไปดัง</w:t>
      </w:r>
      <w:r w:rsidRPr="0016249F">
        <w:rPr>
          <w:cs/>
          <w:lang w:val="en-US"/>
        </w:rPr>
        <w:t>นี้</w:t>
      </w:r>
    </w:p>
    <w:p w14:paraId="3E72A516" w14:textId="44B65679" w:rsidR="009F2E14" w:rsidRPr="00936886" w:rsidRDefault="00936886" w:rsidP="00936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lang w:eastAsia="x-none"/>
        </w:rPr>
      </w:pPr>
      <w:r>
        <w:rPr>
          <w:i/>
          <w:iCs/>
        </w:rPr>
        <w:br w:type="page"/>
      </w:r>
    </w:p>
    <w:tbl>
      <w:tblPr>
        <w:tblW w:w="9741" w:type="dxa"/>
        <w:tblInd w:w="450" w:type="dxa"/>
        <w:tblLook w:val="01E0" w:firstRow="1" w:lastRow="1" w:firstColumn="1" w:lastColumn="1" w:noHBand="0" w:noVBand="0"/>
      </w:tblPr>
      <w:tblGrid>
        <w:gridCol w:w="2102"/>
        <w:gridCol w:w="1559"/>
        <w:gridCol w:w="3624"/>
        <w:gridCol w:w="1164"/>
        <w:gridCol w:w="134"/>
        <w:gridCol w:w="112"/>
        <w:gridCol w:w="1046"/>
      </w:tblGrid>
      <w:tr w:rsidR="0000316E" w:rsidRPr="0016249F" w14:paraId="030D5FAD" w14:textId="77777777" w:rsidTr="00AB27F2">
        <w:trPr>
          <w:tblHeader/>
        </w:trPr>
        <w:tc>
          <w:tcPr>
            <w:tcW w:w="2102" w:type="dxa"/>
          </w:tcPr>
          <w:p w14:paraId="0EFCCED0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559" w:type="dxa"/>
          </w:tcPr>
          <w:p w14:paraId="1396C573" w14:textId="61762080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ระยะเวลาครบกำหนด</w:t>
            </w:r>
            <w:r w:rsidR="0070232C"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ของ</w:t>
            </w:r>
          </w:p>
        </w:tc>
        <w:tc>
          <w:tcPr>
            <w:tcW w:w="3624" w:type="dxa"/>
            <w:shd w:val="clear" w:color="auto" w:fill="auto"/>
          </w:tcPr>
          <w:p w14:paraId="1A2195FC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583A9C9" w14:textId="48A05A0F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6249F">
              <w:rPr>
                <w:rFonts w:ascii="Angsana New" w:hAnsi="Angsana New"/>
                <w:sz w:val="30"/>
                <w:szCs w:val="30"/>
              </w:rPr>
              <w:t>256</w:t>
            </w:r>
            <w:r w:rsidR="00E46F87" w:rsidRPr="007C31E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158" w:type="dxa"/>
            <w:gridSpan w:val="2"/>
            <w:shd w:val="clear" w:color="auto" w:fill="auto"/>
          </w:tcPr>
          <w:p w14:paraId="77153133" w14:textId="3E7FA694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16249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6249F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E46F87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00316E" w:rsidRPr="0016249F" w14:paraId="7BDB41D7" w14:textId="77777777" w:rsidTr="00AB27F2">
        <w:trPr>
          <w:tblHeader/>
        </w:trPr>
        <w:tc>
          <w:tcPr>
            <w:tcW w:w="2102" w:type="dxa"/>
          </w:tcPr>
          <w:p w14:paraId="331C23ED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559" w:type="dxa"/>
          </w:tcPr>
          <w:p w14:paraId="599AF7CA" w14:textId="0BC9C20B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3624" w:type="dxa"/>
            <w:shd w:val="clear" w:color="auto" w:fill="auto"/>
          </w:tcPr>
          <w:p w14:paraId="2920F62C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456" w:type="dxa"/>
            <w:gridSpan w:val="4"/>
            <w:shd w:val="clear" w:color="auto" w:fill="auto"/>
          </w:tcPr>
          <w:p w14:paraId="7090BE23" w14:textId="77777777" w:rsidR="0000316E" w:rsidRPr="0016249F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3EC3" w:rsidRPr="0016249F" w14:paraId="5E35771C" w14:textId="77777777" w:rsidTr="00AB27F2">
        <w:tc>
          <w:tcPr>
            <w:tcW w:w="2102" w:type="dxa"/>
          </w:tcPr>
          <w:p w14:paraId="34FBDE11" w14:textId="1872BC82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: MLR-4.1%</w:t>
            </w:r>
          </w:p>
          <w:p w14:paraId="3D830C9D" w14:textId="45F88B24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2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3 : MLR-3.1%</w:t>
            </w:r>
          </w:p>
          <w:p w14:paraId="6787C617" w14:textId="4A108ECF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4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5 : MLR-2.1%</w:t>
            </w:r>
          </w:p>
          <w:p w14:paraId="11559670" w14:textId="0CFE53D5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6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: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br/>
              <w:t>MLR-1.6%</w:t>
            </w:r>
          </w:p>
        </w:tc>
        <w:tc>
          <w:tcPr>
            <w:tcW w:w="1559" w:type="dxa"/>
          </w:tcPr>
          <w:p w14:paraId="1B78FD17" w14:textId="1CCE194E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3624" w:type="dxa"/>
            <w:shd w:val="clear" w:color="auto" w:fill="auto"/>
          </w:tcPr>
          <w:p w14:paraId="0B9209E4" w14:textId="5717C7B9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164" w:type="dxa"/>
            <w:shd w:val="clear" w:color="auto" w:fill="auto"/>
          </w:tcPr>
          <w:p w14:paraId="7C921B95" w14:textId="06CBA6FE" w:rsidR="00483EC3" w:rsidRPr="0016249F" w:rsidRDefault="00C30B23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27,186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C392655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7804075" w14:textId="0A53350B" w:rsidR="00483EC3" w:rsidRPr="0016249F" w:rsidRDefault="00E46F8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27,877</w:t>
            </w:r>
            <w:r w:rsidR="00483EC3" w:rsidRPr="001624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483EC3" w:rsidRPr="0016249F" w14:paraId="194117C8" w14:textId="77777777" w:rsidTr="00AB27F2">
        <w:tc>
          <w:tcPr>
            <w:tcW w:w="2102" w:type="dxa"/>
          </w:tcPr>
          <w:p w14:paraId="4D63BD97" w14:textId="0C9D7578" w:rsidR="00483EC3" w:rsidRPr="0016249F" w:rsidRDefault="00483EC3" w:rsidP="00483EC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1 - 2 : MLR-2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255825D2" w14:textId="75DD6C73" w:rsidR="00483EC3" w:rsidRPr="0016249F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559" w:type="dxa"/>
          </w:tcPr>
          <w:p w14:paraId="41AFA083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3624" w:type="dxa"/>
            <w:shd w:val="clear" w:color="auto" w:fill="auto"/>
          </w:tcPr>
          <w:p w14:paraId="09AD966A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6370054C" w14:textId="0A79937F" w:rsidR="00483EC3" w:rsidRPr="0016249F" w:rsidRDefault="00C30B23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19,90</w:t>
            </w:r>
            <w:r w:rsidR="00C86461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B881591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EB0372B" w14:textId="4736A772" w:rsidR="00483EC3" w:rsidRPr="0016249F" w:rsidRDefault="00E46F8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483EC3" w:rsidRPr="00162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</w:t>
            </w:r>
          </w:p>
        </w:tc>
      </w:tr>
      <w:tr w:rsidR="00483EC3" w:rsidRPr="0016249F" w14:paraId="14281A9B" w14:textId="77777777" w:rsidTr="00AB27F2">
        <w:tc>
          <w:tcPr>
            <w:tcW w:w="2102" w:type="dxa"/>
          </w:tcPr>
          <w:p w14:paraId="713A1F1B" w14:textId="77777777" w:rsidR="00483EC3" w:rsidRPr="0016249F" w:rsidRDefault="00483EC3" w:rsidP="00483EC3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MLR-1.775%</w:t>
            </w:r>
          </w:p>
        </w:tc>
        <w:tc>
          <w:tcPr>
            <w:tcW w:w="1559" w:type="dxa"/>
          </w:tcPr>
          <w:p w14:paraId="5DC84BA3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val="en-GB"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680A9DBB" w14:textId="66E98764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</w:t>
            </w:r>
            <w:r w:rsidR="00070252"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</w:t>
            </w:r>
            <w:r w:rsidR="00070252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</w:t>
            </w:r>
          </w:p>
        </w:tc>
        <w:tc>
          <w:tcPr>
            <w:tcW w:w="1164" w:type="dxa"/>
            <w:shd w:val="clear" w:color="auto" w:fill="auto"/>
          </w:tcPr>
          <w:p w14:paraId="7A51EFE3" w14:textId="03B4AB5C" w:rsidR="00483EC3" w:rsidRPr="0016249F" w:rsidRDefault="00FE229B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7,583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46CD951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ED9CA06" w14:textId="295DD376" w:rsidR="00483EC3" w:rsidRPr="0016249F" w:rsidRDefault="00E46F87" w:rsidP="00483E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483EC3" w:rsidRPr="001624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483EC3" w:rsidRPr="0016249F" w14:paraId="126D9E28" w14:textId="77777777" w:rsidTr="00AB27F2">
        <w:tc>
          <w:tcPr>
            <w:tcW w:w="2102" w:type="dxa"/>
          </w:tcPr>
          <w:p w14:paraId="7F892A95" w14:textId="203B0EDD" w:rsidR="00483EC3" w:rsidRPr="0016249F" w:rsidRDefault="00483EC3" w:rsidP="00483EC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1 - 2 : 2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4C33A05F" w14:textId="77777777" w:rsidR="00483EC3" w:rsidRPr="009A0D17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MRR</w:t>
            </w:r>
          </w:p>
        </w:tc>
        <w:tc>
          <w:tcPr>
            <w:tcW w:w="1559" w:type="dxa"/>
          </w:tcPr>
          <w:p w14:paraId="739C3B4B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4" w:type="dxa"/>
            <w:shd w:val="clear" w:color="auto" w:fill="auto"/>
          </w:tcPr>
          <w:p w14:paraId="4B9BA3D5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2CE8F853" w14:textId="25333397" w:rsidR="00483EC3" w:rsidRPr="0016249F" w:rsidRDefault="00FE229B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3,509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08B48BF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A726A86" w14:textId="75C08D06" w:rsidR="00483EC3" w:rsidRPr="0016249F" w:rsidRDefault="00E46F8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3,760</w:t>
            </w:r>
          </w:p>
        </w:tc>
      </w:tr>
      <w:tr w:rsidR="00E46F87" w:rsidRPr="0016249F" w14:paraId="695818B1" w14:textId="77777777" w:rsidTr="00AB27F2">
        <w:tc>
          <w:tcPr>
            <w:tcW w:w="2102" w:type="dxa"/>
          </w:tcPr>
          <w:p w14:paraId="695531C8" w14:textId="52927DB7" w:rsidR="00E46F87" w:rsidRPr="0016249F" w:rsidRDefault="00E46F87" w:rsidP="00E46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1 - 2 : 2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3C7D2336" w14:textId="30D35551" w:rsidR="00E46F87" w:rsidRPr="009A0D17" w:rsidRDefault="009A0D17" w:rsidP="007C31E0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จนครบกำหนด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>: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7</w:t>
            </w:r>
            <w:r w:rsidR="00FB5580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559" w:type="dxa"/>
          </w:tcPr>
          <w:p w14:paraId="27BC9B58" w14:textId="584C0685" w:rsidR="00E46F87" w:rsidRPr="0016249F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3624" w:type="dxa"/>
            <w:shd w:val="clear" w:color="auto" w:fill="auto"/>
          </w:tcPr>
          <w:p w14:paraId="09A058D0" w14:textId="4BB3CF51" w:rsidR="00E46F87" w:rsidRPr="0016249F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164" w:type="dxa"/>
            <w:shd w:val="clear" w:color="auto" w:fill="auto"/>
          </w:tcPr>
          <w:p w14:paraId="677BCEDE" w14:textId="7F0DBD82" w:rsidR="00E46F87" w:rsidRPr="0016249F" w:rsidRDefault="00FE229B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1,444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13BC1A67" w14:textId="77777777" w:rsidR="00E46F87" w:rsidRPr="0016249F" w:rsidRDefault="00E46F8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24DAFA5" w14:textId="295A7239" w:rsidR="00E46F87" w:rsidRDefault="009A0D1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1,500</w:t>
            </w:r>
          </w:p>
        </w:tc>
      </w:tr>
      <w:tr w:rsidR="00483EC3" w:rsidRPr="0016249F" w14:paraId="758A9CD8" w14:textId="77777777" w:rsidTr="00AB27F2">
        <w:tc>
          <w:tcPr>
            <w:tcW w:w="2102" w:type="dxa"/>
          </w:tcPr>
          <w:p w14:paraId="38194879" w14:textId="77777777" w:rsidR="00483EC3" w:rsidRPr="0016249F" w:rsidRDefault="00483EC3" w:rsidP="00483EC3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559" w:type="dxa"/>
          </w:tcPr>
          <w:p w14:paraId="3CFE2AEA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3624" w:type="dxa"/>
            <w:shd w:val="clear" w:color="auto" w:fill="auto"/>
          </w:tcPr>
          <w:p w14:paraId="7DC12E7E" w14:textId="5A98749B" w:rsidR="00FE229B" w:rsidRPr="0016249F" w:rsidRDefault="00483EC3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164" w:type="dxa"/>
            <w:shd w:val="clear" w:color="auto" w:fill="auto"/>
          </w:tcPr>
          <w:p w14:paraId="77218FA8" w14:textId="34C5D6AE" w:rsidR="00483EC3" w:rsidRPr="0016249F" w:rsidRDefault="00FE229B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530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D9111D9" w14:textId="77777777" w:rsidR="00483EC3" w:rsidRPr="0016249F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21668860" w14:textId="6FB664F3" w:rsidR="00483EC3" w:rsidRPr="0016249F" w:rsidRDefault="009A0D1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656</w:t>
            </w:r>
          </w:p>
        </w:tc>
      </w:tr>
      <w:tr w:rsidR="00901258" w:rsidRPr="0016249F" w14:paraId="4CCD72EF" w14:textId="77777777" w:rsidTr="00AB27F2">
        <w:tc>
          <w:tcPr>
            <w:tcW w:w="2102" w:type="dxa"/>
          </w:tcPr>
          <w:p w14:paraId="6F27C1B8" w14:textId="77777777" w:rsidR="00901258" w:rsidRPr="0016249F" w:rsidRDefault="00901258" w:rsidP="00901258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1 : MLR-1.47%</w:t>
            </w:r>
          </w:p>
          <w:p w14:paraId="4EE9CDB1" w14:textId="633FAF25" w:rsidR="00901258" w:rsidRPr="0016249F" w:rsidRDefault="00901258" w:rsidP="0090125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2 </w:t>
            </w: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 xml:space="preserve">: </w:t>
            </w: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MLR-1.1%</w:t>
            </w:r>
          </w:p>
        </w:tc>
        <w:tc>
          <w:tcPr>
            <w:tcW w:w="1559" w:type="dxa"/>
          </w:tcPr>
          <w:p w14:paraId="7A84D59D" w14:textId="1D2F0FA9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3624" w:type="dxa"/>
            <w:shd w:val="clear" w:color="auto" w:fill="auto"/>
          </w:tcPr>
          <w:p w14:paraId="0DD5F779" w14:textId="77777777" w:rsidR="00901258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  <w:p w14:paraId="5503F1D4" w14:textId="64838352" w:rsidR="00901258" w:rsidRPr="0016249F" w:rsidRDefault="00901258" w:rsidP="009F2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64" w:type="dxa"/>
            <w:shd w:val="clear" w:color="auto" w:fill="auto"/>
          </w:tcPr>
          <w:p w14:paraId="13612D5B" w14:textId="788BB34A" w:rsidR="00901258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226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1215BFA6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6765F0A2" w14:textId="226A1446" w:rsidR="00901258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19,926</w:t>
            </w:r>
            <w:r w:rsidRPr="0016249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901258" w:rsidRPr="0016249F" w14:paraId="78499582" w14:textId="77777777" w:rsidTr="00AB27F2">
        <w:tc>
          <w:tcPr>
            <w:tcW w:w="2102" w:type="dxa"/>
          </w:tcPr>
          <w:p w14:paraId="322AC6A1" w14:textId="1FAA0856" w:rsidR="00901258" w:rsidRPr="0016249F" w:rsidRDefault="00901258" w:rsidP="0090125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559" w:type="dxa"/>
          </w:tcPr>
          <w:p w14:paraId="2E12D885" w14:textId="590E7B6B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24092B7A" w14:textId="27FBFF24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ที่ดินที่เป็นกรรมสิทธิ์ของผู้บริหารสำคัญ ผู้บริหารสำคัญ 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0ED5B3E6" w14:textId="24C9A668" w:rsidR="00901258" w:rsidRPr="0016249F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7634A75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772C446A" w14:textId="7FE68F1A" w:rsidR="00901258" w:rsidRPr="0016249F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416</w:t>
            </w:r>
          </w:p>
        </w:tc>
      </w:tr>
      <w:tr w:rsidR="00901258" w:rsidRPr="0016249F" w14:paraId="24A88FC5" w14:textId="77777777" w:rsidTr="00AB27F2">
        <w:tc>
          <w:tcPr>
            <w:tcW w:w="2102" w:type="dxa"/>
          </w:tcPr>
          <w:p w14:paraId="347AB366" w14:textId="5751E0D4" w:rsidR="00901258" w:rsidRPr="0016249F" w:rsidRDefault="00901258" w:rsidP="00901258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MLR-1</w:t>
            </w:r>
            <w:r w:rsidR="001E73CB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559" w:type="dxa"/>
          </w:tcPr>
          <w:p w14:paraId="62412FD0" w14:textId="5B43CB45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3624" w:type="dxa"/>
            <w:shd w:val="clear" w:color="auto" w:fill="auto"/>
            <w:vAlign w:val="bottom"/>
          </w:tcPr>
          <w:p w14:paraId="79D41DA5" w14:textId="0977CC91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ผู้บริหารสำคัญ และบริษัทใหญ่ในลำดับสูงสุด</w:t>
            </w:r>
          </w:p>
        </w:tc>
        <w:tc>
          <w:tcPr>
            <w:tcW w:w="1164" w:type="dxa"/>
            <w:shd w:val="clear" w:color="auto" w:fill="auto"/>
          </w:tcPr>
          <w:p w14:paraId="59823009" w14:textId="6701AB69" w:rsidR="00901258" w:rsidRPr="0016249F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7279B517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42251BCE" w14:textId="726E13E3" w:rsidR="00901258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 w:bidi="th-TH"/>
              </w:rPr>
              <w:t>146</w:t>
            </w:r>
          </w:p>
        </w:tc>
      </w:tr>
      <w:tr w:rsidR="00901258" w:rsidRPr="0016249F" w14:paraId="3EAFFA62" w14:textId="77777777" w:rsidTr="00AB27F2">
        <w:tc>
          <w:tcPr>
            <w:tcW w:w="2102" w:type="dxa"/>
          </w:tcPr>
          <w:p w14:paraId="27E8D5A4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A58B2FF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24" w:type="dxa"/>
          </w:tcPr>
          <w:p w14:paraId="27D79FE1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161D39E8" w14:textId="53ECECC2" w:rsidR="00901258" w:rsidRPr="0016249F" w:rsidRDefault="00C86461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60,381</w:t>
            </w:r>
          </w:p>
        </w:tc>
        <w:tc>
          <w:tcPr>
            <w:tcW w:w="246" w:type="dxa"/>
            <w:gridSpan w:val="2"/>
          </w:tcPr>
          <w:p w14:paraId="7A433179" w14:textId="77777777" w:rsidR="00901258" w:rsidRPr="0016249F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7ECDF7FF" w14:textId="1C2AB7B6" w:rsidR="00901258" w:rsidRPr="0016249F" w:rsidRDefault="00901258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82,505</w:t>
            </w:r>
          </w:p>
        </w:tc>
      </w:tr>
    </w:tbl>
    <w:p w14:paraId="31481499" w14:textId="77777777" w:rsidR="009F2E14" w:rsidRPr="0016249F" w:rsidRDefault="009F2E14" w:rsidP="007654E0">
      <w:pPr>
        <w:pStyle w:val="FSContent"/>
        <w:ind w:left="0"/>
        <w:rPr>
          <w:lang w:val="en-US"/>
        </w:rPr>
      </w:pPr>
    </w:p>
    <w:p w14:paraId="40631AE1" w14:textId="757A6B49" w:rsidR="00D71541" w:rsidRPr="00DD0649" w:rsidRDefault="00D71541" w:rsidP="00D71541">
      <w:pPr>
        <w:pStyle w:val="FSContent"/>
        <w:numPr>
          <w:ilvl w:val="0"/>
          <w:numId w:val="26"/>
        </w:numPr>
        <w:ind w:left="540" w:hanging="540"/>
        <w:rPr>
          <w:b/>
          <w:bCs/>
          <w:i/>
          <w:iCs/>
          <w:lang w:val="en-US"/>
        </w:rPr>
      </w:pPr>
      <w:r w:rsidRPr="00DD0649">
        <w:rPr>
          <w:b/>
          <w:bCs/>
          <w:i/>
          <w:iCs/>
          <w:cs/>
          <w:lang w:val="en-US"/>
        </w:rPr>
        <w:lastRenderedPageBreak/>
        <w:t>หนี้สินตามสัญญาเช่า</w:t>
      </w:r>
    </w:p>
    <w:p w14:paraId="5786318D" w14:textId="5227C297" w:rsidR="00D71541" w:rsidRPr="00DD0649" w:rsidRDefault="00D71541" w:rsidP="00DD0649">
      <w:pPr>
        <w:pStyle w:val="FSContent"/>
        <w:rPr>
          <w:lang w:val="en-US"/>
        </w:rPr>
      </w:pPr>
    </w:p>
    <w:p w14:paraId="57A03F6B" w14:textId="77777777" w:rsidR="00D71541" w:rsidRPr="00DD0649" w:rsidRDefault="00D71541" w:rsidP="00D71541">
      <w:pPr>
        <w:pStyle w:val="FSContent"/>
        <w:rPr>
          <w:cs/>
          <w:lang w:val="en-US"/>
        </w:rPr>
      </w:pPr>
      <w:r w:rsidRPr="0016249F">
        <w:rPr>
          <w:cs/>
          <w:lang w:val="en-US"/>
        </w:rPr>
        <w:t>หนี้สินตามสัญญาเช่าแสดงตามระยะเวลาครบกำหนดการจ่ายชำระ ได้ดังนี้</w:t>
      </w:r>
    </w:p>
    <w:p w14:paraId="39ADC51D" w14:textId="77777777" w:rsidR="00D71541" w:rsidRPr="00DD0649" w:rsidRDefault="00D71541" w:rsidP="00DD0649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D71541" w:rsidRPr="008D373A" w14:paraId="34EF8F3F" w14:textId="77777777" w:rsidTr="00D71541">
        <w:tc>
          <w:tcPr>
            <w:tcW w:w="1620" w:type="dxa"/>
          </w:tcPr>
          <w:p w14:paraId="5A6FA9D3" w14:textId="77777777" w:rsidR="00D71541" w:rsidRPr="0016249F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71619FD4" w:rsidR="00D71541" w:rsidRPr="008D373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D37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373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D373A">
              <w:rPr>
                <w:rFonts w:ascii="Angsana New" w:hAnsi="Angsana New"/>
                <w:sz w:val="30"/>
                <w:szCs w:val="30"/>
              </w:rPr>
              <w:t>256</w:t>
            </w:r>
            <w:r w:rsidR="00D74E30" w:rsidRPr="008D373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2D099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666D8852" w:rsidR="00D71541" w:rsidRPr="008D373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7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37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373A">
              <w:rPr>
                <w:rFonts w:ascii="Angsana New" w:hAnsi="Angsana New"/>
                <w:sz w:val="30"/>
                <w:szCs w:val="30"/>
              </w:rPr>
              <w:t>256</w:t>
            </w:r>
            <w:r w:rsidR="00D74E30" w:rsidRPr="008D373A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D30EFD" w:rsidRPr="008D373A" w14:paraId="08A3FDDC" w14:textId="77777777" w:rsidTr="00D71541">
        <w:tc>
          <w:tcPr>
            <w:tcW w:w="1620" w:type="dxa"/>
            <w:shd w:val="clear" w:color="auto" w:fill="auto"/>
          </w:tcPr>
          <w:p w14:paraId="655735C8" w14:textId="77777777" w:rsidR="00D30EFD" w:rsidRPr="008D373A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786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F8ABE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5C70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8FE1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709E4" w14:textId="6E9C6BF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1F35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698F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75C3B" w14:textId="092974B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9F9C1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26A8" w14:textId="20364DD1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8D373A" w14:paraId="5017CEA6" w14:textId="77777777" w:rsidTr="00D71541">
        <w:trPr>
          <w:trHeight w:val="317"/>
        </w:trPr>
        <w:tc>
          <w:tcPr>
            <w:tcW w:w="1620" w:type="dxa"/>
          </w:tcPr>
          <w:p w14:paraId="164E9A18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07A54E5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3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8D373A" w14:paraId="000BC8BC" w14:textId="77777777" w:rsidTr="00D71541">
        <w:tc>
          <w:tcPr>
            <w:tcW w:w="1620" w:type="dxa"/>
          </w:tcPr>
          <w:p w14:paraId="3C5FA101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405D965C" w:rsidR="00D71541" w:rsidRPr="008B02C1" w:rsidRDefault="00DD0649" w:rsidP="000A294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556F0CC6" w:rsidR="00D71541" w:rsidRPr="008B02C1" w:rsidRDefault="00DD0649" w:rsidP="000A29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22682429" w:rsidR="00D71541" w:rsidRPr="008B02C1" w:rsidRDefault="00DD0649" w:rsidP="000A294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1ECF6BAF" w:rsidR="00D71541" w:rsidRPr="007C31E0" w:rsidRDefault="00447808" w:rsidP="00D7154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B901282" w14:textId="1662D68B" w:rsidR="00D71541" w:rsidRPr="007C31E0" w:rsidRDefault="00447808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0225460" w14:textId="68CD4E49" w:rsidR="00D71541" w:rsidRPr="007C31E0" w:rsidRDefault="00447808" w:rsidP="00D7154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2,858</w:t>
            </w:r>
          </w:p>
        </w:tc>
      </w:tr>
      <w:tr w:rsidR="00D71541" w:rsidRPr="008D373A" w14:paraId="2D09EF9B" w14:textId="77777777" w:rsidTr="00D71541">
        <w:tc>
          <w:tcPr>
            <w:tcW w:w="1620" w:type="dxa"/>
          </w:tcPr>
          <w:p w14:paraId="5F209050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37A27468" w:rsidR="00D71541" w:rsidRPr="008B02C1" w:rsidRDefault="00DD0649" w:rsidP="000A294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28,672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708FFEEC" w:rsidR="00D71541" w:rsidRPr="008B02C1" w:rsidRDefault="00DD0649" w:rsidP="000A29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14EF25E8" w:rsidR="00D71541" w:rsidRPr="008B02C1" w:rsidRDefault="00DD0649" w:rsidP="000A294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274144C7" w:rsidR="00D71541" w:rsidRPr="007C31E0" w:rsidRDefault="00447808" w:rsidP="00D7154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27,843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1BAEEB7" w14:textId="0DF83C3F" w:rsidR="00D71541" w:rsidRPr="007C31E0" w:rsidRDefault="00447808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(16,467)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DBCBF76" w14:textId="072BE7F9" w:rsidR="00D71541" w:rsidRPr="007C31E0" w:rsidRDefault="00447808" w:rsidP="00D7154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11,376</w:t>
            </w:r>
          </w:p>
        </w:tc>
      </w:tr>
      <w:tr w:rsidR="00D71541" w:rsidRPr="008D373A" w14:paraId="28CB6ACD" w14:textId="77777777" w:rsidTr="00D71541">
        <w:tc>
          <w:tcPr>
            <w:tcW w:w="1620" w:type="dxa"/>
          </w:tcPr>
          <w:p w14:paraId="7139C9B3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2F741186" w:rsidR="00D71541" w:rsidRPr="008B02C1" w:rsidRDefault="00DD0649" w:rsidP="000A294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114,679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4D343625" w:rsidR="00D71541" w:rsidRPr="008B02C1" w:rsidRDefault="00DD0649" w:rsidP="000A29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(28,917)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5B65042E" w:rsidR="00D71541" w:rsidRPr="008B02C1" w:rsidRDefault="00DD0649" w:rsidP="000A294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85,</w:t>
            </w:r>
            <w:r w:rsidR="008B02C1"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 w:rsidRPr="008B02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3A6EFFF1" w:rsidR="00D71541" w:rsidRPr="007C31E0" w:rsidRDefault="00447808" w:rsidP="00D7154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116,573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8678851" w14:textId="4F5D9B23" w:rsidR="00D71541" w:rsidRPr="007C31E0" w:rsidRDefault="00447808" w:rsidP="00D7154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(29,863)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AB264A1" w14:textId="1AF82542" w:rsidR="00D71541" w:rsidRPr="007C31E0" w:rsidRDefault="00447808" w:rsidP="00D7154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86,710</w:t>
            </w:r>
          </w:p>
        </w:tc>
      </w:tr>
      <w:tr w:rsidR="00D71541" w:rsidRPr="00FB5CF5" w14:paraId="6A97213E" w14:textId="77777777" w:rsidTr="00D71541">
        <w:tc>
          <w:tcPr>
            <w:tcW w:w="1620" w:type="dxa"/>
          </w:tcPr>
          <w:p w14:paraId="1ECD0D1F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13D2FEB7" w:rsidR="00D71541" w:rsidRPr="008B02C1" w:rsidRDefault="00DD0649" w:rsidP="000A294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B02C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150,403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3C4D90B0" w:rsidR="00D71541" w:rsidRPr="008B02C1" w:rsidRDefault="00DD0649" w:rsidP="000A29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B02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(49,754)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6093A5CA" w:rsidR="00D71541" w:rsidRPr="008B02C1" w:rsidRDefault="00DD0649" w:rsidP="000A294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B02C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</w:t>
            </w:r>
            <w:r w:rsidR="008B02C1" w:rsidRPr="008B02C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</w:t>
            </w:r>
            <w:r w:rsidRPr="008B02C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34AABC4C" w:rsidR="00D71541" w:rsidRPr="007C31E0" w:rsidRDefault="00447808" w:rsidP="00D7154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151,687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15068195" w:rsidR="00D71541" w:rsidRPr="007C31E0" w:rsidRDefault="00447808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(50,743)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35A60008" w:rsidR="00D71541" w:rsidRPr="007C31E0" w:rsidRDefault="00447808" w:rsidP="00D7154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100,944</w:t>
            </w:r>
          </w:p>
        </w:tc>
      </w:tr>
    </w:tbl>
    <w:p w14:paraId="42E33F55" w14:textId="5322319B" w:rsidR="00D71541" w:rsidRPr="005253D6" w:rsidRDefault="00D71541" w:rsidP="00D71541">
      <w:pPr>
        <w:pStyle w:val="FSContent"/>
        <w:rPr>
          <w:highlight w:val="yellow"/>
        </w:rPr>
      </w:pPr>
    </w:p>
    <w:p w14:paraId="61D5DF59" w14:textId="64E64394" w:rsidR="008B02C1" w:rsidRPr="005253D6" w:rsidRDefault="008B02C1" w:rsidP="00D71541">
      <w:pPr>
        <w:pStyle w:val="FSContent"/>
        <w:rPr>
          <w:highlight w:val="yellow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8B02C1" w:rsidRPr="009D0F59" w14:paraId="22675560" w14:textId="77777777" w:rsidTr="001E73CB">
        <w:tc>
          <w:tcPr>
            <w:tcW w:w="6192" w:type="dxa"/>
            <w:shd w:val="clear" w:color="auto" w:fill="auto"/>
          </w:tcPr>
          <w:p w14:paraId="007E295F" w14:textId="76A229B6" w:rsidR="008B02C1" w:rsidRPr="00936886" w:rsidRDefault="00936886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  <w:r w:rsidRPr="0093688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3688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93688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305E22E" w14:textId="77777777" w:rsidR="008B02C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C2A8D3" w14:textId="77777777" w:rsidR="008B02C1" w:rsidRPr="004773D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D368C7" w14:textId="77777777" w:rsidR="008B02C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B02C1" w:rsidRPr="009D0F59" w14:paraId="1B147525" w14:textId="77777777" w:rsidTr="001E73CB">
        <w:tc>
          <w:tcPr>
            <w:tcW w:w="6192" w:type="dxa"/>
            <w:shd w:val="clear" w:color="auto" w:fill="auto"/>
          </w:tcPr>
          <w:p w14:paraId="7143131C" w14:textId="77777777" w:rsidR="008B02C1" w:rsidRPr="009D0F59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5410974" w14:textId="77777777" w:rsidR="008B02C1" w:rsidRPr="004773D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2C1" w:rsidRPr="009D0F59" w14:paraId="1AADB68E" w14:textId="77777777" w:rsidTr="001E73CB">
        <w:tc>
          <w:tcPr>
            <w:tcW w:w="6192" w:type="dxa"/>
          </w:tcPr>
          <w:p w14:paraId="0C8A084D" w14:textId="77777777" w:rsidR="008B02C1" w:rsidRPr="00510DF0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266D284C" w14:textId="77777777" w:rsidR="008B02C1" w:rsidRPr="004773D1" w:rsidRDefault="008B02C1" w:rsidP="001E73C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FB989" w14:textId="77777777" w:rsidR="008B02C1" w:rsidRPr="004773D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6D9304" w14:textId="77777777" w:rsidR="008B02C1" w:rsidRPr="004773D1" w:rsidRDefault="008B02C1" w:rsidP="001E73C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02C1" w:rsidRPr="009D0F59" w14:paraId="40105603" w14:textId="77777777" w:rsidTr="001E73CB">
        <w:tc>
          <w:tcPr>
            <w:tcW w:w="6192" w:type="dxa"/>
          </w:tcPr>
          <w:p w14:paraId="15411E9C" w14:textId="77777777" w:rsidR="008B02C1" w:rsidRPr="00510DF0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82253" w:rsidDel="009A474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E4002E9" w14:textId="20880600" w:rsidR="008B02C1" w:rsidRPr="008B02C1" w:rsidRDefault="008B02C1" w:rsidP="001E73C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1,101</w:t>
            </w:r>
          </w:p>
        </w:tc>
        <w:tc>
          <w:tcPr>
            <w:tcW w:w="270" w:type="dxa"/>
          </w:tcPr>
          <w:p w14:paraId="78BCA658" w14:textId="77777777" w:rsidR="008B02C1" w:rsidRPr="004773D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4667FD" w14:textId="77777777" w:rsidR="008B02C1" w:rsidRPr="004773D1" w:rsidRDefault="008B02C1" w:rsidP="001E73C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527</w:t>
            </w:r>
          </w:p>
        </w:tc>
      </w:tr>
      <w:tr w:rsidR="008B02C1" w:rsidRPr="009D0F59" w14:paraId="4D20E70B" w14:textId="77777777" w:rsidTr="001E73CB">
        <w:tc>
          <w:tcPr>
            <w:tcW w:w="6192" w:type="dxa"/>
          </w:tcPr>
          <w:p w14:paraId="4DC089BB" w14:textId="77777777" w:rsidR="008B02C1" w:rsidRPr="00510DF0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350" w:type="dxa"/>
          </w:tcPr>
          <w:p w14:paraId="6E70A033" w14:textId="10B9C143" w:rsidR="008B02C1" w:rsidRPr="00600741" w:rsidRDefault="008B02C1" w:rsidP="001E73C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315</w:t>
            </w:r>
          </w:p>
        </w:tc>
        <w:tc>
          <w:tcPr>
            <w:tcW w:w="270" w:type="dxa"/>
          </w:tcPr>
          <w:p w14:paraId="71BEB97D" w14:textId="77777777" w:rsidR="008B02C1" w:rsidRPr="00600741" w:rsidRDefault="008B02C1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DEDF14" w14:textId="77777777" w:rsidR="008B02C1" w:rsidRPr="00600741" w:rsidRDefault="008B02C1" w:rsidP="001E73CB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</w:tbl>
    <w:p w14:paraId="5F918D03" w14:textId="77777777" w:rsidR="00D71541" w:rsidRPr="005253D6" w:rsidRDefault="00D71541" w:rsidP="005253D6">
      <w:pPr>
        <w:pStyle w:val="FSContent"/>
        <w:ind w:left="630"/>
      </w:pPr>
    </w:p>
    <w:p w14:paraId="77F93F54" w14:textId="3FB61A19" w:rsidR="00687928" w:rsidRPr="0016249F" w:rsidRDefault="00D71541" w:rsidP="00687928">
      <w:pPr>
        <w:pStyle w:val="FSContent"/>
        <w:ind w:left="630"/>
      </w:pPr>
      <w:r w:rsidRPr="005253D6">
        <w:rPr>
          <w:cs/>
        </w:rPr>
        <w:t xml:space="preserve">กระแสเงินสดจ่ายทั้งหมดของสัญญาเช่าที่แสดงในงบกระแสเงินสด สำหรับงวดสามเดือนสิ้นสุดวันที่ </w:t>
      </w:r>
      <w:r w:rsidR="009F2E14">
        <w:rPr>
          <w:rFonts w:hint="cs"/>
          <w:cs/>
        </w:rPr>
        <w:t xml:space="preserve">                     </w:t>
      </w:r>
      <w:r w:rsidRPr="005253D6">
        <w:t>31</w:t>
      </w:r>
      <w:r w:rsidRPr="005253D6">
        <w:rPr>
          <w:cs/>
        </w:rPr>
        <w:t xml:space="preserve"> มีนาคม </w:t>
      </w:r>
      <w:r w:rsidR="008D373A" w:rsidRPr="005253D6">
        <w:t>2565</w:t>
      </w:r>
      <w:r w:rsidR="008D373A" w:rsidRPr="005253D6">
        <w:rPr>
          <w:cs/>
        </w:rPr>
        <w:t xml:space="preserve"> </w:t>
      </w:r>
      <w:r w:rsidRPr="005253D6">
        <w:rPr>
          <w:cs/>
        </w:rPr>
        <w:t xml:space="preserve">มีจำนวน </w:t>
      </w:r>
      <w:r w:rsidR="005253D6" w:rsidRPr="005253D6">
        <w:t>1.</w:t>
      </w:r>
      <w:r w:rsidR="00925310">
        <w:rPr>
          <w:lang w:val="en-US"/>
        </w:rPr>
        <w:t>5</w:t>
      </w:r>
      <w:r w:rsidRPr="005253D6">
        <w:t xml:space="preserve"> </w:t>
      </w:r>
      <w:r w:rsidRPr="005253D6">
        <w:rPr>
          <w:cs/>
        </w:rPr>
        <w:t>ล้านบาท</w:t>
      </w:r>
      <w:r w:rsidRPr="005253D6">
        <w:t xml:space="preserve"> </w:t>
      </w:r>
      <w:r w:rsidRPr="00EA1C6A">
        <w:rPr>
          <w:i/>
          <w:iCs/>
        </w:rPr>
        <w:t>(</w:t>
      </w:r>
      <w:r w:rsidR="008D373A" w:rsidRPr="00EA1C6A">
        <w:rPr>
          <w:i/>
          <w:iCs/>
        </w:rPr>
        <w:t>2564</w:t>
      </w:r>
      <w:r w:rsidRPr="00EA1C6A">
        <w:rPr>
          <w:i/>
          <w:iCs/>
        </w:rPr>
        <w:t>: 1.</w:t>
      </w:r>
      <w:r w:rsidR="008D373A" w:rsidRPr="00EA1C6A">
        <w:rPr>
          <w:i/>
          <w:iCs/>
        </w:rPr>
        <w:t xml:space="preserve">8 </w:t>
      </w:r>
      <w:r w:rsidRPr="00EA1C6A">
        <w:rPr>
          <w:i/>
          <w:iCs/>
          <w:cs/>
        </w:rPr>
        <w:t>ล้านบาท</w:t>
      </w:r>
      <w:r w:rsidRPr="00EA1C6A">
        <w:rPr>
          <w:i/>
          <w:iCs/>
        </w:rPr>
        <w:t>)</w:t>
      </w:r>
    </w:p>
    <w:p w14:paraId="75E205B1" w14:textId="77777777" w:rsidR="00687928" w:rsidRPr="005253D6" w:rsidRDefault="00687928" w:rsidP="00882253">
      <w:pPr>
        <w:pStyle w:val="FSContent"/>
        <w:ind w:left="630"/>
      </w:pPr>
    </w:p>
    <w:p w14:paraId="2FBD9E15" w14:textId="77777777" w:rsidR="00D71541" w:rsidRPr="005253D6" w:rsidRDefault="00D71541" w:rsidP="00882253">
      <w:pPr>
        <w:pStyle w:val="FSContent"/>
        <w:ind w:left="630"/>
      </w:pPr>
      <w:r w:rsidRPr="0016249F">
        <w:rPr>
          <w:cs/>
        </w:rPr>
        <w:lastRenderedPageBreak/>
        <w:t>บริษัททำสัญญาเช่า</w:t>
      </w:r>
      <w:r w:rsidRPr="005253D6">
        <w:rPr>
          <w:cs/>
        </w:rPr>
        <w:t xml:space="preserve">กับบริษัทในประเทศหลายแห่ง และบุคคลและกิจการที่เกี่ยวข้องกัน </w:t>
      </w:r>
      <w:r w:rsidRPr="0016249F">
        <w:rPr>
          <w:cs/>
        </w:rPr>
        <w:t>เพื่อเช่ายานพาหนะและอุปกรณ์ และสิทธิการเช่าที่ดินและอาคาร ตามลำดับ</w:t>
      </w:r>
      <w:r w:rsidRPr="005253D6">
        <w:t xml:space="preserve"> </w:t>
      </w:r>
      <w:r w:rsidRPr="005253D6">
        <w:rPr>
          <w:cs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10221192" w14:textId="77777777" w:rsidR="00D71541" w:rsidRPr="005253D6" w:rsidRDefault="00D71541" w:rsidP="005253D6">
      <w:pPr>
        <w:pStyle w:val="FSContent"/>
        <w:ind w:left="630"/>
      </w:pPr>
    </w:p>
    <w:p w14:paraId="22CD967C" w14:textId="6EAE6E67" w:rsidR="002C4FD1" w:rsidRPr="0016249F" w:rsidRDefault="005253D6" w:rsidP="00801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2C4FD1"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16249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16249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16249F" w:rsidRDefault="002C4FD1" w:rsidP="00856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257F4B81" w14:textId="4ABA0C60" w:rsidR="00742E5E" w:rsidRPr="0016249F" w:rsidRDefault="00A22181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  <w:r w:rsidRPr="00A22181">
        <w:rPr>
          <w:rFonts w:ascii="Angsana New" w:eastAsia="Cordia New" w:hAnsi="Angsana New"/>
          <w:sz w:val="30"/>
          <w:szCs w:val="30"/>
          <w:cs/>
          <w:lang w:val="en-GB"/>
        </w:rPr>
        <w:t xml:space="preserve">ผู้บริหารพิจารณาว่าบริษัทมี </w:t>
      </w:r>
      <w:r>
        <w:rPr>
          <w:rFonts w:ascii="Angsana New" w:eastAsia="Cordia New" w:hAnsi="Angsana New"/>
          <w:sz w:val="30"/>
          <w:szCs w:val="30"/>
          <w:lang w:val="en-GB"/>
        </w:rPr>
        <w:t>2</w:t>
      </w:r>
      <w:r w:rsidRPr="00A22181">
        <w:rPr>
          <w:rFonts w:ascii="Angsana New" w:eastAsia="Cordia New" w:hAnsi="Angsana New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การดำเนินงานของแต่ละส่วนงานที่รายงานของบริษัท โดยสรุปมีดังนี้</w:t>
      </w:r>
    </w:p>
    <w:p w14:paraId="62DDB294" w14:textId="77777777" w:rsidR="00925A0C" w:rsidRPr="0016249F" w:rsidRDefault="00925A0C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63"/>
        <w:gridCol w:w="7299"/>
      </w:tblGrid>
      <w:tr w:rsidR="00742E5E" w:rsidRPr="0016249F" w14:paraId="49F37BF3" w14:textId="77777777" w:rsidTr="007C31E0">
        <w:trPr>
          <w:cantSplit/>
        </w:trPr>
        <w:tc>
          <w:tcPr>
            <w:tcW w:w="1863" w:type="dxa"/>
          </w:tcPr>
          <w:p w14:paraId="1F8067B6" w14:textId="292C3D8F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16249F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299" w:type="dxa"/>
          </w:tcPr>
          <w:p w14:paraId="1C176E69" w14:textId="77777777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16249F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742E5E" w:rsidRPr="0016249F" w14:paraId="7C34CC20" w14:textId="77777777" w:rsidTr="007C31E0">
        <w:trPr>
          <w:cantSplit/>
        </w:trPr>
        <w:tc>
          <w:tcPr>
            <w:tcW w:w="1863" w:type="dxa"/>
          </w:tcPr>
          <w:p w14:paraId="1CE6EFE6" w14:textId="5E214F76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16249F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299" w:type="dxa"/>
          </w:tcPr>
          <w:p w14:paraId="628DFD21" w14:textId="77777777" w:rsidR="00742E5E" w:rsidRPr="0016249F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16249F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16249F"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</w:tbl>
    <w:p w14:paraId="1087F278" w14:textId="77777777" w:rsidR="00742E5E" w:rsidRPr="0016249F" w:rsidRDefault="00742E5E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p w14:paraId="74AFDBA6" w14:textId="7D7FB95B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7C31E0">
        <w:rPr>
          <w:rFonts w:ascii="Angsana New" w:eastAsia="Cordia New" w:hAnsi="Angsana New"/>
          <w:sz w:val="30"/>
          <w:szCs w:val="30"/>
          <w:lang w:val="en-GB"/>
        </w:rPr>
        <w:t>2565</w:t>
      </w: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 xml:space="preserve"> หรือ </w:t>
      </w:r>
      <w:r w:rsidRPr="007C31E0">
        <w:rPr>
          <w:rFonts w:ascii="Angsana New" w:eastAsia="Cordia New" w:hAnsi="Angsana New"/>
          <w:sz w:val="30"/>
          <w:szCs w:val="30"/>
          <w:lang w:val="en-GB"/>
        </w:rPr>
        <w:t>2564</w:t>
      </w:r>
    </w:p>
    <w:p w14:paraId="198A6026" w14:textId="77777777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6C975A8F" w14:textId="77777777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7C31E0">
        <w:rPr>
          <w:rFonts w:ascii="Angsana New" w:eastAsia="Cordia New" w:hAnsi="Angsana New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057A081A" w14:textId="77777777" w:rsidR="00A22181" w:rsidRPr="007C31E0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A9A803F" w14:textId="77777777" w:rsidR="00C46FC3" w:rsidRPr="0016249F" w:rsidRDefault="00742E5E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6249F">
        <w:rPr>
          <w:rFonts w:ascii="Angsana New" w:hAnsi="Angsana New"/>
          <w:sz w:val="30"/>
          <w:szCs w:val="30"/>
          <w:cs/>
          <w:lang w:val="en-GB"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0CEC7EA1" w14:textId="77777777" w:rsidR="00C46FC3" w:rsidRPr="0016249F" w:rsidRDefault="00C46FC3" w:rsidP="00C46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1F1FEA" w14:textId="752AFB02" w:rsidR="00C46FC3" w:rsidRPr="0016249F" w:rsidRDefault="00C46FC3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C46FC3" w:rsidRPr="0016249F" w:rsidSect="0074548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379" w:bottom="576" w:left="1152" w:header="720" w:footer="720" w:gutter="0"/>
          <w:pgNumType w:start="10"/>
          <w:cols w:space="720"/>
          <w:docGrid w:linePitch="245"/>
        </w:sectPr>
      </w:pPr>
    </w:p>
    <w:p w14:paraId="0A440C37" w14:textId="0B8D1F3B" w:rsidR="00FE3108" w:rsidRPr="0016249F" w:rsidRDefault="00FE3108" w:rsidP="00D93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57"/>
        <w:gridCol w:w="1220"/>
        <w:gridCol w:w="308"/>
        <w:gridCol w:w="1270"/>
        <w:gridCol w:w="330"/>
        <w:gridCol w:w="1267"/>
        <w:gridCol w:w="308"/>
        <w:gridCol w:w="1305"/>
        <w:gridCol w:w="318"/>
        <w:gridCol w:w="1264"/>
        <w:gridCol w:w="318"/>
        <w:gridCol w:w="1264"/>
        <w:gridCol w:w="308"/>
        <w:gridCol w:w="9"/>
        <w:gridCol w:w="1255"/>
        <w:gridCol w:w="308"/>
        <w:gridCol w:w="1258"/>
      </w:tblGrid>
      <w:tr w:rsidR="005A49BC" w:rsidRPr="007F749F" w14:paraId="23730EAA" w14:textId="77777777" w:rsidTr="005A49BC">
        <w:tc>
          <w:tcPr>
            <w:tcW w:w="1046" w:type="pct"/>
          </w:tcPr>
          <w:p w14:paraId="5F6F4B79" w14:textId="77777777" w:rsidR="005A49BC" w:rsidRPr="007F749F" w:rsidRDefault="005A49BC" w:rsidP="005A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สำหรับงวดสามเดือนสิ้นสุด</w:t>
            </w:r>
          </w:p>
          <w:p w14:paraId="0E250312" w14:textId="4BAF3FBE" w:rsidR="005A49BC" w:rsidRPr="007F749F" w:rsidRDefault="005A49BC" w:rsidP="005A49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7F7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899" w:type="pct"/>
            <w:gridSpan w:val="3"/>
            <w:vAlign w:val="bottom"/>
          </w:tcPr>
          <w:p w14:paraId="00F3F5C0" w14:textId="1DEE237C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6" w:type="pct"/>
            <w:vAlign w:val="bottom"/>
          </w:tcPr>
          <w:p w14:paraId="2A2766AC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pct"/>
            <w:gridSpan w:val="3"/>
            <w:vAlign w:val="bottom"/>
          </w:tcPr>
          <w:p w14:paraId="1B2965ED" w14:textId="5BC25C6F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2" w:type="pct"/>
            <w:vAlign w:val="bottom"/>
          </w:tcPr>
          <w:p w14:paraId="54B9AB02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272AB6DF" w14:textId="7CA3A848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02" w:type="pct"/>
            <w:gridSpan w:val="2"/>
            <w:vAlign w:val="bottom"/>
          </w:tcPr>
          <w:p w14:paraId="1E37E92D" w14:textId="02A8F77A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4A832018" w14:textId="1738996A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A49BC" w:rsidRPr="007F749F" w14:paraId="248AC02A" w14:textId="77777777" w:rsidTr="005A49BC">
        <w:tc>
          <w:tcPr>
            <w:tcW w:w="1046" w:type="pct"/>
          </w:tcPr>
          <w:p w14:paraId="038B202A" w14:textId="77777777" w:rsidR="005A49BC" w:rsidRPr="007F749F" w:rsidRDefault="005A49BC" w:rsidP="005A49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0B5D9452" w14:textId="27EF27A5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" w:type="pct"/>
          </w:tcPr>
          <w:p w14:paraId="200FD5F3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1A8F7BAF" w14:textId="0B17BFAA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6" w:type="pct"/>
          </w:tcPr>
          <w:p w14:paraId="0D88A917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4ECB99E4" w14:textId="630A8B4B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" w:type="pct"/>
          </w:tcPr>
          <w:p w14:paraId="73DBA50E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4C57F323" w14:textId="4873CC6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2" w:type="pct"/>
          </w:tcPr>
          <w:p w14:paraId="12D2837C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A71994F" w14:textId="3D8651F5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2" w:type="pct"/>
          </w:tcPr>
          <w:p w14:paraId="47784373" w14:textId="007B04BE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6BCD2FF0" w14:textId="3DABE655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2" w:type="pct"/>
            <w:gridSpan w:val="2"/>
          </w:tcPr>
          <w:p w14:paraId="651752AA" w14:textId="2CB661A8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" w:type="pct"/>
          </w:tcPr>
          <w:p w14:paraId="4ACB3280" w14:textId="2E2CFC23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" w:type="pct"/>
          </w:tcPr>
          <w:p w14:paraId="705D442B" w14:textId="77777777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</w:tcPr>
          <w:p w14:paraId="450D267F" w14:textId="1B9CED85" w:rsidR="005A49BC" w:rsidRPr="007F749F" w:rsidRDefault="005A49BC" w:rsidP="005A49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956" w:rsidRPr="007F74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A49BC" w:rsidRPr="007F749F" w14:paraId="5206A0CD" w14:textId="77777777" w:rsidTr="005A49BC">
        <w:tc>
          <w:tcPr>
            <w:tcW w:w="1046" w:type="pct"/>
          </w:tcPr>
          <w:p w14:paraId="4A0E01E3" w14:textId="77777777" w:rsidR="005A49BC" w:rsidRPr="007F749F" w:rsidRDefault="005A49BC" w:rsidP="008B12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4" w:type="pct"/>
            <w:gridSpan w:val="16"/>
          </w:tcPr>
          <w:p w14:paraId="77534EE5" w14:textId="32A1B371" w:rsidR="005A49BC" w:rsidRPr="007F749F" w:rsidRDefault="005A49BC" w:rsidP="008B12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9BC" w:rsidRPr="007F749F" w14:paraId="062BC3A8" w14:textId="77777777" w:rsidTr="005A49BC">
        <w:tc>
          <w:tcPr>
            <w:tcW w:w="1046" w:type="pct"/>
          </w:tcPr>
          <w:p w14:paraId="46542760" w14:textId="2A2F7080" w:rsidR="005A49BC" w:rsidRPr="007F749F" w:rsidRDefault="005A49BC" w:rsidP="008224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92" w:type="pct"/>
          </w:tcPr>
          <w:p w14:paraId="25775522" w14:textId="3A7CD3B8" w:rsidR="005A49BC" w:rsidRPr="007F749F" w:rsidRDefault="005253D6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49,140</w:t>
            </w:r>
          </w:p>
        </w:tc>
        <w:tc>
          <w:tcPr>
            <w:tcW w:w="99" w:type="pct"/>
          </w:tcPr>
          <w:p w14:paraId="6E09C939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</w:tcPr>
          <w:p w14:paraId="087981AD" w14:textId="28A4E818" w:rsidR="005A49BC" w:rsidRPr="007F749F" w:rsidRDefault="00304956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</w:t>
            </w:r>
            <w:r w:rsidR="00A77A0F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760</w:t>
            </w:r>
          </w:p>
        </w:tc>
        <w:tc>
          <w:tcPr>
            <w:tcW w:w="106" w:type="pct"/>
          </w:tcPr>
          <w:p w14:paraId="387087F7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</w:tcPr>
          <w:p w14:paraId="501CD876" w14:textId="4D5185F9" w:rsidR="005A49BC" w:rsidRPr="007F749F" w:rsidRDefault="00B30160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31,440</w:t>
            </w:r>
          </w:p>
        </w:tc>
        <w:tc>
          <w:tcPr>
            <w:tcW w:w="99" w:type="pct"/>
          </w:tcPr>
          <w:p w14:paraId="7DA8F683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</w:tcPr>
          <w:p w14:paraId="56060303" w14:textId="5A3C5FA5" w:rsidR="005A49BC" w:rsidRPr="007F749F" w:rsidRDefault="00304956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</w:t>
            </w:r>
            <w:r w:rsidR="00A77A0F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872</w:t>
            </w:r>
          </w:p>
        </w:tc>
        <w:tc>
          <w:tcPr>
            <w:tcW w:w="102" w:type="pct"/>
          </w:tcPr>
          <w:p w14:paraId="26F7BDF0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519501ED" w14:textId="53522BDC" w:rsidR="005A49BC" w:rsidRPr="007F749F" w:rsidRDefault="005253D6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2,823</w:t>
            </w:r>
          </w:p>
        </w:tc>
        <w:tc>
          <w:tcPr>
            <w:tcW w:w="102" w:type="pct"/>
          </w:tcPr>
          <w:p w14:paraId="38BFA33D" w14:textId="5E6486D2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2977A8C1" w14:textId="38E89BF2" w:rsidR="005A49BC" w:rsidRPr="007F749F" w:rsidRDefault="00304956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1,180</w:t>
            </w:r>
          </w:p>
        </w:tc>
        <w:tc>
          <w:tcPr>
            <w:tcW w:w="99" w:type="pct"/>
          </w:tcPr>
          <w:p w14:paraId="3FAE7B02" w14:textId="45B77105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</w:tcPr>
          <w:p w14:paraId="23B1CB4D" w14:textId="5E8545A5" w:rsidR="005A49BC" w:rsidRPr="007F749F" w:rsidRDefault="005253D6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="009F2E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9F2E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403</w:t>
            </w:r>
          </w:p>
        </w:tc>
        <w:tc>
          <w:tcPr>
            <w:tcW w:w="99" w:type="pct"/>
          </w:tcPr>
          <w:p w14:paraId="76D11F10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4FA19DB3" w14:textId="06E4B30D" w:rsidR="005A49BC" w:rsidRPr="007F749F" w:rsidRDefault="002B3EEA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</w:t>
            </w:r>
            <w:r w:rsidR="00A77A0F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812</w:t>
            </w:r>
          </w:p>
        </w:tc>
      </w:tr>
      <w:tr w:rsidR="005A49BC" w:rsidRPr="007F749F" w14:paraId="5D2C3A96" w14:textId="77777777" w:rsidTr="005A49BC">
        <w:tc>
          <w:tcPr>
            <w:tcW w:w="1046" w:type="pct"/>
          </w:tcPr>
          <w:p w14:paraId="57FDBF86" w14:textId="08B52E84" w:rsidR="005A49BC" w:rsidRPr="007F749F" w:rsidRDefault="005A49BC" w:rsidP="008B1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253D6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253D6" w:rsidRPr="007F74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14:paraId="3CA95A10" w14:textId="38B5D1B6" w:rsidR="005A49BC" w:rsidRPr="007F749F" w:rsidRDefault="005253D6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</w:t>
            </w:r>
            <w:r w:rsidR="00B30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236</w:t>
            </w:r>
          </w:p>
        </w:tc>
        <w:tc>
          <w:tcPr>
            <w:tcW w:w="99" w:type="pct"/>
          </w:tcPr>
          <w:p w14:paraId="47F0DE3F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7E8AE6D5" w14:textId="7233DC94" w:rsidR="005A49BC" w:rsidRPr="007F749F" w:rsidRDefault="00304956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</w:t>
            </w:r>
            <w:r w:rsidR="00A603BA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3222F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740</w:t>
            </w:r>
          </w:p>
        </w:tc>
        <w:tc>
          <w:tcPr>
            <w:tcW w:w="106" w:type="pct"/>
          </w:tcPr>
          <w:p w14:paraId="31C67250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251C477F" w14:textId="2B642129" w:rsidR="005A49BC" w:rsidRPr="007F749F" w:rsidRDefault="00B30160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(3,139)</w:t>
            </w:r>
          </w:p>
        </w:tc>
        <w:tc>
          <w:tcPr>
            <w:tcW w:w="99" w:type="pct"/>
          </w:tcPr>
          <w:p w14:paraId="48EFA435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2C7B73A0" w14:textId="3D8A2C06" w:rsidR="005A49BC" w:rsidRPr="007F749F" w:rsidRDefault="00A603BA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304956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304956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977</w:t>
            </w:r>
          </w:p>
        </w:tc>
        <w:tc>
          <w:tcPr>
            <w:tcW w:w="102" w:type="pct"/>
          </w:tcPr>
          <w:p w14:paraId="3B833FBC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7922F128" w14:textId="586DE060" w:rsidR="005A49BC" w:rsidRPr="007F749F" w:rsidRDefault="005253D6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(173)</w:t>
            </w:r>
          </w:p>
        </w:tc>
        <w:tc>
          <w:tcPr>
            <w:tcW w:w="102" w:type="pct"/>
          </w:tcPr>
          <w:p w14:paraId="5D04CD3D" w14:textId="5C77C08E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9DC03B7" w14:textId="2E27ABAD" w:rsidR="005A49BC" w:rsidRPr="007F749F" w:rsidRDefault="00304956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(34)</w:t>
            </w:r>
          </w:p>
        </w:tc>
        <w:tc>
          <w:tcPr>
            <w:tcW w:w="99" w:type="pct"/>
          </w:tcPr>
          <w:p w14:paraId="170F89F5" w14:textId="6E91C914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C44C2" w14:textId="2F0C5C1C" w:rsidR="005A49BC" w:rsidRPr="007F749F" w:rsidRDefault="00B30160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924</w:t>
            </w:r>
          </w:p>
        </w:tc>
        <w:tc>
          <w:tcPr>
            <w:tcW w:w="99" w:type="pct"/>
          </w:tcPr>
          <w:p w14:paraId="1F56AEA1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14:paraId="5B761C65" w14:textId="070E39F1" w:rsidR="005A49BC" w:rsidRPr="007F749F" w:rsidRDefault="002B3EEA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</w:t>
            </w:r>
            <w:r w:rsidR="00A603BA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683</w:t>
            </w:r>
          </w:p>
        </w:tc>
      </w:tr>
      <w:tr w:rsidR="005A49BC" w:rsidRPr="007F749F" w14:paraId="2F4E2E5C" w14:textId="77777777" w:rsidTr="005A49BC">
        <w:trPr>
          <w:trHeight w:hRule="exact" w:val="288"/>
        </w:trPr>
        <w:tc>
          <w:tcPr>
            <w:tcW w:w="1046" w:type="pct"/>
          </w:tcPr>
          <w:p w14:paraId="04D07BEA" w14:textId="77777777" w:rsidR="005A49BC" w:rsidRPr="007F749F" w:rsidRDefault="005A49BC" w:rsidP="008B12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14:paraId="4D2E774E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AA3C720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481ADDA8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9B6575D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34262C0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4D34307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7BF574F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FBA7D68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9BAE17E" w14:textId="3530E47E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F996D1E" w14:textId="4C8A891C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41AB640F" w14:textId="1C428949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2853D88" w14:textId="388782A2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</w:tcPr>
          <w:p w14:paraId="1C9636FE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9C864AC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</w:tcPr>
          <w:p w14:paraId="27CAEF61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9BC" w:rsidRPr="007F749F" w14:paraId="3193A520" w14:textId="77777777" w:rsidTr="005A49BC">
        <w:tc>
          <w:tcPr>
            <w:tcW w:w="1046" w:type="pct"/>
          </w:tcPr>
          <w:p w14:paraId="65555C42" w14:textId="77777777" w:rsidR="005A49BC" w:rsidRPr="007F749F" w:rsidRDefault="005A49BC" w:rsidP="008B12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392" w:type="pct"/>
          </w:tcPr>
          <w:p w14:paraId="16C12BD7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BBBA51C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38B9DA05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CEDCA28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5971404A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8BC35F7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176F31D4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15A2B4B7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1A91DF54" w14:textId="2069CB23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A2E0014" w14:textId="11699550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5EC4232E" w14:textId="7BFBE931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FD7577A" w14:textId="672A59CE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2343A569" w14:textId="469B7A7C" w:rsidR="005A49BC" w:rsidRPr="004C35C5" w:rsidRDefault="005253D6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</w:t>
            </w:r>
            <w:r w:rsidR="00B3016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068</w:t>
            </w:r>
          </w:p>
        </w:tc>
        <w:tc>
          <w:tcPr>
            <w:tcW w:w="99" w:type="pct"/>
          </w:tcPr>
          <w:p w14:paraId="752D688F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6A1137B9" w14:textId="03827358" w:rsidR="005A49BC" w:rsidRPr="007F749F" w:rsidRDefault="002B3EEA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943</w:t>
            </w:r>
          </w:p>
        </w:tc>
      </w:tr>
      <w:tr w:rsidR="005A49BC" w:rsidRPr="007F749F" w14:paraId="763004F6" w14:textId="77777777" w:rsidTr="005A49BC">
        <w:tc>
          <w:tcPr>
            <w:tcW w:w="1046" w:type="pct"/>
          </w:tcPr>
          <w:p w14:paraId="08328C34" w14:textId="77777777" w:rsidR="005A49BC" w:rsidRPr="007F749F" w:rsidRDefault="005A49BC" w:rsidP="008224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392" w:type="pct"/>
          </w:tcPr>
          <w:p w14:paraId="1639569F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0BCE04A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58F53825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5277C54C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57D8D6FD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4BC94B5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41A1B3B4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56DF4A35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497101C" w14:textId="1DFB9066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9BFE52D" w14:textId="69315502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31DFB954" w14:textId="21C5BBBC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7377D2F5" w14:textId="25867268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56E507A6" w14:textId="6113161F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5253D6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15,981</w:t>
            </w: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99" w:type="pct"/>
          </w:tcPr>
          <w:p w14:paraId="2B6354E1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1CBC12F5" w14:textId="361E6A74" w:rsidR="005A49BC" w:rsidRPr="007F749F" w:rsidRDefault="005A49BC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A603BA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2B3EEA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A603BA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2B3EEA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057</w:t>
            </w: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B30160" w:rsidRPr="007F749F" w14:paraId="27027CFE" w14:textId="77777777" w:rsidTr="00B30160">
        <w:tc>
          <w:tcPr>
            <w:tcW w:w="1537" w:type="pct"/>
            <w:gridSpan w:val="3"/>
          </w:tcPr>
          <w:p w14:paraId="49420F73" w14:textId="447F01FF" w:rsidR="00B30160" w:rsidRPr="007F749F" w:rsidRDefault="00B30160" w:rsidP="00B301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0160">
              <w:rPr>
                <w:rFonts w:asciiTheme="majorBidi" w:hAnsi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408" w:type="pct"/>
          </w:tcPr>
          <w:p w14:paraId="065798BB" w14:textId="77777777" w:rsidR="00B30160" w:rsidRPr="007F749F" w:rsidRDefault="00B30160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698AEB43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1170656D" w14:textId="77777777" w:rsidR="00B30160" w:rsidRPr="007F749F" w:rsidRDefault="00B30160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FEFB248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49974A06" w14:textId="77777777" w:rsidR="00B30160" w:rsidRPr="007F749F" w:rsidRDefault="00B30160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4BFFA82A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9E320E3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9715ED6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5D4FFE53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0DC9409" w14:textId="77777777" w:rsidR="00B30160" w:rsidRPr="007F749F" w:rsidRDefault="00B30160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09280DF7" w14:textId="190BECBE" w:rsidR="00B30160" w:rsidRPr="007F749F" w:rsidRDefault="00B30160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</w:t>
            </w:r>
          </w:p>
        </w:tc>
        <w:tc>
          <w:tcPr>
            <w:tcW w:w="99" w:type="pct"/>
          </w:tcPr>
          <w:p w14:paraId="60AC7766" w14:textId="77777777" w:rsidR="00B30160" w:rsidRPr="007F749F" w:rsidRDefault="00B30160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36D6682" w14:textId="798603C5" w:rsidR="00B30160" w:rsidRPr="007F749F" w:rsidRDefault="00B30160" w:rsidP="00B3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A49BC" w:rsidRPr="007F749F" w14:paraId="3D35540B" w14:textId="77777777" w:rsidTr="005A49BC">
        <w:tc>
          <w:tcPr>
            <w:tcW w:w="2458" w:type="pct"/>
            <w:gridSpan w:val="6"/>
          </w:tcPr>
          <w:p w14:paraId="4BD7D1F0" w14:textId="098FE3F2" w:rsidR="005A49BC" w:rsidRPr="007F749F" w:rsidRDefault="005A49BC" w:rsidP="0083446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/>
                <w:sz w:val="30"/>
                <w:szCs w:val="30"/>
                <w:cs/>
              </w:rPr>
              <w:t>กลับรายการผล</w:t>
            </w: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7F749F">
              <w:rPr>
                <w:rFonts w:asciiTheme="majorBidi" w:hAnsiTheme="majorBidi"/>
                <w:sz w:val="30"/>
                <w:szCs w:val="30"/>
                <w:cs/>
              </w:rPr>
              <w:t xml:space="preserve">จากการด้อยค่าที่รับรู้ในกำไรหรือขาดทุนซึ่งเป็นไปตาม </w:t>
            </w:r>
            <w:r w:rsidRPr="007F749F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9" w:type="pct"/>
          </w:tcPr>
          <w:p w14:paraId="319DB5EF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A597230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47E3F2E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1A4A93D7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A166790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88FCB98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F823640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1167F94A" w14:textId="1B03EC6B" w:rsidR="005A49BC" w:rsidRPr="007F749F" w:rsidRDefault="00B30160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509</w:t>
            </w:r>
          </w:p>
        </w:tc>
        <w:tc>
          <w:tcPr>
            <w:tcW w:w="99" w:type="pct"/>
          </w:tcPr>
          <w:p w14:paraId="5CD33CA9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2ECB02C0" w14:textId="205FC3DD" w:rsidR="005A49BC" w:rsidRPr="007F749F" w:rsidRDefault="002B3EEA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174</w:t>
            </w:r>
          </w:p>
        </w:tc>
      </w:tr>
      <w:tr w:rsidR="005A49BC" w:rsidRPr="007F749F" w14:paraId="02A24D04" w14:textId="77777777" w:rsidTr="005A49BC">
        <w:trPr>
          <w:trHeight w:val="380"/>
        </w:trPr>
        <w:tc>
          <w:tcPr>
            <w:tcW w:w="1046" w:type="pct"/>
          </w:tcPr>
          <w:p w14:paraId="2B3B47E8" w14:textId="77777777" w:rsidR="005A49BC" w:rsidRPr="007F749F" w:rsidRDefault="005A49BC" w:rsidP="008B12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92" w:type="pct"/>
          </w:tcPr>
          <w:p w14:paraId="1C42508C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718C65A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4C7E4D13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245FBEB3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0823A8FB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5B165164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023D499D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4D99390B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689B242" w14:textId="4F2EB316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390DC1A5" w14:textId="5251C89B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125586D7" w14:textId="11C7CCF0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43DCF2D" w14:textId="6ED5922C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</w:tcPr>
          <w:p w14:paraId="52419B3C" w14:textId="0AD2B6B5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5253D6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1,791</w:t>
            </w: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99" w:type="pct"/>
          </w:tcPr>
          <w:p w14:paraId="39ED2BDF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</w:tcPr>
          <w:p w14:paraId="5AB8E7D2" w14:textId="1405F9D8" w:rsidR="005A49BC" w:rsidRPr="007F749F" w:rsidRDefault="005A49BC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2B3EEA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2B3EEA"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458</w:t>
            </w:r>
            <w:r w:rsidRPr="007F749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5A49BC" w:rsidRPr="0016249F" w14:paraId="4CD41A94" w14:textId="77777777" w:rsidTr="005A49BC">
        <w:trPr>
          <w:trHeight w:val="300"/>
        </w:trPr>
        <w:tc>
          <w:tcPr>
            <w:tcW w:w="1046" w:type="pct"/>
          </w:tcPr>
          <w:p w14:paraId="2771513F" w14:textId="6F0F8370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253D6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253D6" w:rsidRPr="007F74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392" w:type="pct"/>
          </w:tcPr>
          <w:p w14:paraId="4146999B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4C7FB73C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pct"/>
          </w:tcPr>
          <w:p w14:paraId="5AA55029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" w:type="pct"/>
          </w:tcPr>
          <w:p w14:paraId="13012D28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" w:type="pct"/>
          </w:tcPr>
          <w:p w14:paraId="2F2E1F77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1779DA18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9" w:type="pct"/>
          </w:tcPr>
          <w:p w14:paraId="38B09799" w14:textId="77777777" w:rsidR="005A49BC" w:rsidRPr="007F749F" w:rsidRDefault="005A49BC" w:rsidP="000D3B7F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2BF26D4B" w14:textId="77777777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09ECBB25" w14:textId="0A2E43F9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7BB953AC" w14:textId="0B88608D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</w:tcPr>
          <w:p w14:paraId="2B3F1A36" w14:textId="5FCAA218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69B489FE" w14:textId="7622AC76" w:rsidR="005A49BC" w:rsidRPr="007F749F" w:rsidRDefault="005A49BC" w:rsidP="000D3B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1EC511" w14:textId="2261E4A5" w:rsidR="005A49BC" w:rsidRPr="007F749F" w:rsidRDefault="005253D6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</w:t>
            </w:r>
            <w:r w:rsidR="00B30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3,914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99" w:type="pct"/>
          </w:tcPr>
          <w:p w14:paraId="0D7AF751" w14:textId="77777777" w:rsidR="005A49BC" w:rsidRPr="007F749F" w:rsidRDefault="005A49BC" w:rsidP="000D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416EA59C" w14:textId="511F7307" w:rsidR="005A49BC" w:rsidRPr="0016249F" w:rsidRDefault="002B3EEA" w:rsidP="004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  <w:r w:rsidR="00A603BA"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F7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285</w:t>
            </w:r>
          </w:p>
        </w:tc>
      </w:tr>
    </w:tbl>
    <w:p w14:paraId="659E9DCD" w14:textId="5BD2A025" w:rsidR="00B075F5" w:rsidRDefault="00B075F5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3A569205" w14:textId="77777777" w:rsidR="00B075F5" w:rsidRDefault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br w:type="page"/>
      </w:r>
    </w:p>
    <w:p w14:paraId="04F91FC3" w14:textId="4E9793C5" w:rsidR="00B075F5" w:rsidRPr="0016249F" w:rsidRDefault="007F749F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6</w:t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4441C95" w14:textId="77777777" w:rsidR="00B075F5" w:rsidRPr="007C31E0" w:rsidRDefault="00B075F5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409686E" w14:textId="77777777" w:rsidR="00B075F5" w:rsidRPr="0016249F" w:rsidRDefault="00B075F5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49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7F817CF" w14:textId="77777777" w:rsidR="00B075F5" w:rsidRPr="007C31E0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0BBB31A" w14:textId="63D2BC2F" w:rsidR="00B075F5" w:rsidRDefault="00F14FCE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14FC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219751" w14:textId="38BE4B83" w:rsidR="00B075F5" w:rsidRPr="007C31E0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9"/>
        <w:gridCol w:w="540"/>
        <w:gridCol w:w="1711"/>
        <w:gridCol w:w="236"/>
        <w:gridCol w:w="1924"/>
        <w:gridCol w:w="236"/>
        <w:gridCol w:w="1654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B075F5" w:rsidRPr="00802A34" w14:paraId="2738B745" w14:textId="77777777" w:rsidTr="001E73CB">
        <w:trPr>
          <w:trHeight w:val="261"/>
          <w:tblHeader/>
        </w:trPr>
        <w:tc>
          <w:tcPr>
            <w:tcW w:w="2789" w:type="dxa"/>
            <w:vAlign w:val="bottom"/>
          </w:tcPr>
          <w:p w14:paraId="1B7542D0" w14:textId="77777777" w:rsidR="00B075F5" w:rsidRPr="00802A34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7C90D956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1" w:type="dxa"/>
            <w:gridSpan w:val="7"/>
          </w:tcPr>
          <w:p w14:paraId="5BEEA5C9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D5AFF6F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vAlign w:val="bottom"/>
          </w:tcPr>
          <w:p w14:paraId="57064959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075F5" w:rsidRPr="00802A34" w14:paraId="1A4369AC" w14:textId="77777777" w:rsidTr="001E73CB">
        <w:trPr>
          <w:trHeight w:val="261"/>
          <w:tblHeader/>
        </w:trPr>
        <w:tc>
          <w:tcPr>
            <w:tcW w:w="2789" w:type="dxa"/>
            <w:vAlign w:val="bottom"/>
            <w:hideMark/>
          </w:tcPr>
          <w:p w14:paraId="45DBA709" w14:textId="77777777" w:rsidR="00B075F5" w:rsidRPr="00802A34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16A3DD5D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76FEB24" w14:textId="77777777" w:rsidR="00B075F5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9C79F5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FF501F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9B17DDE" w14:textId="77777777" w:rsidR="00B075F5" w:rsidRPr="00802A34" w:rsidRDefault="00B075F5" w:rsidP="001E73C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4" w:type="dxa"/>
            <w:vAlign w:val="bottom"/>
            <w:hideMark/>
          </w:tcPr>
          <w:p w14:paraId="693687DC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06F76F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24F4878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69C1A35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7DA62B55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AD9520A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2D34B5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74BCCF6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202BE9A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56ED7D" w14:textId="77777777" w:rsidR="00B075F5" w:rsidRPr="00802A34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7E1C28D" w14:textId="77777777" w:rsidR="00B075F5" w:rsidRPr="00802A34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AF19BE0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1F5B592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075F5" w:rsidRPr="00802A34" w14:paraId="723789CC" w14:textId="77777777" w:rsidTr="001E73CB">
        <w:trPr>
          <w:trHeight w:val="261"/>
        </w:trPr>
        <w:tc>
          <w:tcPr>
            <w:tcW w:w="2789" w:type="dxa"/>
          </w:tcPr>
          <w:p w14:paraId="2739B7D7" w14:textId="77777777" w:rsidR="00B075F5" w:rsidRPr="00802A34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6C4E6A1A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1" w:type="dxa"/>
            <w:gridSpan w:val="15"/>
          </w:tcPr>
          <w:p w14:paraId="17494DB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075F5" w:rsidRPr="00802A34" w14:paraId="585BC389" w14:textId="77777777" w:rsidTr="001E73CB">
        <w:trPr>
          <w:trHeight w:val="261"/>
        </w:trPr>
        <w:tc>
          <w:tcPr>
            <w:tcW w:w="2789" w:type="dxa"/>
          </w:tcPr>
          <w:p w14:paraId="57AE3DE9" w14:textId="77777777" w:rsidR="00B075F5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289F593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119EF1C1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D3B6D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25CD94EC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D6F0C8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2E01AB3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D0A09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26E046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6C895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F9A603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2AF8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1F4EAB9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D6769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D52DC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A87F5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4E994B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6DA6586A" w14:textId="77777777" w:rsidTr="001E73CB">
        <w:trPr>
          <w:trHeight w:val="261"/>
        </w:trPr>
        <w:tc>
          <w:tcPr>
            <w:tcW w:w="2789" w:type="dxa"/>
          </w:tcPr>
          <w:p w14:paraId="5369512F" w14:textId="77777777" w:rsidR="00B075F5" w:rsidRPr="00595A96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40" w:type="dxa"/>
          </w:tcPr>
          <w:p w14:paraId="0A5C5FEE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14D8D780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FF927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E963B17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5A6BD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ABA8224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F84FC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3D6C38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D94C8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DF1A0F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9C5C7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E54226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7AA5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0BF5D52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BDAB9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B2AD11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48138659" w14:textId="77777777" w:rsidTr="001E73CB">
        <w:trPr>
          <w:trHeight w:val="261"/>
        </w:trPr>
        <w:tc>
          <w:tcPr>
            <w:tcW w:w="2789" w:type="dxa"/>
          </w:tcPr>
          <w:p w14:paraId="219AC26F" w14:textId="77777777" w:rsidR="00B075F5" w:rsidRPr="00FD6D2E" w:rsidRDefault="00B075F5" w:rsidP="001E73C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D2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เงินลงทุนในหุ้นกู้อนุพันธ์ระยะสั้น</w:t>
            </w:r>
          </w:p>
        </w:tc>
        <w:tc>
          <w:tcPr>
            <w:tcW w:w="540" w:type="dxa"/>
          </w:tcPr>
          <w:p w14:paraId="4921F3C4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6917F12" w14:textId="77777777" w:rsidR="00B075F5" w:rsidRPr="00FD6D2E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6C4995A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3F3BD3EF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190,000</w:t>
            </w:r>
          </w:p>
        </w:tc>
        <w:tc>
          <w:tcPr>
            <w:tcW w:w="236" w:type="dxa"/>
          </w:tcPr>
          <w:p w14:paraId="753E412D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5754E1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02D8D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1C07721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190,000</w:t>
            </w:r>
          </w:p>
        </w:tc>
        <w:tc>
          <w:tcPr>
            <w:tcW w:w="270" w:type="dxa"/>
          </w:tcPr>
          <w:p w14:paraId="0FA6FEF7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48FF245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4DFECE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8351873" w14:textId="1E8494BD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</w:t>
            </w:r>
            <w:r w:rsidR="00D82121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36" w:type="dxa"/>
          </w:tcPr>
          <w:p w14:paraId="07F7D81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A2A65F7" w14:textId="77777777" w:rsidR="00B075F5" w:rsidRPr="00802A34" w:rsidRDefault="00B075F5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968C9F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59D8C13" w14:textId="4D20B689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</w:t>
            </w:r>
            <w:r w:rsidR="00D82121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B075F5" w:rsidRPr="00802A34" w14:paraId="5D745A7C" w14:textId="77777777" w:rsidTr="001E73CB">
        <w:trPr>
          <w:trHeight w:val="261"/>
        </w:trPr>
        <w:tc>
          <w:tcPr>
            <w:tcW w:w="2789" w:type="dxa"/>
          </w:tcPr>
          <w:p w14:paraId="3015EF2E" w14:textId="77777777" w:rsidR="00B075F5" w:rsidRPr="00595A96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5485924C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34A5E9A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1C107C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AB15D63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847A6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2C19D58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BE2458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85029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1EED0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8F3A118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7CF31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0544A7D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BA8663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AC249C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5FC0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F2D8CE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153C0510" w14:textId="77777777" w:rsidTr="001E73CB">
        <w:trPr>
          <w:trHeight w:val="261"/>
        </w:trPr>
        <w:tc>
          <w:tcPr>
            <w:tcW w:w="2789" w:type="dxa"/>
          </w:tcPr>
          <w:p w14:paraId="53C0266E" w14:textId="77777777" w:rsidR="00B075F5" w:rsidRPr="00595A96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0D8F2C92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48AD9203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C7670A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DC8BE55" w14:textId="77777777" w:rsidR="00B075F5" w:rsidRPr="00802A34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3A723B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23D39D9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0E957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64683B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FF5DB2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BA45B0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104A7A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E06067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33868E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BBDE8AE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940EAF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E04479C" w14:textId="77777777" w:rsidR="00B075F5" w:rsidRPr="00802A34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7FF0A8FF" w14:textId="77777777" w:rsidTr="001E73CB">
        <w:trPr>
          <w:trHeight w:val="261"/>
        </w:trPr>
        <w:tc>
          <w:tcPr>
            <w:tcW w:w="2789" w:type="dxa"/>
            <w:hideMark/>
          </w:tcPr>
          <w:p w14:paraId="3A9B050A" w14:textId="77777777" w:rsidR="00B075F5" w:rsidRPr="00802A34" w:rsidRDefault="00B075F5" w:rsidP="001E73CB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540" w:type="dxa"/>
          </w:tcPr>
          <w:p w14:paraId="681D1C62" w14:textId="77777777" w:rsidR="00B075F5" w:rsidRPr="00802A34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3FD6CDF1" w14:textId="77777777" w:rsidR="00B075F5" w:rsidRPr="00F046A8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A7776F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699DB1D7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36" w:type="dxa"/>
          </w:tcPr>
          <w:p w14:paraId="61BC811C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17B2009E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22CE6107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26D02C9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70" w:type="dxa"/>
            <w:vAlign w:val="bottom"/>
          </w:tcPr>
          <w:p w14:paraId="0B10D089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F1CC062" w14:textId="77777777" w:rsidR="00B075F5" w:rsidRPr="00595A96" w:rsidRDefault="00B075F5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0D3450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E9CAA31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36" w:type="dxa"/>
            <w:vAlign w:val="bottom"/>
          </w:tcPr>
          <w:p w14:paraId="0B39FE6F" w14:textId="77777777" w:rsidR="00B075F5" w:rsidRPr="00802A34" w:rsidRDefault="00B075F5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AE299B4" w14:textId="77777777" w:rsidR="00B075F5" w:rsidRPr="00802A34" w:rsidRDefault="00B075F5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2F5CC3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E06A4E5" w14:textId="77777777" w:rsidR="00B075F5" w:rsidRPr="00802A34" w:rsidRDefault="00B075F5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</w:tr>
    </w:tbl>
    <w:p w14:paraId="7763C178" w14:textId="4902137A" w:rsidR="00B075F5" w:rsidRPr="007C31E0" w:rsidRDefault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6FB204F6" w14:textId="77777777" w:rsidR="00B075F5" w:rsidRDefault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17A3ABD2" w14:textId="77777777" w:rsidR="00C46FC3" w:rsidRPr="00882253" w:rsidRDefault="00C46FC3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sectPr w:rsidR="00C46FC3" w:rsidRPr="00882253" w:rsidSect="00192B50">
          <w:footerReference w:type="default" r:id="rId17"/>
          <w:pgSz w:w="16834" w:h="11909" w:orient="landscape" w:code="9"/>
          <w:pgMar w:top="1379" w:right="576" w:bottom="1152" w:left="691" w:header="720" w:footer="720" w:gutter="0"/>
          <w:cols w:space="720"/>
          <w:docGrid w:linePitch="245"/>
        </w:sectPr>
      </w:pPr>
    </w:p>
    <w:p w14:paraId="789B5D42" w14:textId="60A038D9" w:rsidR="00C76809" w:rsidRPr="0016249F" w:rsidRDefault="007F749F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7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B55A648" w14:textId="77777777" w:rsidR="00C76809" w:rsidRPr="0016249F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0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94"/>
        <w:gridCol w:w="1230"/>
        <w:gridCol w:w="333"/>
        <w:gridCol w:w="1250"/>
      </w:tblGrid>
      <w:tr w:rsidR="00AB4DAA" w:rsidRPr="0016249F" w14:paraId="27417251" w14:textId="77777777" w:rsidTr="007C31E0">
        <w:tc>
          <w:tcPr>
            <w:tcW w:w="3382" w:type="pct"/>
            <w:shd w:val="clear" w:color="auto" w:fill="auto"/>
          </w:tcPr>
          <w:p w14:paraId="1FD91B5C" w14:textId="77777777" w:rsidR="00C76809" w:rsidRPr="0016249F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66FB4DFE" w14:textId="77777777" w:rsidR="00C76809" w:rsidRPr="0016249F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  <w:p w14:paraId="51EC049B" w14:textId="5CB610D1" w:rsidR="00C76809" w:rsidRPr="0016249F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5E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pct"/>
            <w:shd w:val="clear" w:color="auto" w:fill="auto"/>
            <w:vAlign w:val="bottom"/>
          </w:tcPr>
          <w:p w14:paraId="66798765" w14:textId="77777777" w:rsidR="00C76809" w:rsidRPr="0016249F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5F4C2CC5" w14:textId="77777777" w:rsidR="00C76809" w:rsidRPr="0016249F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085E5DCF" w14:textId="2D51C044" w:rsidR="00C76809" w:rsidRPr="0016249F" w:rsidRDefault="00C76809" w:rsidP="0076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5E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B4DAA" w:rsidRPr="0016249F" w14:paraId="213EB26A" w14:textId="77777777" w:rsidTr="0090047C">
        <w:tc>
          <w:tcPr>
            <w:tcW w:w="3382" w:type="pct"/>
            <w:shd w:val="clear" w:color="auto" w:fill="auto"/>
          </w:tcPr>
          <w:p w14:paraId="14CB5609" w14:textId="77777777" w:rsidR="00C76809" w:rsidRPr="0016249F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7" w:type="pct"/>
            <w:gridSpan w:val="3"/>
            <w:shd w:val="clear" w:color="auto" w:fill="auto"/>
          </w:tcPr>
          <w:p w14:paraId="57B04B1E" w14:textId="77777777" w:rsidR="00C76809" w:rsidRPr="0016249F" w:rsidRDefault="00C76809" w:rsidP="00765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172" w:rsidRPr="0016249F" w14:paraId="73B3A593" w14:textId="77777777" w:rsidTr="0090047C">
        <w:tc>
          <w:tcPr>
            <w:tcW w:w="3382" w:type="pct"/>
            <w:shd w:val="clear" w:color="auto" w:fill="auto"/>
          </w:tcPr>
          <w:p w14:paraId="6F8BFB16" w14:textId="6C7B3936" w:rsidR="001B3172" w:rsidRDefault="001B3172" w:rsidP="00E15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2" w:type="pct"/>
            <w:shd w:val="clear" w:color="auto" w:fill="auto"/>
          </w:tcPr>
          <w:p w14:paraId="682C7E31" w14:textId="77777777" w:rsidR="001B3172" w:rsidRPr="0016249F" w:rsidRDefault="001B3172" w:rsidP="00E15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" w:type="pct"/>
            <w:shd w:val="clear" w:color="auto" w:fill="auto"/>
          </w:tcPr>
          <w:p w14:paraId="0DF1F9BE" w14:textId="77777777" w:rsidR="001B3172" w:rsidRPr="0016249F" w:rsidRDefault="001B3172" w:rsidP="00E15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7069CA2" w14:textId="04806E1D" w:rsidR="001B3172" w:rsidRPr="0016249F" w:rsidRDefault="001B3172" w:rsidP="00E15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172" w:rsidRPr="0016249F" w14:paraId="551E7A95" w14:textId="77777777" w:rsidTr="0090047C">
        <w:tc>
          <w:tcPr>
            <w:tcW w:w="3382" w:type="pct"/>
            <w:shd w:val="clear" w:color="auto" w:fill="auto"/>
          </w:tcPr>
          <w:p w14:paraId="203D3622" w14:textId="2ED8F637" w:rsidR="001B3172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72" w:type="pct"/>
            <w:shd w:val="clear" w:color="auto" w:fill="auto"/>
          </w:tcPr>
          <w:p w14:paraId="675280AE" w14:textId="237E5D83" w:rsidR="001B3172" w:rsidRPr="0016249F" w:rsidRDefault="00643C50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30,949</w:t>
            </w:r>
          </w:p>
        </w:tc>
        <w:tc>
          <w:tcPr>
            <w:tcW w:w="182" w:type="pct"/>
            <w:shd w:val="clear" w:color="auto" w:fill="auto"/>
          </w:tcPr>
          <w:p w14:paraId="631F743E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8BB50FB" w14:textId="436ACEFE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14,236</w:t>
            </w:r>
          </w:p>
        </w:tc>
      </w:tr>
      <w:tr w:rsidR="001B3172" w:rsidRPr="0016249F" w14:paraId="2D00497F" w14:textId="77777777" w:rsidTr="001B3172">
        <w:tc>
          <w:tcPr>
            <w:tcW w:w="3382" w:type="pct"/>
            <w:shd w:val="clear" w:color="auto" w:fill="auto"/>
          </w:tcPr>
          <w:p w14:paraId="3CAD76B2" w14:textId="362E34B2" w:rsidR="001B3172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65AF5E5B" w14:textId="0C51642C" w:rsidR="001B3172" w:rsidRPr="0016249F" w:rsidRDefault="00643C50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  <w:tc>
          <w:tcPr>
            <w:tcW w:w="182" w:type="pct"/>
            <w:shd w:val="clear" w:color="auto" w:fill="auto"/>
          </w:tcPr>
          <w:p w14:paraId="13C3C525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586EC820" w14:textId="7393AE80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</w:tr>
      <w:tr w:rsidR="001B3172" w:rsidRPr="0016249F" w14:paraId="441F5B85" w14:textId="77777777" w:rsidTr="001B3172">
        <w:tc>
          <w:tcPr>
            <w:tcW w:w="3382" w:type="pct"/>
            <w:shd w:val="clear" w:color="auto" w:fill="auto"/>
          </w:tcPr>
          <w:p w14:paraId="41660509" w14:textId="6ACBD7C9" w:rsidR="001B3172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C1186" w14:textId="3AC78D72" w:rsidR="001B3172" w:rsidRPr="007C31E0" w:rsidRDefault="00643C50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32,122</w:t>
            </w:r>
          </w:p>
        </w:tc>
        <w:tc>
          <w:tcPr>
            <w:tcW w:w="182" w:type="pct"/>
            <w:shd w:val="clear" w:color="auto" w:fill="auto"/>
          </w:tcPr>
          <w:p w14:paraId="729900B1" w14:textId="77777777" w:rsidR="001B3172" w:rsidRPr="007C31E0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C7D49" w14:textId="039A689A" w:rsidR="001B3172" w:rsidRPr="007C31E0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3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15,409</w:t>
            </w:r>
          </w:p>
        </w:tc>
      </w:tr>
      <w:tr w:rsidR="001B3172" w:rsidRPr="0016249F" w14:paraId="57AEAF8F" w14:textId="77777777" w:rsidTr="0090047C">
        <w:tc>
          <w:tcPr>
            <w:tcW w:w="3382" w:type="pct"/>
            <w:shd w:val="clear" w:color="auto" w:fill="auto"/>
          </w:tcPr>
          <w:p w14:paraId="3CD16A2D" w14:textId="77777777" w:rsidR="001B3172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D4F514A" w14:textId="59E18C54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72" w:type="pct"/>
            <w:shd w:val="clear" w:color="auto" w:fill="auto"/>
          </w:tcPr>
          <w:p w14:paraId="66EE7A58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" w:type="pct"/>
            <w:shd w:val="clear" w:color="auto" w:fill="auto"/>
          </w:tcPr>
          <w:p w14:paraId="65D8628D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39499A3C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B3172" w:rsidRPr="0016249F" w14:paraId="6B07618A" w14:textId="77777777" w:rsidTr="0090047C">
        <w:tc>
          <w:tcPr>
            <w:tcW w:w="3382" w:type="pct"/>
            <w:shd w:val="clear" w:color="auto" w:fill="auto"/>
          </w:tcPr>
          <w:p w14:paraId="6391F0E4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0D342E7" w14:textId="74367EE3" w:rsidR="001B3172" w:rsidRPr="0016249F" w:rsidRDefault="00643C50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2,855</w:t>
            </w:r>
          </w:p>
        </w:tc>
        <w:tc>
          <w:tcPr>
            <w:tcW w:w="182" w:type="pct"/>
            <w:shd w:val="clear" w:color="auto" w:fill="auto"/>
          </w:tcPr>
          <w:p w14:paraId="73BA7D38" w14:textId="77777777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5462BD5C" w14:textId="7D20733E" w:rsidR="001B3172" w:rsidRPr="0016249F" w:rsidRDefault="001B3172" w:rsidP="001B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830</w:t>
            </w:r>
          </w:p>
        </w:tc>
      </w:tr>
    </w:tbl>
    <w:p w14:paraId="2741CF05" w14:textId="77777777" w:rsidR="00C76809" w:rsidRPr="0016249F" w:rsidRDefault="00C76809" w:rsidP="00C7680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F75D94" w14:textId="260E8E46" w:rsidR="00C76809" w:rsidRPr="00643C50" w:rsidRDefault="00C76809" w:rsidP="00C76809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bookmarkStart w:id="0" w:name="_Hlk39513395"/>
      <w:r w:rsidR="00B075F5" w:rsidRPr="0016249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075F5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643C5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 w:rsidRPr="00643C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643C50">
        <w:rPr>
          <w:rFonts w:asciiTheme="majorBidi" w:hAnsiTheme="majorBidi" w:cstheme="majorBidi"/>
          <w:sz w:val="30"/>
          <w:szCs w:val="30"/>
          <w:lang w:val="en-US" w:bidi="th-TH"/>
        </w:rPr>
        <w:t>1.6</w:t>
      </w:r>
      <w:r w:rsidR="00643C50" w:rsidRPr="00643C5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 w:rsidRPr="00643C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ออกให้แก่การไฟฟ้านครหลวงเพื่อการใช้ไฟฟ้าจำนวน </w:t>
      </w:r>
      <w:r w:rsidR="00643C50" w:rsidRPr="00643C50">
        <w:rPr>
          <w:rFonts w:asciiTheme="majorBidi" w:hAnsiTheme="majorBidi" w:cstheme="majorBidi"/>
          <w:sz w:val="30"/>
          <w:szCs w:val="30"/>
          <w:lang w:val="en-US" w:bidi="th-TH"/>
        </w:rPr>
        <w:t xml:space="preserve">0.6 </w:t>
      </w:r>
      <w:r w:rsidR="00643C50" w:rsidRPr="00643C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ออกให้กองทุนความปลอดภัย อาชีวอนามัย </w:t>
      </w:r>
      <w:r w:rsidR="00643C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ออกให้</w:t>
      </w:r>
      <w:r w:rsidR="00643C50" w:rsidRPr="00643C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สภาพแวดล้อมในการทำงานเพื่อค้ำประกันเงินกู้ยืมจำนวนเงิน </w:t>
      </w:r>
      <w:r w:rsidR="00643C50" w:rsidRPr="00643C50">
        <w:rPr>
          <w:rFonts w:asciiTheme="majorBidi" w:hAnsiTheme="majorBidi" w:cstheme="majorBidi"/>
          <w:sz w:val="30"/>
          <w:szCs w:val="30"/>
          <w:lang w:val="en-US" w:bidi="th-TH"/>
        </w:rPr>
        <w:t xml:space="preserve">0.4 </w:t>
      </w:r>
      <w:r w:rsidR="00643C50" w:rsidRPr="00643C50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="00643C5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และออกให้กิจการที่ไม่เกี่ยวข้องกันแห่งหนึ่งเพื่อค้ำประกันสัญญาบริการจำนวน </w:t>
      </w:r>
      <w:r w:rsidR="00643C50">
        <w:rPr>
          <w:rFonts w:asciiTheme="majorBidi" w:hAnsiTheme="majorBidi" w:cstheme="majorBidi"/>
          <w:sz w:val="30"/>
          <w:szCs w:val="30"/>
          <w:lang w:val="en-US" w:bidi="th-TH"/>
        </w:rPr>
        <w:t xml:space="preserve">0.2 </w:t>
      </w:r>
      <w:r w:rsidR="00643C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7C27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7C27E4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7C27E4" w:rsidRPr="00643C5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7C27E4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="00643C50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="00B075F5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643C5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0.8 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="00301E89" w:rsidRPr="00643C5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ออกให้แก่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การไฟฟ้านครหลวงเพื่อการใช้ไฟฟ้าเป็นจำนวน </w:t>
      </w:r>
      <w:r w:rsidR="00301E89"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0.6 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301E89"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และ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และสภาพแวดล้อมในการทำงานเพื่อค้ำประกันเงินกู้ยืมเป็นจำนวนเงิน </w:t>
      </w:r>
      <w:r w:rsidRPr="00643C5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0.4 </w:t>
      </w:r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bookmarkEnd w:id="0"/>
      <w:r w:rsidRPr="00643C50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)</w:t>
      </w:r>
    </w:p>
    <w:p w14:paraId="021AD63E" w14:textId="4F1D33CE" w:rsidR="00B075F5" w:rsidRDefault="00B075F5" w:rsidP="00B075F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53042A" w14:textId="77777777" w:rsidR="00D87001" w:rsidRPr="007C31E0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สัญญาสำคัญที่ทำกับบุคคลหรือกิจการอื่นที่ไม่เกี่ยวข้องกัน</w:t>
      </w:r>
    </w:p>
    <w:p w14:paraId="04D3AFCE" w14:textId="77777777" w:rsidR="00D87001" w:rsidRPr="00D87001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80C1E91" w14:textId="13791E56" w:rsidR="00D87001" w:rsidRDefault="00D87001" w:rsidP="00D8700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ตุลาคม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บริษัทได้ทำบันทึกข้อตกลงกับลูกค้ารายหนึ่ง ในการสนับสนุนการจัดจำหน่ายผลิตภัณฑ์ตามที่กำหนดโดยมีระยะเวลาตามข้อตกลงตั้งแต่วันที่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ตุลาคม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ภายใต้บันทึกข้อตกลงดังกล่าว บริษัทตกลงจ่ายสิ่งตอบแทนให้กับลูกค้ามูลค่ารวม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50.0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ตลอดระยะเวลาที่กำหนดไว้ในบันทึกข้อตกลง</w:t>
      </w:r>
    </w:p>
    <w:p w14:paraId="288D8377" w14:textId="77777777" w:rsidR="00D87001" w:rsidRPr="00D87001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E593A48" w14:textId="69132B58" w:rsidR="00D87001" w:rsidRDefault="00D87001" w:rsidP="00D8700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บริษัทบันทึกเงินจ่ายล่วงหน้าจากสัญญาจากข้อตกลงดังกล่าวจำนวน </w:t>
      </w:r>
      <w:r w:rsidR="00B30160">
        <w:rPr>
          <w:rFonts w:asciiTheme="majorBidi" w:hAnsiTheme="majorBidi" w:cstheme="majorBidi"/>
          <w:sz w:val="30"/>
          <w:szCs w:val="30"/>
          <w:lang w:val="en-US" w:bidi="th-TH"/>
        </w:rPr>
        <w:t>13.4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และบันทึกสิ่งตอบแทนที่จ่ายให้กับลูกค้ารายการดังกล่าวสุทธิจากรายได้จากการขายสำหรับ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งวดสามเดือน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="00B30160">
        <w:rPr>
          <w:rFonts w:asciiTheme="majorBidi" w:hAnsiTheme="majorBidi" w:cstheme="majorBidi"/>
          <w:sz w:val="30"/>
          <w:szCs w:val="30"/>
          <w:lang w:val="en-US" w:bidi="th-TH"/>
        </w:rPr>
        <w:t>6.3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14:paraId="19D446FA" w14:textId="59107814" w:rsidR="00C76809" w:rsidRPr="0016249F" w:rsidRDefault="000C7753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8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7FB39CDD" w14:textId="77777777" w:rsidR="00C76809" w:rsidRPr="0016249F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5C565" w14:textId="1476CDA3" w:rsidR="00C76809" w:rsidRPr="0016249F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6249F">
        <w:rPr>
          <w:rFonts w:asciiTheme="majorBidi" w:hAnsiTheme="majorBidi" w:cstheme="majorBidi"/>
          <w:sz w:val="30"/>
          <w:szCs w:val="30"/>
        </w:rPr>
        <w:t>11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16249F">
        <w:rPr>
          <w:rFonts w:asciiTheme="majorBidi" w:hAnsiTheme="majorBidi" w:cstheme="majorBidi"/>
          <w:sz w:val="30"/>
          <w:szCs w:val="30"/>
        </w:rPr>
        <w:t>2562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โดยมีทุนทรัพย์ที่ถูกฟ้องร้องเป็นจำนวน </w:t>
      </w:r>
      <w:r w:rsidRPr="0016249F">
        <w:rPr>
          <w:rFonts w:asciiTheme="majorBidi" w:hAnsiTheme="majorBidi" w:cstheme="majorBidi"/>
          <w:sz w:val="30"/>
          <w:szCs w:val="30"/>
        </w:rPr>
        <w:t xml:space="preserve">50.0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87001" w:rsidRPr="00D87001">
        <w:rPr>
          <w:rFonts w:asciiTheme="majorBidi" w:hAnsiTheme="majorBidi"/>
          <w:sz w:val="30"/>
          <w:szCs w:val="30"/>
          <w:cs/>
        </w:rPr>
        <w:t xml:space="preserve">ศาลทรัพย์สินทางปัญญาและการค้าระหว่างประเทศได้อ่านคำพิพากษายกฟ้องเมื่อวันที่ </w:t>
      </w:r>
      <w:r w:rsidR="00D87001">
        <w:rPr>
          <w:rFonts w:asciiTheme="majorBidi" w:hAnsiTheme="majorBidi"/>
          <w:sz w:val="30"/>
          <w:szCs w:val="30"/>
        </w:rPr>
        <w:t>14</w:t>
      </w:r>
      <w:r w:rsidR="00D87001" w:rsidRPr="00D87001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D87001">
        <w:rPr>
          <w:rFonts w:asciiTheme="majorBidi" w:hAnsiTheme="majorBidi"/>
          <w:sz w:val="30"/>
          <w:szCs w:val="30"/>
        </w:rPr>
        <w:t>2564</w:t>
      </w:r>
      <w:r w:rsidR="00D87001" w:rsidRPr="00D87001">
        <w:rPr>
          <w:rFonts w:asciiTheme="majorBidi" w:hAnsiTheme="majorBidi"/>
          <w:sz w:val="30"/>
          <w:szCs w:val="30"/>
          <w:cs/>
        </w:rPr>
        <w:t xml:space="preserve"> </w:t>
      </w:r>
      <w:r w:rsidR="00D87001">
        <w:rPr>
          <w:rFonts w:asciiTheme="majorBidi" w:hAnsiTheme="majorBidi" w:hint="cs"/>
          <w:sz w:val="30"/>
          <w:szCs w:val="30"/>
          <w:cs/>
        </w:rPr>
        <w:t>ทั้งนี้</w:t>
      </w:r>
      <w:r w:rsidR="00044D0F">
        <w:rPr>
          <w:rFonts w:asciiTheme="majorBidi" w:hAnsiTheme="majorBidi" w:hint="cs"/>
          <w:sz w:val="30"/>
          <w:szCs w:val="30"/>
          <w:cs/>
        </w:rPr>
        <w:t xml:space="preserve"> </w:t>
      </w:r>
      <w:r w:rsidR="00D87001" w:rsidRPr="00D87001">
        <w:rPr>
          <w:rFonts w:asciiTheme="majorBidi" w:hAnsiTheme="majorBidi"/>
          <w:sz w:val="30"/>
          <w:szCs w:val="30"/>
          <w:cs/>
        </w:rPr>
        <w:t>โจทย์</w:t>
      </w:r>
      <w:r w:rsidR="00044D0F">
        <w:rPr>
          <w:rFonts w:asciiTheme="majorBidi" w:hAnsiTheme="majorBidi" w:hint="cs"/>
          <w:sz w:val="30"/>
          <w:szCs w:val="30"/>
          <w:cs/>
        </w:rPr>
        <w:t>สามารถ</w:t>
      </w:r>
      <w:r w:rsidR="00D87001" w:rsidRPr="00D87001">
        <w:rPr>
          <w:rFonts w:asciiTheme="majorBidi" w:hAnsiTheme="majorBidi"/>
          <w:sz w:val="30"/>
          <w:szCs w:val="30"/>
          <w:cs/>
        </w:rPr>
        <w:t>ยื่นอุทธรณ์</w:t>
      </w:r>
      <w:r w:rsidR="00044D0F">
        <w:rPr>
          <w:rFonts w:asciiTheme="majorBidi" w:hAnsiTheme="majorBidi" w:hint="cs"/>
          <w:sz w:val="30"/>
          <w:szCs w:val="30"/>
          <w:cs/>
        </w:rPr>
        <w:t>ได้</w:t>
      </w:r>
      <w:r w:rsidR="00D87001" w:rsidRPr="00D87001">
        <w:rPr>
          <w:rFonts w:asciiTheme="majorBidi" w:hAnsiTheme="majorBidi"/>
          <w:sz w:val="30"/>
          <w:szCs w:val="30"/>
          <w:cs/>
        </w:rPr>
        <w:t xml:space="preserve">ภายในวันที่ </w:t>
      </w:r>
      <w:r w:rsidR="00044D0F">
        <w:rPr>
          <w:rFonts w:asciiTheme="majorBidi" w:hAnsiTheme="majorBidi"/>
          <w:sz w:val="30"/>
          <w:szCs w:val="30"/>
        </w:rPr>
        <w:t xml:space="preserve">18 </w:t>
      </w:r>
      <w:r w:rsidR="00044D0F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044D0F">
        <w:rPr>
          <w:rFonts w:asciiTheme="majorBidi" w:hAnsiTheme="majorBidi"/>
          <w:sz w:val="30"/>
          <w:szCs w:val="30"/>
        </w:rPr>
        <w:t>2565</w:t>
      </w:r>
    </w:p>
    <w:p w14:paraId="269CD66A" w14:textId="77777777" w:rsidR="003506B8" w:rsidRPr="0016249F" w:rsidRDefault="003506B8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809154" w14:textId="61096CED" w:rsidR="00C76809" w:rsidRPr="0016249F" w:rsidRDefault="000C7753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9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C76809" w:rsidRPr="0016249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เหตุการณ์ภายหลังรอบระยะเวลาที่รายงาน</w:t>
      </w:r>
    </w:p>
    <w:p w14:paraId="7653F424" w14:textId="77777777" w:rsidR="00C76809" w:rsidRPr="0016249F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637CF" w14:textId="3788CB9C" w:rsidR="00AB43EF" w:rsidRPr="007C31E0" w:rsidRDefault="00AB43EF" w:rsidP="00C76809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  <w:r w:rsidRPr="007C31E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44D0F" w:rsidRPr="007C31E0">
        <w:rPr>
          <w:rFonts w:ascii="Angsana New" w:hAnsi="Angsana New"/>
          <w:sz w:val="30"/>
          <w:szCs w:val="30"/>
        </w:rPr>
        <w:t xml:space="preserve">5 </w:t>
      </w:r>
      <w:r w:rsidRPr="007C31E0">
        <w:rPr>
          <w:rFonts w:ascii="Angsana New" w:hAnsi="Angsana New"/>
          <w:sz w:val="30"/>
          <w:szCs w:val="30"/>
          <w:cs/>
        </w:rPr>
        <w:t xml:space="preserve">เมษายน </w:t>
      </w:r>
      <w:r w:rsidR="00044D0F" w:rsidRPr="007C31E0">
        <w:rPr>
          <w:rFonts w:ascii="Angsana New" w:hAnsi="Angsana New"/>
          <w:sz w:val="30"/>
          <w:szCs w:val="30"/>
          <w:lang w:val="en-GB"/>
        </w:rPr>
        <w:t>2565</w:t>
      </w:r>
      <w:r w:rsidR="00044D0F" w:rsidRPr="007C31E0">
        <w:rPr>
          <w:rFonts w:ascii="Angsana New" w:hAnsi="Angsana New"/>
          <w:sz w:val="30"/>
          <w:szCs w:val="30"/>
        </w:rPr>
        <w:t xml:space="preserve"> </w:t>
      </w:r>
      <w:r w:rsidRPr="007C31E0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ที่ประชุมสามัญผู้ถือหุ้นของบริษัทได้มีมติอนุมัติให้บริษัทประกาศจ่ายเงินปันผลในอัตราหุ้นละ </w:t>
      </w:r>
      <w:r w:rsidRPr="007C31E0">
        <w:rPr>
          <w:rFonts w:ascii="Angsana New" w:hAnsi="Angsana New"/>
          <w:sz w:val="30"/>
          <w:szCs w:val="30"/>
        </w:rPr>
        <w:t>0.</w:t>
      </w:r>
      <w:r w:rsidR="00044D0F" w:rsidRPr="007C31E0">
        <w:rPr>
          <w:rFonts w:ascii="Angsana New" w:hAnsi="Angsana New"/>
          <w:sz w:val="30"/>
          <w:szCs w:val="30"/>
        </w:rPr>
        <w:t xml:space="preserve">0132 </w:t>
      </w:r>
      <w:r w:rsidRPr="007C31E0">
        <w:rPr>
          <w:rFonts w:ascii="Angsana New" w:hAnsi="Angsana New"/>
          <w:sz w:val="30"/>
          <w:szCs w:val="30"/>
          <w:cs/>
        </w:rPr>
        <w:t xml:space="preserve">บาท เป็นจำนวนเงินรวม </w:t>
      </w:r>
      <w:r w:rsidR="00044D0F" w:rsidRPr="007C31E0">
        <w:rPr>
          <w:rFonts w:ascii="Angsana New" w:hAnsi="Angsana New"/>
          <w:sz w:val="30"/>
          <w:szCs w:val="30"/>
        </w:rPr>
        <w:t>6.0</w:t>
      </w:r>
      <w:r w:rsidRPr="007C31E0">
        <w:rPr>
          <w:rFonts w:ascii="Angsana New" w:hAnsi="Angsana New"/>
          <w:sz w:val="30"/>
          <w:szCs w:val="30"/>
        </w:rPr>
        <w:t xml:space="preserve"> </w:t>
      </w:r>
      <w:r w:rsidRPr="007C31E0">
        <w:rPr>
          <w:rFonts w:ascii="Angsana New" w:hAnsi="Angsana New"/>
          <w:sz w:val="30"/>
          <w:szCs w:val="30"/>
          <w:cs/>
        </w:rPr>
        <w:t>ล้านบาท</w:t>
      </w:r>
    </w:p>
    <w:p w14:paraId="28BC5EF5" w14:textId="77777777" w:rsidR="00944870" w:rsidRPr="00A150BC" w:rsidRDefault="00944870" w:rsidP="00944870">
      <w:pPr>
        <w:ind w:left="562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1B11C24" w14:textId="77777777" w:rsidR="00944870" w:rsidRPr="0016249F" w:rsidRDefault="00944870" w:rsidP="00C76809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606198C" w14:textId="77777777" w:rsidR="00AB43EF" w:rsidRPr="0016249F" w:rsidRDefault="00AB43EF" w:rsidP="00C76809">
      <w:pPr>
        <w:ind w:left="562"/>
        <w:jc w:val="thaiDistribute"/>
        <w:rPr>
          <w:rFonts w:ascii="Angsana New" w:hAnsi="Angsana New"/>
          <w:sz w:val="30"/>
          <w:szCs w:val="30"/>
        </w:rPr>
      </w:pPr>
    </w:p>
    <w:sectPr w:rsidR="00AB43EF" w:rsidRPr="0016249F" w:rsidSect="00192B50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18CF5" w14:textId="77777777" w:rsidR="0013531B" w:rsidRDefault="0013531B">
      <w:r>
        <w:separator/>
      </w:r>
    </w:p>
  </w:endnote>
  <w:endnote w:type="continuationSeparator" w:id="0">
    <w:p w14:paraId="1842B5C5" w14:textId="77777777" w:rsidR="0013531B" w:rsidRDefault="0013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D8B4" w14:textId="77777777" w:rsidR="00564357" w:rsidRDefault="005643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C54EE" w14:textId="77777777" w:rsidR="00564357" w:rsidRDefault="005643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5AEE7" w14:textId="77777777" w:rsidR="0013531B" w:rsidRDefault="0013531B">
      <w:r>
        <w:separator/>
      </w:r>
    </w:p>
  </w:footnote>
  <w:footnote w:type="continuationSeparator" w:id="0">
    <w:p w14:paraId="22EBB6D4" w14:textId="77777777" w:rsidR="0013531B" w:rsidRDefault="00135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B18C" w14:textId="77777777" w:rsidR="00564357" w:rsidRDefault="005643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6A170E71" w:rsidR="00564357" w:rsidRPr="0035306D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306D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35306D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35306D">
      <w:rPr>
        <w:rFonts w:ascii="Angsana New" w:hAnsi="Angsana New"/>
        <w:b/>
        <w:bCs/>
        <w:sz w:val="32"/>
        <w:szCs w:val="32"/>
      </w:rPr>
      <w:t>(</w:t>
    </w:r>
    <w:r w:rsidRPr="0035306D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35306D">
      <w:rPr>
        <w:rFonts w:ascii="Angsana New" w:hAnsi="Angsana New"/>
        <w:b/>
        <w:bCs/>
        <w:sz w:val="32"/>
        <w:szCs w:val="32"/>
      </w:rPr>
      <w:t>)</w:t>
    </w:r>
    <w:r w:rsidRPr="0035306D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5306D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D3B4C4A" w14:textId="55E1B7E9" w:rsidR="00564357" w:rsidRPr="0035306D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35306D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35306D">
      <w:rPr>
        <w:rFonts w:ascii="Angsana New" w:hAnsi="Angsana New" w:hint="cs"/>
        <w:b/>
        <w:bCs/>
        <w:sz w:val="32"/>
        <w:szCs w:val="32"/>
        <w:cs/>
      </w:rPr>
      <w:t>งบ</w:t>
    </w:r>
    <w:r w:rsidRPr="0035306D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EA7858" w14:textId="06EE4B3B" w:rsidR="00564357" w:rsidRPr="0035306D" w:rsidRDefault="00564357" w:rsidP="0091491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5306D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</w:t>
    </w:r>
    <w:r w:rsidRPr="0035306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่ </w:t>
    </w:r>
    <w:r w:rsidRPr="0035306D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Pr="0035306D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35306D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35306D">
      <w:rPr>
        <w:rFonts w:ascii="Angsana New" w:hAnsi="Angsana New" w:cs="Angsana New"/>
        <w:sz w:val="32"/>
        <w:szCs w:val="32"/>
        <w:lang w:val="en-US" w:bidi="th-TH"/>
      </w:rPr>
      <w:t>256</w:t>
    </w:r>
    <w:r w:rsidRPr="007C31E0">
      <w:rPr>
        <w:rFonts w:ascii="Angsana New" w:hAnsi="Angsana New" w:cs="Angsana New"/>
        <w:sz w:val="32"/>
        <w:szCs w:val="32"/>
        <w:lang w:val="en-US" w:bidi="th-TH"/>
      </w:rPr>
      <w:t>5</w:t>
    </w:r>
    <w:r w:rsidRPr="0035306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35306D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35306D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181CDE" w14:textId="77777777" w:rsidR="00564357" w:rsidRPr="006C0E37" w:rsidRDefault="0056435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E0C60" w14:textId="77777777" w:rsidR="00564357" w:rsidRDefault="005643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7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2"/>
  </w:num>
  <w:num w:numId="13">
    <w:abstractNumId w:val="33"/>
  </w:num>
  <w:num w:numId="14">
    <w:abstractNumId w:val="24"/>
  </w:num>
  <w:num w:numId="15">
    <w:abstractNumId w:val="26"/>
  </w:num>
  <w:num w:numId="16">
    <w:abstractNumId w:val="12"/>
  </w:num>
  <w:num w:numId="17">
    <w:abstractNumId w:val="14"/>
  </w:num>
  <w:num w:numId="18">
    <w:abstractNumId w:val="11"/>
  </w:num>
  <w:num w:numId="19">
    <w:abstractNumId w:val="27"/>
  </w:num>
  <w:num w:numId="20">
    <w:abstractNumId w:val="19"/>
  </w:num>
  <w:num w:numId="21">
    <w:abstractNumId w:val="35"/>
  </w:num>
  <w:num w:numId="22">
    <w:abstractNumId w:val="23"/>
  </w:num>
  <w:num w:numId="23">
    <w:abstractNumId w:val="15"/>
  </w:num>
  <w:num w:numId="24">
    <w:abstractNumId w:val="39"/>
  </w:num>
  <w:num w:numId="25">
    <w:abstractNumId w:val="37"/>
  </w:num>
  <w:num w:numId="26">
    <w:abstractNumId w:val="1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0"/>
  </w:num>
  <w:num w:numId="30">
    <w:abstractNumId w:val="28"/>
  </w:num>
  <w:num w:numId="31">
    <w:abstractNumId w:val="34"/>
  </w:num>
  <w:num w:numId="32">
    <w:abstractNumId w:val="32"/>
  </w:num>
  <w:num w:numId="33">
    <w:abstractNumId w:val="29"/>
  </w:num>
  <w:num w:numId="34">
    <w:abstractNumId w:val="20"/>
  </w:num>
  <w:num w:numId="35">
    <w:abstractNumId w:val="36"/>
  </w:num>
  <w:num w:numId="36">
    <w:abstractNumId w:val="17"/>
  </w:num>
  <w:num w:numId="37">
    <w:abstractNumId w:val="38"/>
  </w:num>
  <w:num w:numId="38">
    <w:abstractNumId w:val="16"/>
  </w:num>
  <w:num w:numId="39">
    <w:abstractNumId w:val="21"/>
  </w:num>
  <w:num w:numId="40">
    <w:abstractNumId w:val="40"/>
  </w:num>
  <w:num w:numId="4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0FCF"/>
    <w:rsid w:val="00011DCD"/>
    <w:rsid w:val="00012AA9"/>
    <w:rsid w:val="00012B92"/>
    <w:rsid w:val="00012C81"/>
    <w:rsid w:val="0001309F"/>
    <w:rsid w:val="00013C03"/>
    <w:rsid w:val="00013DFF"/>
    <w:rsid w:val="000146C6"/>
    <w:rsid w:val="000151A7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69A"/>
    <w:rsid w:val="00040C78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D0F"/>
    <w:rsid w:val="00044EB6"/>
    <w:rsid w:val="00046397"/>
    <w:rsid w:val="00046687"/>
    <w:rsid w:val="00046ACF"/>
    <w:rsid w:val="00047360"/>
    <w:rsid w:val="00050F0E"/>
    <w:rsid w:val="000513E7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7C6E"/>
    <w:rsid w:val="00057E90"/>
    <w:rsid w:val="00057F11"/>
    <w:rsid w:val="00060A97"/>
    <w:rsid w:val="000615E5"/>
    <w:rsid w:val="00061864"/>
    <w:rsid w:val="00061E5B"/>
    <w:rsid w:val="00061FE3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252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94D"/>
    <w:rsid w:val="000A2E91"/>
    <w:rsid w:val="000A2EA5"/>
    <w:rsid w:val="000A33AA"/>
    <w:rsid w:val="000A37ED"/>
    <w:rsid w:val="000A3C44"/>
    <w:rsid w:val="000A45A8"/>
    <w:rsid w:val="000A61C6"/>
    <w:rsid w:val="000A761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773"/>
    <w:rsid w:val="000C62F5"/>
    <w:rsid w:val="000C634C"/>
    <w:rsid w:val="000C6369"/>
    <w:rsid w:val="000C68D6"/>
    <w:rsid w:val="000C7476"/>
    <w:rsid w:val="000C7753"/>
    <w:rsid w:val="000C7934"/>
    <w:rsid w:val="000C7CDE"/>
    <w:rsid w:val="000D0022"/>
    <w:rsid w:val="000D0631"/>
    <w:rsid w:val="000D0E99"/>
    <w:rsid w:val="000D0FA3"/>
    <w:rsid w:val="000D148F"/>
    <w:rsid w:val="000D22B9"/>
    <w:rsid w:val="000D29BB"/>
    <w:rsid w:val="000D2DEB"/>
    <w:rsid w:val="000D30C4"/>
    <w:rsid w:val="000D30CE"/>
    <w:rsid w:val="000D31C7"/>
    <w:rsid w:val="000D34ED"/>
    <w:rsid w:val="000D3766"/>
    <w:rsid w:val="000D3B7F"/>
    <w:rsid w:val="000D491F"/>
    <w:rsid w:val="000D49B4"/>
    <w:rsid w:val="000D5101"/>
    <w:rsid w:val="000D57C5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F89"/>
    <w:rsid w:val="0010549E"/>
    <w:rsid w:val="00105BCC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D0"/>
    <w:rsid w:val="001400DB"/>
    <w:rsid w:val="00140BCE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F04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BC4"/>
    <w:rsid w:val="00161C03"/>
    <w:rsid w:val="00162454"/>
    <w:rsid w:val="0016249F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1680"/>
    <w:rsid w:val="0017262E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14A"/>
    <w:rsid w:val="00187D39"/>
    <w:rsid w:val="001904F8"/>
    <w:rsid w:val="001915D4"/>
    <w:rsid w:val="001915E5"/>
    <w:rsid w:val="001918B2"/>
    <w:rsid w:val="0019227A"/>
    <w:rsid w:val="0019238A"/>
    <w:rsid w:val="00192632"/>
    <w:rsid w:val="00192B50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D91"/>
    <w:rsid w:val="001B1E30"/>
    <w:rsid w:val="001B27F1"/>
    <w:rsid w:val="001B2BBA"/>
    <w:rsid w:val="001B3172"/>
    <w:rsid w:val="001B38C0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3CB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7C8C"/>
    <w:rsid w:val="00207FD9"/>
    <w:rsid w:val="0021032E"/>
    <w:rsid w:val="002108AF"/>
    <w:rsid w:val="00211151"/>
    <w:rsid w:val="00211780"/>
    <w:rsid w:val="00211E99"/>
    <w:rsid w:val="00212861"/>
    <w:rsid w:val="00212A3F"/>
    <w:rsid w:val="00212B4D"/>
    <w:rsid w:val="002133C3"/>
    <w:rsid w:val="00213BB6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7FA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534D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50FC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337"/>
    <w:rsid w:val="00292D81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3EEA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0AB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534B"/>
    <w:rsid w:val="002C64FC"/>
    <w:rsid w:val="002C6E45"/>
    <w:rsid w:val="002C6FC7"/>
    <w:rsid w:val="002D0227"/>
    <w:rsid w:val="002D099A"/>
    <w:rsid w:val="002D0C38"/>
    <w:rsid w:val="002D0D4D"/>
    <w:rsid w:val="002D1823"/>
    <w:rsid w:val="002D1E0B"/>
    <w:rsid w:val="002D1FC3"/>
    <w:rsid w:val="002D23E6"/>
    <w:rsid w:val="002D33BD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955"/>
    <w:rsid w:val="002D7ABE"/>
    <w:rsid w:val="002E0FF4"/>
    <w:rsid w:val="002E13E0"/>
    <w:rsid w:val="002E18A5"/>
    <w:rsid w:val="002E1C09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298D"/>
    <w:rsid w:val="002F3680"/>
    <w:rsid w:val="002F3773"/>
    <w:rsid w:val="002F4793"/>
    <w:rsid w:val="002F4CE0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E89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C67"/>
    <w:rsid w:val="003062F4"/>
    <w:rsid w:val="00306638"/>
    <w:rsid w:val="00306841"/>
    <w:rsid w:val="003068A0"/>
    <w:rsid w:val="00306E3A"/>
    <w:rsid w:val="003076C2"/>
    <w:rsid w:val="003105F0"/>
    <w:rsid w:val="003108C4"/>
    <w:rsid w:val="003111B4"/>
    <w:rsid w:val="003116E2"/>
    <w:rsid w:val="003130BF"/>
    <w:rsid w:val="003148FE"/>
    <w:rsid w:val="00314BD9"/>
    <w:rsid w:val="003151A9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0CC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466"/>
    <w:rsid w:val="003575EA"/>
    <w:rsid w:val="00357669"/>
    <w:rsid w:val="00357722"/>
    <w:rsid w:val="00357C71"/>
    <w:rsid w:val="00360473"/>
    <w:rsid w:val="00362073"/>
    <w:rsid w:val="003626DD"/>
    <w:rsid w:val="00362AC8"/>
    <w:rsid w:val="00363AB1"/>
    <w:rsid w:val="003648D5"/>
    <w:rsid w:val="003650D1"/>
    <w:rsid w:val="00365114"/>
    <w:rsid w:val="00365218"/>
    <w:rsid w:val="00365AF9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D0C"/>
    <w:rsid w:val="00374EB4"/>
    <w:rsid w:val="0037548C"/>
    <w:rsid w:val="00375CEC"/>
    <w:rsid w:val="003764DA"/>
    <w:rsid w:val="00376D7A"/>
    <w:rsid w:val="00376D94"/>
    <w:rsid w:val="00377192"/>
    <w:rsid w:val="003775E5"/>
    <w:rsid w:val="003801E1"/>
    <w:rsid w:val="003803B0"/>
    <w:rsid w:val="0038071C"/>
    <w:rsid w:val="00380BCE"/>
    <w:rsid w:val="00380FAC"/>
    <w:rsid w:val="003815E5"/>
    <w:rsid w:val="00381998"/>
    <w:rsid w:val="00382AE3"/>
    <w:rsid w:val="00382ECD"/>
    <w:rsid w:val="00382F66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9C0"/>
    <w:rsid w:val="003A181A"/>
    <w:rsid w:val="003A19A5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3A6B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36D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C24"/>
    <w:rsid w:val="0041613D"/>
    <w:rsid w:val="0041638B"/>
    <w:rsid w:val="0041638F"/>
    <w:rsid w:val="00416C29"/>
    <w:rsid w:val="004177A2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7287"/>
    <w:rsid w:val="00447808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8B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005"/>
    <w:rsid w:val="004B557E"/>
    <w:rsid w:val="004B58E7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2C03"/>
    <w:rsid w:val="004C2D6B"/>
    <w:rsid w:val="004C34E0"/>
    <w:rsid w:val="004C35C5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3F52"/>
    <w:rsid w:val="005253D6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CA1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76E2"/>
    <w:rsid w:val="0055050E"/>
    <w:rsid w:val="00550547"/>
    <w:rsid w:val="005512BE"/>
    <w:rsid w:val="005519D0"/>
    <w:rsid w:val="00551A75"/>
    <w:rsid w:val="00551A8A"/>
    <w:rsid w:val="005531F8"/>
    <w:rsid w:val="00553BA3"/>
    <w:rsid w:val="0055423A"/>
    <w:rsid w:val="0055497F"/>
    <w:rsid w:val="00554A65"/>
    <w:rsid w:val="00555186"/>
    <w:rsid w:val="005557A7"/>
    <w:rsid w:val="00555C94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4357"/>
    <w:rsid w:val="005650B5"/>
    <w:rsid w:val="0056514B"/>
    <w:rsid w:val="00565505"/>
    <w:rsid w:val="00565684"/>
    <w:rsid w:val="005658DF"/>
    <w:rsid w:val="00565999"/>
    <w:rsid w:val="005659FA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20F"/>
    <w:rsid w:val="00573ECC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624"/>
    <w:rsid w:val="005A3AE5"/>
    <w:rsid w:val="005A3B03"/>
    <w:rsid w:val="005A3E88"/>
    <w:rsid w:val="005A45BA"/>
    <w:rsid w:val="005A49BC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4C4"/>
    <w:rsid w:val="005B051A"/>
    <w:rsid w:val="005B0871"/>
    <w:rsid w:val="005B0C4B"/>
    <w:rsid w:val="005B14A7"/>
    <w:rsid w:val="005B1729"/>
    <w:rsid w:val="005B27B0"/>
    <w:rsid w:val="005B2A2D"/>
    <w:rsid w:val="005B3042"/>
    <w:rsid w:val="005B3BDC"/>
    <w:rsid w:val="005B3C10"/>
    <w:rsid w:val="005B4D3C"/>
    <w:rsid w:val="005B4D66"/>
    <w:rsid w:val="005B4F5D"/>
    <w:rsid w:val="005B517D"/>
    <w:rsid w:val="005B538B"/>
    <w:rsid w:val="005B60D4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CC1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70F0"/>
    <w:rsid w:val="005F025B"/>
    <w:rsid w:val="005F110E"/>
    <w:rsid w:val="005F12A5"/>
    <w:rsid w:val="005F169D"/>
    <w:rsid w:val="005F1ADE"/>
    <w:rsid w:val="005F2303"/>
    <w:rsid w:val="005F24BC"/>
    <w:rsid w:val="005F2687"/>
    <w:rsid w:val="005F2C90"/>
    <w:rsid w:val="005F369F"/>
    <w:rsid w:val="005F4184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3E0"/>
    <w:rsid w:val="00616677"/>
    <w:rsid w:val="00616A40"/>
    <w:rsid w:val="00616E86"/>
    <w:rsid w:val="00617753"/>
    <w:rsid w:val="00617961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3C50"/>
    <w:rsid w:val="0064408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C6"/>
    <w:rsid w:val="00684049"/>
    <w:rsid w:val="006847B9"/>
    <w:rsid w:val="00685254"/>
    <w:rsid w:val="00685B13"/>
    <w:rsid w:val="006863E4"/>
    <w:rsid w:val="00686F4A"/>
    <w:rsid w:val="00687169"/>
    <w:rsid w:val="006875B3"/>
    <w:rsid w:val="0068765B"/>
    <w:rsid w:val="00687928"/>
    <w:rsid w:val="00690198"/>
    <w:rsid w:val="00690C10"/>
    <w:rsid w:val="00692204"/>
    <w:rsid w:val="006925C9"/>
    <w:rsid w:val="0069261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503D"/>
    <w:rsid w:val="006A533C"/>
    <w:rsid w:val="006A57F2"/>
    <w:rsid w:val="006A5AC7"/>
    <w:rsid w:val="006A5B16"/>
    <w:rsid w:val="006A6349"/>
    <w:rsid w:val="006A6FB8"/>
    <w:rsid w:val="006A7F2A"/>
    <w:rsid w:val="006A7FBD"/>
    <w:rsid w:val="006B261F"/>
    <w:rsid w:val="006B2FD2"/>
    <w:rsid w:val="006B32F2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230B"/>
    <w:rsid w:val="006D3B2C"/>
    <w:rsid w:val="006D3F55"/>
    <w:rsid w:val="006D4370"/>
    <w:rsid w:val="006D4674"/>
    <w:rsid w:val="006D4EDC"/>
    <w:rsid w:val="006D534C"/>
    <w:rsid w:val="006D56D0"/>
    <w:rsid w:val="006D57A2"/>
    <w:rsid w:val="006D5FA7"/>
    <w:rsid w:val="006D66F7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676"/>
    <w:rsid w:val="006F09F5"/>
    <w:rsid w:val="006F1497"/>
    <w:rsid w:val="006F226F"/>
    <w:rsid w:val="006F2B5D"/>
    <w:rsid w:val="006F3F0E"/>
    <w:rsid w:val="006F4B39"/>
    <w:rsid w:val="006F4B6C"/>
    <w:rsid w:val="006F5154"/>
    <w:rsid w:val="006F5207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2305"/>
    <w:rsid w:val="0070232C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082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22F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0232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2E7"/>
    <w:rsid w:val="00781BEC"/>
    <w:rsid w:val="00783014"/>
    <w:rsid w:val="00783238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C5B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1BB"/>
    <w:rsid w:val="007A4E61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7E2"/>
    <w:rsid w:val="007E1E97"/>
    <w:rsid w:val="007E2152"/>
    <w:rsid w:val="007E327A"/>
    <w:rsid w:val="007E3837"/>
    <w:rsid w:val="007E4C0F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B8C"/>
    <w:rsid w:val="007F5171"/>
    <w:rsid w:val="007F5CBA"/>
    <w:rsid w:val="007F620D"/>
    <w:rsid w:val="007F749F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5192"/>
    <w:rsid w:val="0081611A"/>
    <w:rsid w:val="0082059A"/>
    <w:rsid w:val="00820AF8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CC"/>
    <w:rsid w:val="0082644E"/>
    <w:rsid w:val="008269E9"/>
    <w:rsid w:val="00830345"/>
    <w:rsid w:val="00830CE8"/>
    <w:rsid w:val="00830E58"/>
    <w:rsid w:val="00831591"/>
    <w:rsid w:val="00832156"/>
    <w:rsid w:val="00832945"/>
    <w:rsid w:val="0083334B"/>
    <w:rsid w:val="008336E3"/>
    <w:rsid w:val="008340B9"/>
    <w:rsid w:val="00834467"/>
    <w:rsid w:val="00834E0B"/>
    <w:rsid w:val="008352BD"/>
    <w:rsid w:val="0083556F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24EA"/>
    <w:rsid w:val="00843D69"/>
    <w:rsid w:val="008441AB"/>
    <w:rsid w:val="00844A44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3AD"/>
    <w:rsid w:val="00865342"/>
    <w:rsid w:val="00866028"/>
    <w:rsid w:val="00866194"/>
    <w:rsid w:val="008662A6"/>
    <w:rsid w:val="0086684A"/>
    <w:rsid w:val="00866C4A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253"/>
    <w:rsid w:val="008829E6"/>
    <w:rsid w:val="00882E4F"/>
    <w:rsid w:val="00883719"/>
    <w:rsid w:val="00883D2E"/>
    <w:rsid w:val="008844A5"/>
    <w:rsid w:val="00885005"/>
    <w:rsid w:val="00886378"/>
    <w:rsid w:val="00886AD0"/>
    <w:rsid w:val="008875BB"/>
    <w:rsid w:val="00890BF9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B02C1"/>
    <w:rsid w:val="008B0BB0"/>
    <w:rsid w:val="008B0E2F"/>
    <w:rsid w:val="008B1205"/>
    <w:rsid w:val="008B2830"/>
    <w:rsid w:val="008B2850"/>
    <w:rsid w:val="008B2C72"/>
    <w:rsid w:val="008B2C8A"/>
    <w:rsid w:val="008B3C59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3A3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2D8"/>
    <w:rsid w:val="008D179F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168"/>
    <w:rsid w:val="008F0309"/>
    <w:rsid w:val="008F06AB"/>
    <w:rsid w:val="008F1115"/>
    <w:rsid w:val="008F152A"/>
    <w:rsid w:val="008F229C"/>
    <w:rsid w:val="008F2B62"/>
    <w:rsid w:val="008F431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1258"/>
    <w:rsid w:val="00901482"/>
    <w:rsid w:val="00901754"/>
    <w:rsid w:val="00902A9D"/>
    <w:rsid w:val="0090322F"/>
    <w:rsid w:val="009033D1"/>
    <w:rsid w:val="00903C81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2C99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886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870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3223"/>
    <w:rsid w:val="00954508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79C"/>
    <w:rsid w:val="009645BE"/>
    <w:rsid w:val="009647D0"/>
    <w:rsid w:val="0096491A"/>
    <w:rsid w:val="00964BFC"/>
    <w:rsid w:val="00964C99"/>
    <w:rsid w:val="009652EE"/>
    <w:rsid w:val="009657ED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FCF"/>
    <w:rsid w:val="00974081"/>
    <w:rsid w:val="00974AF7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912"/>
    <w:rsid w:val="00992E8B"/>
    <w:rsid w:val="00993948"/>
    <w:rsid w:val="0099575E"/>
    <w:rsid w:val="00995CC4"/>
    <w:rsid w:val="00995DA8"/>
    <w:rsid w:val="009970F1"/>
    <w:rsid w:val="009973BC"/>
    <w:rsid w:val="0099793E"/>
    <w:rsid w:val="009A0303"/>
    <w:rsid w:val="009A0D17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D67"/>
    <w:rsid w:val="009B044E"/>
    <w:rsid w:val="009B05A5"/>
    <w:rsid w:val="009B08F0"/>
    <w:rsid w:val="009B0B37"/>
    <w:rsid w:val="009B0F17"/>
    <w:rsid w:val="009B24FD"/>
    <w:rsid w:val="009B273F"/>
    <w:rsid w:val="009B3353"/>
    <w:rsid w:val="009B35FD"/>
    <w:rsid w:val="009B3630"/>
    <w:rsid w:val="009B4378"/>
    <w:rsid w:val="009B4955"/>
    <w:rsid w:val="009B5FC4"/>
    <w:rsid w:val="009B6481"/>
    <w:rsid w:val="009B6A17"/>
    <w:rsid w:val="009B6BFA"/>
    <w:rsid w:val="009C0C0A"/>
    <w:rsid w:val="009C0CF5"/>
    <w:rsid w:val="009C1319"/>
    <w:rsid w:val="009C1592"/>
    <w:rsid w:val="009C167B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2E14"/>
    <w:rsid w:val="009F310F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50BC"/>
    <w:rsid w:val="00A151B0"/>
    <w:rsid w:val="00A15945"/>
    <w:rsid w:val="00A15B44"/>
    <w:rsid w:val="00A16442"/>
    <w:rsid w:val="00A16EB8"/>
    <w:rsid w:val="00A1742E"/>
    <w:rsid w:val="00A200B1"/>
    <w:rsid w:val="00A21291"/>
    <w:rsid w:val="00A213DB"/>
    <w:rsid w:val="00A22181"/>
    <w:rsid w:val="00A22407"/>
    <w:rsid w:val="00A2264C"/>
    <w:rsid w:val="00A22A75"/>
    <w:rsid w:val="00A239BA"/>
    <w:rsid w:val="00A23C8D"/>
    <w:rsid w:val="00A2413E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AE2"/>
    <w:rsid w:val="00A46F45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DB7"/>
    <w:rsid w:val="00A663A8"/>
    <w:rsid w:val="00A6669D"/>
    <w:rsid w:val="00A6677F"/>
    <w:rsid w:val="00A67DA2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CF2"/>
    <w:rsid w:val="00A82115"/>
    <w:rsid w:val="00A821B9"/>
    <w:rsid w:val="00A821BF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6BC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60EB"/>
    <w:rsid w:val="00AE7C06"/>
    <w:rsid w:val="00AF01AE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67E2"/>
    <w:rsid w:val="00B075F5"/>
    <w:rsid w:val="00B0775A"/>
    <w:rsid w:val="00B07F71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84C"/>
    <w:rsid w:val="00B13AC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42AE"/>
    <w:rsid w:val="00B268E4"/>
    <w:rsid w:val="00B26A37"/>
    <w:rsid w:val="00B274A8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19B"/>
    <w:rsid w:val="00B322B4"/>
    <w:rsid w:val="00B32479"/>
    <w:rsid w:val="00B325BD"/>
    <w:rsid w:val="00B326F9"/>
    <w:rsid w:val="00B32BF8"/>
    <w:rsid w:val="00B33454"/>
    <w:rsid w:val="00B3387D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2A0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3EC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A92"/>
    <w:rsid w:val="00BD6C11"/>
    <w:rsid w:val="00BE0146"/>
    <w:rsid w:val="00BE10F7"/>
    <w:rsid w:val="00BE13DD"/>
    <w:rsid w:val="00BE2317"/>
    <w:rsid w:val="00BE3D77"/>
    <w:rsid w:val="00BE4372"/>
    <w:rsid w:val="00BE43E8"/>
    <w:rsid w:val="00BE45CA"/>
    <w:rsid w:val="00BE4CDE"/>
    <w:rsid w:val="00BE530B"/>
    <w:rsid w:val="00BE6297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984"/>
    <w:rsid w:val="00C07A4F"/>
    <w:rsid w:val="00C07A90"/>
    <w:rsid w:val="00C100EC"/>
    <w:rsid w:val="00C102E1"/>
    <w:rsid w:val="00C10591"/>
    <w:rsid w:val="00C10BCA"/>
    <w:rsid w:val="00C10F7D"/>
    <w:rsid w:val="00C117CC"/>
    <w:rsid w:val="00C12517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30627"/>
    <w:rsid w:val="00C306B6"/>
    <w:rsid w:val="00C30B23"/>
    <w:rsid w:val="00C3125B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556C"/>
    <w:rsid w:val="00C45AEA"/>
    <w:rsid w:val="00C46623"/>
    <w:rsid w:val="00C469ED"/>
    <w:rsid w:val="00C46FC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11C2"/>
    <w:rsid w:val="00C83C8A"/>
    <w:rsid w:val="00C848B5"/>
    <w:rsid w:val="00C85539"/>
    <w:rsid w:val="00C8562A"/>
    <w:rsid w:val="00C862D6"/>
    <w:rsid w:val="00C8641C"/>
    <w:rsid w:val="00C86461"/>
    <w:rsid w:val="00C86B4A"/>
    <w:rsid w:val="00C86DD2"/>
    <w:rsid w:val="00C90AFA"/>
    <w:rsid w:val="00C9151A"/>
    <w:rsid w:val="00C91E43"/>
    <w:rsid w:val="00C91FB0"/>
    <w:rsid w:val="00C9216F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5AA"/>
    <w:rsid w:val="00CA07CB"/>
    <w:rsid w:val="00CA0B14"/>
    <w:rsid w:val="00CA0D11"/>
    <w:rsid w:val="00CA345B"/>
    <w:rsid w:val="00CA413D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781"/>
    <w:rsid w:val="00CB1AB5"/>
    <w:rsid w:val="00CB27AB"/>
    <w:rsid w:val="00CB33AC"/>
    <w:rsid w:val="00CB4C8B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BB9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51"/>
    <w:rsid w:val="00D110A2"/>
    <w:rsid w:val="00D1161A"/>
    <w:rsid w:val="00D11A52"/>
    <w:rsid w:val="00D12F53"/>
    <w:rsid w:val="00D13338"/>
    <w:rsid w:val="00D1337E"/>
    <w:rsid w:val="00D135BA"/>
    <w:rsid w:val="00D13CB9"/>
    <w:rsid w:val="00D15C88"/>
    <w:rsid w:val="00D15C8F"/>
    <w:rsid w:val="00D15D47"/>
    <w:rsid w:val="00D16F19"/>
    <w:rsid w:val="00D16F82"/>
    <w:rsid w:val="00D17610"/>
    <w:rsid w:val="00D204DC"/>
    <w:rsid w:val="00D207EA"/>
    <w:rsid w:val="00D2163F"/>
    <w:rsid w:val="00D21E00"/>
    <w:rsid w:val="00D223A7"/>
    <w:rsid w:val="00D22821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0EFD"/>
    <w:rsid w:val="00D31AD6"/>
    <w:rsid w:val="00D31ED4"/>
    <w:rsid w:val="00D32F73"/>
    <w:rsid w:val="00D33170"/>
    <w:rsid w:val="00D331B5"/>
    <w:rsid w:val="00D333EB"/>
    <w:rsid w:val="00D33791"/>
    <w:rsid w:val="00D33BA6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670"/>
    <w:rsid w:val="00D501E3"/>
    <w:rsid w:val="00D50C83"/>
    <w:rsid w:val="00D51248"/>
    <w:rsid w:val="00D51451"/>
    <w:rsid w:val="00D51956"/>
    <w:rsid w:val="00D519FB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6AFA"/>
    <w:rsid w:val="00D57644"/>
    <w:rsid w:val="00D578CB"/>
    <w:rsid w:val="00D57D3B"/>
    <w:rsid w:val="00D57D9B"/>
    <w:rsid w:val="00D6033F"/>
    <w:rsid w:val="00D60582"/>
    <w:rsid w:val="00D6078A"/>
    <w:rsid w:val="00D615B6"/>
    <w:rsid w:val="00D617F3"/>
    <w:rsid w:val="00D618E0"/>
    <w:rsid w:val="00D61E10"/>
    <w:rsid w:val="00D62091"/>
    <w:rsid w:val="00D62D86"/>
    <w:rsid w:val="00D62F9A"/>
    <w:rsid w:val="00D63D97"/>
    <w:rsid w:val="00D64FA5"/>
    <w:rsid w:val="00D6587B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3267"/>
    <w:rsid w:val="00D73403"/>
    <w:rsid w:val="00D73650"/>
    <w:rsid w:val="00D73D30"/>
    <w:rsid w:val="00D745D0"/>
    <w:rsid w:val="00D747D0"/>
    <w:rsid w:val="00D74C46"/>
    <w:rsid w:val="00D74E30"/>
    <w:rsid w:val="00D75413"/>
    <w:rsid w:val="00D7588E"/>
    <w:rsid w:val="00D75C63"/>
    <w:rsid w:val="00D76860"/>
    <w:rsid w:val="00D76E83"/>
    <w:rsid w:val="00D770A8"/>
    <w:rsid w:val="00D77282"/>
    <w:rsid w:val="00D8019B"/>
    <w:rsid w:val="00D80AEA"/>
    <w:rsid w:val="00D81306"/>
    <w:rsid w:val="00D82121"/>
    <w:rsid w:val="00D822BC"/>
    <w:rsid w:val="00D82447"/>
    <w:rsid w:val="00D82578"/>
    <w:rsid w:val="00D826F2"/>
    <w:rsid w:val="00D82E7F"/>
    <w:rsid w:val="00D83177"/>
    <w:rsid w:val="00D85450"/>
    <w:rsid w:val="00D86840"/>
    <w:rsid w:val="00D86A89"/>
    <w:rsid w:val="00D86D6E"/>
    <w:rsid w:val="00D87001"/>
    <w:rsid w:val="00D87696"/>
    <w:rsid w:val="00D8787A"/>
    <w:rsid w:val="00D87950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518"/>
    <w:rsid w:val="00DA4DF8"/>
    <w:rsid w:val="00DA5088"/>
    <w:rsid w:val="00DA6011"/>
    <w:rsid w:val="00DA74AE"/>
    <w:rsid w:val="00DA78A4"/>
    <w:rsid w:val="00DB02B7"/>
    <w:rsid w:val="00DB0344"/>
    <w:rsid w:val="00DB03D3"/>
    <w:rsid w:val="00DB06FB"/>
    <w:rsid w:val="00DB15B2"/>
    <w:rsid w:val="00DB24AD"/>
    <w:rsid w:val="00DB2B54"/>
    <w:rsid w:val="00DB2C14"/>
    <w:rsid w:val="00DB2C31"/>
    <w:rsid w:val="00DB2D53"/>
    <w:rsid w:val="00DB335F"/>
    <w:rsid w:val="00DB58B4"/>
    <w:rsid w:val="00DB5CE6"/>
    <w:rsid w:val="00DB6093"/>
    <w:rsid w:val="00DB68AC"/>
    <w:rsid w:val="00DB6D0D"/>
    <w:rsid w:val="00DB7EC0"/>
    <w:rsid w:val="00DC008D"/>
    <w:rsid w:val="00DC08E5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64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A91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C18"/>
    <w:rsid w:val="00E05FBE"/>
    <w:rsid w:val="00E07509"/>
    <w:rsid w:val="00E1063D"/>
    <w:rsid w:val="00E106DB"/>
    <w:rsid w:val="00E10F03"/>
    <w:rsid w:val="00E11783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AAC"/>
    <w:rsid w:val="00E1533A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5FC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4E2B"/>
    <w:rsid w:val="00E45141"/>
    <w:rsid w:val="00E45B90"/>
    <w:rsid w:val="00E45C74"/>
    <w:rsid w:val="00E45D98"/>
    <w:rsid w:val="00E46725"/>
    <w:rsid w:val="00E46F87"/>
    <w:rsid w:val="00E47355"/>
    <w:rsid w:val="00E5040F"/>
    <w:rsid w:val="00E507EE"/>
    <w:rsid w:val="00E509D5"/>
    <w:rsid w:val="00E50FA8"/>
    <w:rsid w:val="00E511FA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432"/>
    <w:rsid w:val="00E64529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F28"/>
    <w:rsid w:val="00E711E9"/>
    <w:rsid w:val="00E7121A"/>
    <w:rsid w:val="00E719A9"/>
    <w:rsid w:val="00E71CC5"/>
    <w:rsid w:val="00E721C4"/>
    <w:rsid w:val="00E72FED"/>
    <w:rsid w:val="00E742FC"/>
    <w:rsid w:val="00E74349"/>
    <w:rsid w:val="00E74F69"/>
    <w:rsid w:val="00E75E62"/>
    <w:rsid w:val="00E75F91"/>
    <w:rsid w:val="00E763DB"/>
    <w:rsid w:val="00E76BB9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CD3"/>
    <w:rsid w:val="00E90E6E"/>
    <w:rsid w:val="00E916F5"/>
    <w:rsid w:val="00E917BB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1C6A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342"/>
    <w:rsid w:val="00EC19DE"/>
    <w:rsid w:val="00EC2064"/>
    <w:rsid w:val="00EC38B0"/>
    <w:rsid w:val="00EC4720"/>
    <w:rsid w:val="00EC4DDF"/>
    <w:rsid w:val="00EC51EF"/>
    <w:rsid w:val="00EC54E5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503C"/>
    <w:rsid w:val="00ED5566"/>
    <w:rsid w:val="00ED5BBD"/>
    <w:rsid w:val="00ED5CC7"/>
    <w:rsid w:val="00ED6F04"/>
    <w:rsid w:val="00ED7116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378"/>
    <w:rsid w:val="00EF187A"/>
    <w:rsid w:val="00EF228F"/>
    <w:rsid w:val="00EF2808"/>
    <w:rsid w:val="00EF28A0"/>
    <w:rsid w:val="00EF29D8"/>
    <w:rsid w:val="00EF3224"/>
    <w:rsid w:val="00EF3829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4FCE"/>
    <w:rsid w:val="00F15876"/>
    <w:rsid w:val="00F16039"/>
    <w:rsid w:val="00F164E2"/>
    <w:rsid w:val="00F16B31"/>
    <w:rsid w:val="00F1733A"/>
    <w:rsid w:val="00F17AD8"/>
    <w:rsid w:val="00F17CE5"/>
    <w:rsid w:val="00F20CEA"/>
    <w:rsid w:val="00F20EAF"/>
    <w:rsid w:val="00F216F8"/>
    <w:rsid w:val="00F21726"/>
    <w:rsid w:val="00F2172D"/>
    <w:rsid w:val="00F22B14"/>
    <w:rsid w:val="00F230DA"/>
    <w:rsid w:val="00F23322"/>
    <w:rsid w:val="00F23500"/>
    <w:rsid w:val="00F23750"/>
    <w:rsid w:val="00F239E4"/>
    <w:rsid w:val="00F2463C"/>
    <w:rsid w:val="00F25163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FE7"/>
    <w:rsid w:val="00F52187"/>
    <w:rsid w:val="00F53482"/>
    <w:rsid w:val="00F5478C"/>
    <w:rsid w:val="00F547D8"/>
    <w:rsid w:val="00F54FE5"/>
    <w:rsid w:val="00F55324"/>
    <w:rsid w:val="00F55A63"/>
    <w:rsid w:val="00F55EDA"/>
    <w:rsid w:val="00F5633C"/>
    <w:rsid w:val="00F56829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C4D"/>
    <w:rsid w:val="00F74EAC"/>
    <w:rsid w:val="00F75D5D"/>
    <w:rsid w:val="00F77010"/>
    <w:rsid w:val="00F77C5C"/>
    <w:rsid w:val="00F81716"/>
    <w:rsid w:val="00F81910"/>
    <w:rsid w:val="00F81D41"/>
    <w:rsid w:val="00F81F92"/>
    <w:rsid w:val="00F824DA"/>
    <w:rsid w:val="00F828CF"/>
    <w:rsid w:val="00F82EF5"/>
    <w:rsid w:val="00F83053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4A3B"/>
    <w:rsid w:val="00FB5580"/>
    <w:rsid w:val="00FB558B"/>
    <w:rsid w:val="00FB579D"/>
    <w:rsid w:val="00FB58AB"/>
    <w:rsid w:val="00FB5CF5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AA6"/>
    <w:rsid w:val="00FC3BE4"/>
    <w:rsid w:val="00FC4292"/>
    <w:rsid w:val="00FC4CAA"/>
    <w:rsid w:val="00FC51BC"/>
    <w:rsid w:val="00FC5947"/>
    <w:rsid w:val="00FC6508"/>
    <w:rsid w:val="00FC66CD"/>
    <w:rsid w:val="00FC6E9B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5E24"/>
    <w:rsid w:val="00FD61E9"/>
    <w:rsid w:val="00FD6322"/>
    <w:rsid w:val="00FD6912"/>
    <w:rsid w:val="00FE08F1"/>
    <w:rsid w:val="00FE0954"/>
    <w:rsid w:val="00FE0BC2"/>
    <w:rsid w:val="00FE0DCD"/>
    <w:rsid w:val="00FE11A4"/>
    <w:rsid w:val="00FE1645"/>
    <w:rsid w:val="00FE2176"/>
    <w:rsid w:val="00FE2185"/>
    <w:rsid w:val="00FE229B"/>
    <w:rsid w:val="00FE26C9"/>
    <w:rsid w:val="00FE2ACC"/>
    <w:rsid w:val="00FE3108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4AD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C5C5E4B86D6639449032100615432560" ma:contentTypeVersion="0" ma:contentTypeDescription="PBCDocument Content Type is used for maintaing PBC documents and uploading client documents." ma:contentTypeScope="" ma:versionID="147cee2880e7e23bad92a9daec78836d">
  <xsd:schema xmlns:xsd="http://www.w3.org/2001/XMLSchema" xmlns:xs="http://www.w3.org/2001/XMLSchema" xmlns:p="http://schemas.microsoft.com/office/2006/metadata/properties" xmlns:ns2="9DAF9B7D-13E8-41C8-8F99-87AA632D60A4" targetNamespace="http://schemas.microsoft.com/office/2006/metadata/properties" ma:root="true" ma:fieldsID="4c0d02bcd6880ea3d104bfd3fd690bab" ns2:_="">
    <xsd:import namespace="9DAF9B7D-13E8-41C8-8F99-87AA632D60A4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F9B7D-13E8-41C8-8F99-87AA632D60A4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A9D98648-16B2-4F44-A8AD-69873DBB2C9E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A9D98648-16B2-4F44-A8AD-69873DBB2C9E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1B3D23A0-CF81-4533-AA99-63A2ED13A376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edDateOne xmlns="9DAF9B7D-13E8-41C8-8F99-87AA632D60A4" xsi:nil="true"/>
    <KPMGComments xmlns="9DAF9B7D-13E8-41C8-8F99-87AA632D60A4" xsi:nil="true"/>
    <eAuditReference xmlns="9DAF9B7D-13E8-41C8-8F99-87AA632D60A4" xsi:nil="true"/>
    <ReminderEmailGenerate xmlns="9DAF9B7D-13E8-41C8-8F99-87AA632D60A4" xsi:nil="true"/>
    <PBCName xmlns="9DAF9B7D-13E8-41C8-8F99-87AA632D60A4">Q1 22</PBCName>
    <PBCRequestedBy xmlns="9DAF9B7D-13E8-41C8-8F99-87AA632D60A4" xsi:nil="true"/>
    <ClientReportedDelayOne xmlns="9DAF9B7D-13E8-41C8-8F99-87AA632D60A4" xsi:nil="true"/>
    <ReasonForDelayOne xmlns="9DAF9B7D-13E8-41C8-8F99-87AA632D60A4" xsi:nil="true"/>
    <DocumentUploadedDate xmlns="9DAF9B7D-13E8-41C8-8F99-87AA632D60A4" xsi:nil="true"/>
    <RevisedDateTwo xmlns="9DAF9B7D-13E8-41C8-8F99-87AA632D60A4" xsi:nil="true"/>
    <ClientContact xmlns="9DAF9B7D-13E8-41C8-8F99-87AA632D60A4"/>
    <ClientReportedDelayTwo xmlns="9DAF9B7D-13E8-41C8-8F99-87AA632D60A4" xsi:nil="true"/>
    <ReasonForDelayThree xmlns="9DAF9B7D-13E8-41C8-8F99-87AA632D60A4" xsi:nil="true"/>
    <PBCCompletedOn xmlns="9DAF9B7D-13E8-41C8-8F99-87AA632D60A4" xsi:nil="true"/>
    <Originalduedate xmlns="9DAF9B7D-13E8-41C8-8F99-87AA632D60A4" xsi:nil="true"/>
    <IsRevised xmlns="9DAF9B7D-13E8-41C8-8F99-87AA632D60A4" xsi:nil="true"/>
    <AdditionalDetails xmlns="9DAF9B7D-13E8-41C8-8F99-87AA632D60A4" xsi:nil="true"/>
    <FinalDueDate xmlns="9DAF9B7D-13E8-41C8-8F99-87AA632D60A4" xsi:nil="true"/>
    <ClientComments xmlns="9DAF9B7D-13E8-41C8-8F99-87AA632D60A4" xsi:nil="true"/>
    <PBCID xmlns="9DAF9B7D-13E8-41C8-8F99-87AA632D60A4">16</PBCID>
    <PBCReceivedOn xmlns="9DAF9B7D-13E8-41C8-8F99-87AA632D60A4">2022-05-06T16:00:00+00:00</PBCReceivedOn>
    <ProvidedDate xmlns="9DAF9B7D-13E8-41C8-8F99-87AA632D60A4" xsi:nil="true"/>
    <RevisedDateThree xmlns="9DAF9B7D-13E8-41C8-8F99-87AA632D60A4" xsi:nil="true"/>
    <DetailedDescription xmlns="9DAF9B7D-13E8-41C8-8F99-87AA632D60A4">-</DetailedDescription>
    <FlagAfterTheDueDate xmlns="9DAF9B7D-13E8-41C8-8F99-87AA632D60A4" xsi:nil="true"/>
    <DocumentNames xmlns="9DAF9B7D-13E8-41C8-8F99-87AA632D60A4" xsi:nil="true"/>
    <PBCStatus xmlns="9DAF9B7D-13E8-41C8-8F99-87AA632D60A4" xsi:nil="true"/>
    <StatusChangedToOpen xmlns="9DAF9B7D-13E8-41C8-8F99-87AA632D60A4" xsi:nil="true"/>
    <PBCType xmlns="9DAF9B7D-13E8-41C8-8F99-87AA632D60A4" xsi:nil="true"/>
    <ClientReportedDelayThree xmlns="9DAF9B7D-13E8-41C8-8F99-87AA632D60A4" xsi:nil="true"/>
    <UAuditIsUpdated xmlns="9DAF9B7D-13E8-41C8-8F99-87AA632D60A4">1</UAuditIsUpdated>
    <PBCCategory xmlns="9DAF9B7D-13E8-41C8-8F99-87AA632D60A4">8</PBCCategory>
    <ReasonForDelayTwo xmlns="9DAF9B7D-13E8-41C8-8F99-87AA632D60A4" xsi:nil="true"/>
    <KPMGContact xmlns="9DAF9B7D-13E8-41C8-8F99-87AA632D60A4" xsi:nil="true"/>
  </documentManagement>
</p:properties>
</file>

<file path=customXml/itemProps1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02C960-712D-4767-91EA-B983C6C8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F9B7D-13E8-41C8-8F99-87AA632D60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  <ds:schemaRef ds:uri="9DAF9B7D-13E8-41C8-8F99-87AA632D60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15</Pages>
  <Words>3195</Words>
  <Characters>13126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16289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creator>tadsong_h22</dc:creator>
  <cp:lastModifiedBy>Saisamorn, Chimyoo</cp:lastModifiedBy>
  <cp:revision>2</cp:revision>
  <cp:lastPrinted>2022-05-10T09:58:00Z</cp:lastPrinted>
  <dcterms:created xsi:type="dcterms:W3CDTF">2022-05-12T01:08:00Z</dcterms:created>
  <dcterms:modified xsi:type="dcterms:W3CDTF">2022-05-12T01:08:00Z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0x010100316F22CA15254FD88A9A38B06C35BF8000C5C5E4B86D6639449032100615432560</vt:lpwstr>
  </property>
  <property fmtid="{D5CDD505-2E9C-101B-9397-08002B2CF9AE}" pid="3" name="PBCListName">
    <vt:lpwstr>Q1 22</vt:lpwstr>
  </property>
</Properties>
</file>