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2179" w14:textId="77777777"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1759E94A" w14:textId="77777777"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14:paraId="6F57768D" w14:textId="77777777"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96BE1AF" w14:textId="77777777"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0ABD9DC4" w14:textId="77777777"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275A1B9B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46E1D403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14:paraId="608F5499" w14:textId="77777777" w:rsidR="00933F58" w:rsidRPr="00164D8B" w:rsidRDefault="00401C4D" w:rsidP="00933F58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 w:rsidR="00C919C0">
        <w:rPr>
          <w:sz w:val="32"/>
          <w:szCs w:val="32"/>
          <w:lang w:bidi="th-TH"/>
        </w:rPr>
        <w:t>i</w:t>
      </w:r>
      <w:r w:rsidR="00933F58" w:rsidRPr="00164D8B">
        <w:rPr>
          <w:sz w:val="32"/>
          <w:szCs w:val="32"/>
          <w:lang w:bidi="th-TH"/>
        </w:rPr>
        <w:t>nterim financial statements</w:t>
      </w:r>
    </w:p>
    <w:p w14:paraId="75AD65CB" w14:textId="77777777" w:rsidR="00933F58" w:rsidRPr="00164D8B" w:rsidRDefault="00933F58" w:rsidP="00933F58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14:paraId="18271263" w14:textId="35BE9FB9" w:rsidR="00933F58" w:rsidRPr="00BA4D67" w:rsidRDefault="00933F58" w:rsidP="00933F58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31 March 20</w:t>
      </w:r>
      <w:r w:rsidR="00BA4D67">
        <w:rPr>
          <w:rFonts w:cs="Times New Roman"/>
          <w:sz w:val="32"/>
          <w:szCs w:val="32"/>
        </w:rPr>
        <w:t>2</w:t>
      </w:r>
      <w:r w:rsidR="001D61AC">
        <w:rPr>
          <w:rFonts w:cs="Times New Roman"/>
          <w:sz w:val="32"/>
          <w:szCs w:val="32"/>
        </w:rPr>
        <w:t>2</w:t>
      </w:r>
    </w:p>
    <w:p w14:paraId="2DF91A56" w14:textId="77777777" w:rsidR="00933F58" w:rsidRPr="000B34D2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14:paraId="48741BD3" w14:textId="77777777" w:rsidR="00933F58" w:rsidRPr="00880748" w:rsidRDefault="00401C4D" w:rsidP="00933F58">
      <w:pPr>
        <w:ind w:right="-35"/>
        <w:jc w:val="center"/>
        <w:rPr>
          <w:rFonts w:cs="Times New Roman"/>
          <w:sz w:val="32"/>
          <w:szCs w:val="32"/>
        </w:rPr>
      </w:pPr>
      <w:r w:rsidRPr="00401C4D">
        <w:rPr>
          <w:rFonts w:cs="Times New Roman"/>
          <w:sz w:val="32"/>
          <w:szCs w:val="32"/>
        </w:rPr>
        <w:t>Independent auditor’s review report</w:t>
      </w:r>
    </w:p>
    <w:p w14:paraId="295C4B8A" w14:textId="77777777"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14:paraId="54CAB776" w14:textId="77777777"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7FED0AE5" w14:textId="77777777"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43CFC227" w14:textId="77777777"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1458257E" w14:textId="77777777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4A305A7" w14:textId="77777777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4D1C97F5" w14:textId="77777777"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</w:t>
      </w:r>
      <w:r w:rsidR="00B30D61" w:rsidRPr="0088074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Review of Interim Financial Information</w:t>
      </w:r>
    </w:p>
    <w:p w14:paraId="5CFE65FF" w14:textId="77777777"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14:paraId="269BD93B" w14:textId="77777777"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14:paraId="43E96DFF" w14:textId="77777777"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14:paraId="6D2DA700" w14:textId="1A63DFEB"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at 3</w:t>
      </w:r>
      <w:r w:rsidR="00933F58">
        <w:rPr>
          <w:rFonts w:cs="Times New Roman"/>
        </w:rPr>
        <w:t>1 March 20</w:t>
      </w:r>
      <w:r w:rsidR="00BA4D67">
        <w:rPr>
          <w:rFonts w:cs="Times New Roman"/>
        </w:rPr>
        <w:t>2</w:t>
      </w:r>
      <w:r w:rsidR="001D61AC">
        <w:rPr>
          <w:rFonts w:cs="Times New Roman"/>
        </w:rPr>
        <w:t>2</w:t>
      </w:r>
      <w:r w:rsidR="004400D0">
        <w:rPr>
          <w:rFonts w:cs="Times New Roman"/>
        </w:rPr>
        <w:t>;</w:t>
      </w:r>
      <w:r w:rsidR="004400D0"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3E1262"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 w:rsidR="00933F58"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 w:rsidR="00933F58">
        <w:rPr>
          <w:rFonts w:cs="Times New Roman"/>
        </w:rPr>
        <w:t>31 March 20</w:t>
      </w:r>
      <w:r w:rsidR="00BA4D67">
        <w:rPr>
          <w:rFonts w:cs="Times New Roman"/>
        </w:rPr>
        <w:t>2</w:t>
      </w:r>
      <w:r w:rsidR="001D61AC">
        <w:rPr>
          <w:rFonts w:cs="Times New Roman"/>
        </w:rPr>
        <w:t>2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>. My responsibility is to express a conclusion on these</w:t>
      </w:r>
      <w:r w:rsidR="00D25B8B">
        <w:rPr>
          <w:rFonts w:cs="Times New Roman"/>
        </w:rPr>
        <w:t xml:space="preserve"> </w:t>
      </w:r>
      <w:r w:rsidRPr="00D108F5">
        <w:rPr>
          <w:rFonts w:cs="Times New Roman"/>
        </w:rPr>
        <w:t>interim financial information based on my review.</w:t>
      </w:r>
      <w:r w:rsidRPr="00892C82">
        <w:rPr>
          <w:rFonts w:cs="Times New Roman"/>
        </w:rPr>
        <w:t xml:space="preserve"> </w:t>
      </w:r>
    </w:p>
    <w:p w14:paraId="0B6CA343" w14:textId="77777777" w:rsidR="00DA7C4C" w:rsidRDefault="00DA7C4C" w:rsidP="00DA7C4C">
      <w:pPr>
        <w:jc w:val="both"/>
        <w:rPr>
          <w:rFonts w:cs="Times New Roman"/>
        </w:rPr>
      </w:pPr>
    </w:p>
    <w:p w14:paraId="61C00958" w14:textId="77777777"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14:paraId="1F33642A" w14:textId="77777777" w:rsidR="00DA7C4C" w:rsidRPr="00680EB6" w:rsidRDefault="00DA7C4C" w:rsidP="00DA7C4C">
      <w:pPr>
        <w:jc w:val="both"/>
      </w:pPr>
    </w:p>
    <w:p w14:paraId="11966804" w14:textId="77777777"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221233D" w14:textId="77777777" w:rsidR="00DA7C4C" w:rsidRPr="00680EB6" w:rsidRDefault="00DA7C4C" w:rsidP="00DA7C4C">
      <w:pPr>
        <w:jc w:val="both"/>
      </w:pPr>
    </w:p>
    <w:p w14:paraId="5C51C76E" w14:textId="77777777"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14:paraId="485CB2DC" w14:textId="77777777" w:rsidR="00DA7C4C" w:rsidRPr="00680EB6" w:rsidRDefault="00DA7C4C" w:rsidP="00DA7C4C">
      <w:pPr>
        <w:jc w:val="both"/>
      </w:pPr>
    </w:p>
    <w:p w14:paraId="27466AFB" w14:textId="77777777"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14:paraId="5382D67B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D6B0878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E30D0FD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61CE5B3E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8F3190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6D4B90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 xml:space="preserve">Orawan </w:t>
      </w:r>
      <w:proofErr w:type="spellStart"/>
      <w:r w:rsidR="007A7111">
        <w:rPr>
          <w:rFonts w:cs="Times New Roman"/>
          <w:lang w:val="en-US"/>
        </w:rPr>
        <w:t>Chotiwiriyakul</w:t>
      </w:r>
      <w:proofErr w:type="spellEnd"/>
      <w:r w:rsidRPr="00880748">
        <w:rPr>
          <w:rFonts w:cs="Times New Roman"/>
          <w:lang w:val="en-US"/>
        </w:rPr>
        <w:t>)</w:t>
      </w:r>
    </w:p>
    <w:p w14:paraId="2FF89C85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14:paraId="6F995F8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14:paraId="69F377C4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3C46886C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78EC787D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14:paraId="22D74AC6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14:paraId="385C4F0B" w14:textId="7051BFA5" w:rsidR="00DA7C4C" w:rsidRPr="00880748" w:rsidRDefault="00697A4E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10</w:t>
      </w:r>
      <w:r w:rsidR="00855B24">
        <w:rPr>
          <w:rFonts w:cs="Cordia New" w:hint="cs"/>
          <w:cs/>
          <w:lang w:val="en-US"/>
        </w:rPr>
        <w:t xml:space="preserve"> </w:t>
      </w:r>
      <w:r w:rsidR="004400D0">
        <w:rPr>
          <w:rFonts w:cs="Cordia New"/>
          <w:lang w:val="en-US"/>
        </w:rPr>
        <w:t>May</w:t>
      </w:r>
      <w:r w:rsidR="00AA79C4">
        <w:rPr>
          <w:rFonts w:cs="Cordia New"/>
          <w:lang w:val="en-US"/>
        </w:rPr>
        <w:t xml:space="preserve"> </w:t>
      </w:r>
      <w:r w:rsidR="00933F58">
        <w:rPr>
          <w:rFonts w:cs="Cordia New"/>
          <w:lang w:val="en-US"/>
        </w:rPr>
        <w:t>20</w:t>
      </w:r>
      <w:r w:rsidR="00BA4D67">
        <w:rPr>
          <w:rFonts w:cs="Cordia New"/>
          <w:lang w:val="en-US"/>
        </w:rPr>
        <w:t>2</w:t>
      </w:r>
      <w:r w:rsidR="001D61AC">
        <w:rPr>
          <w:rFonts w:cs="Cordia New"/>
          <w:lang w:val="en-US"/>
        </w:rPr>
        <w:t>2</w:t>
      </w:r>
    </w:p>
    <w:p w14:paraId="48512CEA" w14:textId="77777777"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sectPr w:rsidR="00B30D61" w:rsidRPr="00880748" w:rsidSect="00B541C2">
      <w:pgSz w:w="11907" w:h="16840" w:code="9"/>
      <w:pgMar w:top="691" w:right="1152" w:bottom="576" w:left="1152" w:header="720" w:footer="720" w:gutter="0"/>
      <w:paperSrc w:first="7" w:other="7"/>
      <w:pgNumType w:start="1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4B27" w14:textId="77777777" w:rsidR="00550E5E" w:rsidRDefault="00550E5E">
      <w:r>
        <w:separator/>
      </w:r>
    </w:p>
  </w:endnote>
  <w:endnote w:type="continuationSeparator" w:id="0">
    <w:p w14:paraId="563A69EF" w14:textId="77777777" w:rsidR="00550E5E" w:rsidRDefault="0055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BFAD" w14:textId="77777777" w:rsidR="001D61AC" w:rsidRDefault="001D61AC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1790700" w14:textId="77777777" w:rsidR="001D61AC" w:rsidRDefault="001D61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B4B0" w14:textId="77777777" w:rsidR="001D61AC" w:rsidRDefault="001D61AC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14:paraId="2B2789A9" w14:textId="77777777" w:rsidR="001D61AC" w:rsidRDefault="001D61A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45B5" w14:textId="77777777" w:rsidR="00157A53" w:rsidRDefault="0015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19AC0" w14:textId="77777777" w:rsidR="00550E5E" w:rsidRDefault="00550E5E">
      <w:r>
        <w:separator/>
      </w:r>
    </w:p>
  </w:footnote>
  <w:footnote w:type="continuationSeparator" w:id="0">
    <w:p w14:paraId="0E401988" w14:textId="77777777" w:rsidR="00550E5E" w:rsidRDefault="0055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A599" w14:textId="77777777" w:rsidR="00157A53" w:rsidRDefault="00157A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CCA3" w14:textId="77777777" w:rsidR="001D61AC" w:rsidRDefault="001D61AC">
    <w:pPr>
      <w:pStyle w:val="Header"/>
      <w:spacing w:after="2520" w:line="240" w:lineRule="atLea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497A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AB1AA0B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CD54C8D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DE68DEC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0DF6243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4C981C7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184762C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1B66FBE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E9AC3B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58135F7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9001919" w14:textId="77777777" w:rsidR="001D61AC" w:rsidRPr="00DE2910" w:rsidRDefault="001D61AC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  <w:num w:numId="1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017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1AB5"/>
    <w:rsid w:val="0002209B"/>
    <w:rsid w:val="0002275D"/>
    <w:rsid w:val="00022E0F"/>
    <w:rsid w:val="00023A94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30FE"/>
    <w:rsid w:val="00063A08"/>
    <w:rsid w:val="0006440D"/>
    <w:rsid w:val="000644F5"/>
    <w:rsid w:val="0006469F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1F"/>
    <w:rsid w:val="000B1DA9"/>
    <w:rsid w:val="000B22C0"/>
    <w:rsid w:val="000B2632"/>
    <w:rsid w:val="000B283C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69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06C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3F8"/>
    <w:rsid w:val="0015694B"/>
    <w:rsid w:val="00156A95"/>
    <w:rsid w:val="00156D41"/>
    <w:rsid w:val="001574EE"/>
    <w:rsid w:val="00157A53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716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2FE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46E"/>
    <w:rsid w:val="001C2AFC"/>
    <w:rsid w:val="001C2F68"/>
    <w:rsid w:val="001C35A8"/>
    <w:rsid w:val="001C3A3D"/>
    <w:rsid w:val="001C3DDC"/>
    <w:rsid w:val="001C4103"/>
    <w:rsid w:val="001C5634"/>
    <w:rsid w:val="001C62A5"/>
    <w:rsid w:val="001D0270"/>
    <w:rsid w:val="001D0AC6"/>
    <w:rsid w:val="001D0FDA"/>
    <w:rsid w:val="001D1141"/>
    <w:rsid w:val="001D1A4F"/>
    <w:rsid w:val="001D1F25"/>
    <w:rsid w:val="001D2AF1"/>
    <w:rsid w:val="001D5B6C"/>
    <w:rsid w:val="001D5C37"/>
    <w:rsid w:val="001D61AC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1E7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969"/>
    <w:rsid w:val="00287A08"/>
    <w:rsid w:val="00287FA5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B7FE4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0F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10C1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AB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5982"/>
    <w:rsid w:val="003E657D"/>
    <w:rsid w:val="003E6D84"/>
    <w:rsid w:val="003E7729"/>
    <w:rsid w:val="003E7822"/>
    <w:rsid w:val="003E7861"/>
    <w:rsid w:val="003F0351"/>
    <w:rsid w:val="003F0857"/>
    <w:rsid w:val="003F0C55"/>
    <w:rsid w:val="003F1717"/>
    <w:rsid w:val="003F2362"/>
    <w:rsid w:val="003F3F85"/>
    <w:rsid w:val="003F4D43"/>
    <w:rsid w:val="003F67CF"/>
    <w:rsid w:val="003F6A03"/>
    <w:rsid w:val="003F6B13"/>
    <w:rsid w:val="003F6C39"/>
    <w:rsid w:val="003F7450"/>
    <w:rsid w:val="003F79C0"/>
    <w:rsid w:val="003F7D75"/>
    <w:rsid w:val="004009AA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4BA"/>
    <w:rsid w:val="00413696"/>
    <w:rsid w:val="00413838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67B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27893"/>
    <w:rsid w:val="00430922"/>
    <w:rsid w:val="00430C9B"/>
    <w:rsid w:val="00430D57"/>
    <w:rsid w:val="004313AC"/>
    <w:rsid w:val="00431774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6B16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657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783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396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96E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06A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120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0E5E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903"/>
    <w:rsid w:val="00570BD8"/>
    <w:rsid w:val="00570F7E"/>
    <w:rsid w:val="00571EE1"/>
    <w:rsid w:val="0057212B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162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3DA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485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0175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4D31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D51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2CF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529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949"/>
    <w:rsid w:val="00663B96"/>
    <w:rsid w:val="0066413E"/>
    <w:rsid w:val="0066429F"/>
    <w:rsid w:val="00664C86"/>
    <w:rsid w:val="00666A44"/>
    <w:rsid w:val="00666EEE"/>
    <w:rsid w:val="0066722E"/>
    <w:rsid w:val="00667336"/>
    <w:rsid w:val="00667601"/>
    <w:rsid w:val="00667B4E"/>
    <w:rsid w:val="006700AA"/>
    <w:rsid w:val="006702B9"/>
    <w:rsid w:val="006707E9"/>
    <w:rsid w:val="00670CFF"/>
    <w:rsid w:val="00671223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0DA"/>
    <w:rsid w:val="00695B87"/>
    <w:rsid w:val="00695C29"/>
    <w:rsid w:val="00695DAD"/>
    <w:rsid w:val="00695FCC"/>
    <w:rsid w:val="00696B66"/>
    <w:rsid w:val="00696BCB"/>
    <w:rsid w:val="00697400"/>
    <w:rsid w:val="006979E9"/>
    <w:rsid w:val="00697A4E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0B4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2EA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27BC"/>
    <w:rsid w:val="007732CA"/>
    <w:rsid w:val="00773D5F"/>
    <w:rsid w:val="00775066"/>
    <w:rsid w:val="0077599D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26C2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0D29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0A7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5427"/>
    <w:rsid w:val="00855B24"/>
    <w:rsid w:val="008570CE"/>
    <w:rsid w:val="00857D19"/>
    <w:rsid w:val="00857FB0"/>
    <w:rsid w:val="00860501"/>
    <w:rsid w:val="00860655"/>
    <w:rsid w:val="00860814"/>
    <w:rsid w:val="00860B2B"/>
    <w:rsid w:val="00860E64"/>
    <w:rsid w:val="0086233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211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8783A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3587"/>
    <w:rsid w:val="0091576E"/>
    <w:rsid w:val="0091582E"/>
    <w:rsid w:val="00915C76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4A7C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2C0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16B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B16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C88"/>
    <w:rsid w:val="00A20D8D"/>
    <w:rsid w:val="00A20F7A"/>
    <w:rsid w:val="00A2195E"/>
    <w:rsid w:val="00A2235D"/>
    <w:rsid w:val="00A22B53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6660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291F"/>
    <w:rsid w:val="00A63052"/>
    <w:rsid w:val="00A63D8D"/>
    <w:rsid w:val="00A63D8F"/>
    <w:rsid w:val="00A63DDB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482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625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9C4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49A6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5C0C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44B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A8D"/>
    <w:rsid w:val="00B16C6F"/>
    <w:rsid w:val="00B170E1"/>
    <w:rsid w:val="00B17529"/>
    <w:rsid w:val="00B178DB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8C4"/>
    <w:rsid w:val="00B422CF"/>
    <w:rsid w:val="00B42728"/>
    <w:rsid w:val="00B42E2C"/>
    <w:rsid w:val="00B4362A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1C2"/>
    <w:rsid w:val="00B54499"/>
    <w:rsid w:val="00B54BCC"/>
    <w:rsid w:val="00B55C39"/>
    <w:rsid w:val="00B562FA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528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6289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4F39"/>
    <w:rsid w:val="00BC5CBD"/>
    <w:rsid w:val="00BC623C"/>
    <w:rsid w:val="00BC6F92"/>
    <w:rsid w:val="00BC7236"/>
    <w:rsid w:val="00BC724D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6C3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1E1B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299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2D27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4FD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369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63D"/>
    <w:rsid w:val="00D46E89"/>
    <w:rsid w:val="00D46FF5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2E9F"/>
    <w:rsid w:val="00D6372F"/>
    <w:rsid w:val="00D644EA"/>
    <w:rsid w:val="00D64BBC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C49"/>
    <w:rsid w:val="00D75D7A"/>
    <w:rsid w:val="00D771C3"/>
    <w:rsid w:val="00D7769A"/>
    <w:rsid w:val="00D77A17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0C3"/>
    <w:rsid w:val="00D95766"/>
    <w:rsid w:val="00D95A9F"/>
    <w:rsid w:val="00D9707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0E2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1E92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632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ACA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E45"/>
    <w:rsid w:val="00E07EA7"/>
    <w:rsid w:val="00E10DF3"/>
    <w:rsid w:val="00E10EC8"/>
    <w:rsid w:val="00E111B4"/>
    <w:rsid w:val="00E11387"/>
    <w:rsid w:val="00E129B3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7E1"/>
    <w:rsid w:val="00E22801"/>
    <w:rsid w:val="00E22A0A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4D5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304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3DA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593"/>
    <w:rsid w:val="00F04B09"/>
    <w:rsid w:val="00F05748"/>
    <w:rsid w:val="00F05D89"/>
    <w:rsid w:val="00F05F57"/>
    <w:rsid w:val="00F0634A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0EA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204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0E9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15C"/>
    <w:rsid w:val="00F533DC"/>
    <w:rsid w:val="00F53949"/>
    <w:rsid w:val="00F53E97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5CC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0CB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2A7C"/>
    <w:rsid w:val="00F931C3"/>
    <w:rsid w:val="00F93DFF"/>
    <w:rsid w:val="00F940E3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82C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704C23"/>
  <w15:chartTrackingRefBased/>
  <w15:docId w15:val="{00DEA0AD-BE51-4241-A0D3-09FED33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2F230F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5C19-6A81-4441-A778-7136FF2A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298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Saisamorn, Chimyoo</cp:lastModifiedBy>
  <cp:revision>3</cp:revision>
  <cp:lastPrinted>2022-05-03T07:12:00Z</cp:lastPrinted>
  <dcterms:created xsi:type="dcterms:W3CDTF">2022-05-10T04:25:00Z</dcterms:created>
  <dcterms:modified xsi:type="dcterms:W3CDTF">2022-05-10T04:25:00Z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