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3FB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32474CA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7FD3837A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067D9D3" w14:textId="75366B7B" w:rsidR="00A63939" w:rsidRDefault="00A63939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2D479A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02125DA" w14:textId="77777777" w:rsidR="00EA6ADE" w:rsidRPr="002D479A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C10CD66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FDBCCF8" w14:textId="235CF20A" w:rsidR="00F855C2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E52FCA3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82412F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82412F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3C625D9" w14:textId="0A0EFBFB" w:rsidR="00361980" w:rsidRPr="0082412F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82412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82412F">
        <w:rPr>
          <w:rFonts w:ascii="Angsana New" w:hAnsi="Angsana New" w:hint="cs"/>
          <w:sz w:val="30"/>
          <w:szCs w:val="30"/>
          <w:cs/>
        </w:rPr>
        <w:t>เมื่อ</w:t>
      </w:r>
      <w:r w:rsidRPr="0082412F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82412F">
        <w:rPr>
          <w:rFonts w:ascii="Angsana New" w:hAnsi="Angsana New" w:hint="cs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12</w:t>
      </w:r>
      <w:r w:rsidR="00160D31" w:rsidRPr="00160D31">
        <w:rPr>
          <w:rFonts w:ascii="Angsana New" w:hAnsi="Angsana New"/>
          <w:sz w:val="30"/>
          <w:szCs w:val="30"/>
        </w:rPr>
        <w:t xml:space="preserve"> </w:t>
      </w:r>
      <w:r w:rsidR="00126C68" w:rsidRPr="00160D31">
        <w:rPr>
          <w:rFonts w:ascii="Angsana New" w:hAnsi="Angsana New" w:hint="cs"/>
          <w:sz w:val="30"/>
          <w:szCs w:val="30"/>
          <w:cs/>
        </w:rPr>
        <w:t>พฤษภาคม</w:t>
      </w:r>
      <w:r w:rsidR="004E58EC" w:rsidRPr="00160D31">
        <w:rPr>
          <w:rFonts w:ascii="Angsana New" w:hAnsi="Angsana New" w:hint="cs"/>
          <w:sz w:val="30"/>
          <w:szCs w:val="30"/>
          <w:cs/>
        </w:rPr>
        <w:t xml:space="preserve">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</w:p>
    <w:p w14:paraId="23A6D332" w14:textId="77777777" w:rsidR="00E5413F" w:rsidRPr="0082412F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82412F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05C973" w14:textId="2F39BE3D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1A3AFF" w:rsidRPr="001A3AFF">
        <w:rPr>
          <w:rFonts w:ascii="Angsana New" w:hAnsi="Angsana New" w:hint="cs"/>
          <w:sz w:val="30"/>
          <w:szCs w:val="30"/>
        </w:rPr>
        <w:t>34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Pr="00C710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710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10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C7102F">
        <w:rPr>
          <w:rFonts w:ascii="Angsana New" w:hAnsi="Angsana New"/>
          <w:sz w:val="30"/>
          <w:szCs w:val="30"/>
        </w:rPr>
        <w:t xml:space="preserve">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="00C7102F" w:rsidRPr="00C7102F">
        <w:rPr>
          <w:rFonts w:ascii="Angsana New" w:hAnsi="Angsana New"/>
          <w:sz w:val="30"/>
          <w:szCs w:val="30"/>
        </w:rPr>
        <w:t xml:space="preserve">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/>
          <w:sz w:val="30"/>
          <w:szCs w:val="30"/>
        </w:rPr>
        <w:t>2564</w:t>
      </w:r>
    </w:p>
    <w:p w14:paraId="300E17FF" w14:textId="77777777" w:rsidR="00BC6A20" w:rsidRPr="0082412F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5F7B8E" w14:textId="3543C100" w:rsidR="00C13362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C710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A3AFF" w:rsidRPr="001A3AFF">
        <w:rPr>
          <w:rFonts w:ascii="Angsana New" w:hAnsi="Angsana New"/>
          <w:sz w:val="30"/>
          <w:szCs w:val="30"/>
        </w:rPr>
        <w:t>2564</w:t>
      </w:r>
    </w:p>
    <w:p w14:paraId="034FE622" w14:textId="2B3C649E" w:rsidR="006A4974" w:rsidRDefault="006A4974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ECD911" w14:textId="3CBC2182" w:rsidR="006A4974" w:rsidRDefault="006A4974" w:rsidP="0053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4974">
        <w:rPr>
          <w:rFonts w:ascii="Angsana New" w:hAnsi="Angsana New"/>
          <w:sz w:val="30"/>
          <w:szCs w:val="30"/>
          <w:cs/>
        </w:rPr>
        <w:t xml:space="preserve">กลุ่มบริษัทได้มีการถือปฏิบัติตามการปรับปรุงมาตรฐานการรายงานทางการเงิน ฉบับที่ </w:t>
      </w:r>
      <w:r w:rsidR="00D9129A" w:rsidRPr="00D9129A">
        <w:rPr>
          <w:rFonts w:ascii="Angsana New" w:hAnsi="Angsana New"/>
          <w:sz w:val="30"/>
          <w:szCs w:val="30"/>
        </w:rPr>
        <w:t>9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9522D9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9F581A">
        <w:rPr>
          <w:rFonts w:ascii="Angsana New" w:hAnsi="Angsana New"/>
          <w:sz w:val="30"/>
          <w:szCs w:val="30"/>
        </w:rPr>
        <w:t>7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1A23C3">
        <w:rPr>
          <w:rFonts w:ascii="Angsana New" w:hAnsi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 ส</w:t>
      </w:r>
      <w:r w:rsidR="00BD53DC">
        <w:rPr>
          <w:rFonts w:ascii="Angsana New" w:hAnsi="Angsana New" w:hint="cs"/>
          <w:sz w:val="30"/>
          <w:szCs w:val="30"/>
          <w:cs/>
        </w:rPr>
        <w:t>ำ</w:t>
      </w:r>
      <w:r w:rsidRPr="006A4974">
        <w:rPr>
          <w:rFonts w:ascii="Angsana New" w:hAnsi="Angsana New"/>
          <w:sz w:val="30"/>
          <w:szCs w:val="30"/>
          <w:cs/>
        </w:rPr>
        <w:t xml:space="preserve">หรับรายการที่ได้รับผลกระทบจากการปฏิรูปอัตราดอกเบี้ยอ้างอิง </w:t>
      </w:r>
      <w:r w:rsidR="00176F7D">
        <w:rPr>
          <w:rFonts w:ascii="Angsana New" w:hAnsi="Angsana New" w:hint="cs"/>
          <w:sz w:val="30"/>
          <w:szCs w:val="30"/>
          <w:cs/>
        </w:rPr>
        <w:t>(</w:t>
      </w:r>
      <w:r w:rsidRPr="006A4974">
        <w:rPr>
          <w:rFonts w:ascii="Angsana New" w:hAnsi="Angsana New"/>
          <w:sz w:val="30"/>
          <w:szCs w:val="30"/>
        </w:rPr>
        <w:t>IBOR</w:t>
      </w:r>
      <w:r w:rsidR="00176F7D">
        <w:rPr>
          <w:rFonts w:ascii="Angsana New" w:hAnsi="Angsana New" w:hint="cs"/>
          <w:sz w:val="30"/>
          <w:szCs w:val="30"/>
          <w:cs/>
        </w:rPr>
        <w:t>)</w:t>
      </w:r>
      <w:r w:rsidRPr="006A4974">
        <w:rPr>
          <w:rFonts w:ascii="Angsana New" w:hAnsi="Angsana New"/>
          <w:sz w:val="30"/>
          <w:szCs w:val="30"/>
        </w:rPr>
        <w:t xml:space="preserve"> </w:t>
      </w:r>
      <w:r w:rsidRPr="006A4974">
        <w:rPr>
          <w:rFonts w:ascii="Angsana New" w:hAnsi="Angsana New"/>
          <w:sz w:val="30"/>
          <w:szCs w:val="30"/>
          <w:cs/>
        </w:rPr>
        <w:t>โดยปัจจุบันกลุ่มบริษัทอยู่ระหว่างการเตรียมการแก้ไขเงื่อนไ</w:t>
      </w:r>
      <w:r w:rsidR="005368C1">
        <w:rPr>
          <w:rFonts w:ascii="Angsana New" w:hAnsi="Angsana New" w:hint="cs"/>
          <w:sz w:val="30"/>
          <w:szCs w:val="30"/>
          <w:cs/>
        </w:rPr>
        <w:t>ข</w:t>
      </w:r>
      <w:r w:rsidRPr="006A4974">
        <w:rPr>
          <w:rFonts w:ascii="Angsana New" w:hAnsi="Angsana New"/>
          <w:sz w:val="30"/>
          <w:szCs w:val="30"/>
          <w:cs/>
        </w:rPr>
        <w:t>สัญญาเพื่อตอบสนองต่อการปฏิรูปอัตราดอกเบี้ยดังกล่าว</w:t>
      </w:r>
    </w:p>
    <w:p w14:paraId="41D100A6" w14:textId="77777777" w:rsidR="00C7102F" w:rsidRPr="00C942AF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30"/>
          <w:szCs w:val="30"/>
          <w:highlight w:val="yellow"/>
        </w:rPr>
      </w:pP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BC6A20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A4595C" w14:textId="5FD76409" w:rsidR="00853DB6" w:rsidRPr="008F01C4" w:rsidRDefault="000F5F15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102F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A86BC0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ที่มีการเปลี่ยนแปลงอย่างมีสาระคัญ</w:t>
      </w:r>
      <w:r w:rsidRPr="00C7102F">
        <w:rPr>
          <w:rFonts w:ascii="Angsana New" w:hAnsi="Angsana New" w:hint="cs"/>
          <w:sz w:val="30"/>
          <w:szCs w:val="30"/>
          <w:cs/>
        </w:rPr>
        <w:t>ได้เปิดเผยใน</w:t>
      </w:r>
      <w:r w:rsidR="00A86BC0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="00D40625">
        <w:rPr>
          <w:rFonts w:ascii="Angsana New" w:hAnsi="Angsana New"/>
          <w:sz w:val="30"/>
          <w:szCs w:val="30"/>
        </w:rPr>
        <w:t>4</w:t>
      </w:r>
      <w:r w:rsidRPr="00C7102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="00D40625">
        <w:rPr>
          <w:rFonts w:ascii="Angsana New" w:hAnsi="Angsana New"/>
          <w:sz w:val="30"/>
          <w:szCs w:val="30"/>
        </w:rPr>
        <w:t>5</w:t>
      </w:r>
      <w:r w:rsidR="00173342" w:rsidRPr="00C7102F">
        <w:rPr>
          <w:rFonts w:ascii="Angsana New" w:hAnsi="Angsana New" w:hint="cs"/>
          <w:sz w:val="30"/>
          <w:szCs w:val="30"/>
          <w:cs/>
        </w:rPr>
        <w:t xml:space="preserve"> </w:t>
      </w:r>
      <w:r w:rsidR="00AF5A01" w:rsidRPr="00C7102F">
        <w:rPr>
          <w:rFonts w:ascii="Angsana New" w:hAnsi="Angsana New" w:hint="cs"/>
          <w:sz w:val="30"/>
          <w:szCs w:val="30"/>
          <w:cs/>
        </w:rPr>
        <w:t>สำหรับ</w:t>
      </w:r>
      <w:r w:rsidR="007D2653" w:rsidRPr="00C7102F">
        <w:rPr>
          <w:rFonts w:ascii="Angsana New" w:hAnsi="Angsana New" w:hint="cs"/>
          <w:sz w:val="30"/>
          <w:szCs w:val="30"/>
          <w:cs/>
        </w:rPr>
        <w:t>บุคคลหรือกิจการ</w:t>
      </w:r>
      <w:r w:rsidR="00301E03" w:rsidRPr="00C7102F">
        <w:rPr>
          <w:rFonts w:ascii="Angsana New" w:hAnsi="Angsana New" w:hint="cs"/>
          <w:sz w:val="30"/>
          <w:szCs w:val="30"/>
          <w:cs/>
        </w:rPr>
        <w:t>อื่น</w:t>
      </w:r>
      <w:r w:rsidR="007D2653" w:rsidRPr="00C7102F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0271C5" w:rsidRPr="00C7102F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  <w:r w:rsidR="00A86BC0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0271C5" w:rsidRPr="00C7102F">
        <w:rPr>
          <w:rFonts w:ascii="Angsana New" w:hAnsi="Angsana New" w:hint="cs"/>
          <w:sz w:val="30"/>
          <w:szCs w:val="30"/>
          <w:cs/>
        </w:rPr>
        <w:t>อย่างมีสาระสำคัญในระหว่าง</w:t>
      </w:r>
      <w:r w:rsidR="00301E03" w:rsidRPr="00C7102F">
        <w:rPr>
          <w:rFonts w:ascii="Angsana New" w:hAnsi="Angsana New" w:hint="cs"/>
          <w:sz w:val="30"/>
          <w:szCs w:val="30"/>
          <w:cs/>
        </w:rPr>
        <w:t>งวด</w:t>
      </w:r>
    </w:p>
    <w:p w14:paraId="2804F604" w14:textId="77777777" w:rsidR="005A70CB" w:rsidRPr="008F01C4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EB7E4" w14:textId="076A12B7" w:rsidR="008B61AD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93034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AF5A01" w:rsidRPr="00D93034">
        <w:rPr>
          <w:rFonts w:ascii="Angsana New" w:hAnsi="Angsana New" w:hint="cs"/>
          <w:spacing w:val="-4"/>
          <w:sz w:val="30"/>
          <w:szCs w:val="30"/>
          <w:cs/>
        </w:rPr>
        <w:t>โยบายการกำหนดราคา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ไม่มีการเปลี่ยนแปลง</w:t>
      </w:r>
      <w:r w:rsidR="00553C0C" w:rsidRPr="00D93034">
        <w:rPr>
          <w:rFonts w:ascii="Angsana New" w:hAnsi="Angsana New" w:hint="cs"/>
          <w:spacing w:val="-4"/>
          <w:sz w:val="30"/>
          <w:szCs w:val="30"/>
          <w:cs/>
        </w:rPr>
        <w:t>อย่างมีสาระสำคัญ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1A3AFF" w:rsidRPr="001A3AFF">
        <w:rPr>
          <w:rFonts w:ascii="Angsana New" w:hAnsi="Angsana New" w:hint="cs"/>
          <w:spacing w:val="-4"/>
          <w:sz w:val="30"/>
          <w:szCs w:val="30"/>
        </w:rPr>
        <w:t>31</w:t>
      </w:r>
      <w:r w:rsidR="00126C68" w:rsidRPr="00D9303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126C68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spacing w:val="-4"/>
          <w:sz w:val="30"/>
          <w:szCs w:val="30"/>
        </w:rPr>
        <w:t>256</w:t>
      </w:r>
      <w:r w:rsidR="001A3AFF" w:rsidRPr="001A3AFF">
        <w:rPr>
          <w:rFonts w:ascii="Angsana New" w:hAnsi="Angsana New"/>
          <w:spacing w:val="-4"/>
          <w:sz w:val="30"/>
          <w:szCs w:val="30"/>
        </w:rPr>
        <w:t>5</w:t>
      </w:r>
    </w:p>
    <w:p w14:paraId="0B5CAA7C" w14:textId="77777777" w:rsidR="006A4974" w:rsidRPr="006A4974" w:rsidRDefault="006A4974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189"/>
      </w:tblGrid>
      <w:tr w:rsidR="000271C5" w:rsidRPr="00BC6A20" w14:paraId="33184922" w14:textId="77777777" w:rsidTr="006B2EB6">
        <w:trPr>
          <w:tblHeader/>
        </w:trPr>
        <w:tc>
          <w:tcPr>
            <w:tcW w:w="2078" w:type="pct"/>
            <w:vAlign w:val="bottom"/>
          </w:tcPr>
          <w:p w14:paraId="10663228" w14:textId="6A80562C" w:rsidR="000271C5" w:rsidRPr="00D74B40" w:rsidRDefault="000271C5" w:rsidP="00D7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="00D84343"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3B9EF436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5C0B80A0" w14:textId="77777777" w:rsidR="000271C5" w:rsidRPr="00BC6A20" w:rsidRDefault="000271C5" w:rsidP="000271C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4"/>
            <w:vAlign w:val="bottom"/>
          </w:tcPr>
          <w:p w14:paraId="40525F21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C6A20" w14:paraId="0EEC67F4" w14:textId="77777777" w:rsidTr="006B2EB6">
        <w:trPr>
          <w:tblHeader/>
        </w:trPr>
        <w:tc>
          <w:tcPr>
            <w:tcW w:w="2078" w:type="pct"/>
            <w:vAlign w:val="bottom"/>
          </w:tcPr>
          <w:p w14:paraId="45BA7684" w14:textId="54FF535C" w:rsidR="000271C5" w:rsidRPr="00BC6A20" w:rsidRDefault="00D40625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0271C5"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A3AFF" w:rsidRPr="001A3A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0271C5"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D6185A4" w14:textId="151CA93E" w:rsidR="000271C5" w:rsidRPr="00BC6A20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  <w:vAlign w:val="bottom"/>
          </w:tcPr>
          <w:p w14:paraId="41509655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A405BB" w14:textId="085D102D" w:rsidR="000271C5" w:rsidRPr="00BC6A20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vAlign w:val="bottom"/>
          </w:tcPr>
          <w:p w14:paraId="6E7CC26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339EF36" w14:textId="0B25FED8" w:rsidR="000271C5" w:rsidRPr="00BC6A20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  <w:gridSpan w:val="2"/>
            <w:vAlign w:val="bottom"/>
          </w:tcPr>
          <w:p w14:paraId="209ABAB8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AF9DEFC" w14:textId="7A37332B" w:rsidR="000271C5" w:rsidRPr="00BC6A20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71C5" w:rsidRPr="00BC6A20" w14:paraId="1BC83160" w14:textId="77777777" w:rsidTr="006B2EB6">
        <w:trPr>
          <w:trHeight w:val="255"/>
          <w:tblHeader/>
        </w:trPr>
        <w:tc>
          <w:tcPr>
            <w:tcW w:w="2078" w:type="pct"/>
            <w:vAlign w:val="bottom"/>
          </w:tcPr>
          <w:p w14:paraId="1E5CBF9A" w14:textId="77777777" w:rsidR="000271C5" w:rsidRPr="00BC6A20" w:rsidRDefault="000271C5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pct"/>
            <w:gridSpan w:val="8"/>
            <w:vAlign w:val="bottom"/>
          </w:tcPr>
          <w:p w14:paraId="672F471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BC6A20" w14:paraId="7E325E7B" w14:textId="77777777" w:rsidTr="006B2EB6">
        <w:tc>
          <w:tcPr>
            <w:tcW w:w="2078" w:type="pct"/>
            <w:vAlign w:val="bottom"/>
          </w:tcPr>
          <w:p w14:paraId="6A1B03CB" w14:textId="77777777" w:rsidR="000271C5" w:rsidRPr="00BC6A20" w:rsidRDefault="000271C5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96D6D5F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6099B3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93A429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00D67F3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59B1D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5075EEA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6D1157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E7FE8" w:rsidRPr="00BC6A20" w14:paraId="61866668" w14:textId="77777777" w:rsidTr="006B2EB6">
        <w:tc>
          <w:tcPr>
            <w:tcW w:w="2078" w:type="pct"/>
            <w:vAlign w:val="bottom"/>
          </w:tcPr>
          <w:p w14:paraId="6D5FA179" w14:textId="77777777" w:rsidR="008E7FE8" w:rsidRPr="00BC6A20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8C2847D" w14:textId="7670C030" w:rsidR="008E7FE8" w:rsidRPr="00BC6A20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14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402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="0060283F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96167AF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8D367DD" w14:textId="3B234740" w:rsidR="008E7FE8" w:rsidRPr="00BC6A20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798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29" w:type="pct"/>
            <w:vAlign w:val="bottom"/>
          </w:tcPr>
          <w:p w14:paraId="0144411C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2828F03" w14:textId="599515F8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B536A3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3FDFAAC" w14:textId="49243A1E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E7FE8" w:rsidRPr="00BC6A20" w14:paraId="7768401F" w14:textId="77777777" w:rsidTr="006B2EB6">
        <w:tc>
          <w:tcPr>
            <w:tcW w:w="2078" w:type="pct"/>
            <w:vAlign w:val="bottom"/>
          </w:tcPr>
          <w:p w14:paraId="7C13A062" w14:textId="77777777" w:rsidR="008E7FE8" w:rsidRPr="00BC6A20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7FCD26E" w14:textId="368BD906" w:rsidR="008E7FE8" w:rsidRPr="00BC6A20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19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9217F21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5170587" w14:textId="0E0F211B" w:rsidR="008E7FE8" w:rsidRPr="00BC6A20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16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29" w:type="pct"/>
            <w:vAlign w:val="bottom"/>
          </w:tcPr>
          <w:p w14:paraId="0F3C0581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ABEA47" w14:textId="47789EA3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A47530D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D49E879" w14:textId="77C66F70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E7FE8" w:rsidRPr="00BC6A20" w14:paraId="58ABACD9" w14:textId="77777777" w:rsidTr="006B2EB6">
        <w:tc>
          <w:tcPr>
            <w:tcW w:w="2078" w:type="pct"/>
            <w:vAlign w:val="bottom"/>
          </w:tcPr>
          <w:p w14:paraId="7570E11E" w14:textId="77777777" w:rsidR="008E7FE8" w:rsidRPr="00BC6A20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6791F7B" w14:textId="51A7D094" w:rsidR="008E7FE8" w:rsidRPr="00BC6A20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424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FB97498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8BACCED" w14:textId="0A2A4263" w:rsidR="008E7FE8" w:rsidRPr="00BC6A20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527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29" w:type="pct"/>
            <w:vAlign w:val="bottom"/>
          </w:tcPr>
          <w:p w14:paraId="7154748A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007C72C" w14:textId="796AC15B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70B255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F764E6E" w14:textId="3C4B6D55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E7FE8" w:rsidRPr="00B165D6" w14:paraId="3E871E81" w14:textId="77777777" w:rsidTr="006B2EB6">
        <w:tc>
          <w:tcPr>
            <w:tcW w:w="2078" w:type="pct"/>
            <w:vAlign w:val="bottom"/>
          </w:tcPr>
          <w:p w14:paraId="4D12E755" w14:textId="77777777" w:rsidR="008E7FE8" w:rsidRPr="0082412F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6941944C" w14:textId="40F8CBDD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48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26" w:type="pct"/>
            <w:vAlign w:val="bottom"/>
          </w:tcPr>
          <w:p w14:paraId="13E32172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0B86D33B" w14:textId="73CB0FC5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34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29" w:type="pct"/>
            <w:vAlign w:val="bottom"/>
          </w:tcPr>
          <w:p w14:paraId="4E62367B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D0E16E" w14:textId="0F88C0B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064FD25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D505984" w14:textId="17F6A834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E7FE8" w:rsidRPr="00B165D6" w14:paraId="62F53AB0" w14:textId="77777777" w:rsidTr="006B2EB6">
        <w:tc>
          <w:tcPr>
            <w:tcW w:w="2078" w:type="pct"/>
            <w:vAlign w:val="bottom"/>
          </w:tcPr>
          <w:p w14:paraId="60AA16F3" w14:textId="77777777" w:rsidR="008E7FE8" w:rsidRPr="0082412F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83F4B2E" w14:textId="776A8B90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304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26" w:type="pct"/>
            <w:vAlign w:val="bottom"/>
          </w:tcPr>
          <w:p w14:paraId="2F341AEC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7CF9A945" w14:textId="4D52A11B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293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29" w:type="pct"/>
            <w:vAlign w:val="bottom"/>
          </w:tcPr>
          <w:p w14:paraId="10DFBE98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9F90E0" w14:textId="0C55DB50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E85E266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14B5B2B" w14:textId="3E0F800A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E7FE8" w:rsidRPr="00B165D6" w14:paraId="463DA6E0" w14:textId="77777777" w:rsidTr="006B2EB6">
        <w:tc>
          <w:tcPr>
            <w:tcW w:w="2078" w:type="pct"/>
            <w:vAlign w:val="bottom"/>
          </w:tcPr>
          <w:p w14:paraId="74D9695F" w14:textId="77777777" w:rsidR="008E7FE8" w:rsidRPr="0082412F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1" w:type="pct"/>
            <w:vAlign w:val="bottom"/>
          </w:tcPr>
          <w:p w14:paraId="53AC4FE1" w14:textId="3113C211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26" w:type="pct"/>
            <w:vAlign w:val="bottom"/>
          </w:tcPr>
          <w:p w14:paraId="14815A03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66CE73" w14:textId="4FD29044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29" w:type="pct"/>
            <w:vAlign w:val="bottom"/>
          </w:tcPr>
          <w:p w14:paraId="200AF5CF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F84CC7B" w14:textId="54CB53B1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4A57310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A3BE143" w14:textId="39346B4A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E7FE8" w:rsidRPr="00B165D6" w14:paraId="44A40C45" w14:textId="77777777" w:rsidTr="006B2EB6">
        <w:tc>
          <w:tcPr>
            <w:tcW w:w="2078" w:type="pct"/>
            <w:vAlign w:val="bottom"/>
          </w:tcPr>
          <w:p w14:paraId="4637A98E" w14:textId="77777777" w:rsidR="008E7FE8" w:rsidRPr="0082412F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60707FAE" w14:textId="7903F1DA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26" w:type="pct"/>
            <w:vAlign w:val="bottom"/>
          </w:tcPr>
          <w:p w14:paraId="56DF20E8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8FE574C" w14:textId="2B6F94FB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8E7FE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129" w:type="pct"/>
            <w:vAlign w:val="bottom"/>
          </w:tcPr>
          <w:p w14:paraId="6067D17A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DC317B" w14:textId="1756A005" w:rsidR="008E7FE8" w:rsidRPr="00E35CB3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F62EE55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15E2AFC" w14:textId="384D87F1" w:rsidR="008E7FE8" w:rsidRPr="0082412F" w:rsidRDefault="001A3AFF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752</w:t>
            </w:r>
          </w:p>
        </w:tc>
      </w:tr>
      <w:tr w:rsidR="003E6265" w:rsidRPr="006B2EB6" w14:paraId="454B6C62" w14:textId="77777777" w:rsidTr="006B2EB6">
        <w:trPr>
          <w:trHeight w:val="111"/>
        </w:trPr>
        <w:tc>
          <w:tcPr>
            <w:tcW w:w="2078" w:type="pct"/>
            <w:vAlign w:val="bottom"/>
          </w:tcPr>
          <w:p w14:paraId="64777D52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570F8CDA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0A9B6DC7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7CF11F6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2DF0B35B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61D6B40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31A82AC7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B7DD46F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265" w:rsidRPr="00B165D6" w14:paraId="573F3420" w14:textId="77777777" w:rsidTr="006B2EB6">
        <w:tc>
          <w:tcPr>
            <w:tcW w:w="2078" w:type="pct"/>
            <w:vAlign w:val="bottom"/>
          </w:tcPr>
          <w:p w14:paraId="7989BF12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3473FCB7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0B2D6F7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ED9D71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1BDDE7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C0CD3C5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3252A8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3DD2E20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081A" w:rsidRPr="00B165D6" w14:paraId="62F75030" w14:textId="77777777" w:rsidTr="006B2EB6">
        <w:tc>
          <w:tcPr>
            <w:tcW w:w="2078" w:type="pct"/>
            <w:vAlign w:val="bottom"/>
          </w:tcPr>
          <w:p w14:paraId="2EBF99CD" w14:textId="77777777" w:rsidR="002F081A" w:rsidRPr="0082412F" w:rsidRDefault="002F081A" w:rsidP="002F0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77C0FB7" w14:textId="444D2A35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D738279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3612F21" w14:textId="393AB02F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259D04B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9895C7" w14:textId="4868E773" w:rsidR="002F081A" w:rsidRPr="0082412F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50</w:t>
            </w:r>
            <w:r w:rsidR="002F08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32" w:type="pct"/>
            <w:vAlign w:val="bottom"/>
          </w:tcPr>
          <w:p w14:paraId="6AB6C689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0EB6E69" w14:textId="136BAFD0" w:rsidR="002F081A" w:rsidRPr="0082412F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39</w:t>
            </w:r>
            <w:r w:rsidR="002F08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2F081A" w:rsidRPr="00B165D6" w14:paraId="2E264495" w14:textId="77777777" w:rsidTr="006B2EB6">
        <w:tc>
          <w:tcPr>
            <w:tcW w:w="2078" w:type="pct"/>
            <w:vAlign w:val="bottom"/>
          </w:tcPr>
          <w:p w14:paraId="44CC3B6C" w14:textId="77777777" w:rsidR="002F081A" w:rsidRPr="0082412F" w:rsidRDefault="002F081A" w:rsidP="002F0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6A107872" w14:textId="5F58FD22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4E9A1EE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F5EC3E" w14:textId="7596E596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274FCFC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D1A300E" w14:textId="4FA3A69D" w:rsidR="002F081A" w:rsidRPr="0082412F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23</w:t>
            </w:r>
            <w:r w:rsidR="002F08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32" w:type="pct"/>
            <w:vAlign w:val="bottom"/>
          </w:tcPr>
          <w:p w14:paraId="00B26122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644F2DF" w14:textId="0B61B41F" w:rsidR="002F081A" w:rsidRPr="0082412F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12</w:t>
            </w:r>
            <w:r w:rsidR="002F08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2F081A" w:rsidRPr="00B165D6" w14:paraId="41F87DEE" w14:textId="77777777" w:rsidTr="006B2EB6">
        <w:tc>
          <w:tcPr>
            <w:tcW w:w="2078" w:type="pct"/>
            <w:vAlign w:val="bottom"/>
          </w:tcPr>
          <w:p w14:paraId="0D21D8D5" w14:textId="77777777" w:rsidR="002F081A" w:rsidRPr="0082412F" w:rsidRDefault="002F081A" w:rsidP="002F0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6688088B" w14:textId="73F3DEEF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BBC99EF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D6A2CB4" w14:textId="4EC053DC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D41EF26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5806502" w14:textId="078B6FD9" w:rsidR="002F081A" w:rsidRPr="0082412F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533</w:t>
            </w:r>
            <w:r w:rsidR="002F08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32" w:type="pct"/>
            <w:vAlign w:val="bottom"/>
          </w:tcPr>
          <w:p w14:paraId="59B0069F" w14:textId="77777777" w:rsidR="002F081A" w:rsidRPr="0082412F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0FAD635" w14:textId="0F8B663E" w:rsidR="002F081A" w:rsidRPr="0082412F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908</w:t>
            </w:r>
            <w:r w:rsidR="002F08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2F081A" w:rsidRPr="00B165D6" w14:paraId="323B314C" w14:textId="77777777" w:rsidTr="006B2EB6">
        <w:tc>
          <w:tcPr>
            <w:tcW w:w="2078" w:type="pct"/>
            <w:vAlign w:val="bottom"/>
          </w:tcPr>
          <w:p w14:paraId="7503E2A8" w14:textId="77777777" w:rsidR="002F081A" w:rsidRPr="00840EA3" w:rsidRDefault="002F081A" w:rsidP="002F0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311B4703" w14:textId="6DBC7201" w:rsidR="002F081A" w:rsidRPr="00840EA3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E7FFADA" w14:textId="77777777" w:rsidR="002F081A" w:rsidRPr="00840EA3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C78951" w14:textId="06BE46C9" w:rsidR="002F081A" w:rsidRPr="00840EA3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7EB8F51" w14:textId="77777777" w:rsidR="002F081A" w:rsidRPr="00840EA3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E5D451" w14:textId="109071BE" w:rsidR="002F081A" w:rsidRPr="00840EA3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</w:t>
            </w:r>
            <w:r w:rsidR="002F08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32" w:type="pct"/>
            <w:vAlign w:val="bottom"/>
          </w:tcPr>
          <w:p w14:paraId="060F029E" w14:textId="77777777" w:rsidR="002F081A" w:rsidRPr="00840EA3" w:rsidRDefault="002F081A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8E41D0D" w14:textId="18919CBE" w:rsidR="002F081A" w:rsidRPr="00840EA3" w:rsidRDefault="001A3AFF" w:rsidP="002F0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</w:t>
            </w:r>
            <w:r w:rsidR="002F081A" w:rsidRPr="00840EA3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3E6265" w:rsidRPr="006B2EB6" w14:paraId="141EA64C" w14:textId="77777777" w:rsidTr="006B2EB6">
        <w:tc>
          <w:tcPr>
            <w:tcW w:w="2078" w:type="pct"/>
            <w:vAlign w:val="bottom"/>
          </w:tcPr>
          <w:p w14:paraId="23DF0595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DE5D7DB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596C546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41AEAAA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7A96C9A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9B818B3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698732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187719F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265" w:rsidRPr="00B165D6" w14:paraId="05D14B35" w14:textId="77777777" w:rsidTr="006B2EB6">
        <w:trPr>
          <w:trHeight w:val="173"/>
        </w:trPr>
        <w:tc>
          <w:tcPr>
            <w:tcW w:w="2078" w:type="pct"/>
            <w:vAlign w:val="bottom"/>
          </w:tcPr>
          <w:p w14:paraId="76DE7AA9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5014A96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3B449C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805F2A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CFCDB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01397E9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AB782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D15BBC5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265" w:rsidRPr="00B165D6" w14:paraId="43EC960E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493EDAF6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B62FDBD" w14:textId="47D3ED5D" w:rsidR="003E6265" w:rsidRPr="0082412F" w:rsidRDefault="001A3AFF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26" w:type="pct"/>
            <w:vAlign w:val="bottom"/>
          </w:tcPr>
          <w:p w14:paraId="6FAD04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921E87" w14:textId="1E8F2938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29" w:type="pct"/>
            <w:vAlign w:val="bottom"/>
          </w:tcPr>
          <w:p w14:paraId="0FAA094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3268F2" w14:textId="5B58E589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32" w:type="pct"/>
            <w:vAlign w:val="bottom"/>
          </w:tcPr>
          <w:p w14:paraId="6DF0CD53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A01D8F2" w14:textId="2186E553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DA5893" w:rsidRPr="00B165D6" w14:paraId="09D0AF83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69F322AA" w14:textId="5F854BE5" w:rsidR="00DA5893" w:rsidRPr="0082412F" w:rsidRDefault="00DA5893" w:rsidP="00DA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2F85CD38" w14:textId="786FBCBC" w:rsidR="00DA5893" w:rsidRPr="0082412F" w:rsidRDefault="001A3AFF" w:rsidP="00DA58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126" w:type="pct"/>
            <w:vAlign w:val="bottom"/>
          </w:tcPr>
          <w:p w14:paraId="3B1EA1AE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12D5CDD" w14:textId="2CA7BE6C" w:rsidR="00DA5893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4505D27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129D52" w14:textId="68D2C4D9" w:rsidR="00DA5893" w:rsidRPr="0082412F" w:rsidRDefault="001A3AFF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32" w:type="pct"/>
            <w:vAlign w:val="bottom"/>
          </w:tcPr>
          <w:p w14:paraId="372A522B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D9F0D5E" w14:textId="5DDBB480" w:rsidR="00DA5893" w:rsidRPr="00492DC5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5893" w:rsidRPr="00B165D6" w14:paraId="492FE577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6FF20CD1" w14:textId="723012BF" w:rsidR="00DA5893" w:rsidRPr="0082412F" w:rsidRDefault="00DA5893" w:rsidP="00DA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33E2A463" w14:textId="4DE48E03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8C94A8D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D3DBBDD" w14:textId="3A40FB38" w:rsidR="00DA5893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45D19C7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B2B0F3" w14:textId="24923C54" w:rsidR="00DA5893" w:rsidRPr="0082412F" w:rsidRDefault="001A3AFF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DA5893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2" w:type="pct"/>
            <w:vAlign w:val="bottom"/>
          </w:tcPr>
          <w:p w14:paraId="5C3B22F5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3B8F22F" w14:textId="50A88CDB" w:rsidR="00DA5893" w:rsidRPr="00492DC5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265" w:rsidRPr="006B2EB6" w14:paraId="1A083DD2" w14:textId="77777777" w:rsidTr="006B2EB6">
        <w:tc>
          <w:tcPr>
            <w:tcW w:w="2078" w:type="pct"/>
            <w:vAlign w:val="bottom"/>
          </w:tcPr>
          <w:p w14:paraId="66455E44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E3E45FA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60F312F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FDE95B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6923604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D3278B7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44DB8E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4BC61FF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265" w:rsidRPr="00B165D6" w14:paraId="257B89C2" w14:textId="77777777" w:rsidTr="006B2EB6">
        <w:trPr>
          <w:trHeight w:val="137"/>
        </w:trPr>
        <w:tc>
          <w:tcPr>
            <w:tcW w:w="2078" w:type="pct"/>
            <w:vAlign w:val="bottom"/>
          </w:tcPr>
          <w:p w14:paraId="49384E05" w14:textId="2B7636E5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10160084" w14:textId="77777777" w:rsidR="003E6265" w:rsidRPr="0082412F" w:rsidRDefault="003E6265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371E949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B37D12E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760A782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06D8E0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BBB01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034D27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265" w:rsidRPr="00B165D6" w14:paraId="7D41FCA1" w14:textId="77777777" w:rsidTr="006B2EB6">
        <w:trPr>
          <w:trHeight w:val="137"/>
        </w:trPr>
        <w:tc>
          <w:tcPr>
            <w:tcW w:w="2078" w:type="pct"/>
            <w:vAlign w:val="bottom"/>
          </w:tcPr>
          <w:p w14:paraId="0F609F7C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08D320E2" w14:textId="286BFF62" w:rsidR="003E6265" w:rsidRPr="0082412F" w:rsidRDefault="001A3AFF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126" w:type="pct"/>
            <w:vAlign w:val="bottom"/>
          </w:tcPr>
          <w:p w14:paraId="26A1207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6869ED" w14:textId="7D221A81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9" w:type="pct"/>
            <w:vAlign w:val="bottom"/>
          </w:tcPr>
          <w:p w14:paraId="56B46F01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3136542" w14:textId="58265E08" w:rsidR="003E6265" w:rsidRPr="0082412F" w:rsidRDefault="00735A74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A208464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C83F45A" w14:textId="03B9D770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265" w:rsidRPr="00B165D6" w14:paraId="31E3B8CE" w14:textId="77777777" w:rsidTr="006B2EB6">
        <w:tc>
          <w:tcPr>
            <w:tcW w:w="2078" w:type="pct"/>
            <w:vAlign w:val="bottom"/>
          </w:tcPr>
          <w:p w14:paraId="6785A7D1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D83FC88" w14:textId="2005C541" w:rsidR="003E6265" w:rsidRPr="0082412F" w:rsidRDefault="001A3AFF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735A7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B7BADB3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2C359A8" w14:textId="5B1BDE46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52</w:t>
            </w:r>
            <w:r w:rsidR="003E6265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129" w:type="pct"/>
            <w:vAlign w:val="bottom"/>
          </w:tcPr>
          <w:p w14:paraId="4B53739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B8782B0" w14:textId="2DB02795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66</w:t>
            </w:r>
            <w:r w:rsidR="00735A74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32" w:type="pct"/>
            <w:vAlign w:val="bottom"/>
          </w:tcPr>
          <w:p w14:paraId="78AD714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0E08F3C" w14:textId="13266F11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52</w:t>
            </w:r>
            <w:r w:rsidR="003E6265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3E6265" w:rsidRPr="00B165D6" w14:paraId="6E91F51E" w14:textId="77777777" w:rsidTr="006B2EB6">
        <w:tc>
          <w:tcPr>
            <w:tcW w:w="2078" w:type="pct"/>
            <w:vAlign w:val="bottom"/>
          </w:tcPr>
          <w:p w14:paraId="08357FAC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76F8BE1" w14:textId="12677953" w:rsidR="003E6265" w:rsidRPr="0082412F" w:rsidRDefault="001A3AFF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35A74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D55F88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62C18F3" w14:textId="4EFA13EA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7</w:t>
            </w:r>
            <w:r w:rsidR="003E6265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29" w:type="pct"/>
            <w:vAlign w:val="bottom"/>
          </w:tcPr>
          <w:p w14:paraId="24C60E2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1A9D67" w14:textId="6AA2619E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</w:t>
            </w:r>
            <w:r w:rsidR="00735A74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32" w:type="pct"/>
            <w:vAlign w:val="bottom"/>
          </w:tcPr>
          <w:p w14:paraId="61155614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A94190E" w14:textId="6259F1F6" w:rsidR="003E6265" w:rsidRPr="0082412F" w:rsidRDefault="001A3AFF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7</w:t>
            </w:r>
            <w:r w:rsidR="003E6265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A86BC0" w:rsidRPr="00B165D6" w14:paraId="2A202E7C" w14:textId="77777777" w:rsidTr="006B2EB6">
        <w:tc>
          <w:tcPr>
            <w:tcW w:w="2078" w:type="pct"/>
            <w:vAlign w:val="bottom"/>
          </w:tcPr>
          <w:p w14:paraId="6EFA03FF" w14:textId="6AEF2A65" w:rsidR="00A86BC0" w:rsidRPr="0082412F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08783E08" w14:textId="44FF9CA2" w:rsidR="00A86BC0" w:rsidRPr="00357E78" w:rsidRDefault="001A3AFF" w:rsidP="00A86BC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A86BC0" w:rsidRPr="00357E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7F07E12" w14:textId="77777777" w:rsidR="00A86BC0" w:rsidRPr="00357E78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0211EC1" w14:textId="29CDD2EC" w:rsidR="00A86BC0" w:rsidRPr="00357E78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</w:t>
            </w:r>
            <w:r w:rsidR="00B0361B" w:rsidRPr="00357E7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129" w:type="pct"/>
            <w:vAlign w:val="bottom"/>
          </w:tcPr>
          <w:p w14:paraId="01A59E05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9ABD95E" w14:textId="2E2AAE45" w:rsidR="00A86BC0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0BEC3CA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782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169FD1E" w14:textId="366C5E70" w:rsidR="00A86BC0" w:rsidRPr="00492DC5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DC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BC0" w:rsidRPr="00B165D6" w14:paraId="42EF9235" w14:textId="77777777" w:rsidTr="006B2EB6">
        <w:tc>
          <w:tcPr>
            <w:tcW w:w="2078" w:type="pct"/>
            <w:vAlign w:val="bottom"/>
          </w:tcPr>
          <w:p w14:paraId="6D894033" w14:textId="77777777" w:rsidR="00A86BC0" w:rsidRPr="00DC1820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4570E089" w14:textId="5F710BFF" w:rsidR="00A86BC0" w:rsidRPr="00357E78" w:rsidRDefault="001A3AFF" w:rsidP="00A86BC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86BC0" w:rsidRPr="00357E7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662B2ED" w14:textId="77777777" w:rsidR="00A86BC0" w:rsidRPr="00357E78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376E8B1" w14:textId="2BA9DF0B" w:rsidR="00A86BC0" w:rsidRPr="00357E78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14</w:t>
            </w:r>
            <w:r w:rsidR="00357E78" w:rsidRPr="00357E7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29" w:type="pct"/>
            <w:vAlign w:val="bottom"/>
          </w:tcPr>
          <w:p w14:paraId="63C9A9C9" w14:textId="77777777" w:rsidR="00A86BC0" w:rsidRPr="00DC1820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A837BE8" w14:textId="68CF5C04" w:rsidR="00A86BC0" w:rsidRPr="00DC1820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1353EBC" w14:textId="77777777" w:rsidR="00A86BC0" w:rsidRPr="00DC1820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2B488C3" w14:textId="50243870" w:rsidR="00A86BC0" w:rsidRPr="00DC1820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DC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BC0" w:rsidRPr="006B2EB6" w14:paraId="12E9BBEB" w14:textId="77777777" w:rsidTr="003E1959">
        <w:tc>
          <w:tcPr>
            <w:tcW w:w="2078" w:type="pct"/>
            <w:vAlign w:val="bottom"/>
          </w:tcPr>
          <w:p w14:paraId="584E5A57" w14:textId="2F344E9E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50EC9C1D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202DDC94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A73DDA7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6A0B18DF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6C60E9C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372B4A38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2CB0E21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6BC0" w:rsidRPr="006B2EB6" w14:paraId="39942542" w14:textId="77777777" w:rsidTr="003E1959">
        <w:tc>
          <w:tcPr>
            <w:tcW w:w="2078" w:type="pct"/>
            <w:vAlign w:val="bottom"/>
          </w:tcPr>
          <w:p w14:paraId="336E402F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27A10C1D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685A817C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32660CA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25C110F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10720AD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97D577A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891B9DC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6BC0" w:rsidRPr="006B2EB6" w14:paraId="2AA20634" w14:textId="77777777" w:rsidTr="003E1959">
        <w:tc>
          <w:tcPr>
            <w:tcW w:w="2078" w:type="pct"/>
            <w:vAlign w:val="bottom"/>
          </w:tcPr>
          <w:p w14:paraId="48FFF2D0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E12E151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55AAC67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94CC4E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716E7A7D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65E096B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509C1906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F78DC24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6BC0" w:rsidRPr="00B165D6" w14:paraId="7FE4A6D8" w14:textId="77777777" w:rsidTr="003E1959">
        <w:tc>
          <w:tcPr>
            <w:tcW w:w="2078" w:type="pct"/>
            <w:vAlign w:val="bottom"/>
          </w:tcPr>
          <w:p w14:paraId="10A1710F" w14:textId="58C4F8B8" w:rsidR="00A86BC0" w:rsidRPr="0082412F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1C7B02DA" w14:textId="77777777" w:rsidR="00A86BC0" w:rsidRPr="0082412F" w:rsidRDefault="00A86BC0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62913BA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0E698B1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97C9B2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586995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6D720C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610DC69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BC0" w:rsidRPr="00B165D6" w14:paraId="1A860F6F" w14:textId="77777777" w:rsidTr="003E1959">
        <w:tc>
          <w:tcPr>
            <w:tcW w:w="2078" w:type="pct"/>
            <w:vAlign w:val="bottom"/>
          </w:tcPr>
          <w:p w14:paraId="03397474" w14:textId="4CC91204" w:rsidR="00A86BC0" w:rsidRPr="00A86BC0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6BC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4E35283C" w14:textId="77777777" w:rsidR="00A86BC0" w:rsidRPr="0082412F" w:rsidRDefault="00A86BC0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8555213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C3A904D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5DBE94F1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364B98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A2DE03B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D002B33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BC0" w:rsidRPr="00B165D6" w14:paraId="1D2F35A0" w14:textId="77777777" w:rsidTr="003E1959">
        <w:tc>
          <w:tcPr>
            <w:tcW w:w="2078" w:type="pct"/>
            <w:vAlign w:val="bottom"/>
          </w:tcPr>
          <w:p w14:paraId="01E1B2AB" w14:textId="77777777" w:rsidR="00A86BC0" w:rsidRPr="0082412F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4A9009E2" w14:textId="289BE56F" w:rsidR="00A86BC0" w:rsidRPr="0082412F" w:rsidRDefault="001A3AFF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A86BC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2D8130D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65F8C14" w14:textId="4F37D021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42</w:t>
            </w:r>
            <w:r w:rsidR="00A86BC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29" w:type="pct"/>
            <w:vAlign w:val="bottom"/>
          </w:tcPr>
          <w:p w14:paraId="1A8D912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05DC8F" w14:textId="2CE3AD5D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20</w:t>
            </w:r>
            <w:r w:rsidR="00A86BC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32" w:type="pct"/>
            <w:vAlign w:val="bottom"/>
          </w:tcPr>
          <w:p w14:paraId="2FEB228E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A997BCC" w14:textId="28A38D36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19</w:t>
            </w:r>
            <w:r w:rsidR="00A86BC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A86BC0" w:rsidRPr="00B165D6" w14:paraId="3D781E93" w14:textId="77777777" w:rsidTr="003E1959">
        <w:tc>
          <w:tcPr>
            <w:tcW w:w="2078" w:type="pct"/>
            <w:vAlign w:val="bottom"/>
          </w:tcPr>
          <w:p w14:paraId="3728FFE9" w14:textId="77777777" w:rsidR="00A86BC0" w:rsidRPr="001E7807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3AEE5DBE" w14:textId="27ECB073" w:rsidR="00A86BC0" w:rsidRPr="0082412F" w:rsidRDefault="001A3AFF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86BC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58F2287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F2C9373" w14:textId="2AC8F578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A86BC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29" w:type="pct"/>
            <w:vAlign w:val="bottom"/>
          </w:tcPr>
          <w:p w14:paraId="2C2166AA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86C50F7" w14:textId="43626E01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32" w:type="pct"/>
            <w:vAlign w:val="bottom"/>
          </w:tcPr>
          <w:p w14:paraId="0E6AD8F8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4124F47" w14:textId="015A856E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A86BC0" w:rsidRPr="00B165D6" w14:paraId="4AD21FFF" w14:textId="77777777" w:rsidTr="003E1959">
        <w:tc>
          <w:tcPr>
            <w:tcW w:w="2078" w:type="pct"/>
            <w:vAlign w:val="bottom"/>
          </w:tcPr>
          <w:p w14:paraId="4439C7B1" w14:textId="77777777" w:rsidR="00A86BC0" w:rsidRPr="001E7807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77AEA66B" w14:textId="2584C93C" w:rsidR="00A86BC0" w:rsidRPr="0082412F" w:rsidRDefault="001A3AFF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86BC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2333DE7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2DA711B" w14:textId="0D0CEA82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29" w:type="pct"/>
            <w:vAlign w:val="bottom"/>
          </w:tcPr>
          <w:p w14:paraId="1131D668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FFB03BB" w14:textId="22B3E143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32" w:type="pct"/>
            <w:vAlign w:val="bottom"/>
          </w:tcPr>
          <w:p w14:paraId="1BCAF8BE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vAlign w:val="bottom"/>
          </w:tcPr>
          <w:p w14:paraId="54B55030" w14:textId="69065995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A86BC0" w:rsidRPr="00B165D6" w14:paraId="3A4C204C" w14:textId="77777777" w:rsidTr="003E1959">
        <w:tc>
          <w:tcPr>
            <w:tcW w:w="2078" w:type="pct"/>
            <w:vAlign w:val="bottom"/>
          </w:tcPr>
          <w:p w14:paraId="7A225C50" w14:textId="77777777" w:rsidR="00A86BC0" w:rsidRPr="0082412F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C71BC" w14:textId="50ABEA74" w:rsidR="00A86BC0" w:rsidRPr="0082412F" w:rsidRDefault="001A3AFF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A86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0E3F8C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24EA" w14:textId="7B07C719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A86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129" w:type="pct"/>
            <w:vAlign w:val="bottom"/>
          </w:tcPr>
          <w:p w14:paraId="5053D0D7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FABE9" w14:textId="6425C8A9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86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32" w:type="pct"/>
            <w:vAlign w:val="bottom"/>
          </w:tcPr>
          <w:p w14:paraId="4EF2E163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6157" w14:textId="400B5B31" w:rsidR="00A86BC0" w:rsidRPr="0082412F" w:rsidRDefault="001A3AF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A86B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</w:tr>
    </w:tbl>
    <w:p w14:paraId="768E4337" w14:textId="77777777" w:rsidR="00AA534E" w:rsidRPr="006B2EB6" w:rsidRDefault="00AA534E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264"/>
        <w:gridCol w:w="269"/>
        <w:gridCol w:w="8"/>
        <w:gridCol w:w="1163"/>
        <w:gridCol w:w="13"/>
        <w:gridCol w:w="250"/>
        <w:gridCol w:w="25"/>
        <w:gridCol w:w="1141"/>
        <w:gridCol w:w="8"/>
        <w:gridCol w:w="267"/>
        <w:gridCol w:w="11"/>
        <w:gridCol w:w="1146"/>
        <w:gridCol w:w="10"/>
      </w:tblGrid>
      <w:tr w:rsidR="000271C5" w:rsidRPr="00B165D6" w14:paraId="76A48D08" w14:textId="77777777" w:rsidTr="006B2EB6">
        <w:trPr>
          <w:trHeight w:val="405"/>
          <w:tblHeader/>
        </w:trPr>
        <w:tc>
          <w:tcPr>
            <w:tcW w:w="2076" w:type="pct"/>
            <w:vAlign w:val="bottom"/>
          </w:tcPr>
          <w:p w14:paraId="4386FB08" w14:textId="77777777" w:rsidR="000271C5" w:rsidRPr="0082412F" w:rsidRDefault="000271C5" w:rsidP="00BC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pct"/>
            <w:gridSpan w:val="4"/>
            <w:shd w:val="clear" w:color="auto" w:fill="auto"/>
            <w:vAlign w:val="bottom"/>
          </w:tcPr>
          <w:p w14:paraId="2C5930B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74AF6A1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7"/>
            <w:shd w:val="clear" w:color="auto" w:fill="auto"/>
            <w:vAlign w:val="bottom"/>
          </w:tcPr>
          <w:p w14:paraId="0885233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3E12B7CE" w14:textId="77777777" w:rsidTr="006B2EB6">
        <w:trPr>
          <w:trHeight w:val="405"/>
          <w:tblHeader/>
        </w:trPr>
        <w:tc>
          <w:tcPr>
            <w:tcW w:w="2076" w:type="pct"/>
            <w:vAlign w:val="bottom"/>
          </w:tcPr>
          <w:p w14:paraId="21C35183" w14:textId="471950E1" w:rsidR="000271C5" w:rsidRPr="0082412F" w:rsidRDefault="009C3412" w:rsidP="00D40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1ACDC1" w14:textId="06C74746" w:rsidR="000271C5" w:rsidRPr="0082412F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pacing w:val="-2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5443A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03B5002B" w14:textId="50CB7A3D" w:rsidR="000271C5" w:rsidRPr="0082412F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51D42D9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bottom"/>
          </w:tcPr>
          <w:p w14:paraId="53E4D324" w14:textId="682C282F" w:rsidR="000271C5" w:rsidRPr="0082412F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pacing w:val="-2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C84E02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  <w:vAlign w:val="bottom"/>
          </w:tcPr>
          <w:p w14:paraId="6097E400" w14:textId="2426FFA5" w:rsidR="000271C5" w:rsidRPr="0082412F" w:rsidRDefault="001A3AFF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644C9A31" w14:textId="77777777" w:rsidTr="006B2EB6">
        <w:trPr>
          <w:trHeight w:val="405"/>
          <w:tblHeader/>
        </w:trPr>
        <w:tc>
          <w:tcPr>
            <w:tcW w:w="2076" w:type="pct"/>
            <w:vAlign w:val="bottom"/>
          </w:tcPr>
          <w:p w14:paraId="6F223193" w14:textId="622DCF48" w:rsidR="00243502" w:rsidRPr="00C7102F" w:rsidRDefault="009C3412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C7102F" w:rsidRPr="00C71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DD4C925" w14:textId="7F33054B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3543E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117B600C" w14:textId="4EAEFB10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45205F63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bottom"/>
          </w:tcPr>
          <w:p w14:paraId="05F82732" w14:textId="6D20C0D5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C044E8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  <w:vAlign w:val="bottom"/>
          </w:tcPr>
          <w:p w14:paraId="6C466990" w14:textId="3E101004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71C5" w:rsidRPr="00B165D6" w14:paraId="60137050" w14:textId="77777777" w:rsidTr="006B2EB6">
        <w:trPr>
          <w:trHeight w:val="405"/>
          <w:tblHeader/>
        </w:trPr>
        <w:tc>
          <w:tcPr>
            <w:tcW w:w="2076" w:type="pct"/>
            <w:vAlign w:val="bottom"/>
          </w:tcPr>
          <w:p w14:paraId="69C444C2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pct"/>
            <w:gridSpan w:val="13"/>
            <w:vAlign w:val="bottom"/>
          </w:tcPr>
          <w:p w14:paraId="298EA31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B33" w:rsidRPr="00B165D6" w14:paraId="2456E7BC" w14:textId="77777777" w:rsidTr="006B2EB6">
        <w:trPr>
          <w:trHeight w:val="405"/>
        </w:trPr>
        <w:tc>
          <w:tcPr>
            <w:tcW w:w="2076" w:type="pct"/>
            <w:vAlign w:val="bottom"/>
          </w:tcPr>
          <w:p w14:paraId="4F623A77" w14:textId="36147DC4" w:rsidR="00BB3B33" w:rsidRPr="0082412F" w:rsidRDefault="00BB3B33" w:rsidP="00345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24" w:type="pct"/>
            <w:gridSpan w:val="13"/>
            <w:vAlign w:val="bottom"/>
          </w:tcPr>
          <w:p w14:paraId="0669CFD6" w14:textId="77777777" w:rsidR="00BB3B33" w:rsidRPr="0082412F" w:rsidRDefault="00BB3B3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1348" w:rsidRPr="00B165D6" w14:paraId="0BD3CC5D" w14:textId="77777777" w:rsidTr="006B2EB6">
        <w:trPr>
          <w:trHeight w:val="389"/>
        </w:trPr>
        <w:tc>
          <w:tcPr>
            <w:tcW w:w="2076" w:type="pct"/>
            <w:vAlign w:val="bottom"/>
          </w:tcPr>
          <w:p w14:paraId="64C8876D" w14:textId="77777777" w:rsidR="007F1348" w:rsidRPr="0082412F" w:rsidRDefault="007F1348" w:rsidP="007F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2" w:type="pct"/>
            <w:vAlign w:val="bottom"/>
          </w:tcPr>
          <w:p w14:paraId="7C003CAE" w14:textId="7F08FA32" w:rsidR="007F1348" w:rsidRPr="0082412F" w:rsidRDefault="001A3AFF" w:rsidP="007F134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F13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660</w:t>
            </w:r>
            <w:r w:rsidR="007F13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141" w:type="pct"/>
            <w:vAlign w:val="bottom"/>
          </w:tcPr>
          <w:p w14:paraId="3024E87B" w14:textId="77777777" w:rsidR="007F1348" w:rsidRPr="0082412F" w:rsidRDefault="007F1348" w:rsidP="007F134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12F78789" w14:textId="75B64781" w:rsidR="007F1348" w:rsidRPr="0082412F" w:rsidRDefault="001A3AFF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F13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  <w:r w:rsidR="007F13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138" w:type="pct"/>
            <w:gridSpan w:val="2"/>
            <w:vAlign w:val="bottom"/>
          </w:tcPr>
          <w:p w14:paraId="3D1745DF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0E05135" w14:textId="3CFD0042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89825E2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7FF241D0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F1348" w:rsidRPr="00B165D6" w14:paraId="2213D22F" w14:textId="77777777" w:rsidTr="006B2EB6">
        <w:trPr>
          <w:trHeight w:val="389"/>
        </w:trPr>
        <w:tc>
          <w:tcPr>
            <w:tcW w:w="2076" w:type="pct"/>
            <w:vAlign w:val="bottom"/>
          </w:tcPr>
          <w:p w14:paraId="66BD7A2C" w14:textId="0A60BDF9" w:rsidR="007F1348" w:rsidRPr="00E62768" w:rsidRDefault="007F1348" w:rsidP="007F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2" w:type="pct"/>
            <w:vAlign w:val="bottom"/>
          </w:tcPr>
          <w:p w14:paraId="0E04D5F6" w14:textId="766310C9" w:rsidR="007F1348" w:rsidRPr="00CF0C3F" w:rsidRDefault="001A3AFF" w:rsidP="007F134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F134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41" w:type="pct"/>
            <w:vAlign w:val="bottom"/>
          </w:tcPr>
          <w:p w14:paraId="6A90E806" w14:textId="77777777" w:rsidR="007F1348" w:rsidRPr="0082412F" w:rsidRDefault="007F1348" w:rsidP="007F134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54222E15" w14:textId="366E6688" w:rsidR="007F1348" w:rsidRPr="00CF0C3F" w:rsidRDefault="001A3AFF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138" w:type="pct"/>
            <w:gridSpan w:val="2"/>
            <w:vAlign w:val="bottom"/>
          </w:tcPr>
          <w:p w14:paraId="3E4EB7CB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6CEDAA41" w14:textId="1275D55A" w:rsidR="007F1348" w:rsidRPr="0082412F" w:rsidRDefault="00D40625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4A972B3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23A23D3B" w14:textId="4D868927" w:rsidR="007F1348" w:rsidRPr="0082412F" w:rsidRDefault="00D40625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348" w:rsidRPr="00B165D6" w14:paraId="5CBAF8FF" w14:textId="77777777" w:rsidTr="006B2EB6">
        <w:trPr>
          <w:trHeight w:val="389"/>
        </w:trPr>
        <w:tc>
          <w:tcPr>
            <w:tcW w:w="2076" w:type="pct"/>
            <w:vAlign w:val="bottom"/>
          </w:tcPr>
          <w:p w14:paraId="5753D2BE" w14:textId="0791ADAB" w:rsidR="007F1348" w:rsidRPr="0082412F" w:rsidRDefault="007F1348" w:rsidP="007F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5C89D63" w14:textId="3C570E07" w:rsidR="007F1348" w:rsidRPr="0082412F" w:rsidRDefault="001A3AFF" w:rsidP="007F134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141" w:type="pct"/>
            <w:vAlign w:val="bottom"/>
          </w:tcPr>
          <w:p w14:paraId="3C4ABB0D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vAlign w:val="bottom"/>
          </w:tcPr>
          <w:p w14:paraId="19F6C4A1" w14:textId="698B80AF" w:rsidR="007F1348" w:rsidRPr="0082412F" w:rsidRDefault="001A3AFF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38" w:type="pct"/>
            <w:gridSpan w:val="2"/>
            <w:vAlign w:val="bottom"/>
          </w:tcPr>
          <w:p w14:paraId="2AE22556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bottom"/>
          </w:tcPr>
          <w:p w14:paraId="40BF2DB5" w14:textId="50FFBC64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1494DF4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vAlign w:val="bottom"/>
          </w:tcPr>
          <w:p w14:paraId="74402AE8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F1348" w:rsidRPr="00B165D6" w14:paraId="13B7BF39" w14:textId="77777777" w:rsidTr="006B2EB6">
        <w:trPr>
          <w:trHeight w:val="389"/>
        </w:trPr>
        <w:tc>
          <w:tcPr>
            <w:tcW w:w="2076" w:type="pct"/>
            <w:vAlign w:val="bottom"/>
          </w:tcPr>
          <w:p w14:paraId="0BEF379D" w14:textId="77777777" w:rsidR="007F1348" w:rsidRPr="008A36B8" w:rsidRDefault="007F1348" w:rsidP="007F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33547DE" w14:textId="073AB078" w:rsidR="007F1348" w:rsidRPr="00C54CD7" w:rsidRDefault="001A3AFF" w:rsidP="007F134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F1348" w:rsidRPr="00C54C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  <w:r w:rsidR="007F1348" w:rsidRPr="00C54C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141" w:type="pct"/>
            <w:vAlign w:val="bottom"/>
          </w:tcPr>
          <w:p w14:paraId="5E12F493" w14:textId="77777777" w:rsidR="007F1348" w:rsidRPr="00C54CD7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  <w:vAlign w:val="bottom"/>
          </w:tcPr>
          <w:p w14:paraId="183D9F05" w14:textId="134D37B2" w:rsidR="007F1348" w:rsidRPr="00C54CD7" w:rsidRDefault="001A3AFF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F1348"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  <w:r w:rsidR="007F1348"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138" w:type="pct"/>
            <w:gridSpan w:val="2"/>
            <w:vAlign w:val="bottom"/>
          </w:tcPr>
          <w:p w14:paraId="0F0A40B6" w14:textId="77777777" w:rsidR="007F1348" w:rsidRPr="00C54CD7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vAlign w:val="bottom"/>
          </w:tcPr>
          <w:p w14:paraId="17613AF2" w14:textId="7DEB2F0D" w:rsidR="007F1348" w:rsidRPr="00C54CD7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CD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81F0B91" w14:textId="77777777" w:rsidR="007F1348" w:rsidRPr="00C54CD7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  <w:vAlign w:val="bottom"/>
          </w:tcPr>
          <w:p w14:paraId="2A0B6F40" w14:textId="77777777" w:rsidR="007F1348" w:rsidRPr="00C54CD7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CD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7F1348" w:rsidRPr="00B165D6" w14:paraId="6DB4D101" w14:textId="77777777" w:rsidTr="006B2EB6">
        <w:trPr>
          <w:trHeight w:val="389"/>
        </w:trPr>
        <w:tc>
          <w:tcPr>
            <w:tcW w:w="2076" w:type="pct"/>
            <w:vAlign w:val="bottom"/>
          </w:tcPr>
          <w:p w14:paraId="0B2FA070" w14:textId="72BC5D3F" w:rsidR="007F1348" w:rsidRPr="00BB3B33" w:rsidRDefault="007F1348" w:rsidP="007F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2"/>
              <w:rPr>
                <w:rFonts w:ascii="Angsana New" w:hAnsi="Angsana New"/>
                <w:i/>
                <w:iCs/>
                <w:spacing w:val="-6"/>
                <w:sz w:val="30"/>
                <w:szCs w:val="30"/>
                <w:highlight w:val="cyan"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D2A9B0A" w14:textId="27320AB0" w:rsidR="007F1348" w:rsidRPr="0082412F" w:rsidRDefault="007F1348" w:rsidP="007F1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68AAADF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vAlign w:val="bottom"/>
          </w:tcPr>
          <w:p w14:paraId="30C9F77E" w14:textId="77777777" w:rsidR="007F1348" w:rsidRPr="0082412F" w:rsidRDefault="007F1348" w:rsidP="00A86B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4F286561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bottom"/>
          </w:tcPr>
          <w:p w14:paraId="5BC61473" w14:textId="4279070D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90B744A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vAlign w:val="bottom"/>
          </w:tcPr>
          <w:p w14:paraId="27792608" w14:textId="77777777" w:rsidR="007F1348" w:rsidRPr="0082412F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F1348" w:rsidRPr="00B165D6" w14:paraId="78F23BF2" w14:textId="77777777" w:rsidTr="006B2EB6">
        <w:trPr>
          <w:trHeight w:val="405"/>
        </w:trPr>
        <w:tc>
          <w:tcPr>
            <w:tcW w:w="2076" w:type="pct"/>
            <w:vAlign w:val="bottom"/>
          </w:tcPr>
          <w:p w14:paraId="4CC2F3DF" w14:textId="77777777" w:rsidR="007F1348" w:rsidRPr="0082412F" w:rsidRDefault="007F1348" w:rsidP="007F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A0D" w14:textId="772E3B26" w:rsidR="007F1348" w:rsidRPr="00583EEB" w:rsidRDefault="001A3AFF" w:rsidP="007F134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F1348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  <w:r w:rsidR="007F1348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141" w:type="pct"/>
            <w:vAlign w:val="bottom"/>
          </w:tcPr>
          <w:p w14:paraId="5846FEF8" w14:textId="77777777" w:rsidR="007F1348" w:rsidRPr="00583EEB" w:rsidRDefault="007F1348" w:rsidP="007F134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5FD0" w14:textId="0428B6C1" w:rsidR="007F1348" w:rsidRPr="00583EEB" w:rsidRDefault="001A3AFF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F1348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  <w:r w:rsidR="007F1348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138" w:type="pct"/>
            <w:gridSpan w:val="2"/>
            <w:vAlign w:val="bottom"/>
          </w:tcPr>
          <w:p w14:paraId="275881BC" w14:textId="77777777" w:rsidR="007F1348" w:rsidRPr="00583EEB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5D49A" w14:textId="381044FB" w:rsidR="007F1348" w:rsidRPr="00583EEB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869E07B" w14:textId="77777777" w:rsidR="007F1348" w:rsidRPr="00583EEB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7B90" w14:textId="77777777" w:rsidR="007F1348" w:rsidRPr="00583EEB" w:rsidRDefault="007F1348" w:rsidP="007F1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3E1959" w:rsidRPr="00205050" w14:paraId="4EBA41B1" w14:textId="77777777" w:rsidTr="006B2EB6">
        <w:trPr>
          <w:gridAfter w:val="1"/>
          <w:wAfter w:w="7" w:type="pct"/>
          <w:tblHeader/>
        </w:trPr>
        <w:tc>
          <w:tcPr>
            <w:tcW w:w="2076" w:type="pct"/>
            <w:vAlign w:val="bottom"/>
          </w:tcPr>
          <w:p w14:paraId="1CC5C8A2" w14:textId="6A3B0FA7" w:rsidR="00243502" w:rsidRPr="00205050" w:rsidRDefault="00243502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2" w:type="pct"/>
            <w:vAlign w:val="bottom"/>
          </w:tcPr>
          <w:p w14:paraId="6AAEC025" w14:textId="7A7CF2D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D0E4EB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EEA550" w14:textId="65AB5F8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648B7F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EC57623" w14:textId="0C8F047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851F189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1AABDFED" w14:textId="2911023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5C8C" w:rsidRPr="00B165D6" w14:paraId="0C1D4BBE" w14:textId="77777777" w:rsidTr="006B2EB6">
        <w:trPr>
          <w:gridAfter w:val="1"/>
          <w:wAfter w:w="7" w:type="pct"/>
          <w:tblHeader/>
        </w:trPr>
        <w:tc>
          <w:tcPr>
            <w:tcW w:w="2076" w:type="pct"/>
            <w:vAlign w:val="bottom"/>
          </w:tcPr>
          <w:p w14:paraId="00BF242A" w14:textId="5E16E0BE" w:rsidR="00075C8C" w:rsidRPr="009D7D94" w:rsidRDefault="00075C8C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7D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2" w:type="pct"/>
            <w:vAlign w:val="bottom"/>
          </w:tcPr>
          <w:p w14:paraId="3FDB1535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52C963B4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302C058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6B999C2D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7F094AA1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2280EC10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6ECF91B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C8C" w:rsidRPr="00B165D6" w14:paraId="7E0C351F" w14:textId="77777777" w:rsidTr="006B2EB6">
        <w:trPr>
          <w:gridAfter w:val="1"/>
          <w:wAfter w:w="7" w:type="pct"/>
          <w:tblHeader/>
        </w:trPr>
        <w:tc>
          <w:tcPr>
            <w:tcW w:w="2076" w:type="pct"/>
            <w:vAlign w:val="bottom"/>
          </w:tcPr>
          <w:p w14:paraId="5AEF5DB6" w14:textId="5A2BD0EC" w:rsidR="00075C8C" w:rsidRPr="00075C8C" w:rsidRDefault="00075C8C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14:paraId="2BEAF6F8" w14:textId="2A384BC9" w:rsidR="00075C8C" w:rsidRPr="00583EEB" w:rsidRDefault="001A3AFF" w:rsidP="00075C8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075C8C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  <w:gridSpan w:val="2"/>
            <w:vAlign w:val="bottom"/>
          </w:tcPr>
          <w:p w14:paraId="7011587D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vAlign w:val="bottom"/>
          </w:tcPr>
          <w:p w14:paraId="647CAFCA" w14:textId="6B81B54C" w:rsidR="00075C8C" w:rsidRPr="00583EEB" w:rsidRDefault="00075C8C" w:rsidP="00A86B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E70C64E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vAlign w:val="bottom"/>
          </w:tcPr>
          <w:p w14:paraId="677463B8" w14:textId="7F228CD5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77226B53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14:paraId="7E7C350D" w14:textId="784B6304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075C8C" w:rsidRPr="00C54CD7" w14:paraId="0C00C1BB" w14:textId="77777777" w:rsidTr="006B2EB6">
        <w:trPr>
          <w:gridAfter w:val="1"/>
          <w:wAfter w:w="7" w:type="pct"/>
          <w:trHeight w:val="225"/>
          <w:tblHeader/>
        </w:trPr>
        <w:tc>
          <w:tcPr>
            <w:tcW w:w="2076" w:type="pct"/>
            <w:vAlign w:val="bottom"/>
          </w:tcPr>
          <w:p w14:paraId="355EDAC7" w14:textId="77777777" w:rsidR="00075C8C" w:rsidRPr="00C54CD7" w:rsidRDefault="00075C8C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vAlign w:val="bottom"/>
          </w:tcPr>
          <w:p w14:paraId="12FBC928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6060B43C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78EF3E2E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D31697E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3BA8C723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4EC64AD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0BDF2E52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1959" w:rsidRPr="00B165D6" w14:paraId="2DF617C5" w14:textId="77777777" w:rsidTr="006B2EB6">
        <w:trPr>
          <w:gridAfter w:val="1"/>
          <w:wAfter w:w="7" w:type="pct"/>
          <w:tblHeader/>
        </w:trPr>
        <w:tc>
          <w:tcPr>
            <w:tcW w:w="2076" w:type="pct"/>
            <w:vAlign w:val="bottom"/>
          </w:tcPr>
          <w:p w14:paraId="5A76FEC9" w14:textId="73C86797" w:rsidR="00243502" w:rsidRPr="0082412F" w:rsidRDefault="00BB3B3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2" w:type="pct"/>
            <w:vAlign w:val="bottom"/>
          </w:tcPr>
          <w:p w14:paraId="22195CE8" w14:textId="4D258E2A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20DFBBC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D7F31C4" w14:textId="7C6F192B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3A4F736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AAC7F46" w14:textId="2B51CE96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69B8428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729E9AB" w14:textId="267D2DC6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959" w:rsidRPr="00310E87" w14:paraId="7800F5BA" w14:textId="77777777" w:rsidTr="006B2EB6">
        <w:trPr>
          <w:gridAfter w:val="1"/>
          <w:wAfter w:w="7" w:type="pct"/>
        </w:trPr>
        <w:tc>
          <w:tcPr>
            <w:tcW w:w="2076" w:type="pct"/>
            <w:vAlign w:val="bottom"/>
          </w:tcPr>
          <w:p w14:paraId="1A27CC1D" w14:textId="77777777" w:rsidR="000271C5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2" w:type="pct"/>
            <w:vAlign w:val="bottom"/>
          </w:tcPr>
          <w:p w14:paraId="03CE2FBC" w14:textId="40797AD3" w:rsidR="000271C5" w:rsidRPr="00583EEB" w:rsidRDefault="001A3AFF" w:rsidP="00A86BC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45" w:type="pct"/>
            <w:gridSpan w:val="2"/>
            <w:vAlign w:val="bottom"/>
          </w:tcPr>
          <w:p w14:paraId="1809DF72" w14:textId="77777777" w:rsidR="000271C5" w:rsidRPr="00583EEB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DCDC8F8" w14:textId="21C24B45" w:rsidR="000271C5" w:rsidRPr="00583EEB" w:rsidRDefault="001A3AFF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B13E9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4" w:type="pct"/>
            <w:gridSpan w:val="2"/>
            <w:vAlign w:val="bottom"/>
          </w:tcPr>
          <w:p w14:paraId="6AA3A08B" w14:textId="77777777" w:rsidR="000271C5" w:rsidRPr="00583EEB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252D528" w14:textId="06C23A36" w:rsidR="000271C5" w:rsidRPr="00583EEB" w:rsidRDefault="00503DCE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5EC81F25" w14:textId="77777777" w:rsidR="000271C5" w:rsidRPr="00583EEB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E5FB073" w14:textId="4815D214" w:rsidR="000271C5" w:rsidRPr="00583EEB" w:rsidRDefault="001A3AFF" w:rsidP="008F22E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F22E8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</w:tr>
      <w:tr w:rsidR="003E1959" w:rsidRPr="00310E87" w14:paraId="6857E7E2" w14:textId="77777777" w:rsidTr="006B2EB6">
        <w:trPr>
          <w:gridAfter w:val="1"/>
          <w:wAfter w:w="7" w:type="pct"/>
        </w:trPr>
        <w:tc>
          <w:tcPr>
            <w:tcW w:w="2076" w:type="pct"/>
            <w:vAlign w:val="bottom"/>
          </w:tcPr>
          <w:p w14:paraId="57DFEB7C" w14:textId="517C4CE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2" w:type="pct"/>
          </w:tcPr>
          <w:p w14:paraId="4459EB42" w14:textId="66483823" w:rsidR="003733F8" w:rsidRPr="00583EEB" w:rsidRDefault="00503DCE" w:rsidP="0050471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8A31C71" w14:textId="77777777" w:rsidR="003733F8" w:rsidRPr="00583EEB" w:rsidRDefault="003733F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486F03F" w14:textId="77777777" w:rsidR="003733F8" w:rsidRPr="00583EEB" w:rsidRDefault="003733F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37BB6885" w14:textId="77777777" w:rsidR="003733F8" w:rsidRPr="00583EEB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BA582AB" w14:textId="2E0F0AA7" w:rsidR="003733F8" w:rsidRPr="00583EEB" w:rsidRDefault="001A3AFF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503DCE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146" w:type="pct"/>
            <w:gridSpan w:val="2"/>
            <w:vAlign w:val="bottom"/>
          </w:tcPr>
          <w:p w14:paraId="0792B77C" w14:textId="77777777" w:rsidR="003733F8" w:rsidRPr="00583EEB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295CFF6" w14:textId="5050D289" w:rsidR="003733F8" w:rsidRPr="00583EEB" w:rsidRDefault="001A3AFF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3733F8" w:rsidRPr="0058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3E1959" w:rsidRPr="00310E87" w14:paraId="3CABF9F1" w14:textId="77777777" w:rsidTr="006B2EB6">
        <w:trPr>
          <w:gridAfter w:val="1"/>
          <w:wAfter w:w="7" w:type="pct"/>
        </w:trPr>
        <w:tc>
          <w:tcPr>
            <w:tcW w:w="2076" w:type="pct"/>
            <w:vAlign w:val="bottom"/>
          </w:tcPr>
          <w:p w14:paraId="4F42E262" w14:textId="289F290A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2" w:type="pct"/>
            <w:vAlign w:val="bottom"/>
          </w:tcPr>
          <w:p w14:paraId="53F3B32D" w14:textId="6873167A" w:rsidR="00310E87" w:rsidRPr="00583EEB" w:rsidRDefault="001A3AFF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45" w:type="pct"/>
            <w:gridSpan w:val="2"/>
            <w:vAlign w:val="bottom"/>
          </w:tcPr>
          <w:p w14:paraId="472DA807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D93F6D9" w14:textId="77FF439A" w:rsidR="00310E87" w:rsidRPr="00583EEB" w:rsidRDefault="001A3AF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4" w:type="pct"/>
            <w:gridSpan w:val="2"/>
            <w:vAlign w:val="bottom"/>
          </w:tcPr>
          <w:p w14:paraId="7071C8A8" w14:textId="77777777" w:rsidR="00310E87" w:rsidRPr="00583EEB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82BCF77" w14:textId="7CE81E70" w:rsidR="00310E87" w:rsidRPr="00583EEB" w:rsidRDefault="001A3AFF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46" w:type="pct"/>
            <w:gridSpan w:val="2"/>
            <w:vAlign w:val="bottom"/>
          </w:tcPr>
          <w:p w14:paraId="23C2DA94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5482B26" w14:textId="79E8EF7B" w:rsidR="00310E87" w:rsidRPr="00583EEB" w:rsidRDefault="001A3AF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3E1959" w:rsidRPr="00310E87" w14:paraId="0942F23B" w14:textId="77777777" w:rsidTr="006B2EB6">
        <w:trPr>
          <w:gridAfter w:val="1"/>
          <w:wAfter w:w="7" w:type="pct"/>
        </w:trPr>
        <w:tc>
          <w:tcPr>
            <w:tcW w:w="2076" w:type="pct"/>
            <w:vAlign w:val="bottom"/>
          </w:tcPr>
          <w:p w14:paraId="2CA061AD" w14:textId="4D851242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2" w:type="pct"/>
            <w:vAlign w:val="bottom"/>
          </w:tcPr>
          <w:p w14:paraId="1FCFFC7F" w14:textId="2F72DC7A" w:rsidR="00310E87" w:rsidRPr="00583EEB" w:rsidRDefault="001A3AFF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503DCE"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45" w:type="pct"/>
            <w:gridSpan w:val="2"/>
            <w:vAlign w:val="bottom"/>
          </w:tcPr>
          <w:p w14:paraId="09165507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C8AC8F" w14:textId="45E68E1E" w:rsidR="00310E87" w:rsidRPr="00583EEB" w:rsidRDefault="001A3AFF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310E87"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144" w:type="pct"/>
            <w:gridSpan w:val="2"/>
            <w:vAlign w:val="bottom"/>
          </w:tcPr>
          <w:p w14:paraId="0590BA93" w14:textId="77777777" w:rsidR="00310E87" w:rsidRPr="00583EEB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C525DF7" w14:textId="0CAEA270" w:rsidR="00310E87" w:rsidRPr="00583EEB" w:rsidRDefault="001A3AFF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503DCE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46" w:type="pct"/>
            <w:gridSpan w:val="2"/>
            <w:vAlign w:val="bottom"/>
          </w:tcPr>
          <w:p w14:paraId="1EEB87ED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CCA559B" w14:textId="45C6B929" w:rsidR="00310E87" w:rsidRPr="00583EEB" w:rsidRDefault="001A3AFF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310E87"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</w:tr>
      <w:tr w:rsidR="003E1959" w:rsidRPr="00B165D6" w14:paraId="2CB34CCF" w14:textId="77777777" w:rsidTr="006B2EB6">
        <w:trPr>
          <w:gridAfter w:val="1"/>
          <w:wAfter w:w="7" w:type="pct"/>
        </w:trPr>
        <w:tc>
          <w:tcPr>
            <w:tcW w:w="2076" w:type="pct"/>
            <w:vAlign w:val="bottom"/>
          </w:tcPr>
          <w:p w14:paraId="24E0F436" w14:textId="77777777" w:rsidR="003733F8" w:rsidRPr="0082412F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8A97" w14:textId="604CB9C6" w:rsidR="003733F8" w:rsidRPr="00583EEB" w:rsidRDefault="001A3AFF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503DCE"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145" w:type="pct"/>
            <w:gridSpan w:val="2"/>
            <w:vAlign w:val="bottom"/>
          </w:tcPr>
          <w:p w14:paraId="20A2ADEE" w14:textId="77777777" w:rsidR="003733F8" w:rsidRPr="00583EEB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74C98" w14:textId="15B634FE" w:rsidR="003733F8" w:rsidRPr="00583EEB" w:rsidRDefault="001A3AF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3733F8" w:rsidRPr="00583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44" w:type="pct"/>
            <w:gridSpan w:val="2"/>
            <w:vAlign w:val="bottom"/>
          </w:tcPr>
          <w:p w14:paraId="7942217B" w14:textId="77777777" w:rsidR="003733F8" w:rsidRPr="00583EEB" w:rsidRDefault="003733F8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B69B6" w14:textId="6E381048" w:rsidR="003733F8" w:rsidRPr="00583EEB" w:rsidRDefault="001A3AFF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503DCE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146" w:type="pct"/>
            <w:gridSpan w:val="2"/>
            <w:vAlign w:val="bottom"/>
          </w:tcPr>
          <w:p w14:paraId="45E35909" w14:textId="77777777" w:rsidR="003733F8" w:rsidRPr="00583EEB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9A18" w14:textId="541780A4" w:rsidR="003733F8" w:rsidRPr="00583EEB" w:rsidRDefault="001A3AF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3733F8" w:rsidRPr="00583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  <w:tr w:rsidR="006B2EB6" w:rsidRPr="00B165D6" w14:paraId="57F6BE60" w14:textId="77777777" w:rsidTr="006B2EB6">
        <w:trPr>
          <w:gridAfter w:val="1"/>
          <w:wAfter w:w="7" w:type="pct"/>
        </w:trPr>
        <w:tc>
          <w:tcPr>
            <w:tcW w:w="2076" w:type="pct"/>
            <w:vAlign w:val="bottom"/>
          </w:tcPr>
          <w:p w14:paraId="4FB91B96" w14:textId="77777777" w:rsidR="006B2EB6" w:rsidRPr="0082412F" w:rsidRDefault="006B2EB6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vAlign w:val="bottom"/>
          </w:tcPr>
          <w:p w14:paraId="0B642163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1B6188EA" w14:textId="77777777" w:rsidR="006B2EB6" w:rsidRPr="00583EEB" w:rsidRDefault="006B2EB6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07CE4A75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100B2EFE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18167A80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1664B21" w14:textId="77777777" w:rsidR="006B2EB6" w:rsidRPr="00583EEB" w:rsidRDefault="006B2EB6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3C5D0788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B3B33" w:rsidRPr="00B165D6" w14:paraId="3E54640B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251263A1" w14:textId="4BF43B9A" w:rsidR="00BB3B33" w:rsidRPr="0082412F" w:rsidRDefault="00BB3B33" w:rsidP="00BB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663" w:type="pct"/>
            <w:vAlign w:val="bottom"/>
          </w:tcPr>
          <w:p w14:paraId="4D84DA8C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7CC11C80" w14:textId="77777777" w:rsidR="00BB3B33" w:rsidRPr="00583EEB" w:rsidRDefault="00BB3B33" w:rsidP="00BB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176F4D11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23EC54AD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C793FF9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298061B" w14:textId="77777777" w:rsidR="00BB3B33" w:rsidRPr="00583EEB" w:rsidRDefault="00BB3B33" w:rsidP="00BB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D2EFAB2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AFC" w:rsidRPr="00B165D6" w14:paraId="1C334724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680518F5" w14:textId="739F688C" w:rsidR="00D75AFC" w:rsidRPr="0082412F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69B6ED5" w14:textId="5DF9396E" w:rsidR="00D75AFC" w:rsidRPr="00583EEB" w:rsidRDefault="00D75AFC" w:rsidP="00D75AF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33F7B693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14:paraId="4123ED09" w14:textId="7F30CAD2" w:rsidR="00D75AFC" w:rsidRPr="00583EEB" w:rsidRDefault="00D75AFC" w:rsidP="00D75AF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A493EA0" w14:textId="77777777" w:rsidR="00D75AFC" w:rsidRPr="00583EEB" w:rsidRDefault="00D75AFC" w:rsidP="00D75AF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06F43720" w14:textId="65691B1B" w:rsidR="00D75AFC" w:rsidRPr="00583EEB" w:rsidRDefault="001A3AFF" w:rsidP="00D75AF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="00D75AFC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  <w:tc>
          <w:tcPr>
            <w:tcW w:w="146" w:type="pct"/>
            <w:gridSpan w:val="2"/>
            <w:vAlign w:val="bottom"/>
          </w:tcPr>
          <w:p w14:paraId="61F38689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67D33A6" w14:textId="51A4BFFE" w:rsidR="00D75AFC" w:rsidRPr="00583EEB" w:rsidRDefault="001A3AFF" w:rsidP="00A86BC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  <w:r w:rsidR="00D75AFC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</w:tr>
      <w:tr w:rsidR="00D75AFC" w:rsidRPr="00B165D6" w14:paraId="175E9C8B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3E4CE3F2" w14:textId="77777777" w:rsidR="00D75AFC" w:rsidRPr="0082412F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6D180F9" w14:textId="3D1D14FE" w:rsidR="00D75AFC" w:rsidRPr="00553F7C" w:rsidRDefault="00D75AFC" w:rsidP="00D75AF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3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E4DA3ED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vAlign w:val="bottom"/>
          </w:tcPr>
          <w:p w14:paraId="1396A247" w14:textId="2AAABAFD" w:rsidR="00D75AFC" w:rsidRPr="00583EEB" w:rsidRDefault="00D75AFC" w:rsidP="00D75AF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4DC35D8" w14:textId="77777777" w:rsidR="00D75AFC" w:rsidRPr="00583EEB" w:rsidRDefault="00D75AFC" w:rsidP="00D75AF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bottom"/>
          </w:tcPr>
          <w:p w14:paraId="5F0A4DD9" w14:textId="4616B550" w:rsidR="00D75AFC" w:rsidRPr="00583EEB" w:rsidRDefault="001A3AFF" w:rsidP="00D75AF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  <w:r w:rsidR="00D75AFC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146" w:type="pct"/>
            <w:gridSpan w:val="2"/>
            <w:vAlign w:val="bottom"/>
          </w:tcPr>
          <w:p w14:paraId="29596862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66063651" w14:textId="799688C7" w:rsidR="00D75AFC" w:rsidRPr="00583EEB" w:rsidRDefault="001A3AFF" w:rsidP="00D75AF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  <w:r w:rsidR="00D75AFC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D75AFC" w:rsidRPr="00B165D6" w14:paraId="32D63396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6D76AF49" w14:textId="69A0E321" w:rsidR="00D75AFC" w:rsidRPr="0082412F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D2F8238" w14:textId="1FBB1A8F" w:rsidR="00D75AFC" w:rsidRPr="00583EEB" w:rsidRDefault="00D75AFC" w:rsidP="00D75AF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22A3A48B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14:paraId="7AEC2842" w14:textId="56ED584B" w:rsidR="00D75AFC" w:rsidRPr="00583EEB" w:rsidRDefault="00D75AFC" w:rsidP="00D75AF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0D15BEB" w14:textId="77777777" w:rsidR="00D75AFC" w:rsidRPr="00583EEB" w:rsidRDefault="00D75AFC" w:rsidP="00D75AF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0AC02E9A" w14:textId="6569B875" w:rsidR="00D75AFC" w:rsidRPr="00583EEB" w:rsidRDefault="00D75AFC" w:rsidP="00D75AF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09C87076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98F2047" w14:textId="4295CE82" w:rsidR="00D75AFC" w:rsidRPr="00583EEB" w:rsidRDefault="00D75AFC" w:rsidP="00D75AF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  <w:r w:rsidRPr="00583E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5AFC" w:rsidRPr="00B165D6" w14:paraId="0B4E2818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075EF556" w14:textId="304EC2B8" w:rsidR="00D75AFC" w:rsidRPr="0082412F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A67A" w14:textId="67F6A1F5" w:rsidR="00D75AFC" w:rsidRPr="00553F7C" w:rsidRDefault="00D75AFC" w:rsidP="00D75AF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3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715D8609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C00CE" w14:textId="27E0186D" w:rsidR="00D75AFC" w:rsidRPr="00553F7C" w:rsidRDefault="00D75AFC" w:rsidP="00986A5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7E7AA4B" w14:textId="77777777" w:rsidR="00D75AFC" w:rsidRPr="00583EEB" w:rsidRDefault="00D75AFC" w:rsidP="00D75AF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AF5A" w14:textId="536650C3" w:rsidR="00D75AFC" w:rsidRPr="00583EEB" w:rsidRDefault="001A3AFF" w:rsidP="00D75AF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  <w:r w:rsidR="00D75AFC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146" w:type="pct"/>
            <w:gridSpan w:val="2"/>
            <w:vAlign w:val="bottom"/>
          </w:tcPr>
          <w:p w14:paraId="235FDAB3" w14:textId="77777777" w:rsidR="00D75AFC" w:rsidRPr="00583EEB" w:rsidRDefault="00D75AFC" w:rsidP="00D75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5D80D" w14:textId="637C0E06" w:rsidR="00D75AFC" w:rsidRPr="00583EEB" w:rsidRDefault="001A3AFF" w:rsidP="00D75AF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</w:t>
            </w:r>
            <w:r w:rsidR="00D75AFC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</w:tr>
      <w:tr w:rsidR="002A5D42" w:rsidRPr="00205050" w14:paraId="627C1058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21508ED3" w14:textId="77777777" w:rsidR="002A5D42" w:rsidRPr="00205050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2A83EDC0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2244A1F6" w14:textId="77777777" w:rsidR="002A5D42" w:rsidRPr="00205050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vAlign w:val="bottom"/>
          </w:tcPr>
          <w:p w14:paraId="3E063196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EA90B75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06293151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555B189" w14:textId="77777777" w:rsidR="002A5D42" w:rsidRPr="00205050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vAlign w:val="bottom"/>
          </w:tcPr>
          <w:p w14:paraId="7388CF0D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A5D42" w:rsidRPr="00B165D6" w14:paraId="04AFBFAD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393491E0" w14:textId="63613078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3" w:type="pct"/>
            <w:vAlign w:val="bottom"/>
          </w:tcPr>
          <w:p w14:paraId="30CD0C14" w14:textId="77777777" w:rsidR="002A5D42" w:rsidRPr="003733F8" w:rsidRDefault="002A5D4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5551C9A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6D3728C4" w14:textId="77777777" w:rsidR="002A5D42" w:rsidRDefault="002A5D42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823EBD3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51AEAFA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44B52CE5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7588303E" w14:textId="77777777" w:rsidR="002A5D42" w:rsidRDefault="002A5D4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5D42" w:rsidRPr="00B165D6" w14:paraId="6CDC1D62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132FE1E1" w14:textId="228D5804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vAlign w:val="bottom"/>
          </w:tcPr>
          <w:p w14:paraId="2EF93660" w14:textId="064DCBBA" w:rsidR="002A5D42" w:rsidRPr="009D7D94" w:rsidRDefault="009D7D94" w:rsidP="009D7D9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29A7DF36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282AE865" w14:textId="6F1AEADC" w:rsidR="002A5D42" w:rsidRDefault="002A5D42" w:rsidP="002A5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1223300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80B4557" w14:textId="6CF08EFC" w:rsidR="002A5D42" w:rsidRPr="009D7D94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9D7D94" w:rsidRPr="009D7D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146" w:type="pct"/>
            <w:gridSpan w:val="2"/>
            <w:vAlign w:val="bottom"/>
          </w:tcPr>
          <w:p w14:paraId="136FF93E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9B982CF" w14:textId="143466B2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</w:tr>
      <w:tr w:rsidR="002A5D42" w:rsidRPr="00B165D6" w14:paraId="538A002C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407E405F" w14:textId="1CA59191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467858E6" w14:textId="3FC8CB8B" w:rsidR="002A5D42" w:rsidRPr="009D7D94" w:rsidRDefault="001A3AFF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45" w:type="pct"/>
            <w:gridSpan w:val="2"/>
            <w:vAlign w:val="bottom"/>
          </w:tcPr>
          <w:p w14:paraId="11F747F9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5690DBD2" w14:textId="3BF881B4" w:rsidR="002A5D42" w:rsidRDefault="001A3AFF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4" w:type="pct"/>
            <w:gridSpan w:val="2"/>
            <w:vAlign w:val="bottom"/>
          </w:tcPr>
          <w:p w14:paraId="0E4DE241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CED9EB8" w14:textId="1D7358F0" w:rsidR="002A5D42" w:rsidRPr="009D7D94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146" w:type="pct"/>
            <w:gridSpan w:val="2"/>
            <w:vAlign w:val="bottom"/>
          </w:tcPr>
          <w:p w14:paraId="22EEE125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1401C49" w14:textId="28B1563A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  <w:lang w:val="en-US"/>
              </w:rPr>
              <w:t>154</w:t>
            </w:r>
          </w:p>
        </w:tc>
      </w:tr>
      <w:tr w:rsidR="002A5D42" w:rsidRPr="00B165D6" w14:paraId="1F9186D7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62E8F1F0" w14:textId="2444136C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D96813F" w14:textId="7A006AFE" w:rsidR="002A5D42" w:rsidRPr="009D7D94" w:rsidRDefault="001A3AFF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9D7D94" w:rsidRPr="009D7D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5" w:type="pct"/>
            <w:gridSpan w:val="2"/>
            <w:vAlign w:val="bottom"/>
          </w:tcPr>
          <w:p w14:paraId="31E9076F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14:paraId="53CEF3FB" w14:textId="6B64DE6D" w:rsidR="002A5D42" w:rsidRDefault="001A3AFF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2A5D42" w:rsidRPr="008D4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144" w:type="pct"/>
            <w:gridSpan w:val="2"/>
            <w:vAlign w:val="bottom"/>
          </w:tcPr>
          <w:p w14:paraId="4572C909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5F974AD7" w14:textId="3F594760" w:rsidR="002A5D42" w:rsidRPr="009D7D94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9D7D94" w:rsidRPr="009D7D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6" w:type="pct"/>
            <w:gridSpan w:val="2"/>
            <w:vAlign w:val="bottom"/>
          </w:tcPr>
          <w:p w14:paraId="4A1EFB83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1A3AF87" w14:textId="3A75C5A3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2A5D42" w:rsidRPr="008D4A00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</w:tr>
      <w:tr w:rsidR="002A5D42" w:rsidRPr="00B165D6" w14:paraId="354BD32B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5BE5235D" w14:textId="215B05AE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A8D11" w14:textId="543C00A2" w:rsidR="002A5D42" w:rsidRPr="00583EEB" w:rsidRDefault="001A3AFF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</w:t>
            </w:r>
            <w:r w:rsidR="009D7D94"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45" w:type="pct"/>
            <w:gridSpan w:val="2"/>
            <w:vAlign w:val="bottom"/>
          </w:tcPr>
          <w:p w14:paraId="5E527654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545A" w14:textId="1EB24691" w:rsidR="002A5D42" w:rsidRPr="00583EEB" w:rsidRDefault="001A3AFF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2A5D42"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44" w:type="pct"/>
            <w:gridSpan w:val="2"/>
            <w:vAlign w:val="bottom"/>
          </w:tcPr>
          <w:p w14:paraId="34BACBD9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24C9" w14:textId="09639E3C" w:rsidR="002A5D42" w:rsidRPr="00583EEB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  <w:r w:rsidR="009D7D94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941</w:t>
            </w:r>
          </w:p>
        </w:tc>
        <w:tc>
          <w:tcPr>
            <w:tcW w:w="146" w:type="pct"/>
            <w:gridSpan w:val="2"/>
            <w:vAlign w:val="bottom"/>
          </w:tcPr>
          <w:p w14:paraId="7B2F34DE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C209B" w14:textId="75F0B78C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2A5D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</w:t>
            </w:r>
          </w:p>
        </w:tc>
      </w:tr>
      <w:tr w:rsidR="002A5D42" w:rsidRPr="00B165D6" w14:paraId="2A70CCC3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2E676293" w14:textId="09F221D6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F3D630A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10D54F9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77817BDE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D79E252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7EC2DBF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AA3B695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5A01C77" w14:textId="77777777" w:rsidR="002A5D42" w:rsidRDefault="002A5D4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3412" w:rsidRPr="00B165D6" w14:paraId="687BEDD9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39B964DB" w14:textId="15B2DDC2" w:rsidR="009C3412" w:rsidRPr="00063EF2" w:rsidRDefault="009C341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3" w:type="pct"/>
            <w:vAlign w:val="bottom"/>
          </w:tcPr>
          <w:p w14:paraId="185EFF53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F75DDDC" w14:textId="77777777" w:rsidR="009C3412" w:rsidRPr="00583EEB" w:rsidRDefault="009C341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37CCF812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4D559864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7C4039A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5CB0B87" w14:textId="77777777" w:rsidR="009C3412" w:rsidRPr="00583EEB" w:rsidRDefault="009C341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986190E" w14:textId="77777777" w:rsidR="009C3412" w:rsidRPr="000D72D7" w:rsidRDefault="009C341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D42" w:rsidRPr="00B165D6" w14:paraId="073FC05F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38DB9A41" w14:textId="7D4C4DC2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vAlign w:val="bottom"/>
          </w:tcPr>
          <w:p w14:paraId="5BB97525" w14:textId="6563A5A0" w:rsidR="002A5D42" w:rsidRPr="00583EEB" w:rsidRDefault="007012B2" w:rsidP="00986A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74CFFBDB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69FE0494" w14:textId="3BBBC905" w:rsidR="002A5D42" w:rsidRPr="00583EEB" w:rsidRDefault="002A5D42" w:rsidP="00986A5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102A411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D5CF524" w14:textId="5CAFCAF4" w:rsidR="002A5D42" w:rsidRPr="00583EEB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012B2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  <w:r w:rsidR="007012B2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46" w:type="pct"/>
            <w:gridSpan w:val="2"/>
            <w:vAlign w:val="bottom"/>
          </w:tcPr>
          <w:p w14:paraId="22356589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7584EB31" w14:textId="180A246F" w:rsidR="002A5D42" w:rsidRDefault="001A3AFF" w:rsidP="00A86BC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2A5D42" w:rsidRPr="00B165D6" w14:paraId="07269063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14C81C1D" w14:textId="258B787D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5BEB4965" w14:textId="25B62892" w:rsidR="002A5D42" w:rsidRPr="00583EEB" w:rsidRDefault="001A3AFF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7012B2"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45" w:type="pct"/>
            <w:gridSpan w:val="2"/>
            <w:vAlign w:val="bottom"/>
          </w:tcPr>
          <w:p w14:paraId="6C6B7EC1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72EAB4DC" w14:textId="0B12C4A7" w:rsidR="002A5D42" w:rsidRPr="00583EEB" w:rsidRDefault="001A3AFF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A5D4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4" w:type="pct"/>
            <w:gridSpan w:val="2"/>
            <w:vAlign w:val="bottom"/>
          </w:tcPr>
          <w:p w14:paraId="31295AC7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A8C4BB4" w14:textId="577FCDE2" w:rsidR="002A5D42" w:rsidRPr="00583EEB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7012B2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6" w:type="pct"/>
            <w:gridSpan w:val="2"/>
            <w:vAlign w:val="bottom"/>
          </w:tcPr>
          <w:p w14:paraId="1340EFD7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D3DCE77" w14:textId="6C4EF059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2A5D42" w:rsidRPr="00B165D6" w14:paraId="2EDD8266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0537FE2C" w14:textId="0918DB4F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01E9701" w14:textId="316D3541" w:rsidR="002A5D42" w:rsidRPr="00583EEB" w:rsidRDefault="001A3AFF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 w:rsidR="007012B2"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45" w:type="pct"/>
            <w:gridSpan w:val="2"/>
            <w:vAlign w:val="bottom"/>
          </w:tcPr>
          <w:p w14:paraId="4093E3F8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14:paraId="049D7C6F" w14:textId="5FE5641D" w:rsidR="002A5D42" w:rsidRPr="00583EEB" w:rsidRDefault="001A3AFF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2A5D4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4" w:type="pct"/>
            <w:gridSpan w:val="2"/>
            <w:vAlign w:val="bottom"/>
          </w:tcPr>
          <w:p w14:paraId="28BB71E9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3A0DCB57" w14:textId="4249FD9A" w:rsidR="002A5D42" w:rsidRPr="00583EEB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  <w:r w:rsidR="007012B2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146" w:type="pct"/>
            <w:gridSpan w:val="2"/>
            <w:vAlign w:val="bottom"/>
          </w:tcPr>
          <w:p w14:paraId="3E3E9E53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34CA834" w14:textId="581B617C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2A5D42" w:rsidRPr="00B165D6" w14:paraId="696C0706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0AB5F3FB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15DAD2B" w14:textId="08A54785" w:rsidR="002A5D42" w:rsidRPr="00583EEB" w:rsidRDefault="001A3AFF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</w:t>
            </w:r>
            <w:r w:rsidR="007012B2"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145" w:type="pct"/>
            <w:gridSpan w:val="2"/>
            <w:vAlign w:val="bottom"/>
          </w:tcPr>
          <w:p w14:paraId="01C8FAF4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vAlign w:val="bottom"/>
          </w:tcPr>
          <w:p w14:paraId="16501C31" w14:textId="1418F092" w:rsidR="002A5D42" w:rsidRPr="00583EEB" w:rsidRDefault="001A3AFF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</w:t>
            </w:r>
            <w:r w:rsidR="002A5D4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44" w:type="pct"/>
            <w:gridSpan w:val="2"/>
            <w:vAlign w:val="bottom"/>
          </w:tcPr>
          <w:p w14:paraId="1A562F99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bottom"/>
          </w:tcPr>
          <w:p w14:paraId="776CB6B7" w14:textId="61AD630D" w:rsidR="002A5D42" w:rsidRPr="00583EEB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012B2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  <w:r w:rsidR="007012B2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146" w:type="pct"/>
            <w:gridSpan w:val="2"/>
            <w:vAlign w:val="bottom"/>
          </w:tcPr>
          <w:p w14:paraId="20AA8088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4811AECF" w14:textId="2346E96B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</w:tr>
      <w:tr w:rsidR="002A5D42" w:rsidRPr="00B165D6" w14:paraId="5B6BEA97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0F80A3FA" w14:textId="59125AA8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51F753A" w14:textId="5AABDF45" w:rsidR="002A5D42" w:rsidRPr="00583EEB" w:rsidRDefault="007012B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32E10FE2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14:paraId="7F2B1475" w14:textId="45FB37EF" w:rsidR="002A5D42" w:rsidRPr="00583EEB" w:rsidRDefault="002A5D42" w:rsidP="006B2E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 w:rsidRPr="00583E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vAlign w:val="bottom"/>
          </w:tcPr>
          <w:p w14:paraId="32BCD806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11B81A0D" w14:textId="1E5AAB87" w:rsidR="002A5D42" w:rsidRPr="00583EEB" w:rsidRDefault="007012B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5ECC1D38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789C589" w14:textId="25627988" w:rsidR="002A5D42" w:rsidRDefault="002A5D42" w:rsidP="00A86BC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 w:hint="cs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1A3AFF" w:rsidRPr="001A3AFF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5D42" w:rsidRPr="00B165D6" w14:paraId="358EBD2A" w14:textId="77777777" w:rsidTr="006B2EB6">
        <w:trPr>
          <w:gridAfter w:val="1"/>
          <w:wAfter w:w="7" w:type="pct"/>
        </w:trPr>
        <w:tc>
          <w:tcPr>
            <w:tcW w:w="2077" w:type="pct"/>
            <w:vAlign w:val="bottom"/>
          </w:tcPr>
          <w:p w14:paraId="187F5E9D" w14:textId="614DC4C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D7EB4" w14:textId="59AFF8AF" w:rsidR="002A5D42" w:rsidRPr="00583EEB" w:rsidRDefault="001A3AFF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668</w:t>
            </w:r>
            <w:r w:rsidR="007012B2"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45" w:type="pct"/>
            <w:gridSpan w:val="2"/>
            <w:vAlign w:val="bottom"/>
          </w:tcPr>
          <w:p w14:paraId="42D2BF25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BBCAB" w14:textId="6A187807" w:rsidR="002A5D42" w:rsidRPr="00583EEB" w:rsidRDefault="001A3AFF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  <w:r w:rsidR="002A5D4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44" w:type="pct"/>
            <w:gridSpan w:val="2"/>
            <w:vAlign w:val="bottom"/>
          </w:tcPr>
          <w:p w14:paraId="3981B7E0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D85A" w14:textId="53A25D70" w:rsidR="002A5D42" w:rsidRPr="00583EEB" w:rsidRDefault="001A3AFF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012B2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</w:t>
            </w:r>
            <w:r w:rsidR="007012B2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146" w:type="pct"/>
            <w:gridSpan w:val="2"/>
            <w:vAlign w:val="bottom"/>
          </w:tcPr>
          <w:p w14:paraId="50B3D594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634A" w14:textId="24EED5D3" w:rsidR="002A5D42" w:rsidRDefault="001A3AFF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</w:tbl>
    <w:p w14:paraId="247D97C4" w14:textId="220107A6" w:rsidR="003E1959" w:rsidRDefault="003E1959" w:rsidP="0081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0890F537" w14:textId="3C1BFE25" w:rsidR="006B2EB6" w:rsidRPr="008103F3" w:rsidRDefault="006B2EB6" w:rsidP="0081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X="396" w:tblpY="31"/>
        <w:tblW w:w="9918" w:type="dxa"/>
        <w:tblLayout w:type="fixed"/>
        <w:tblLook w:val="0000" w:firstRow="0" w:lastRow="0" w:firstColumn="0" w:lastColumn="0" w:noHBand="0" w:noVBand="0"/>
      </w:tblPr>
      <w:tblGrid>
        <w:gridCol w:w="2718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5"/>
      </w:tblGrid>
      <w:tr w:rsidR="002A5D42" w:rsidRPr="00D93034" w14:paraId="360580D4" w14:textId="77777777" w:rsidTr="00C742FB">
        <w:tc>
          <w:tcPr>
            <w:tcW w:w="2718" w:type="dxa"/>
            <w:vAlign w:val="bottom"/>
          </w:tcPr>
          <w:p w14:paraId="1BFB5435" w14:textId="79072A4D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7200" w:type="dxa"/>
            <w:gridSpan w:val="11"/>
            <w:vAlign w:val="bottom"/>
          </w:tcPr>
          <w:p w14:paraId="13DA3A91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5D42" w:rsidRPr="00D93034" w14:paraId="70FFADDB" w14:textId="77777777" w:rsidTr="00C742FB">
        <w:tc>
          <w:tcPr>
            <w:tcW w:w="2718" w:type="dxa"/>
            <w:vAlign w:val="bottom"/>
          </w:tcPr>
          <w:p w14:paraId="0C2C08AE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1055AF8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23B0630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6D6931DB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77AA974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6679FD8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5D42" w:rsidRPr="00D93034" w14:paraId="2CAFDAE3" w14:textId="77777777" w:rsidTr="00C742FB">
        <w:tc>
          <w:tcPr>
            <w:tcW w:w="2718" w:type="dxa"/>
            <w:vAlign w:val="bottom"/>
          </w:tcPr>
          <w:p w14:paraId="1BBDA2E5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51EFA3D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2072E83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7342D7E6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6661778E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44347D18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5D42" w:rsidRPr="00D93034" w14:paraId="28DA9C54" w14:textId="77777777" w:rsidTr="00C742FB">
        <w:tc>
          <w:tcPr>
            <w:tcW w:w="2718" w:type="dxa"/>
            <w:vAlign w:val="bottom"/>
          </w:tcPr>
          <w:p w14:paraId="716CEFC8" w14:textId="430C6333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B37CA22" w14:textId="0798E79D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26526B92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F58533" w14:textId="0BF39374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003C21A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B3A51B7" w14:textId="4F180985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75D8D08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3AF8448C" w14:textId="6174DD1E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16A8420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E5BB496" w14:textId="357E7E28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F2BCD16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E67A2BA" w14:textId="21074372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A5D42" w:rsidRPr="00D93034" w14:paraId="380BABA4" w14:textId="77777777" w:rsidTr="00C742FB">
        <w:tc>
          <w:tcPr>
            <w:tcW w:w="2718" w:type="dxa"/>
            <w:vAlign w:val="bottom"/>
          </w:tcPr>
          <w:p w14:paraId="7A466924" w14:textId="5D855022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A3C7A9E" w14:textId="69C3319A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bottom"/>
          </w:tcPr>
          <w:p w14:paraId="7D38F901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B59413" w14:textId="032D47AB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09FE685C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FF64186" w14:textId="0AB07248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253CA30C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247D675" w14:textId="27D1EDCC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8FB0AD7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DBA6C3" w14:textId="7E4EF3D3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32993359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A53B320" w14:textId="5D714656" w:rsidR="002A5D42" w:rsidRPr="00D93034" w:rsidRDefault="001A3AFF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5D42" w:rsidRPr="00D93034" w14:paraId="59A06CC7" w14:textId="77777777" w:rsidTr="00C742FB">
        <w:tc>
          <w:tcPr>
            <w:tcW w:w="2718" w:type="dxa"/>
            <w:vAlign w:val="bottom"/>
          </w:tcPr>
          <w:p w14:paraId="65AC056D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1359084F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D42" w:rsidRPr="00D93034" w14:paraId="2BD9B1AA" w14:textId="77777777" w:rsidTr="00C742FB">
        <w:tc>
          <w:tcPr>
            <w:tcW w:w="2718" w:type="dxa"/>
            <w:vAlign w:val="bottom"/>
          </w:tcPr>
          <w:p w14:paraId="65C7559E" w14:textId="5E57ABB8" w:rsidR="002A5D42" w:rsidRPr="00A86BC0" w:rsidRDefault="00A86BC0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6B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B2C74FA" w14:textId="15C2E100" w:rsidR="002A5D42" w:rsidRPr="00D93034" w:rsidRDefault="002A5D42" w:rsidP="002A5D4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9067D8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ECBF2F" w14:textId="5D22A939" w:rsidR="002A5D42" w:rsidRPr="00D93034" w:rsidRDefault="002A5D42" w:rsidP="002A5D4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66F2F43" w14:textId="152C3CBC" w:rsidR="002A5D42" w:rsidRPr="00D93034" w:rsidRDefault="002A5D42" w:rsidP="002A5D4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74F83B" w14:textId="78EC1D48" w:rsidR="002A5D42" w:rsidRPr="00D93034" w:rsidRDefault="002A5D42" w:rsidP="002A5D4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63AF92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536076" w14:textId="4E7851EF" w:rsidR="002A5D42" w:rsidRPr="00D93034" w:rsidRDefault="002A5D42" w:rsidP="002A5D4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87957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43DCCA" w14:textId="17C3D2BD" w:rsidR="002A5D42" w:rsidRPr="00D93034" w:rsidRDefault="002A5D42" w:rsidP="002A5D4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7A1795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2E7A60B" w14:textId="71DF1F61" w:rsidR="002A5D42" w:rsidRPr="00D93034" w:rsidRDefault="002A5D42" w:rsidP="002A5D4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86BC0" w:rsidRPr="00D93034" w14:paraId="19B035F8" w14:textId="77777777" w:rsidTr="00C742FB">
        <w:tc>
          <w:tcPr>
            <w:tcW w:w="2718" w:type="dxa"/>
            <w:vAlign w:val="bottom"/>
          </w:tcPr>
          <w:p w14:paraId="627D48E9" w14:textId="4FDEE5D2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630D99" w14:textId="4F9602B3" w:rsidR="00A86BC0" w:rsidRDefault="001A3AFF" w:rsidP="00A86BC0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86B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  <w:r w:rsidR="00A86B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0DA98F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2E99E9" w14:textId="153631C6" w:rsidR="00A86BC0" w:rsidRPr="00492DC5" w:rsidRDefault="001A3AFF" w:rsidP="00A86BC0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D333A4" w14:textId="17DDE945" w:rsidR="00A86BC0" w:rsidRPr="00D93034" w:rsidRDefault="00A86BC0" w:rsidP="00A86BC0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8711D08" w14:textId="1FB39A7D" w:rsidR="00A86BC0" w:rsidRDefault="001A3AFF" w:rsidP="00A86BC0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A86B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  <w:r w:rsidR="00A86B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73840F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89E3094" w14:textId="7D4018D8" w:rsidR="00A86BC0" w:rsidRPr="00492DC5" w:rsidRDefault="001A3AFF" w:rsidP="00A86BC0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A84CA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9853038" w14:textId="48A90A55" w:rsidR="00A86BC0" w:rsidRDefault="001A3AFF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A86B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  <w:r w:rsidR="00A86B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7B17C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7808D0D" w14:textId="10794982" w:rsidR="00A86BC0" w:rsidRPr="00492DC5" w:rsidRDefault="001A3AFF" w:rsidP="00A86BC0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</w:tr>
      <w:tr w:rsidR="00A86BC0" w:rsidRPr="00D93034" w14:paraId="1DA629CC" w14:textId="77777777" w:rsidTr="00C742FB">
        <w:tc>
          <w:tcPr>
            <w:tcW w:w="2718" w:type="dxa"/>
            <w:vAlign w:val="bottom"/>
          </w:tcPr>
          <w:p w14:paraId="59818D0A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D9303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A102" w14:textId="000728A5" w:rsidR="00A86BC0" w:rsidRPr="00D93034" w:rsidRDefault="00A86BC0" w:rsidP="00A86BC0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618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89A48A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21AC" w14:textId="2EEE2500" w:rsidR="00A86BC0" w:rsidRPr="00D93034" w:rsidRDefault="00A86BC0" w:rsidP="00A86BC0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791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6A674D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C812" w14:textId="3F8712A8" w:rsidR="00A86BC0" w:rsidRPr="00D93034" w:rsidRDefault="00A86BC0" w:rsidP="00A86BC0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665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D1EE0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4406" w14:textId="334BF3B3" w:rsidR="00A86BC0" w:rsidRPr="00D93034" w:rsidRDefault="00A86BC0" w:rsidP="00A86BC0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 w:hint="cs"/>
                <w:sz w:val="28"/>
                <w:szCs w:val="28"/>
                <w:lang w:val="en-US"/>
              </w:rPr>
              <w:t>969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 w:hint="cs"/>
                <w:sz w:val="28"/>
                <w:szCs w:val="28"/>
                <w:lang w:val="en-US"/>
              </w:rPr>
              <w:t>382</w:t>
            </w:r>
            <w:r w:rsidRPr="00D9303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C936B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1F74" w14:textId="711D79A9" w:rsidR="00A86BC0" w:rsidRPr="00D93034" w:rsidRDefault="00A86BC0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045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365BA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8070" w14:textId="7FC43F61" w:rsidR="00A86BC0" w:rsidRPr="00D93034" w:rsidRDefault="00A86BC0" w:rsidP="00A86BC0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A86BC0" w:rsidRPr="00D93034" w14:paraId="528B735C" w14:textId="77777777" w:rsidTr="00C742FB">
        <w:tc>
          <w:tcPr>
            <w:tcW w:w="2718" w:type="dxa"/>
            <w:vAlign w:val="bottom"/>
          </w:tcPr>
          <w:p w14:paraId="0A9E3A2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7343" w14:textId="089214A1" w:rsidR="00A86BC0" w:rsidRPr="00D93034" w:rsidRDefault="001A3AFF" w:rsidP="00A86BC0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545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4C3E8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6AC7" w14:textId="17BEC16C" w:rsidR="00A86BC0" w:rsidRPr="00D93034" w:rsidRDefault="001A3AFF" w:rsidP="00A86BC0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0949C7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504E" w14:textId="24A182F4" w:rsidR="00A86BC0" w:rsidRPr="00D93034" w:rsidRDefault="001A3AFF" w:rsidP="00A86BC0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366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5814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E2CF4" w14:textId="39B3756A" w:rsidR="00A86BC0" w:rsidRPr="00D93034" w:rsidRDefault="001A3AFF" w:rsidP="00A86BC0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3A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3A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755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3A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F7F82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632A" w14:textId="4024EAD3" w:rsidR="00A86BC0" w:rsidRPr="00D93034" w:rsidRDefault="001A3AFF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911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7F9EF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F7BB" w14:textId="11B455AF" w:rsidR="00A86BC0" w:rsidRPr="00D93034" w:rsidRDefault="001A3AFF" w:rsidP="00A86BC0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563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A86BC0" w:rsidRPr="00D93034" w14:paraId="485EDCFD" w14:textId="77777777" w:rsidTr="00C742FB">
        <w:tc>
          <w:tcPr>
            <w:tcW w:w="2718" w:type="dxa"/>
            <w:vAlign w:val="bottom"/>
          </w:tcPr>
          <w:p w14:paraId="3B0E205E" w14:textId="7F5D7C9A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D9303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79C1ADD8" w14:textId="27FC8BDE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26D1" w14:textId="2D143F85" w:rsidR="00A86BC0" w:rsidRPr="00D93034" w:rsidRDefault="00A86BC0" w:rsidP="00A86BC0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D8D067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ED44" w14:textId="2CA87286" w:rsidR="00A86BC0" w:rsidRPr="00D93034" w:rsidRDefault="00A86BC0" w:rsidP="00A86BC0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FE081E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4C81" w14:textId="6A35BD30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A3AFF" w:rsidRPr="001A3AF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5B007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EDB1B" w14:textId="048716BD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A3AFF" w:rsidRPr="001A3AF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85721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48EE" w14:textId="40A1E19D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A3AFF" w:rsidRPr="001A3AF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1B849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C2F4" w14:textId="0062DA76" w:rsidR="00A86BC0" w:rsidRPr="00D93034" w:rsidRDefault="00A86BC0" w:rsidP="00A86BC0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A3AFF" w:rsidRPr="001A3AF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86BC0" w:rsidRPr="00D93034" w14:paraId="006AD772" w14:textId="77777777" w:rsidTr="00C742FB">
        <w:trPr>
          <w:trHeight w:val="400"/>
        </w:trPr>
        <w:tc>
          <w:tcPr>
            <w:tcW w:w="2718" w:type="dxa"/>
            <w:vAlign w:val="bottom"/>
          </w:tcPr>
          <w:p w14:paraId="7A50A149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6363" w14:textId="428D944A" w:rsidR="00A86BC0" w:rsidRPr="00D93034" w:rsidRDefault="001A3AFF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</w:rPr>
              <w:t>545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1975CD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91317" w14:textId="4A2DE075" w:rsidR="00A86BC0" w:rsidRPr="00D93034" w:rsidRDefault="001A3AFF" w:rsidP="00A86BC0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E2D20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460151" w14:textId="3EFBE01B" w:rsidR="00A86BC0" w:rsidRPr="00D93034" w:rsidRDefault="001A3AFF" w:rsidP="00A86BC0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364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D27F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3EB28" w14:textId="396AA5DA" w:rsidR="00A86BC0" w:rsidRPr="00D93034" w:rsidRDefault="001A3AFF" w:rsidP="00A86BC0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11F3E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872D5" w14:textId="6B52F1E4" w:rsidR="00A86BC0" w:rsidRPr="00D93034" w:rsidRDefault="001A3AFF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909</w:t>
            </w:r>
            <w:r w:rsidR="00A86B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9F8A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5A729" w14:textId="4976C9E6" w:rsidR="00A86BC0" w:rsidRPr="00D93034" w:rsidRDefault="001A3AFF" w:rsidP="00A86BC0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562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079</w:t>
            </w:r>
          </w:p>
        </w:tc>
      </w:tr>
    </w:tbl>
    <w:p w14:paraId="0AF9D2AF" w14:textId="77777777" w:rsidR="006B2EB6" w:rsidRDefault="006B2EB6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14:paraId="0C4078D0" w14:textId="7E6B31B4" w:rsidR="00B02723" w:rsidRPr="0082412F" w:rsidRDefault="00B02723" w:rsidP="00DB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Pr="0082412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Pr="00824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Pr="008241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105EAF4" w14:textId="0A423BE2" w:rsidR="008103F3" w:rsidRDefault="008103F3" w:rsidP="006E6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164E1C" w14:paraId="6C978484" w14:textId="77777777" w:rsidTr="00CD33C5">
        <w:tc>
          <w:tcPr>
            <w:tcW w:w="3078" w:type="dxa"/>
            <w:shd w:val="clear" w:color="auto" w:fill="auto"/>
            <w:vAlign w:val="bottom"/>
          </w:tcPr>
          <w:p w14:paraId="2034BB7F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1187236"/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209CA02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3BC0" w:rsidRPr="00164E1C" w14:paraId="2561072E" w14:textId="77777777" w:rsidTr="00CD33C5">
        <w:tc>
          <w:tcPr>
            <w:tcW w:w="3078" w:type="dxa"/>
            <w:shd w:val="clear" w:color="auto" w:fill="auto"/>
            <w:vAlign w:val="bottom"/>
          </w:tcPr>
          <w:p w14:paraId="0BC3BB56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F67DA0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013E437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CAFB64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0BF1820B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16854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A05131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FB97E8A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A386EA4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1F962D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50D293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72AB4BC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30864325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9CAAB0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10C59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8668E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23031A5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9177E9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949D5" w:rsidRPr="00164E1C" w14:paraId="7C20E4F4" w14:textId="77777777" w:rsidTr="00CD33C5">
        <w:tc>
          <w:tcPr>
            <w:tcW w:w="3078" w:type="dxa"/>
            <w:shd w:val="clear" w:color="auto" w:fill="auto"/>
            <w:vAlign w:val="bottom"/>
          </w:tcPr>
          <w:p w14:paraId="165D47C1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13967B00" w14:textId="5C8B003D" w:rsidR="00F949D5" w:rsidRPr="0082412F" w:rsidRDefault="001A3AF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4457C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EF9783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13854E7E" w14:textId="013F70E1" w:rsidR="00F949D5" w:rsidRPr="0082412F" w:rsidRDefault="001A3AF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4457C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457C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9D5" w:rsidRPr="00164E1C" w14:paraId="4B57428F" w14:textId="77777777" w:rsidTr="00CD33C5">
        <w:tc>
          <w:tcPr>
            <w:tcW w:w="3078" w:type="dxa"/>
            <w:shd w:val="clear" w:color="auto" w:fill="auto"/>
            <w:vAlign w:val="bottom"/>
          </w:tcPr>
          <w:p w14:paraId="14FC52CA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F00C376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002" w:rsidRPr="00164E1C" w14:paraId="02818AE0" w14:textId="77777777" w:rsidTr="00CD33C5">
        <w:tc>
          <w:tcPr>
            <w:tcW w:w="3078" w:type="dxa"/>
            <w:shd w:val="clear" w:color="auto" w:fill="auto"/>
            <w:vAlign w:val="bottom"/>
          </w:tcPr>
          <w:p w14:paraId="6DA146BB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F236B84" w14:textId="5948CEDF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</w:t>
            </w:r>
            <w:r w:rsidR="004A7793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927</w:t>
            </w:r>
            <w:r w:rsidR="004A7793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E0A3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0E401EF" w14:textId="7728547E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4F6E5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545</w:t>
            </w:r>
            <w:r w:rsidR="004F6E5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2AD11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3A53494" w14:textId="65D828EB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4</w:t>
            </w:r>
            <w:r w:rsidR="004F1AF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297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65" w:type="dxa"/>
            <w:vAlign w:val="bottom"/>
          </w:tcPr>
          <w:p w14:paraId="23DEFE6A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3CD2EAAC" w14:textId="3FB915F0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808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C75002" w:rsidRPr="00164E1C" w14:paraId="3D30345A" w14:textId="77777777" w:rsidTr="00CD33C5">
        <w:tc>
          <w:tcPr>
            <w:tcW w:w="3078" w:type="dxa"/>
            <w:shd w:val="clear" w:color="auto" w:fill="auto"/>
            <w:vAlign w:val="bottom"/>
          </w:tcPr>
          <w:p w14:paraId="3EB9644E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6949CF44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A146C2" w14:textId="02957B30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</w:t>
            </w:r>
            <w:r w:rsidR="004A7793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456</w:t>
            </w:r>
            <w:r w:rsidR="004A7793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245F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675E91" w14:textId="39E04604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</w:t>
            </w:r>
            <w:r w:rsidR="004F6E5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823</w:t>
            </w:r>
            <w:r w:rsidR="004F6E5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A390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0E1F491" w14:textId="7FDECD3C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670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65" w:type="dxa"/>
            <w:vAlign w:val="bottom"/>
          </w:tcPr>
          <w:p w14:paraId="6770282E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4C24DD1" w14:textId="0D7E9BE2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766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C75002" w:rsidRPr="00164E1C" w14:paraId="0D8B8B6C" w14:textId="77777777" w:rsidTr="00CD33C5">
        <w:tc>
          <w:tcPr>
            <w:tcW w:w="3078" w:type="dxa"/>
            <w:shd w:val="clear" w:color="auto" w:fill="auto"/>
            <w:vAlign w:val="bottom"/>
          </w:tcPr>
          <w:p w14:paraId="7D5529F9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2806" w14:textId="1C056CF2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571</w:t>
            </w:r>
            <w:r w:rsidR="004A7793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643DA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0B56" w14:textId="2937156F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542</w:t>
            </w:r>
            <w:r w:rsidR="004F6E5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82B4E3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1624FB8" w14:textId="3A8DBEF9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053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65" w:type="dxa"/>
            <w:vAlign w:val="bottom"/>
          </w:tcPr>
          <w:p w14:paraId="039904D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5C3C8C" w14:textId="59280B7C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988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C75002" w:rsidRPr="00164E1C" w14:paraId="33D03D10" w14:textId="77777777" w:rsidTr="00CD33C5">
        <w:tc>
          <w:tcPr>
            <w:tcW w:w="3078" w:type="dxa"/>
            <w:shd w:val="clear" w:color="auto" w:fill="auto"/>
            <w:vAlign w:val="bottom"/>
          </w:tcPr>
          <w:p w14:paraId="3D70696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6779" w14:textId="6865EDA4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4A77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  <w:r w:rsidR="004A77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533D8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990A" w14:textId="47C96521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F6E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  <w:r w:rsidR="004F6E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DAF54A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700FDDD" w14:textId="7AF57404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65" w:type="dxa"/>
            <w:vAlign w:val="bottom"/>
          </w:tcPr>
          <w:p w14:paraId="4C17C2E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DEE6A" w14:textId="5D7CF9A8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</w:tr>
      <w:tr w:rsidR="00C75002" w:rsidRPr="00164E1C" w14:paraId="5E05FA1D" w14:textId="77777777" w:rsidTr="00CD33C5">
        <w:tc>
          <w:tcPr>
            <w:tcW w:w="3078" w:type="dxa"/>
            <w:shd w:val="clear" w:color="auto" w:fill="auto"/>
            <w:vAlign w:val="bottom"/>
          </w:tcPr>
          <w:p w14:paraId="56C35F82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33F01F" w14:textId="0380269F" w:rsidR="004A7793" w:rsidRPr="0082412F" w:rsidRDefault="004A7793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045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8F8C57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078620" w14:textId="159A39B1" w:rsidR="00C75002" w:rsidRPr="0082412F" w:rsidRDefault="004F6E51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B14D04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8E49906" w14:textId="16B2521F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458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173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34CF5DB6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24AE37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345C8" w:rsidRPr="00164E1C" w14:paraId="25813DCE" w14:textId="77777777" w:rsidTr="00CD33C5">
        <w:tc>
          <w:tcPr>
            <w:tcW w:w="3078" w:type="dxa"/>
            <w:shd w:val="clear" w:color="auto" w:fill="auto"/>
            <w:vAlign w:val="bottom"/>
          </w:tcPr>
          <w:p w14:paraId="26592438" w14:textId="77777777" w:rsidR="00A345C8" w:rsidRPr="00E25D09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</w:t>
            </w:r>
          </w:p>
          <w:p w14:paraId="44CF5195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A7C7" w14:textId="6472CBB4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="001A3AFF" w:rsidRPr="001A3AFF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2677A7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0CE5" w14:textId="76162523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="001A3AFF" w:rsidRPr="001A3AFF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00951E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9657757" w14:textId="4E3204BA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="001A3AFF" w:rsidRPr="001A3AFF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5" w:type="dxa"/>
            <w:vAlign w:val="bottom"/>
          </w:tcPr>
          <w:p w14:paraId="24A01D79" w14:textId="77777777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6EC5" w14:textId="52044D69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="001A3AFF" w:rsidRPr="001A3AFF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</w:tr>
      <w:tr w:rsidR="00C75002" w:rsidRPr="00164E1C" w14:paraId="678B027B" w14:textId="77777777" w:rsidTr="00CD33C5">
        <w:tc>
          <w:tcPr>
            <w:tcW w:w="3078" w:type="dxa"/>
            <w:shd w:val="clear" w:color="auto" w:fill="auto"/>
            <w:vAlign w:val="bottom"/>
          </w:tcPr>
          <w:p w14:paraId="6A2CD130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217F8" w14:textId="5A992A78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96F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909</w:t>
            </w:r>
            <w:r w:rsidR="00296F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E76C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EDF5F" w14:textId="322569A9" w:rsidR="00C75002" w:rsidRPr="0082412F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F6E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909</w:t>
            </w:r>
            <w:r w:rsidR="004F6E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AC12C1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bottom"/>
          </w:tcPr>
          <w:p w14:paraId="37586EC0" w14:textId="7530B45E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562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079</w:t>
            </w:r>
          </w:p>
        </w:tc>
        <w:tc>
          <w:tcPr>
            <w:tcW w:w="265" w:type="dxa"/>
            <w:vAlign w:val="bottom"/>
          </w:tcPr>
          <w:p w14:paraId="569D804F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73503841" w14:textId="397F8CAC" w:rsidR="00C75002" w:rsidRPr="00C75002" w:rsidRDefault="001A3AFF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3AFF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562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079</w:t>
            </w:r>
          </w:p>
        </w:tc>
      </w:tr>
      <w:bookmarkEnd w:id="0"/>
    </w:tbl>
    <w:p w14:paraId="38602D82" w14:textId="4D466149" w:rsidR="008F3025" w:rsidRPr="002A5D42" w:rsidRDefault="008F3025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06"/>
        <w:gridCol w:w="991"/>
        <w:gridCol w:w="270"/>
        <w:gridCol w:w="991"/>
        <w:gridCol w:w="270"/>
        <w:gridCol w:w="989"/>
        <w:gridCol w:w="272"/>
        <w:gridCol w:w="987"/>
      </w:tblGrid>
      <w:tr w:rsidR="002A5D42" w:rsidRPr="00700441" w14:paraId="38A68D12" w14:textId="77777777" w:rsidTr="00A86BC0">
        <w:trPr>
          <w:tblHeader/>
        </w:trPr>
        <w:tc>
          <w:tcPr>
            <w:tcW w:w="2401" w:type="pct"/>
            <w:hideMark/>
          </w:tcPr>
          <w:p w14:paraId="4E4EFE50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pct"/>
            <w:gridSpan w:val="3"/>
            <w:hideMark/>
          </w:tcPr>
          <w:p w14:paraId="477F145C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3CEA5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3"/>
            <w:hideMark/>
          </w:tcPr>
          <w:p w14:paraId="48F6A1B6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D42" w:rsidRPr="00700441" w14:paraId="1C8A7BBE" w14:textId="77777777" w:rsidTr="00A86BC0">
        <w:trPr>
          <w:tblHeader/>
        </w:trPr>
        <w:tc>
          <w:tcPr>
            <w:tcW w:w="2401" w:type="pct"/>
            <w:hideMark/>
          </w:tcPr>
          <w:p w14:paraId="687ED017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hideMark/>
          </w:tcPr>
          <w:p w14:paraId="6401F96A" w14:textId="7DDF77D1" w:rsidR="002A5D42" w:rsidRPr="00700441" w:rsidRDefault="001A3AFF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ACA4966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hideMark/>
          </w:tcPr>
          <w:p w14:paraId="7D6EAB7D" w14:textId="27EEADFE" w:rsidR="002A5D42" w:rsidRPr="00700441" w:rsidRDefault="001A3AFF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9B5C7A9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hideMark/>
          </w:tcPr>
          <w:p w14:paraId="6DB94B93" w14:textId="2DFAF1C1" w:rsidR="002A5D42" w:rsidRPr="00700441" w:rsidRDefault="001A3AFF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895348B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hideMark/>
          </w:tcPr>
          <w:p w14:paraId="0F0DB94D" w14:textId="5707F979" w:rsidR="002A5D42" w:rsidRPr="00700441" w:rsidRDefault="001A3AFF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5D42" w:rsidRPr="00700441" w14:paraId="600B28FD" w14:textId="77777777" w:rsidTr="00A86BC0">
        <w:trPr>
          <w:trHeight w:val="209"/>
          <w:tblHeader/>
        </w:trPr>
        <w:tc>
          <w:tcPr>
            <w:tcW w:w="2401" w:type="pct"/>
          </w:tcPr>
          <w:p w14:paraId="07B9E76B" w14:textId="77777777" w:rsidR="002A5D42" w:rsidRPr="00700441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hideMark/>
          </w:tcPr>
          <w:p w14:paraId="01EF9A9D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42" w:rsidRPr="00700441" w14:paraId="2D9430ED" w14:textId="77777777" w:rsidTr="00A86BC0">
        <w:trPr>
          <w:trHeight w:val="209"/>
          <w:tblHeader/>
        </w:trPr>
        <w:tc>
          <w:tcPr>
            <w:tcW w:w="2401" w:type="pct"/>
          </w:tcPr>
          <w:p w14:paraId="27305558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</w:p>
        </w:tc>
        <w:tc>
          <w:tcPr>
            <w:tcW w:w="2599" w:type="pct"/>
            <w:gridSpan w:val="7"/>
          </w:tcPr>
          <w:p w14:paraId="0446DCE0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A5D42" w:rsidRPr="00700441" w14:paraId="5A81BBDF" w14:textId="77777777" w:rsidTr="00A86BC0">
        <w:tc>
          <w:tcPr>
            <w:tcW w:w="2401" w:type="pct"/>
          </w:tcPr>
          <w:p w14:paraId="2925CCBD" w14:textId="3B5A5660" w:rsidR="002A5D42" w:rsidRPr="009E4AEF" w:rsidRDefault="002A5D42" w:rsidP="009E4AEF">
            <w:pPr>
              <w:pStyle w:val="BodyText"/>
              <w:tabs>
                <w:tab w:val="clear" w:pos="3742"/>
                <w:tab w:val="left" w:pos="156"/>
                <w:tab w:val="left" w:pos="3486"/>
              </w:tabs>
              <w:spacing w:after="0" w:line="240" w:lineRule="auto"/>
              <w:ind w:left="156" w:right="-108" w:hanging="17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4AE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9E4AE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จะเกิดขึ้น</w:t>
            </w:r>
            <w:r w:rsidRPr="009E4AE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9E4AE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E4AE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40" w:type="pct"/>
          </w:tcPr>
          <w:p w14:paraId="2A2C43EE" w14:textId="77777777" w:rsidR="002A5D42" w:rsidRDefault="002A5D42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7F36D00F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4D8BE0A" w14:textId="77777777" w:rsidR="002A5D42" w:rsidRPr="00700441" w:rsidRDefault="002A5D42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9FF89BB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</w:tcPr>
          <w:p w14:paraId="1B53ADC4" w14:textId="77777777" w:rsidR="002A5D42" w:rsidRPr="00A86BC0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743E0214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09E2BD38" w14:textId="77777777" w:rsidR="002A5D42" w:rsidRPr="000D72D7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D42" w:rsidRPr="00700441" w14:paraId="53D173D7" w14:textId="77777777" w:rsidTr="00A86BC0">
        <w:tc>
          <w:tcPr>
            <w:tcW w:w="2401" w:type="pct"/>
            <w:hideMark/>
          </w:tcPr>
          <w:p w14:paraId="3E11527F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pct"/>
          </w:tcPr>
          <w:p w14:paraId="3996AEF9" w14:textId="37B85153" w:rsidR="002A5D42" w:rsidRPr="00B51914" w:rsidRDefault="004266A9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4C36251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69FB1CA" w14:textId="6E90CB38" w:rsidR="002A5D42" w:rsidRPr="00700441" w:rsidRDefault="00E94E28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27746F98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</w:tcPr>
          <w:p w14:paraId="38E9F28F" w14:textId="76DB33E6" w:rsidR="002A5D42" w:rsidRPr="009E4AEF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8" w:type="pct"/>
          </w:tcPr>
          <w:p w14:paraId="020B37B6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0364F9D8" w14:textId="3B0DA7A3" w:rsidR="002A5D42" w:rsidRPr="009E4AEF" w:rsidRDefault="00E94E28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4AEF"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198</w:t>
            </w:r>
            <w:r w:rsidRPr="009E4A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5D42" w:rsidRPr="00700441" w14:paraId="5B2DAA24" w14:textId="77777777" w:rsidTr="00A86BC0">
        <w:tc>
          <w:tcPr>
            <w:tcW w:w="2401" w:type="pct"/>
            <w:hideMark/>
          </w:tcPr>
          <w:p w14:paraId="2555DB8F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40" w:type="pct"/>
          </w:tcPr>
          <w:p w14:paraId="69D4CD0C" w14:textId="68EA5781" w:rsidR="002A5D42" w:rsidRPr="003A7FA7" w:rsidRDefault="004266A9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3CB25DE" w14:textId="77777777" w:rsidR="002A5D42" w:rsidRPr="003A7FA7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3788DB0" w14:textId="0FA73DDB" w:rsidR="002A5D42" w:rsidRPr="009E4AEF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147" w:type="pct"/>
          </w:tcPr>
          <w:p w14:paraId="02E08331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</w:tcPr>
          <w:p w14:paraId="7A1591A4" w14:textId="1D2664A2" w:rsidR="002A5D42" w:rsidRPr="009E4AEF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4266A9" w:rsidRPr="009E4AEF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48" w:type="pct"/>
          </w:tcPr>
          <w:p w14:paraId="28812C2E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</w:tcPr>
          <w:p w14:paraId="7E88A4F8" w14:textId="0299365A" w:rsidR="002A5D42" w:rsidRPr="00A238B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E94E28" w:rsidRPr="00A238B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2A5D42" w:rsidRPr="00700441" w14:paraId="7261F5A9" w14:textId="77777777" w:rsidTr="00A86BC0">
        <w:tc>
          <w:tcPr>
            <w:tcW w:w="2401" w:type="pct"/>
            <w:hideMark/>
          </w:tcPr>
          <w:p w14:paraId="01E4FE39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pacing w:val="4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40" w:type="pct"/>
          </w:tcPr>
          <w:p w14:paraId="48F98DB3" w14:textId="2407EA9C" w:rsidR="002A5D42" w:rsidRPr="00700441" w:rsidRDefault="004266A9" w:rsidP="00A238BB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28BDE053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753A7E5" w14:textId="6E92581A" w:rsidR="002A5D42" w:rsidRPr="00700441" w:rsidRDefault="00E94E28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F5CCA90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5D3F65E" w14:textId="5EC02B93" w:rsidR="002A5D42" w:rsidRPr="00B51914" w:rsidRDefault="004266A9" w:rsidP="009E4AE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4F9F37F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A329A9B" w14:textId="79184C9A" w:rsidR="002A5D42" w:rsidRPr="00E94E28" w:rsidRDefault="00E94E28" w:rsidP="00F56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E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00F0B7B" w14:textId="7C383EFA" w:rsidR="002A5D42" w:rsidRPr="006B2EB6" w:rsidRDefault="002A5D42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02"/>
      </w:tblGrid>
      <w:tr w:rsidR="00F949D5" w:rsidRPr="00B165D6" w14:paraId="0BBBFDC7" w14:textId="77777777" w:rsidTr="00A86BC0">
        <w:trPr>
          <w:tblHeader/>
        </w:trPr>
        <w:tc>
          <w:tcPr>
            <w:tcW w:w="4410" w:type="dxa"/>
            <w:vAlign w:val="bottom"/>
          </w:tcPr>
          <w:p w14:paraId="4457FD5C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9F96F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B6FC58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  <w:gridSpan w:val="3"/>
            <w:vAlign w:val="bottom"/>
          </w:tcPr>
          <w:p w14:paraId="19F94AE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B165D6" w14:paraId="232DC514" w14:textId="77777777" w:rsidTr="00A86BC0">
        <w:trPr>
          <w:tblHeader/>
        </w:trPr>
        <w:tc>
          <w:tcPr>
            <w:tcW w:w="4410" w:type="dxa"/>
            <w:vAlign w:val="bottom"/>
          </w:tcPr>
          <w:p w14:paraId="46037E0E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07B2DC" w14:textId="73EAB574" w:rsidR="00F949D5" w:rsidRPr="0082412F" w:rsidRDefault="001A3AF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3565583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736D1" w14:textId="4A1AC0DC" w:rsidR="00F949D5" w:rsidRPr="0082412F" w:rsidRDefault="001A3AF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5FE9FC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457E4C" w14:textId="78DD3D41" w:rsidR="00F949D5" w:rsidRPr="0082412F" w:rsidRDefault="001A3AF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690B08F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764DAE1" w14:textId="1248E585" w:rsidR="00F949D5" w:rsidRPr="0082412F" w:rsidRDefault="001A3AF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5F1EAD73" w14:textId="77777777" w:rsidTr="00A86BC0">
        <w:trPr>
          <w:tblHeader/>
        </w:trPr>
        <w:tc>
          <w:tcPr>
            <w:tcW w:w="4410" w:type="dxa"/>
            <w:vAlign w:val="bottom"/>
          </w:tcPr>
          <w:p w14:paraId="2DEE53DA" w14:textId="61B132CC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13A5E4" w14:textId="11DDD49C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FF18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7259E7" w14:textId="4959CC8C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FEF2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B664C9" w14:textId="13FE0995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5670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C8D9875" w14:textId="1E91B889" w:rsidR="00243502" w:rsidRPr="0082412F" w:rsidRDefault="001A3AFF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9D5" w:rsidRPr="00B165D6" w14:paraId="1673B6CF" w14:textId="77777777" w:rsidTr="00A86BC0">
        <w:trPr>
          <w:tblHeader/>
        </w:trPr>
        <w:tc>
          <w:tcPr>
            <w:tcW w:w="4410" w:type="dxa"/>
            <w:vAlign w:val="bottom"/>
          </w:tcPr>
          <w:p w14:paraId="36F0F2D0" w14:textId="77777777" w:rsidR="00F949D5" w:rsidRPr="0082412F" w:rsidRDefault="00F949D5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2" w:type="dxa"/>
            <w:gridSpan w:val="7"/>
            <w:vAlign w:val="bottom"/>
          </w:tcPr>
          <w:p w14:paraId="549FEDD4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502" w:rsidRPr="00583EEB" w14:paraId="6C81B41B" w14:textId="77777777" w:rsidTr="00A86BC0">
        <w:tc>
          <w:tcPr>
            <w:tcW w:w="4410" w:type="dxa"/>
            <w:vAlign w:val="bottom"/>
          </w:tcPr>
          <w:p w14:paraId="7038E00A" w14:textId="013520A3" w:rsidR="00243502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50F7CC5A" w14:textId="50E704E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7881D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DD9E33" w14:textId="026F1468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0ABFF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72BAAC" w14:textId="534631A7" w:rsidR="00243502" w:rsidRPr="00583EEB" w:rsidRDefault="00243502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7039D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366DEE5" w14:textId="0BE8F0EB" w:rsidR="00243502" w:rsidRPr="00583EEB" w:rsidRDefault="00243502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242F1B68" w14:textId="77777777" w:rsidTr="00A86BC0">
        <w:tc>
          <w:tcPr>
            <w:tcW w:w="4410" w:type="dxa"/>
            <w:vAlign w:val="bottom"/>
          </w:tcPr>
          <w:p w14:paraId="61D2100F" w14:textId="6C3737BE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BEF9EC" w14:textId="506689D8" w:rsidR="00E94E28" w:rsidRPr="00583EEB" w:rsidRDefault="00FB2D0C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86B0D9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3B2DB3" w14:textId="1D6252A9" w:rsidR="00E94E28" w:rsidRPr="00583EEB" w:rsidRDefault="00E94E28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55270F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C84E07" w14:textId="6698CEB8" w:rsidR="00E94E28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B2D0C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  <w:r w:rsidR="00FB2D0C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E664BBE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457492C3" w14:textId="0B2A0B84" w:rsidR="00E94E28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E94E28" w:rsidRPr="00583EEB" w14:paraId="4D31007F" w14:textId="77777777" w:rsidTr="00A86BC0">
        <w:tc>
          <w:tcPr>
            <w:tcW w:w="4410" w:type="dxa"/>
            <w:vAlign w:val="bottom"/>
          </w:tcPr>
          <w:p w14:paraId="435F2A3E" w14:textId="77777777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E466E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4BEE8D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0B7A2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5914D7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812F36" w14:textId="77777777" w:rsidR="00E94E28" w:rsidRPr="00583EEB" w:rsidRDefault="00E94E28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CD97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112ED869" w14:textId="77777777" w:rsidR="00E94E28" w:rsidRPr="00583EEB" w:rsidRDefault="00E94E28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61D154B0" w14:textId="77777777" w:rsidTr="00A86BC0">
        <w:tc>
          <w:tcPr>
            <w:tcW w:w="4410" w:type="dxa"/>
            <w:vAlign w:val="bottom"/>
          </w:tcPr>
          <w:p w14:paraId="7FADCA4B" w14:textId="6912B092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4936A8AA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160B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74575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D08D92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D3DB61" w14:textId="77777777" w:rsidR="00E94E28" w:rsidRPr="00583EEB" w:rsidRDefault="00E94E28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93DAB4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239E349" w14:textId="77777777" w:rsidR="00E94E28" w:rsidRPr="00583EEB" w:rsidRDefault="00E94E28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55E122F5" w14:textId="77777777" w:rsidTr="00A86BC0">
        <w:tc>
          <w:tcPr>
            <w:tcW w:w="4410" w:type="dxa"/>
            <w:vAlign w:val="bottom"/>
          </w:tcPr>
          <w:p w14:paraId="4EABE0A4" w14:textId="36646A62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90" w:type="dxa"/>
            <w:vAlign w:val="bottom"/>
          </w:tcPr>
          <w:p w14:paraId="32D5DF2D" w14:textId="27A67C70" w:rsidR="00E94E28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39</w:t>
            </w:r>
            <w:r w:rsidR="006E48D6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  <w:vAlign w:val="bottom"/>
          </w:tcPr>
          <w:p w14:paraId="51DF94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5FDCFA" w14:textId="73293523" w:rsidR="00E94E28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78</w:t>
            </w:r>
            <w:r w:rsidR="00E94E28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vAlign w:val="bottom"/>
          </w:tcPr>
          <w:p w14:paraId="3DAD16BF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E7282" w14:textId="7E11D893" w:rsidR="00E94E28" w:rsidRPr="00583EEB" w:rsidRDefault="006E48D6" w:rsidP="009E4AE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8BA5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867EC4D" w14:textId="78DB30B8" w:rsidR="00E94E28" w:rsidRPr="00583EEB" w:rsidRDefault="00E94E28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502" w:rsidRPr="00583EEB" w14:paraId="358BD626" w14:textId="77777777" w:rsidTr="00A86BC0">
        <w:tc>
          <w:tcPr>
            <w:tcW w:w="4410" w:type="dxa"/>
            <w:vAlign w:val="bottom"/>
          </w:tcPr>
          <w:p w14:paraId="46E7637F" w14:textId="2FA6B8D5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5E0EA5C" w14:textId="6EBA1C8F" w:rsidR="00243502" w:rsidRPr="00583EEB" w:rsidRDefault="006E48D6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8BA27E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571CC" w14:textId="77777777" w:rsidR="00243502" w:rsidRPr="00583EEB" w:rsidRDefault="00243502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4B778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353669" w14:textId="7B54273C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20</w:t>
            </w:r>
            <w:r w:rsidR="006E48D6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0" w:type="dxa"/>
            <w:vAlign w:val="bottom"/>
          </w:tcPr>
          <w:p w14:paraId="6E750EBE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BC37C7F" w14:textId="7CD9D272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243502" w:rsidRPr="00583EEB" w14:paraId="6EBEFCCB" w14:textId="77777777" w:rsidTr="00A86BC0">
        <w:tc>
          <w:tcPr>
            <w:tcW w:w="4410" w:type="dxa"/>
            <w:vAlign w:val="bottom"/>
          </w:tcPr>
          <w:p w14:paraId="3EF9E768" w14:textId="2A0D83D2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142F439F" w14:textId="70122FCC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54</w:t>
            </w:r>
            <w:r w:rsidR="006E48D6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70" w:type="dxa"/>
            <w:vAlign w:val="bottom"/>
          </w:tcPr>
          <w:p w14:paraId="7441DF22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A1A48" w14:textId="1A152203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16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6A6F0A9B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F6BCF7" w14:textId="0758195E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18</w:t>
            </w:r>
            <w:r w:rsidR="006E48D6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  <w:vAlign w:val="bottom"/>
          </w:tcPr>
          <w:p w14:paraId="54BC35B5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536542C2" w14:textId="395179C8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15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243502" w:rsidRPr="00583EEB" w14:paraId="495415CF" w14:textId="77777777" w:rsidTr="00A86BC0">
        <w:tc>
          <w:tcPr>
            <w:tcW w:w="4410" w:type="dxa"/>
            <w:vAlign w:val="bottom"/>
          </w:tcPr>
          <w:p w14:paraId="458CCA00" w14:textId="77777777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E3060" w14:textId="589D19C6" w:rsidR="00243502" w:rsidRPr="00583EEB" w:rsidRDefault="006E48D6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2AC9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A2FA69" w14:textId="5E057C39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70" w:type="dxa"/>
            <w:vAlign w:val="bottom"/>
          </w:tcPr>
          <w:p w14:paraId="3C6D6FC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65F2C5" w14:textId="58874634" w:rsidR="00243502" w:rsidRPr="00583EEB" w:rsidRDefault="006E48D6" w:rsidP="009E4AE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1F425C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5941B89C" w14:textId="02F54CE3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243502" w:rsidRPr="00583EEB" w14:paraId="69D14BA2" w14:textId="77777777" w:rsidTr="00A86BC0">
        <w:tc>
          <w:tcPr>
            <w:tcW w:w="4410" w:type="dxa"/>
            <w:vAlign w:val="bottom"/>
          </w:tcPr>
          <w:p w14:paraId="39D57792" w14:textId="77777777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8FFEB" w14:textId="6B737853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6E48D6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  <w:vAlign w:val="bottom"/>
          </w:tcPr>
          <w:p w14:paraId="6A5EB91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EF24E2" w14:textId="5D3C93C5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24350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vAlign w:val="bottom"/>
          </w:tcPr>
          <w:p w14:paraId="4766CC2A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34DD6" w14:textId="5FCADD44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6E48D6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  <w:vAlign w:val="bottom"/>
          </w:tcPr>
          <w:p w14:paraId="72BDD7C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780B6FEA" w14:textId="64200A33" w:rsidR="00243502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4350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</w:tr>
      <w:tr w:rsidR="00E94E28" w:rsidRPr="00583EEB" w14:paraId="4BC9240D" w14:textId="77777777" w:rsidTr="00A86BC0">
        <w:tc>
          <w:tcPr>
            <w:tcW w:w="4410" w:type="dxa"/>
            <w:vAlign w:val="bottom"/>
          </w:tcPr>
          <w:p w14:paraId="253F1086" w14:textId="77777777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69B9B8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06CE45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23DB7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0A68EF6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C7587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98E887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471D5816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94E28" w:rsidRPr="00583EEB" w14:paraId="34247B89" w14:textId="77777777" w:rsidTr="00A86BC0">
        <w:tc>
          <w:tcPr>
            <w:tcW w:w="4410" w:type="dxa"/>
            <w:vAlign w:val="bottom"/>
          </w:tcPr>
          <w:p w14:paraId="7CA515BD" w14:textId="252C8567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83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990" w:type="dxa"/>
            <w:vAlign w:val="bottom"/>
          </w:tcPr>
          <w:p w14:paraId="643FF403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80F6C7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7E20B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1F7B137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565010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4A61C9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8962C0A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94E28" w:rsidRPr="00583EEB" w14:paraId="0FC54326" w14:textId="77777777" w:rsidTr="00A86BC0">
        <w:tc>
          <w:tcPr>
            <w:tcW w:w="4410" w:type="dxa"/>
            <w:vAlign w:val="bottom"/>
          </w:tcPr>
          <w:p w14:paraId="60FF83A1" w14:textId="6F7591DD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69B4D8" w14:textId="227F3DA3" w:rsidR="00E94E28" w:rsidRPr="00583EEB" w:rsidRDefault="001A3AFF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57F30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  <w:vAlign w:val="bottom"/>
          </w:tcPr>
          <w:p w14:paraId="034B97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60EBC01" w14:textId="4163D91D" w:rsidR="00E94E28" w:rsidRPr="004C37C8" w:rsidRDefault="001A3AFF" w:rsidP="004C3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70" w:type="dxa"/>
            <w:vAlign w:val="bottom"/>
          </w:tcPr>
          <w:p w14:paraId="7E4F325A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4B9C2D" w14:textId="01013B32" w:rsidR="00E94E28" w:rsidRPr="00583EEB" w:rsidRDefault="001A3AFF" w:rsidP="004C3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57F30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  <w:vAlign w:val="bottom"/>
          </w:tcPr>
          <w:p w14:paraId="52B32DDB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EF31DA6" w14:textId="7289293E" w:rsidR="00E94E28" w:rsidRPr="004C37C8" w:rsidRDefault="001A3AFF" w:rsidP="004C3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</w:tr>
    </w:tbl>
    <w:p w14:paraId="7A9137F4" w14:textId="4394E2A8" w:rsidR="00771F1A" w:rsidRDefault="00771F1A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</w:rPr>
      </w:pPr>
    </w:p>
    <w:p w14:paraId="41C81136" w14:textId="184772FD" w:rsidR="006B2EB6" w:rsidRDefault="006B2EB6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3CF1CA08" w14:textId="738FE029" w:rsidR="005F680B" w:rsidRPr="00583EEB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bookmarkStart w:id="1" w:name="_Hlk71187429"/>
      <w:r w:rsidRPr="00583EEB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สัญญาที่สำคัญในระหว่างไตรมาส</w:t>
      </w:r>
    </w:p>
    <w:p w14:paraId="3E8A9186" w14:textId="77777777" w:rsidR="005F680B" w:rsidRPr="00583EEB" w:rsidRDefault="005F680B" w:rsidP="00CD3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"/>
    <w:p w14:paraId="3725EB93" w14:textId="5E8E138B" w:rsidR="0035292C" w:rsidRPr="00583EEB" w:rsidRDefault="0035292C" w:rsidP="003529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3EE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583E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0B909A82" w14:textId="45842CFE" w:rsidR="0035292C" w:rsidRPr="00583EEB" w:rsidRDefault="0035292C" w:rsidP="003529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1EF446" w14:textId="1F854E9C" w:rsidR="0035292C" w:rsidRPr="00653DAE" w:rsidRDefault="0035292C" w:rsidP="0035292C">
      <w:pPr>
        <w:ind w:left="54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5E6A2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A3AFF" w:rsidRPr="001A3AFF">
        <w:rPr>
          <w:rFonts w:ascii="Angsana New" w:hAnsi="Angsana New"/>
          <w:sz w:val="30"/>
          <w:szCs w:val="30"/>
        </w:rPr>
        <w:t>1</w:t>
      </w:r>
      <w:r w:rsidRPr="005E6A21">
        <w:rPr>
          <w:rFonts w:ascii="Angsana New" w:hAnsi="Angsana New"/>
          <w:sz w:val="30"/>
          <w:szCs w:val="30"/>
        </w:rPr>
        <w:t xml:space="preserve"> </w:t>
      </w:r>
      <w:r w:rsidRPr="005E6A2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5E6A21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ติงส์ ออน เน็ต จำกัด ซึ่งเป็นการร่วมค้าทางตรง โดยมีวงเงินให้กู้ยืมตามสัดส่วนการลงทุนเป็นจำนวนเงิน </w:t>
      </w:r>
      <w:r w:rsidR="001A3AFF" w:rsidRPr="001A3AFF">
        <w:rPr>
          <w:rFonts w:ascii="Angsana New" w:hAnsi="Angsana New"/>
          <w:sz w:val="30"/>
          <w:szCs w:val="30"/>
        </w:rPr>
        <w:t>35</w:t>
      </w:r>
      <w:r w:rsidRPr="005E6A21">
        <w:rPr>
          <w:rFonts w:ascii="Angsana New" w:hAnsi="Angsana New"/>
          <w:sz w:val="30"/>
          <w:szCs w:val="30"/>
        </w:rPr>
        <w:t xml:space="preserve"> </w:t>
      </w:r>
      <w:r w:rsidRPr="005E6A21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Pr="005E6A21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30</w:t>
      </w:r>
      <w:r w:rsidRPr="005E6A21">
        <w:rPr>
          <w:rFonts w:ascii="Angsana New" w:hAnsi="Angsana New"/>
          <w:sz w:val="30"/>
          <w:szCs w:val="30"/>
        </w:rPr>
        <w:t xml:space="preserve"> </w:t>
      </w:r>
      <w:r w:rsidRPr="005E6A21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5E6A2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1A3AFF" w:rsidRPr="001A3AFF">
        <w:rPr>
          <w:rFonts w:ascii="Angsana New" w:hAnsi="Angsana New"/>
          <w:sz w:val="30"/>
          <w:szCs w:val="30"/>
        </w:rPr>
        <w:t>256</w:t>
      </w:r>
      <w:r w:rsidR="001A3AFF" w:rsidRPr="001A3AFF">
        <w:rPr>
          <w:rFonts w:ascii="Angsana New" w:hAnsi="Angsana New" w:hint="cs"/>
          <w:sz w:val="30"/>
          <w:szCs w:val="30"/>
        </w:rPr>
        <w:t>5</w:t>
      </w:r>
      <w:r w:rsidRPr="005E6A21">
        <w:rPr>
          <w:rFonts w:ascii="Angsana New" w:hAnsi="Angsana New"/>
          <w:sz w:val="30"/>
          <w:szCs w:val="30"/>
        </w:rPr>
        <w:t xml:space="preserve"> </w:t>
      </w:r>
      <w:r w:rsidRPr="005E6A21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Pr="005E6A21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14</w:t>
      </w:r>
      <w:r w:rsidR="00A456CA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70</w:t>
      </w:r>
      <w:r w:rsidRPr="005E6A21">
        <w:rPr>
          <w:rFonts w:ascii="Angsana New" w:hAnsi="Angsana New"/>
          <w:sz w:val="30"/>
          <w:szCs w:val="30"/>
        </w:rPr>
        <w:t xml:space="preserve"> </w:t>
      </w:r>
      <w:r w:rsidRPr="005E6A21">
        <w:rPr>
          <w:rFonts w:ascii="Angsana New" w:hAnsi="Angsana New" w:hint="cs"/>
          <w:sz w:val="30"/>
          <w:szCs w:val="30"/>
          <w:cs/>
        </w:rPr>
        <w:t>ล้านบาท</w:t>
      </w:r>
    </w:p>
    <w:p w14:paraId="07DC7D7E" w14:textId="5F773165" w:rsidR="00283CCA" w:rsidRDefault="00283CCA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595E37" w14:textId="721D989A" w:rsidR="00A63939" w:rsidRDefault="00A63939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74744088" w14:textId="2ADC9386" w:rsidR="00A63939" w:rsidRPr="00A63939" w:rsidRDefault="00A63939" w:rsidP="00A6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178"/>
        <w:gridCol w:w="1082"/>
        <w:gridCol w:w="180"/>
        <w:gridCol w:w="1170"/>
      </w:tblGrid>
      <w:tr w:rsidR="00A63939" w:rsidRPr="00DC1894" w14:paraId="269C764E" w14:textId="77777777" w:rsidTr="00873C93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8A8032E" w14:textId="77777777" w:rsidR="00A63939" w:rsidRPr="007D233C" w:rsidRDefault="00A63939" w:rsidP="00873C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08EAA78" w14:textId="77777777" w:rsidR="00A63939" w:rsidRPr="007D233C" w:rsidRDefault="00A63939" w:rsidP="00873C9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C2E7E41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1EAE7A74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3939" w:rsidRPr="00DC1894" w14:paraId="20DE93C5" w14:textId="77777777" w:rsidTr="00873C93">
        <w:trPr>
          <w:cantSplit/>
          <w:tblHeader/>
        </w:trPr>
        <w:tc>
          <w:tcPr>
            <w:tcW w:w="4140" w:type="dxa"/>
            <w:vAlign w:val="bottom"/>
          </w:tcPr>
          <w:p w14:paraId="5B7350B9" w14:textId="77777777" w:rsidR="00A63939" w:rsidRPr="007D233C" w:rsidRDefault="00A63939" w:rsidP="00873C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ECA07F" w14:textId="63065D64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1</w:t>
            </w:r>
            <w:r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DD6196E" w14:textId="77777777" w:rsidR="00A63939" w:rsidRPr="007D233C" w:rsidRDefault="00A63939" w:rsidP="00873C9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9A5D04" w14:textId="6B6424D1" w:rsidR="00A63939" w:rsidRPr="007D233C" w:rsidRDefault="00A63939" w:rsidP="00873C9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71EF23F0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E42A4F2" w14:textId="29A87BF0" w:rsidR="00A63939" w:rsidRPr="007D233C" w:rsidRDefault="00A63939" w:rsidP="00873C93">
            <w:pPr>
              <w:pStyle w:val="acctmergecolhdg"/>
              <w:spacing w:line="240" w:lineRule="auto"/>
              <w:ind w:right="-75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1</w:t>
            </w:r>
            <w:r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5DBED45E" w14:textId="77777777" w:rsidR="00A63939" w:rsidRPr="007D233C" w:rsidRDefault="00A63939" w:rsidP="00873C9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E60F1C" w14:textId="25CBE85E" w:rsidR="00A63939" w:rsidRPr="007D233C" w:rsidRDefault="00A63939" w:rsidP="00873C9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A63939" w:rsidRPr="00DC1894" w14:paraId="32CBD6D3" w14:textId="77777777" w:rsidTr="00873C93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5D7A3F1" w14:textId="77777777" w:rsidR="00A63939" w:rsidRPr="007D233C" w:rsidRDefault="00A63939" w:rsidP="00873C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CB910F2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23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3939" w:rsidRPr="00C87D64" w14:paraId="5DCF3E5B" w14:textId="77777777" w:rsidTr="00873C93">
        <w:trPr>
          <w:cantSplit/>
        </w:trPr>
        <w:tc>
          <w:tcPr>
            <w:tcW w:w="4140" w:type="dxa"/>
            <w:hideMark/>
          </w:tcPr>
          <w:p w14:paraId="0B2D9E1F" w14:textId="77777777" w:rsidR="00A63939" w:rsidRPr="007D233C" w:rsidRDefault="00A63939" w:rsidP="00873C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017C029" w14:textId="173A64ED" w:rsidR="00A63939" w:rsidRPr="007D233C" w:rsidRDefault="00F42F2C" w:rsidP="00873C9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4E0ED6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E0ED6">
              <w:rPr>
                <w:rFonts w:ascii="Angsana New" w:hAnsi="Angsana New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180" w:type="dxa"/>
          </w:tcPr>
          <w:p w14:paraId="5A33C7E0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7B445" w14:textId="23684473" w:rsidR="00A63939" w:rsidRPr="007D233C" w:rsidRDefault="00301983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63939" w:rsidRPr="007D23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</w:t>
            </w:r>
            <w:r w:rsidR="00A63939" w:rsidRPr="007D23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78" w:type="dxa"/>
          </w:tcPr>
          <w:p w14:paraId="641B7103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CB77E7" w14:textId="57A35BB3" w:rsidR="00A63939" w:rsidRPr="007D233C" w:rsidRDefault="00F42F2C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C39D68" w14:textId="77777777" w:rsidR="00A63939" w:rsidRPr="007D233C" w:rsidRDefault="00A63939" w:rsidP="00873C9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A5302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939" w:rsidRPr="00C87D64" w14:paraId="55D1625F" w14:textId="77777777" w:rsidTr="00873C93">
        <w:trPr>
          <w:cantSplit/>
        </w:trPr>
        <w:tc>
          <w:tcPr>
            <w:tcW w:w="4140" w:type="dxa"/>
            <w:hideMark/>
          </w:tcPr>
          <w:p w14:paraId="7297FF99" w14:textId="77777777" w:rsidR="00A63939" w:rsidRPr="007D233C" w:rsidRDefault="00A63939" w:rsidP="00873C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4C3588EB" w14:textId="77777777" w:rsidR="00A63939" w:rsidRPr="007D233C" w:rsidRDefault="00A63939" w:rsidP="00873C9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D26E6C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2F0E9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410604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AC89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7B899" w14:textId="77777777" w:rsidR="00A63939" w:rsidRPr="007D233C" w:rsidRDefault="00A63939" w:rsidP="00873C9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17B3C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3939" w:rsidRPr="00C87D64" w14:paraId="4010442B" w14:textId="77777777" w:rsidTr="00873C93">
        <w:trPr>
          <w:cantSplit/>
        </w:trPr>
        <w:tc>
          <w:tcPr>
            <w:tcW w:w="4140" w:type="dxa"/>
            <w:hideMark/>
          </w:tcPr>
          <w:p w14:paraId="5CB7AB7B" w14:textId="77777777" w:rsidR="00A63939" w:rsidRPr="007D233C" w:rsidRDefault="00A63939" w:rsidP="00873C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922C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D3A66C7" w14:textId="1F9B55CE" w:rsidR="00A63939" w:rsidRPr="007D233C" w:rsidRDefault="00F42F2C" w:rsidP="00873C9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E0ED6">
              <w:rPr>
                <w:rFonts w:ascii="Angsana New" w:hAnsi="Angsana New"/>
                <w:sz w:val="30"/>
                <w:szCs w:val="30"/>
              </w:rPr>
              <w:t>0</w:t>
            </w:r>
            <w:r w:rsidR="006A46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0ED6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80" w:type="dxa"/>
          </w:tcPr>
          <w:p w14:paraId="148592A6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7A02D" w14:textId="367D1F5D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2</w:t>
            </w:r>
            <w:r w:rsidR="00301983">
              <w:rPr>
                <w:rFonts w:ascii="Angsana New" w:hAnsi="Angsana New"/>
                <w:sz w:val="30"/>
                <w:szCs w:val="30"/>
              </w:rPr>
              <w:t>23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="00301983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78" w:type="dxa"/>
          </w:tcPr>
          <w:p w14:paraId="33A8CF31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215367" w14:textId="3101BC2B" w:rsidR="00A63939" w:rsidRPr="007D233C" w:rsidRDefault="00F42F2C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899700" w14:textId="77777777" w:rsidR="00A63939" w:rsidRPr="007D233C" w:rsidRDefault="00A63939" w:rsidP="00873C9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282CA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983" w:rsidRPr="00C87D64" w14:paraId="03358403" w14:textId="77777777" w:rsidTr="00873C93">
        <w:trPr>
          <w:cantSplit/>
        </w:trPr>
        <w:tc>
          <w:tcPr>
            <w:tcW w:w="4140" w:type="dxa"/>
          </w:tcPr>
          <w:p w14:paraId="11F74CDC" w14:textId="62707207" w:rsidR="00301983" w:rsidRPr="007D233C" w:rsidRDefault="00301983" w:rsidP="003019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74C4FF0" w14:textId="4B39860F" w:rsidR="00301983" w:rsidRPr="007D233C" w:rsidRDefault="00F42F2C" w:rsidP="00F42F2C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A396FC" w14:textId="77777777" w:rsidR="00301983" w:rsidRPr="007D233C" w:rsidRDefault="00301983" w:rsidP="003019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41180" w14:textId="33834E14" w:rsidR="00301983" w:rsidRPr="00922CAB" w:rsidRDefault="00301983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78" w:type="dxa"/>
          </w:tcPr>
          <w:p w14:paraId="3B8007B5" w14:textId="77777777" w:rsidR="00301983" w:rsidRPr="007D233C" w:rsidRDefault="00301983" w:rsidP="003019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B48B0A" w14:textId="2A9C84CE" w:rsidR="00301983" w:rsidRPr="007D233C" w:rsidRDefault="00F42F2C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46C1C4" w14:textId="77777777" w:rsidR="00301983" w:rsidRPr="007D233C" w:rsidRDefault="00301983" w:rsidP="0030198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472D0" w14:textId="5D38BA9A" w:rsidR="00301983" w:rsidRPr="007D233C" w:rsidRDefault="00301983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983" w:rsidRPr="00C87D64" w14:paraId="6F77B22B" w14:textId="77777777" w:rsidTr="00873C93">
        <w:trPr>
          <w:cantSplit/>
        </w:trPr>
        <w:tc>
          <w:tcPr>
            <w:tcW w:w="4140" w:type="dxa"/>
          </w:tcPr>
          <w:p w14:paraId="333EC040" w14:textId="242B0DD8" w:rsidR="00301983" w:rsidRPr="007D233C" w:rsidRDefault="00301983" w:rsidP="003019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623271" w14:textId="78D8D526" w:rsidR="00301983" w:rsidRPr="007D233C" w:rsidRDefault="00F42F2C" w:rsidP="00F42F2C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35CEB4" w14:textId="77777777" w:rsidR="00301983" w:rsidRPr="007D233C" w:rsidRDefault="00301983" w:rsidP="003019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784F8" w14:textId="5D807E72" w:rsidR="00301983" w:rsidRPr="00922CAB" w:rsidRDefault="00301983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78" w:type="dxa"/>
          </w:tcPr>
          <w:p w14:paraId="00C4CCB4" w14:textId="77777777" w:rsidR="00301983" w:rsidRPr="007D233C" w:rsidRDefault="00301983" w:rsidP="003019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EDC81F" w14:textId="519F9BBE" w:rsidR="00301983" w:rsidRPr="007D233C" w:rsidRDefault="00F42F2C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22FF9D" w14:textId="77777777" w:rsidR="00301983" w:rsidRPr="007D233C" w:rsidRDefault="00301983" w:rsidP="0030198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511C6" w14:textId="645B8986" w:rsidR="00301983" w:rsidRPr="007D233C" w:rsidRDefault="00301983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983" w:rsidRPr="00C87D64" w14:paraId="52CABCAF" w14:textId="77777777" w:rsidTr="00301983">
        <w:trPr>
          <w:cantSplit/>
        </w:trPr>
        <w:tc>
          <w:tcPr>
            <w:tcW w:w="4140" w:type="dxa"/>
          </w:tcPr>
          <w:p w14:paraId="1F793D0E" w14:textId="6CE74E63" w:rsidR="00301983" w:rsidRPr="007D233C" w:rsidRDefault="00301983" w:rsidP="003019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7FDE2" w14:textId="3175FBA1" w:rsidR="00301983" w:rsidRPr="007D233C" w:rsidRDefault="00F42F2C" w:rsidP="00F42F2C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4378A1" w14:textId="77777777" w:rsidR="00301983" w:rsidRPr="007D233C" w:rsidRDefault="00301983" w:rsidP="003019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794CC" w14:textId="277AC4E4" w:rsidR="00301983" w:rsidRPr="00922CAB" w:rsidRDefault="00301983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78" w:type="dxa"/>
          </w:tcPr>
          <w:p w14:paraId="4F944DEB" w14:textId="77777777" w:rsidR="00301983" w:rsidRPr="007D233C" w:rsidRDefault="00301983" w:rsidP="003019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77E1B39" w14:textId="732697BF" w:rsidR="00301983" w:rsidRPr="007D233C" w:rsidRDefault="00F42F2C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E70DF0" w14:textId="77777777" w:rsidR="00301983" w:rsidRPr="007D233C" w:rsidRDefault="00301983" w:rsidP="0030198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0E5474" w14:textId="26B7C2E2" w:rsidR="00301983" w:rsidRPr="007D233C" w:rsidRDefault="00301983" w:rsidP="00301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939" w:rsidRPr="00C87D64" w14:paraId="4D44FAA8" w14:textId="77777777" w:rsidTr="00301983">
        <w:trPr>
          <w:cantSplit/>
        </w:trPr>
        <w:tc>
          <w:tcPr>
            <w:tcW w:w="4140" w:type="dxa"/>
          </w:tcPr>
          <w:p w14:paraId="4B13F5B8" w14:textId="3287905D" w:rsidR="00A63939" w:rsidRPr="007D233C" w:rsidRDefault="00301983" w:rsidP="00873C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7C6745A" w14:textId="6927F3FC" w:rsidR="00A63939" w:rsidRPr="007D233C" w:rsidRDefault="00F42F2C" w:rsidP="00873C9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A46BF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A46BF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80" w:type="dxa"/>
          </w:tcPr>
          <w:p w14:paraId="736A78BC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A6AE8B" w14:textId="7A26BB5F" w:rsidR="00A63939" w:rsidRPr="007D233C" w:rsidRDefault="00301983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63939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="00A63939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78" w:type="dxa"/>
          </w:tcPr>
          <w:p w14:paraId="5382FA37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2C5E326" w14:textId="2A985E6B" w:rsidR="00A63939" w:rsidRPr="007D233C" w:rsidRDefault="00F42F2C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A81A78" w14:textId="77777777" w:rsidR="00A63939" w:rsidRPr="007D233C" w:rsidRDefault="00A63939" w:rsidP="00873C9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0C5C7D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63939" w:rsidRPr="00DC1894" w14:paraId="2E2341A0" w14:textId="77777777" w:rsidTr="00301983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2B82A9AB" w14:textId="77777777" w:rsidR="00A63939" w:rsidRPr="007D233C" w:rsidRDefault="00A63939" w:rsidP="00873C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23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B3C961" w14:textId="01D96DCE" w:rsidR="00A63939" w:rsidRPr="007D233C" w:rsidRDefault="00F42F2C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417A48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4FD1984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CC88C01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B00544" w14:textId="326AF53B" w:rsidR="00A63939" w:rsidRPr="007D233C" w:rsidRDefault="00F42F2C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C6C1C4" w14:textId="77777777" w:rsidR="00A63939" w:rsidRPr="007D233C" w:rsidRDefault="00A63939" w:rsidP="00873C9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0461A7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939" w:rsidRPr="00DC1894" w14:paraId="6AB5EA4C" w14:textId="77777777" w:rsidTr="00873C93">
        <w:trPr>
          <w:cantSplit/>
        </w:trPr>
        <w:tc>
          <w:tcPr>
            <w:tcW w:w="4140" w:type="dxa"/>
            <w:hideMark/>
          </w:tcPr>
          <w:p w14:paraId="19995791" w14:textId="77777777" w:rsidR="00A63939" w:rsidRPr="007D233C" w:rsidRDefault="00A63939" w:rsidP="00873C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1113F" w14:textId="4196A5EA" w:rsidR="00A63939" w:rsidRPr="007D233C" w:rsidRDefault="00F42F2C" w:rsidP="00873C9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A46BF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A46BF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80" w:type="dxa"/>
          </w:tcPr>
          <w:p w14:paraId="4BBF60DF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F433B1" w14:textId="4D9160BB" w:rsidR="00A63939" w:rsidRPr="007D233C" w:rsidRDefault="00301983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63939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="00A63939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78" w:type="dxa"/>
            <w:vAlign w:val="bottom"/>
          </w:tcPr>
          <w:p w14:paraId="3E6FB743" w14:textId="77777777" w:rsidR="00A63939" w:rsidRPr="007D233C" w:rsidRDefault="00A63939" w:rsidP="00873C9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65463" w14:textId="4C4EA16A" w:rsidR="00A63939" w:rsidRPr="007D233C" w:rsidRDefault="00F42F2C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704C01" w14:textId="77777777" w:rsidR="00A63939" w:rsidRPr="007D233C" w:rsidRDefault="00A63939" w:rsidP="00873C9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20ADBC" w14:textId="77777777" w:rsidR="00A63939" w:rsidRPr="007D233C" w:rsidRDefault="00A63939" w:rsidP="00873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8DC792" w14:textId="79EFA7BF" w:rsidR="00A63939" w:rsidRDefault="00A63939" w:rsidP="00A6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7A03324F" w14:textId="190973CE" w:rsidR="00E57436" w:rsidRDefault="00E57436" w:rsidP="00A6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FAE9F79" w14:textId="77777777" w:rsidR="002C042C" w:rsidRPr="0082412F" w:rsidRDefault="002C042C" w:rsidP="00D93034">
      <w:pPr>
        <w:framePr w:w="9578" w:wrap="auto" w:hAnchor="text" w:x="1710"/>
        <w:rPr>
          <w:rFonts w:ascii="Angsana New" w:hAnsi="Angsana New"/>
          <w:sz w:val="30"/>
          <w:szCs w:val="30"/>
          <w:cs/>
        </w:rPr>
        <w:sectPr w:rsidR="002C042C" w:rsidRPr="0082412F" w:rsidSect="00A84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70BF1A8F" w14:textId="77777777" w:rsidR="00917903" w:rsidRPr="000535D3" w:rsidRDefault="00917903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535D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6E6ACEFE" w14:textId="77777777" w:rsidR="00917903" w:rsidRPr="000535D3" w:rsidRDefault="00917903" w:rsidP="0091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917903" w:rsidRPr="000535D3" w14:paraId="2180428E" w14:textId="77777777" w:rsidTr="000978AC">
        <w:trPr>
          <w:trHeight w:val="419"/>
          <w:tblHeader/>
        </w:trPr>
        <w:tc>
          <w:tcPr>
            <w:tcW w:w="2086" w:type="pct"/>
            <w:vAlign w:val="bottom"/>
          </w:tcPr>
          <w:p w14:paraId="1293C79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4A5D5D59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7AD30994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0D236256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903" w:rsidRPr="000535D3" w14:paraId="1D872EE9" w14:textId="77777777" w:rsidTr="000978AC">
        <w:trPr>
          <w:trHeight w:val="407"/>
          <w:tblHeader/>
        </w:trPr>
        <w:tc>
          <w:tcPr>
            <w:tcW w:w="2086" w:type="pct"/>
            <w:vAlign w:val="bottom"/>
          </w:tcPr>
          <w:p w14:paraId="5085F5B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535D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0535D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1" w:type="pct"/>
            <w:vAlign w:val="bottom"/>
          </w:tcPr>
          <w:p w14:paraId="3E311752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535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7C587F73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6A1E56BC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535D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vAlign w:val="bottom"/>
          </w:tcPr>
          <w:p w14:paraId="28F26328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5D2CED8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535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33562217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A669C4F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535D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17903" w:rsidRPr="000535D3" w14:paraId="0F510ED0" w14:textId="77777777" w:rsidTr="000978AC">
        <w:trPr>
          <w:trHeight w:val="407"/>
          <w:tblHeader/>
        </w:trPr>
        <w:tc>
          <w:tcPr>
            <w:tcW w:w="2086" w:type="pct"/>
            <w:vAlign w:val="bottom"/>
          </w:tcPr>
          <w:p w14:paraId="661F5A90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5BE22FCF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7903" w:rsidRPr="000535D3" w14:paraId="29FB2A1E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33B209A5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535D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028CEBD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51,067,028</w:t>
            </w:r>
          </w:p>
        </w:tc>
        <w:tc>
          <w:tcPr>
            <w:tcW w:w="128" w:type="pct"/>
            <w:vAlign w:val="bottom"/>
          </w:tcPr>
          <w:p w14:paraId="489013A8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A4EFC8E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40,787,800</w:t>
            </w:r>
          </w:p>
        </w:tc>
        <w:tc>
          <w:tcPr>
            <w:tcW w:w="130" w:type="pct"/>
            <w:vAlign w:val="bottom"/>
          </w:tcPr>
          <w:p w14:paraId="233BBC56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45B50689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1</w:t>
            </w:r>
            <w:r w:rsidRPr="000535D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535D3">
              <w:rPr>
                <w:rFonts w:ascii="Angsana New" w:hAnsi="Angsana New"/>
                <w:sz w:val="30"/>
                <w:szCs w:val="30"/>
              </w:rPr>
              <w:t>,</w:t>
            </w:r>
            <w:r w:rsidRPr="000535D3">
              <w:rPr>
                <w:rFonts w:ascii="Angsana New" w:hAnsi="Angsana New" w:hint="cs"/>
                <w:sz w:val="30"/>
                <w:szCs w:val="30"/>
              </w:rPr>
              <w:t>170</w:t>
            </w:r>
            <w:r w:rsidRPr="000535D3">
              <w:rPr>
                <w:rFonts w:ascii="Angsana New" w:hAnsi="Angsana New"/>
                <w:sz w:val="30"/>
                <w:szCs w:val="30"/>
              </w:rPr>
              <w:t>,815</w:t>
            </w:r>
          </w:p>
        </w:tc>
        <w:tc>
          <w:tcPr>
            <w:tcW w:w="146" w:type="pct"/>
            <w:vAlign w:val="bottom"/>
          </w:tcPr>
          <w:p w14:paraId="4CC880B3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2FE1F14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9,490,861</w:t>
            </w:r>
          </w:p>
        </w:tc>
      </w:tr>
      <w:tr w:rsidR="00917903" w:rsidRPr="000535D3" w14:paraId="446272E9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238B914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C51E6A1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D09760C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F026FBE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B85AD80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525E13C4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E29213D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AED159A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903" w:rsidRPr="000535D3" w14:paraId="79688A08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0FDF36CE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535D3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01462E5E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1,186,272</w:t>
            </w:r>
          </w:p>
        </w:tc>
        <w:tc>
          <w:tcPr>
            <w:tcW w:w="128" w:type="pct"/>
            <w:vAlign w:val="bottom"/>
          </w:tcPr>
          <w:p w14:paraId="7C6D8218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024CA89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1,411,626</w:t>
            </w:r>
          </w:p>
        </w:tc>
        <w:tc>
          <w:tcPr>
            <w:tcW w:w="130" w:type="pct"/>
            <w:vAlign w:val="bottom"/>
          </w:tcPr>
          <w:p w14:paraId="6E7A9381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6F799C5E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770C08E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B97CB8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903" w:rsidRPr="000535D3" w14:paraId="05C17BBB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3A843C62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0535D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535D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535D3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E0D4F98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825,774</w:t>
            </w:r>
          </w:p>
        </w:tc>
        <w:tc>
          <w:tcPr>
            <w:tcW w:w="128" w:type="pct"/>
            <w:vAlign w:val="bottom"/>
          </w:tcPr>
          <w:p w14:paraId="5FB36BCF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13BCC21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803,355</w:t>
            </w:r>
          </w:p>
        </w:tc>
        <w:tc>
          <w:tcPr>
            <w:tcW w:w="130" w:type="pct"/>
            <w:vAlign w:val="bottom"/>
          </w:tcPr>
          <w:p w14:paraId="6E12BEFD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6035E82B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F18B388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1AC3030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903" w:rsidRPr="000535D3" w14:paraId="464338F0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6AB463B0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เพิ่มเงินลงทุนในบริษัทร่วมและการร่วมค้า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25613DF7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483,634</w:t>
            </w:r>
          </w:p>
        </w:tc>
        <w:tc>
          <w:tcPr>
            <w:tcW w:w="128" w:type="pct"/>
            <w:vAlign w:val="bottom"/>
          </w:tcPr>
          <w:p w14:paraId="1E92FD35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80890E1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3,007,241</w:t>
            </w:r>
          </w:p>
        </w:tc>
        <w:tc>
          <w:tcPr>
            <w:tcW w:w="130" w:type="pct"/>
            <w:vAlign w:val="bottom"/>
          </w:tcPr>
          <w:p w14:paraId="4BAACB2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241431A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463,590</w:t>
            </w:r>
          </w:p>
        </w:tc>
        <w:tc>
          <w:tcPr>
            <w:tcW w:w="146" w:type="pct"/>
            <w:vAlign w:val="bottom"/>
          </w:tcPr>
          <w:p w14:paraId="4CB840C5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3999703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2,951,958</w:t>
            </w:r>
          </w:p>
        </w:tc>
      </w:tr>
      <w:tr w:rsidR="00917903" w:rsidRPr="000535D3" w14:paraId="503E73F4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1BEC29C7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4E0B81E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(1,086,316)</w:t>
            </w:r>
          </w:p>
        </w:tc>
        <w:tc>
          <w:tcPr>
            <w:tcW w:w="128" w:type="pct"/>
            <w:vAlign w:val="bottom"/>
          </w:tcPr>
          <w:p w14:paraId="2A841147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797A2C4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(910,558)</w:t>
            </w:r>
          </w:p>
        </w:tc>
        <w:tc>
          <w:tcPr>
            <w:tcW w:w="130" w:type="pct"/>
            <w:vAlign w:val="bottom"/>
          </w:tcPr>
          <w:p w14:paraId="7F4C0819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2DFB18D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AAB3B78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6157537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903" w:rsidRPr="000535D3" w14:paraId="0D84A951" w14:textId="77777777" w:rsidTr="000978AC">
        <w:trPr>
          <w:trHeight w:val="419"/>
        </w:trPr>
        <w:tc>
          <w:tcPr>
            <w:tcW w:w="2086" w:type="pct"/>
            <w:vAlign w:val="bottom"/>
          </w:tcPr>
          <w:p w14:paraId="06F34198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D28118D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(1,837)</w:t>
            </w:r>
          </w:p>
        </w:tc>
        <w:tc>
          <w:tcPr>
            <w:tcW w:w="128" w:type="pct"/>
            <w:vAlign w:val="bottom"/>
          </w:tcPr>
          <w:p w14:paraId="453623F1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490DA699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1,275,455</w:t>
            </w:r>
          </w:p>
        </w:tc>
        <w:tc>
          <w:tcPr>
            <w:tcW w:w="130" w:type="pct"/>
            <w:vAlign w:val="bottom"/>
          </w:tcPr>
          <w:p w14:paraId="2BBD1174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0F5348C4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91B2E78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2D26BF6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903" w:rsidRPr="000535D3" w14:paraId="444F5779" w14:textId="77777777" w:rsidTr="000978AC">
        <w:trPr>
          <w:trHeight w:val="419"/>
        </w:trPr>
        <w:tc>
          <w:tcPr>
            <w:tcW w:w="2086" w:type="pct"/>
            <w:vAlign w:val="bottom"/>
          </w:tcPr>
          <w:p w14:paraId="35604019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887D759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5D3">
              <w:rPr>
                <w:rFonts w:ascii="Angsana New" w:hAnsi="Angsana New"/>
                <w:b/>
                <w:bCs/>
                <w:sz w:val="30"/>
                <w:szCs w:val="30"/>
              </w:rPr>
              <w:t>52,474,555</w:t>
            </w:r>
          </w:p>
        </w:tc>
        <w:tc>
          <w:tcPr>
            <w:tcW w:w="128" w:type="pct"/>
            <w:vAlign w:val="bottom"/>
          </w:tcPr>
          <w:p w14:paraId="1E5D4A20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16A77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5D3">
              <w:rPr>
                <w:rFonts w:ascii="Angsana New" w:hAnsi="Angsana New"/>
                <w:b/>
                <w:bCs/>
                <w:sz w:val="30"/>
                <w:szCs w:val="30"/>
              </w:rPr>
              <w:t>46,374,919</w:t>
            </w:r>
          </w:p>
        </w:tc>
        <w:tc>
          <w:tcPr>
            <w:tcW w:w="130" w:type="pct"/>
            <w:vAlign w:val="bottom"/>
          </w:tcPr>
          <w:p w14:paraId="778E43F3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B0B3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Pr="000535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</w:rPr>
              <w:t>634</w:t>
            </w:r>
            <w:r w:rsidRPr="000535D3">
              <w:rPr>
                <w:rFonts w:ascii="Angsana New" w:hAnsi="Angsana New"/>
                <w:b/>
                <w:bCs/>
                <w:sz w:val="30"/>
                <w:szCs w:val="30"/>
              </w:rPr>
              <w:t>,405</w:t>
            </w:r>
          </w:p>
        </w:tc>
        <w:tc>
          <w:tcPr>
            <w:tcW w:w="146" w:type="pct"/>
            <w:vAlign w:val="bottom"/>
          </w:tcPr>
          <w:p w14:paraId="32747A67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87DD0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5D3">
              <w:rPr>
                <w:rFonts w:ascii="Angsana New" w:hAnsi="Angsana New"/>
                <w:b/>
                <w:bCs/>
                <w:sz w:val="30"/>
                <w:szCs w:val="30"/>
              </w:rPr>
              <w:t>12,442,819</w:t>
            </w:r>
          </w:p>
        </w:tc>
      </w:tr>
    </w:tbl>
    <w:p w14:paraId="4767B608" w14:textId="77777777" w:rsidR="00917903" w:rsidRPr="000535D3" w:rsidRDefault="00917903" w:rsidP="00D40625">
      <w:pPr>
        <w:pStyle w:val="block"/>
        <w:spacing w:after="0" w:line="240" w:lineRule="auto"/>
        <w:ind w:left="0" w:right="-58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0DA1C37" w14:textId="6581778C" w:rsidR="00AC10D7" w:rsidRPr="000535D3" w:rsidRDefault="00AC10D7" w:rsidP="00AC10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535D3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3A7928C5" w14:textId="77777777" w:rsidR="00AC10D7" w:rsidRPr="000535D3" w:rsidRDefault="00AC10D7" w:rsidP="00AC1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06CCF701" w14:textId="14CCBE67" w:rsidR="00AC10D7" w:rsidRPr="000535D3" w:rsidRDefault="00AC10D7" w:rsidP="00C74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ในระหว่างงวดสามเดือนสิ้นสุดวันที่ </w:t>
      </w:r>
      <w:r w:rsidR="001A3AFF" w:rsidRPr="000535D3">
        <w:rPr>
          <w:rFonts w:ascii="Angsana New" w:hAnsi="Angsana New" w:hint="cs"/>
          <w:sz w:val="30"/>
          <w:szCs w:val="30"/>
        </w:rPr>
        <w:t>31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1A3AFF" w:rsidRPr="000535D3">
        <w:rPr>
          <w:rFonts w:ascii="Angsana New" w:hAnsi="Angsana New" w:hint="cs"/>
          <w:sz w:val="30"/>
          <w:szCs w:val="30"/>
        </w:rPr>
        <w:t>256</w:t>
      </w:r>
      <w:r w:rsidR="001A3AFF" w:rsidRPr="000535D3">
        <w:rPr>
          <w:rFonts w:ascii="Angsana New" w:hAnsi="Angsana New"/>
          <w:sz w:val="30"/>
          <w:szCs w:val="30"/>
        </w:rPr>
        <w:t>5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บริษัทร่วมและการร่วมค้าได้เรียกชำระค่าหุ้น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787F8439" w14:textId="77777777" w:rsidR="00AC10D7" w:rsidRPr="000535D3" w:rsidRDefault="00AC10D7" w:rsidP="00AC1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AC10D7" w:rsidRPr="006E76E3" w14:paraId="47020298" w14:textId="77777777" w:rsidTr="00C74932">
        <w:trPr>
          <w:tblHeader/>
        </w:trPr>
        <w:tc>
          <w:tcPr>
            <w:tcW w:w="4860" w:type="dxa"/>
            <w:hideMark/>
          </w:tcPr>
          <w:p w14:paraId="4F008581" w14:textId="77777777" w:rsidR="00AC10D7" w:rsidRPr="006E76E3" w:rsidRDefault="00AC10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620E7702" w14:textId="77777777" w:rsidR="00AC10D7" w:rsidRPr="006E76E3" w:rsidRDefault="00AC10D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6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5FF87D10" w14:textId="77777777" w:rsidR="00AC10D7" w:rsidRPr="006E76E3" w:rsidRDefault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6E76E3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AE2B9E2" w14:textId="77777777" w:rsidR="00AC10D7" w:rsidRPr="006E76E3" w:rsidRDefault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6E76E3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6E76E3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D724A3" w:rsidRPr="006E76E3" w14:paraId="74A96AEB" w14:textId="77777777" w:rsidTr="00C74932">
        <w:tc>
          <w:tcPr>
            <w:tcW w:w="4860" w:type="dxa"/>
          </w:tcPr>
          <w:p w14:paraId="4FAB8D14" w14:textId="3AE28940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035014F5" w14:textId="77777777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40A291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724A3" w:rsidRPr="006E76E3" w14:paraId="2140DAE5" w14:textId="77777777" w:rsidTr="00C74932">
        <w:tc>
          <w:tcPr>
            <w:tcW w:w="4860" w:type="dxa"/>
          </w:tcPr>
          <w:p w14:paraId="2277ACD6" w14:textId="25E02CF4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หินกองเพาเวอร์ จำกัด </w:t>
            </w:r>
          </w:p>
        </w:tc>
        <w:tc>
          <w:tcPr>
            <w:tcW w:w="2970" w:type="dxa"/>
          </w:tcPr>
          <w:p w14:paraId="642E6422" w14:textId="24295DAD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62C456BF" w14:textId="39012A1F" w:rsidR="00D724A3" w:rsidRPr="006E76E3" w:rsidRDefault="001A3AFF" w:rsidP="003D63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  <w:r w:rsidRPr="001A3AFF">
              <w:rPr>
                <w:rFonts w:ascii="Angsana New" w:hAnsi="Angsana New"/>
                <w:spacing w:val="2"/>
                <w:sz w:val="30"/>
                <w:szCs w:val="30"/>
              </w:rPr>
              <w:t>463</w:t>
            </w:r>
            <w:r w:rsidR="00D724A3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1A3AFF">
              <w:rPr>
                <w:rFonts w:ascii="Angsana New" w:hAnsi="Angsana New"/>
                <w:spacing w:val="2"/>
                <w:sz w:val="30"/>
                <w:szCs w:val="30"/>
              </w:rPr>
              <w:t>59</w:t>
            </w:r>
          </w:p>
        </w:tc>
      </w:tr>
      <w:tr w:rsidR="00D724A3" w:rsidRPr="006E76E3" w14:paraId="214048EC" w14:textId="77777777" w:rsidTr="00C74932">
        <w:tc>
          <w:tcPr>
            <w:tcW w:w="4860" w:type="dxa"/>
          </w:tcPr>
          <w:p w14:paraId="627B1C11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27F092C4" w14:textId="77777777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3B33D5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724A3" w:rsidRPr="006E76E3" w14:paraId="1CE0A8B1" w14:textId="77777777" w:rsidTr="00C74932">
        <w:tc>
          <w:tcPr>
            <w:tcW w:w="4860" w:type="dxa"/>
            <w:hideMark/>
          </w:tcPr>
          <w:p w14:paraId="4BF5ADC7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2B18983E" w14:textId="77777777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953A0B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724A3" w:rsidRPr="00AC10D7" w14:paraId="28721288" w14:textId="77777777" w:rsidTr="00C74932">
        <w:tc>
          <w:tcPr>
            <w:tcW w:w="4860" w:type="dxa"/>
          </w:tcPr>
          <w:p w14:paraId="3343F750" w14:textId="11AF247E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76E3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51737D25" w14:textId="0717B28B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5694E069" w14:textId="12A71BE5" w:rsidR="00D724A3" w:rsidRPr="006E76E3" w:rsidRDefault="00347C60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</w:rPr>
              <w:t xml:space="preserve">  </w:t>
            </w:r>
            <w:r w:rsidR="001A3AFF" w:rsidRPr="001A3AFF">
              <w:rPr>
                <w:rFonts w:ascii="Angsana New" w:hAnsi="Angsana New"/>
                <w:spacing w:val="2"/>
                <w:sz w:val="30"/>
                <w:szCs w:val="30"/>
              </w:rPr>
              <w:t>20</w:t>
            </w:r>
            <w:r w:rsidR="00D724A3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="001A3AFF" w:rsidRPr="001A3AFF">
              <w:rPr>
                <w:rFonts w:ascii="Angsana New" w:hAnsi="Angsana New"/>
                <w:spacing w:val="2"/>
                <w:sz w:val="30"/>
                <w:szCs w:val="30"/>
              </w:rPr>
              <w:t>04</w:t>
            </w:r>
          </w:p>
        </w:tc>
      </w:tr>
    </w:tbl>
    <w:p w14:paraId="204CC915" w14:textId="77777777" w:rsidR="00A96D8C" w:rsidRDefault="00A96D8C" w:rsidP="004A3F8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0862326" w14:textId="77777777" w:rsidR="00A96D8C" w:rsidRDefault="00A96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1031902" w14:textId="3CCAF0D6" w:rsidR="004A3F87" w:rsidRDefault="004A3F87" w:rsidP="004A3F8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เงินลงทุนในบริษัท หินกองเพาเวอร์ จำกัด </w:t>
      </w:r>
    </w:p>
    <w:p w14:paraId="0EE32C35" w14:textId="77777777" w:rsidR="004A3F87" w:rsidRDefault="004A3F87" w:rsidP="004A3F8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5923026C" w14:textId="3BCF7EDE" w:rsidR="004A3F87" w:rsidRDefault="004A3F87" w:rsidP="00C74932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1A3AFF" w:rsidRPr="001A3AFF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กุมภาพันธ์ </w:t>
      </w:r>
      <w:r w:rsidR="001A3AFF" w:rsidRPr="001A3AF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บริษัทได้เข้าซื้อหุ้นสามัญใน บริษัท หินกองเพาเวอร์ จำกัด (“</w:t>
      </w:r>
      <w:r>
        <w:rPr>
          <w:rFonts w:ascii="Angsana New" w:hAnsi="Angsana New"/>
          <w:sz w:val="30"/>
          <w:szCs w:val="30"/>
          <w:lang w:val="th-TH"/>
        </w:rPr>
        <w:t xml:space="preserve">HKP”)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จาก บริษัท </w:t>
      </w:r>
      <w:r w:rsidR="003D6345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/>
          <w:sz w:val="30"/>
          <w:szCs w:val="30"/>
          <w:cs/>
          <w:lang w:val="th-TH"/>
        </w:rPr>
        <w:t>หินกองเพาเวอร์โฮลดิ้ง จำกัด (“</w:t>
      </w:r>
      <w:r>
        <w:rPr>
          <w:rFonts w:ascii="Angsana New" w:hAnsi="Angsana New"/>
          <w:sz w:val="30"/>
          <w:szCs w:val="30"/>
          <w:lang w:val="th-TH"/>
        </w:rPr>
        <w:t xml:space="preserve">HKH”)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ซึ่งเป็นผู้ถือหุ้นเดิม เพื่อเข้าร่วมดำเนินงานโครงการโรงไฟฟ้าพลังความร้อนร่วมหินกอง ในจังหวัดราชบุรี โดยได้จ่ายชำระค่าหุ้นตามสัดส่วนการลงทุนร้อยละ </w:t>
      </w:r>
      <w:r w:rsidR="001A3AFF" w:rsidRPr="001A3AFF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1A3AFF" w:rsidRPr="001A3AFF">
        <w:rPr>
          <w:rFonts w:ascii="Angsana New" w:hAnsi="Angsana New"/>
          <w:sz w:val="30"/>
          <w:szCs w:val="30"/>
        </w:rPr>
        <w:t>463</w:t>
      </w:r>
      <w:r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20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ชำระเต็มมูลค่าที่ตราไว้หุ้นละ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10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และหุ้นสามัญ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184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62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</w:t>
      </w:r>
      <w:r w:rsidR="00C74932">
        <w:rPr>
          <w:rFonts w:ascii="Angsana New" w:hAnsi="Angsana New"/>
          <w:i/>
          <w:iCs/>
          <w:sz w:val="30"/>
          <w:szCs w:val="30"/>
        </w:rPr>
        <w:br/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จ่ายชำระค่าหุ้นร้อยละ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  <w:cs/>
        </w:rPr>
        <w:t xml:space="preserve">ภายหลังการโอนหุ้นบรรลุผลสำเร็จ ส่งผลให้โครงสร้างผู้ถือหุ้นใน </w:t>
      </w:r>
      <w:r>
        <w:rPr>
          <w:rFonts w:ascii="Angsana New" w:hAnsi="Angsana New"/>
          <w:sz w:val="30"/>
          <w:szCs w:val="30"/>
        </w:rPr>
        <w:t xml:space="preserve">HKP </w:t>
      </w:r>
      <w:r>
        <w:rPr>
          <w:rFonts w:ascii="Angsana New" w:hAnsi="Angsana New" w:hint="cs"/>
          <w:sz w:val="30"/>
          <w:szCs w:val="30"/>
          <w:cs/>
        </w:rPr>
        <w:t xml:space="preserve">ประกอบด้วยบริษัท ร้อยละ </w:t>
      </w:r>
      <w:r w:rsidR="001A3AFF" w:rsidRPr="001A3AFF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 w:hint="cs"/>
          <w:sz w:val="30"/>
          <w:szCs w:val="30"/>
          <w:cs/>
        </w:rPr>
        <w:t xml:space="preserve"> และ บริษัท กัลฟ์ เอ็นเนอร์จี ดีเวลลอปเมนท์ จำกัด (มหาชน) ร้อยละ </w:t>
      </w:r>
      <w:r w:rsidR="001A3AFF" w:rsidRPr="001A3AFF">
        <w:rPr>
          <w:rFonts w:ascii="Angsana New" w:hAnsi="Angsana New"/>
          <w:sz w:val="30"/>
          <w:szCs w:val="30"/>
        </w:rPr>
        <w:t>49</w:t>
      </w:r>
      <w:r w:rsidR="00480A33">
        <w:rPr>
          <w:rFonts w:ascii="Angsana New" w:hAnsi="Angsana New" w:hint="cs"/>
          <w:sz w:val="30"/>
          <w:szCs w:val="30"/>
          <w:cs/>
        </w:rPr>
        <w:t xml:space="preserve"> </w:t>
      </w:r>
      <w:r w:rsidR="00917903">
        <w:rPr>
          <w:rFonts w:ascii="Angsana New" w:hAnsi="Angsana New"/>
          <w:sz w:val="30"/>
          <w:szCs w:val="30"/>
          <w:cs/>
          <w:lang w:val="th-TH"/>
        </w:rPr>
        <w:t xml:space="preserve">ส่งผลให้ </w:t>
      </w:r>
      <w:r w:rsidR="00917903">
        <w:rPr>
          <w:rFonts w:ascii="Angsana New" w:hAnsi="Angsana New"/>
          <w:sz w:val="30"/>
          <w:szCs w:val="30"/>
          <w:lang w:val="th-TH"/>
        </w:rPr>
        <w:t xml:space="preserve">HKP </w:t>
      </w:r>
      <w:r w:rsidR="00917903">
        <w:rPr>
          <w:rFonts w:ascii="Angsana New" w:hAnsi="Angsana New"/>
          <w:sz w:val="30"/>
          <w:szCs w:val="30"/>
          <w:cs/>
          <w:lang w:val="th-TH"/>
        </w:rPr>
        <w:t>มีสถานะเป็นการร่วมค้าทางตรงของบริษัท</w:t>
      </w:r>
      <w:r w:rsidR="0091790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โครงการโรงไฟฟ้าพลังความร้อนร่วมหินกอง จังหวัดราชบุรี เป็นโรงไฟฟ้าพลังความร้อนร่วมจำนวน </w:t>
      </w:r>
      <w:r w:rsidR="001A3AFF" w:rsidRPr="001A3AF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  <w:lang w:val="th-TH"/>
        </w:rPr>
        <w:t xml:space="preserve"> เครื่อง ขนาดกำลังผลิตรวม </w:t>
      </w:r>
      <w:r w:rsidR="001A3AFF" w:rsidRPr="001A3AF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val="th-TH"/>
        </w:rPr>
        <w:t>,</w:t>
      </w:r>
      <w:r w:rsidR="001A3AFF" w:rsidRPr="001A3AFF">
        <w:rPr>
          <w:rFonts w:ascii="Angsana New" w:hAnsi="Angsana New"/>
          <w:sz w:val="30"/>
          <w:szCs w:val="30"/>
        </w:rPr>
        <w:t>400</w:t>
      </w:r>
      <w:r>
        <w:rPr>
          <w:rFonts w:ascii="Angsana New" w:hAnsi="Angsana New"/>
          <w:sz w:val="30"/>
          <w:szCs w:val="30"/>
          <w:cs/>
          <w:lang w:val="th-TH"/>
        </w:rPr>
        <w:t xml:space="preserve"> เมกะวัตต์ มีกำหนดเดินเครื่องเชิงพาณิชย์ในปี </w:t>
      </w:r>
      <w:r w:rsidR="001A3AFF" w:rsidRPr="001A3AFF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74932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1A3AFF" w:rsidRPr="001A3AFF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ตามลำดับ</w:t>
      </w:r>
    </w:p>
    <w:p w14:paraId="0F43398A" w14:textId="2B3D5C83" w:rsidR="004A3F87" w:rsidRPr="00C74932" w:rsidRDefault="004A3F87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p w14:paraId="576F0F48" w14:textId="49130900" w:rsidR="00917903" w:rsidRPr="00917903" w:rsidRDefault="00917903" w:rsidP="00C74932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lang w:val="th-TH"/>
        </w:rPr>
      </w:pPr>
      <w:r w:rsidRPr="00917903">
        <w:rPr>
          <w:rFonts w:ascii="Angsana New" w:hAnsi="Angsana New" w:hint="cs"/>
          <w:sz w:val="30"/>
          <w:szCs w:val="30"/>
          <w:cs/>
          <w:lang w:val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Pr="00917903">
        <w:rPr>
          <w:rFonts w:ascii="Angsana New" w:hAnsi="Angsana New"/>
          <w:sz w:val="30"/>
          <w:szCs w:val="30"/>
          <w:lang w:val="th-TH"/>
        </w:rPr>
        <w:t xml:space="preserve"> </w:t>
      </w:r>
      <w:r w:rsidRPr="00917903">
        <w:rPr>
          <w:rFonts w:ascii="Angsana New" w:hAnsi="Angsana New"/>
          <w:sz w:val="30"/>
          <w:szCs w:val="30"/>
          <w:cs/>
          <w:lang w:val="th-TH"/>
        </w:rPr>
        <w:t>ยกเว้นบริษัท บริการเชื้อเพลิงการบินกรุงเทพ จำกัด (มหาชน)</w:t>
      </w:r>
      <w:r w:rsidRPr="0091790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17903">
        <w:rPr>
          <w:rFonts w:ascii="Angsana New" w:hAnsi="Angsana New"/>
          <w:sz w:val="30"/>
          <w:szCs w:val="30"/>
          <w:cs/>
          <w:lang w:val="th-TH"/>
        </w:rPr>
        <w:t>ซึ่งเป็นบริษัท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917903">
        <w:rPr>
          <w:rFonts w:ascii="Angsana New" w:hAnsi="Angsana New"/>
          <w:sz w:val="30"/>
          <w:szCs w:val="30"/>
          <w:cs/>
          <w:lang w:val="th-TH"/>
        </w:rPr>
        <w:t xml:space="preserve">จดทะเบียนในตลาดหลักทรัพย์แห่งประเทศไทย ณ วันที่ </w:t>
      </w:r>
      <w:r w:rsidRPr="00917903">
        <w:rPr>
          <w:rFonts w:ascii="Angsana New" w:hAnsi="Angsana New"/>
          <w:sz w:val="30"/>
          <w:szCs w:val="30"/>
          <w:lang w:val="th-TH"/>
        </w:rPr>
        <w:t xml:space="preserve">31 </w:t>
      </w:r>
      <w:r w:rsidRPr="00917903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Pr="009179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1790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17903">
        <w:rPr>
          <w:rFonts w:ascii="Angsana New" w:hAnsi="Angsana New"/>
          <w:sz w:val="30"/>
          <w:szCs w:val="30"/>
          <w:cs/>
          <w:lang w:val="th-TH"/>
        </w:rPr>
        <w:t xml:space="preserve">มีราคาปิดอยู่ที่ </w:t>
      </w:r>
      <w:r w:rsidRPr="00917903">
        <w:rPr>
          <w:rFonts w:ascii="Angsana New" w:hAnsi="Angsana New"/>
          <w:sz w:val="30"/>
          <w:szCs w:val="30"/>
          <w:lang w:val="th-TH"/>
        </w:rPr>
        <w:t xml:space="preserve">25.75 </w:t>
      </w:r>
      <w:r w:rsidRPr="00917903">
        <w:rPr>
          <w:rFonts w:ascii="Angsana New" w:hAnsi="Angsana New"/>
          <w:sz w:val="30"/>
          <w:szCs w:val="30"/>
          <w:cs/>
          <w:lang w:val="th-TH"/>
        </w:rPr>
        <w:t>บาท มูลค่ายุติธรรมของเงินลงทุนในบริษัท บริการเชื้อเพลิงการบินกรุงเทพ จำกัด (มหาชน)</w:t>
      </w:r>
      <w:r w:rsidRPr="0091790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17903">
        <w:rPr>
          <w:rFonts w:ascii="Angsana New" w:hAnsi="Angsana New"/>
          <w:sz w:val="30"/>
          <w:szCs w:val="30"/>
          <w:cs/>
          <w:lang w:val="th-TH"/>
        </w:rPr>
        <w:t xml:space="preserve">เท่ากับ </w:t>
      </w:r>
      <w:r w:rsidRPr="00917903">
        <w:rPr>
          <w:rFonts w:ascii="Angsana New" w:hAnsi="Angsana New"/>
          <w:sz w:val="30"/>
          <w:szCs w:val="30"/>
          <w:lang w:val="th-TH"/>
        </w:rPr>
        <w:t>2,548</w:t>
      </w:r>
      <w:r w:rsidR="00553F7C">
        <w:rPr>
          <w:rFonts w:ascii="Angsana New" w:hAnsi="Angsana New" w:hint="cs"/>
          <w:sz w:val="30"/>
          <w:szCs w:val="30"/>
          <w:cs/>
          <w:lang w:val="th-TH"/>
        </w:rPr>
        <w:t>.</w:t>
      </w:r>
      <w:r w:rsidRPr="00917903">
        <w:rPr>
          <w:rFonts w:ascii="Angsana New" w:hAnsi="Angsana New"/>
          <w:sz w:val="30"/>
          <w:szCs w:val="30"/>
          <w:lang w:val="th-TH"/>
        </w:rPr>
        <w:t xml:space="preserve">82 </w:t>
      </w:r>
      <w:r w:rsidRPr="00917903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5DD26800" w14:textId="77777777" w:rsidR="00917903" w:rsidRPr="00C74932" w:rsidRDefault="00917903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88A1594" w14:textId="5831F2FA" w:rsidR="00F45CD9" w:rsidRPr="008B2869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B286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346A7641" w14:textId="77777777" w:rsidR="00F45CD9" w:rsidRPr="00C74932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633D342B" w14:textId="48C3BAE2" w:rsidR="00AC10D7" w:rsidRDefault="00AC10D7" w:rsidP="00C74932">
      <w:pPr>
        <w:ind w:left="540" w:right="549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</w:t>
      </w:r>
      <w:r w:rsidR="001A3AFF" w:rsidRPr="001A3AFF">
        <w:rPr>
          <w:rFonts w:ascii="Angsana New" w:hAnsi="Angsana New"/>
          <w:spacing w:val="-6"/>
          <w:sz w:val="30"/>
          <w:szCs w:val="30"/>
        </w:rPr>
        <w:t>23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กรกฎาคม </w:t>
      </w:r>
      <w:r w:rsidR="001A3AFF" w:rsidRPr="001A3AFF">
        <w:rPr>
          <w:rFonts w:ascii="Angsana New" w:hAnsi="Angsana New"/>
          <w:spacing w:val="-6"/>
          <w:sz w:val="30"/>
          <w:szCs w:val="30"/>
        </w:rPr>
        <w:t>2561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>
        <w:rPr>
          <w:rFonts w:ascii="Angsana New" w:hAnsi="Angsana New"/>
          <w:spacing w:val="-6"/>
          <w:sz w:val="30"/>
          <w:szCs w:val="30"/>
          <w:lang w:val="th-TH"/>
        </w:rPr>
        <w:t xml:space="preserve">D 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>
        <w:rPr>
          <w:rFonts w:ascii="Angsana New" w:hAnsi="Angsana New"/>
          <w:spacing w:val="-6"/>
          <w:sz w:val="30"/>
          <w:szCs w:val="30"/>
          <w:lang w:val="th-TH"/>
        </w:rPr>
        <w:t>National Investigation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th-TH"/>
        </w:rPr>
        <w:t xml:space="preserve">Committee 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เพื่อตรวจสอบหาสาเหตุของเหตุการณ์ข้างต้น ต่อมาเมื่อวันที่ </w:t>
      </w:r>
      <w:r w:rsidR="001A3AFF" w:rsidRPr="001A3AFF">
        <w:rPr>
          <w:rFonts w:ascii="Angsana New" w:hAnsi="Angsana New"/>
          <w:spacing w:val="-6"/>
          <w:sz w:val="30"/>
          <w:szCs w:val="30"/>
        </w:rPr>
        <w:t>28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พฤษภาคม </w:t>
      </w:r>
      <w:r w:rsidR="001A3AFF" w:rsidRPr="001A3AFF">
        <w:rPr>
          <w:rFonts w:ascii="Angsana New" w:hAnsi="Angsana New"/>
          <w:spacing w:val="-6"/>
          <w:sz w:val="30"/>
          <w:szCs w:val="30"/>
        </w:rPr>
        <w:t>2562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คณะกรรมการ </w:t>
      </w:r>
      <w:r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ได้แถลงผลการสอบสวนสาเหตุของเหตุการณ์ดังกล่าวแล้ว โดยระบุว่าไม่ได้เป็นเหตุสุดวิสัย (</w:t>
      </w:r>
      <w:r>
        <w:rPr>
          <w:rFonts w:ascii="Angsana New" w:hAnsi="Angsana New"/>
          <w:spacing w:val="-6"/>
          <w:sz w:val="30"/>
          <w:szCs w:val="30"/>
          <w:lang w:val="th-TH"/>
        </w:rPr>
        <w:t xml:space="preserve">Force Majeure) 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>ตามที่กำหนดไว้ในสัญญาสัมปทาน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ในระหว่างปี </w:t>
      </w:r>
      <w:r w:rsidR="001A3AFF" w:rsidRPr="001A3AFF">
        <w:rPr>
          <w:rFonts w:ascii="Angsana New" w:hAnsi="Angsana New"/>
          <w:spacing w:val="-6"/>
          <w:sz w:val="30"/>
          <w:szCs w:val="30"/>
        </w:rPr>
        <w:t>2563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ซึ่งขณะนี้อยู่ระหว่างการพิจารณาร่วมกันให้เป็นไปตามข้อตกลงระหว่างผู้ร่วมทุน ทั้งนี้ โครงการดังกล่าวได้เดินเครื่องเชิงพาณิชย์แล้ว เมื่อวันที่ </w:t>
      </w:r>
      <w:r w:rsidR="001A3AFF" w:rsidRPr="001A3AFF">
        <w:rPr>
          <w:rFonts w:ascii="Angsana New" w:hAnsi="Angsana New"/>
          <w:spacing w:val="-6"/>
          <w:sz w:val="30"/>
          <w:szCs w:val="30"/>
        </w:rPr>
        <w:t>6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="001A3AFF" w:rsidRPr="001A3AFF">
        <w:rPr>
          <w:rFonts w:ascii="Angsana New" w:hAnsi="Angsana New"/>
          <w:spacing w:val="-6"/>
          <w:sz w:val="30"/>
          <w:szCs w:val="30"/>
        </w:rPr>
        <w:t>2562</w:t>
      </w:r>
    </w:p>
    <w:p w14:paraId="253EDD3F" w14:textId="49B9CFA6" w:rsidR="00917903" w:rsidRDefault="00917903" w:rsidP="00F02A94">
      <w:p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36A1672" w14:textId="7B86D6A9" w:rsidR="00D625E7" w:rsidRPr="0082412F" w:rsidRDefault="0088136D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7EBDA25" w14:textId="77777777" w:rsidR="00620080" w:rsidRPr="00A8502D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B165D6" w14:paraId="1ACFA0BF" w14:textId="77777777" w:rsidTr="003E1959">
        <w:tc>
          <w:tcPr>
            <w:tcW w:w="4932" w:type="dxa"/>
            <w:shd w:val="clear" w:color="auto" w:fill="auto"/>
            <w:vAlign w:val="bottom"/>
          </w:tcPr>
          <w:p w14:paraId="0E1CA944" w14:textId="7AC92FD6" w:rsidR="00620080" w:rsidRPr="003D6345" w:rsidRDefault="003D634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D63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7C9657C9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EB2C22A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A0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B165D6" w14:paraId="23236516" w14:textId="77777777" w:rsidTr="003E1959">
        <w:tc>
          <w:tcPr>
            <w:tcW w:w="4932" w:type="dxa"/>
            <w:shd w:val="clear" w:color="auto" w:fill="auto"/>
            <w:vAlign w:val="bottom"/>
          </w:tcPr>
          <w:p w14:paraId="2A5690E9" w14:textId="563C65D1" w:rsidR="00620080" w:rsidRPr="003A5A0D" w:rsidRDefault="003D6345" w:rsidP="001A3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D1D0C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0271C5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A3AFF" w:rsidRPr="001A3AF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126C68"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126C68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6020619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0C38D" w14:textId="4AC62A8B" w:rsidR="00620080" w:rsidRPr="003A5A0D" w:rsidRDefault="001A3AF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C339" w14:textId="77777777" w:rsidR="00620080" w:rsidRPr="003A5A0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05B17" w14:textId="4EB1A5B0" w:rsidR="00620080" w:rsidRPr="003A5A0D" w:rsidRDefault="001A3AF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813C9" w:rsidRPr="00B165D6" w14:paraId="2411ED3A" w14:textId="77777777" w:rsidTr="003E1959">
        <w:tc>
          <w:tcPr>
            <w:tcW w:w="4932" w:type="dxa"/>
            <w:shd w:val="clear" w:color="auto" w:fill="auto"/>
            <w:vAlign w:val="bottom"/>
          </w:tcPr>
          <w:p w14:paraId="1FE9CDC4" w14:textId="77777777" w:rsidR="00620080" w:rsidRPr="003A5A0D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7AAB2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5AAC6E57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10D7" w:rsidRPr="00B165D6" w14:paraId="6FE0ED06" w14:textId="77777777" w:rsidTr="003E1959">
        <w:tc>
          <w:tcPr>
            <w:tcW w:w="4932" w:type="dxa"/>
            <w:vAlign w:val="bottom"/>
          </w:tcPr>
          <w:p w14:paraId="5EC699F1" w14:textId="7AF14D66" w:rsidR="00AC10D7" w:rsidRPr="003A5A0D" w:rsidRDefault="00AC10D7" w:rsidP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A3AFF" w:rsidRPr="001A3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A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40CA485" w14:textId="77777777" w:rsidR="00AC10D7" w:rsidRPr="003A5A0D" w:rsidRDefault="00AC10D7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410405B" w14:textId="5540B278" w:rsidR="00AC10D7" w:rsidRPr="003A5A0D" w:rsidRDefault="001A3AFF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434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 w:rsidR="00434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2E81CC2F" w14:textId="77777777" w:rsidR="00AC10D7" w:rsidRPr="003A5A0D" w:rsidRDefault="00AC10D7" w:rsidP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82FAEB" w14:textId="09DCBA3C" w:rsidR="00AC10D7" w:rsidRPr="003A5A0D" w:rsidRDefault="001A3AFF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AC1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 w:rsidR="00AC1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</w:tr>
      <w:tr w:rsidR="00434ABF" w:rsidRPr="00B165D6" w14:paraId="66B2441F" w14:textId="77777777" w:rsidTr="003E1959">
        <w:tc>
          <w:tcPr>
            <w:tcW w:w="4932" w:type="dxa"/>
            <w:vAlign w:val="bottom"/>
          </w:tcPr>
          <w:p w14:paraId="22F1EF59" w14:textId="77777777" w:rsidR="00434ABF" w:rsidRPr="003A5A0D" w:rsidRDefault="00434ABF" w:rsidP="0043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6780006" w14:textId="77777777" w:rsidR="00434ABF" w:rsidRPr="003A5A0D" w:rsidRDefault="00434ABF" w:rsidP="0043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A5C617" w14:textId="2A0EC9FA" w:rsidR="00434ABF" w:rsidRDefault="001A3AFF" w:rsidP="00434AB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434A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  <w:vAlign w:val="bottom"/>
          </w:tcPr>
          <w:p w14:paraId="56AD2703" w14:textId="77777777" w:rsidR="00434ABF" w:rsidRPr="003A5A0D" w:rsidRDefault="00434ABF" w:rsidP="0043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BE82F1" w14:textId="5606199A" w:rsidR="00434ABF" w:rsidRPr="00284463" w:rsidRDefault="001A3AFF" w:rsidP="00434AB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  <w:r w:rsidR="00434A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C10D7" w:rsidRPr="00B165D6" w14:paraId="031E074F" w14:textId="77777777" w:rsidTr="003E1959">
        <w:tc>
          <w:tcPr>
            <w:tcW w:w="4932" w:type="dxa"/>
            <w:vAlign w:val="bottom"/>
          </w:tcPr>
          <w:p w14:paraId="652C1222" w14:textId="430E114B" w:rsidR="00AC10D7" w:rsidRPr="003A5A0D" w:rsidRDefault="00AC10D7" w:rsidP="00AC1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A3AFF" w:rsidRPr="001A3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6C085DB" w14:textId="77777777" w:rsidR="00AC10D7" w:rsidRPr="003A5A0D" w:rsidRDefault="00AC10D7" w:rsidP="00AC10D7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C04CB" w14:textId="42B72BD9" w:rsidR="00AC10D7" w:rsidRPr="003A5A0D" w:rsidRDefault="001A3AFF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434A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  <w:r w:rsidR="00434A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70" w:type="dxa"/>
            <w:vAlign w:val="bottom"/>
          </w:tcPr>
          <w:p w14:paraId="4DB0983E" w14:textId="77777777" w:rsidR="00AC10D7" w:rsidRPr="003A5A0D" w:rsidRDefault="00AC10D7" w:rsidP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D5AB8" w14:textId="7B3260FE" w:rsidR="00AC10D7" w:rsidRPr="003A5A0D" w:rsidRDefault="001A3AFF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AC1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541</w:t>
            </w:r>
            <w:r w:rsidR="00AC1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</w:tr>
    </w:tbl>
    <w:p w14:paraId="320B1999" w14:textId="77777777" w:rsidR="0062030F" w:rsidRPr="00A8502D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1E04DADB" w14:textId="1EE8A167" w:rsidR="00921EC0" w:rsidRPr="00913F91" w:rsidRDefault="00921EC0" w:rsidP="00921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</w:pP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การซื้อหุ้นใน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913F91">
        <w:rPr>
          <w:rFonts w:ascii="Angsana New" w:hAnsi="Angsana New"/>
          <w:b/>
          <w:bCs/>
          <w:i/>
          <w:iCs/>
          <w:sz w:val="30"/>
          <w:szCs w:val="30"/>
          <w:cs/>
        </w:rPr>
        <w:t>สหโคเจน (ชลบุรี) จำกัด (มหาชน)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3F91">
        <w:rPr>
          <w:rFonts w:ascii="Angsana New" w:hAnsi="Angsana New"/>
          <w:b/>
          <w:bCs/>
          <w:i/>
          <w:iCs/>
          <w:sz w:val="30"/>
          <w:szCs w:val="30"/>
        </w:rPr>
        <w:t>(“SCG”)</w:t>
      </w:r>
    </w:p>
    <w:p w14:paraId="093364A7" w14:textId="70EDCFF3" w:rsidR="00921EC0" w:rsidRPr="00A8502D" w:rsidRDefault="00921EC0" w:rsidP="00921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</w:pPr>
    </w:p>
    <w:p w14:paraId="2D6D4536" w14:textId="7F497CE3" w:rsidR="00921EC0" w:rsidRPr="00ED58B8" w:rsidRDefault="00921EC0" w:rsidP="00ED58B8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1A3AFF" w:rsidRPr="001A3AFF">
        <w:rPr>
          <w:rFonts w:ascii="Angsana New" w:hAnsi="Angsana New"/>
          <w:sz w:val="30"/>
          <w:szCs w:val="30"/>
        </w:rPr>
        <w:t>13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1A3AFF" w:rsidRPr="001A3AFF">
        <w:rPr>
          <w:rFonts w:ascii="Angsana New" w:hAnsi="Angsana New"/>
          <w:sz w:val="30"/>
          <w:szCs w:val="30"/>
        </w:rPr>
        <w:t>2564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บริษัทได้เข้าซื้อหุ้นสามัญของบริษัท สหโคเจน (ชลบุรี) จำกัด (มหาชน) (“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SCG”) </w:t>
      </w:r>
      <w:r w:rsidR="0018607F">
        <w:rPr>
          <w:rFonts w:ascii="Angsana New" w:hAnsi="Angsana New"/>
          <w:sz w:val="30"/>
          <w:szCs w:val="30"/>
          <w:cs/>
          <w:lang w:val="th-TH"/>
        </w:rPr>
        <w:br/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>ซึ่งเป็นบริษัทจดทะเบียนในตลาดหลักทรัพย์แห่งประเทศไทย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คิดเป็นจำนวนเงินทั้งสิ้น </w:t>
      </w:r>
      <w:r w:rsidR="00C83378">
        <w:rPr>
          <w:rFonts w:ascii="Angsana New" w:hAnsi="Angsana New"/>
          <w:sz w:val="30"/>
          <w:szCs w:val="30"/>
        </w:rPr>
        <w:t xml:space="preserve">3,412.54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ล้านบาท คิดเป็นสัดส่วนการถือหุ้นร้อยละ </w:t>
      </w:r>
      <w:r w:rsidR="001A3AFF" w:rsidRPr="001A3AFF">
        <w:rPr>
          <w:rFonts w:ascii="Angsana New" w:hAnsi="Angsana New"/>
          <w:sz w:val="30"/>
          <w:szCs w:val="30"/>
        </w:rPr>
        <w:t>51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ของหุ้นที่ออกและจำหน่ายได้แล้วทั้งหมดของ 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SCG 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 xml:space="preserve">การซื้อธุรกิจดังกล่าวข้างต้น </w:t>
      </w:r>
      <w:r w:rsidR="00CE6E27" w:rsidRPr="00ED58B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E6E27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 xml:space="preserve">รับรู้ประมาณการค่าความนิยมการซื้อธุรกิจเป็นจำนวนเงิน </w:t>
      </w:r>
      <w:r w:rsidR="001A3AFF" w:rsidRPr="001A3AFF">
        <w:rPr>
          <w:rFonts w:ascii="Angsana New" w:hAnsi="Angsana New"/>
          <w:sz w:val="30"/>
          <w:szCs w:val="30"/>
        </w:rPr>
        <w:t>1</w:t>
      </w:r>
      <w:r w:rsidR="00556DBA" w:rsidRPr="00ED58B8">
        <w:rPr>
          <w:rFonts w:ascii="Angsana New" w:hAnsi="Angsana New"/>
          <w:sz w:val="30"/>
          <w:szCs w:val="30"/>
          <w:lang w:val="th-TH"/>
        </w:rPr>
        <w:t>,</w:t>
      </w:r>
      <w:r w:rsidR="001A3AFF" w:rsidRPr="001A3AFF">
        <w:rPr>
          <w:rFonts w:ascii="Angsana New" w:hAnsi="Angsana New"/>
          <w:sz w:val="30"/>
          <w:szCs w:val="30"/>
        </w:rPr>
        <w:t>430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>.</w:t>
      </w:r>
      <w:r w:rsidR="001A3AFF" w:rsidRPr="001A3AFF">
        <w:rPr>
          <w:rFonts w:ascii="Angsana New" w:hAnsi="Angsana New"/>
          <w:sz w:val="30"/>
          <w:szCs w:val="30"/>
        </w:rPr>
        <w:t>47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913F91"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บริษัทมีการใช้ผู้ประเมินราคาอิสระเพื่อหามูลค่ายุติธรรมของสินทรัพย์และหนี้สินสุทธิที่ได้มา </w:t>
      </w:r>
      <w:r w:rsidR="00913F91" w:rsidRPr="00ED58B8">
        <w:rPr>
          <w:rFonts w:ascii="Angsana New" w:hAnsi="Angsana New" w:hint="cs"/>
          <w:sz w:val="30"/>
          <w:szCs w:val="30"/>
          <w:cs/>
          <w:lang w:val="th-TH"/>
        </w:rPr>
        <w:t>ทั้งนี้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D58B8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การประเมินมูลค่ายุติธรรมโดยเฉพาะในส่วนของสินทรัพย์ไม่มีตัวตนที่ได้มายังไม่เสร็จสมบูรณ์ จึงถูกบันทึกบัญชีด้วยประมาณการมูลค่าในงบแสดงฐานะการเงินรวม ซึ่งอาจมีการปรับปรุงมูลค่ายุติธรรมของสินทรัพย์ที่ได้มาและหนี้สินที่รับมาและค่าความนิยม เมื่อรายงานของผู้ประเมินแล้วเสร็จ</w:t>
      </w:r>
    </w:p>
    <w:p w14:paraId="4B2C4C82" w14:textId="6F73AE31" w:rsidR="00921EC0" w:rsidRPr="00A8502D" w:rsidRDefault="00921EC0" w:rsidP="00ED58B8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3EE8BE8" w14:textId="4F9C9FF1" w:rsidR="00913F91" w:rsidRDefault="00913F91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นอกจากนี้ เมื่อวันที่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มกราคม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ซึ่งเป็นวันสุดท้ายของการกำหนดรับซื้อหลักทรัพย์ มีผู้แสดงเจตนาขายหลักทรัพย์เป็นจำนวน </w:t>
      </w:r>
      <w:r w:rsidR="001A3AFF" w:rsidRPr="001A3AFF">
        <w:rPr>
          <w:rFonts w:ascii="Angsana New" w:hAnsi="Angsana New"/>
          <w:sz w:val="30"/>
          <w:szCs w:val="30"/>
        </w:rPr>
        <w:t>7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1A3AFF" w:rsidRPr="001A3AFF">
        <w:rPr>
          <w:rFonts w:ascii="Angsana New" w:hAnsi="Angsana New"/>
          <w:sz w:val="30"/>
          <w:szCs w:val="30"/>
        </w:rPr>
        <w:t>80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คิดเป็นร้อยละ </w:t>
      </w:r>
      <w:r w:rsidR="001A3AFF" w:rsidRPr="001A3AFF">
        <w:rPr>
          <w:rFonts w:ascii="Angsana New" w:hAnsi="Angsana New"/>
          <w:sz w:val="30"/>
          <w:szCs w:val="30"/>
        </w:rPr>
        <w:t>0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1A3AFF" w:rsidRPr="001A3AFF">
        <w:rPr>
          <w:rFonts w:ascii="Angsana New" w:hAnsi="Angsana New"/>
          <w:sz w:val="30"/>
          <w:szCs w:val="30"/>
        </w:rPr>
        <w:t>67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ของหุ้นที่ออกและจำหน่ายได้แล้วทั้งหมด ในราคาหุ้นละ 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1A3AFF" w:rsidRPr="001A3AFF">
        <w:rPr>
          <w:rFonts w:ascii="Angsana New" w:hAnsi="Angsana New"/>
          <w:sz w:val="30"/>
          <w:szCs w:val="30"/>
        </w:rPr>
        <w:t>75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บาท คิดเป็นจำนวนเงินทั้งสิ้น </w:t>
      </w:r>
      <w:r w:rsidR="001A3AFF" w:rsidRPr="001A3AFF">
        <w:rPr>
          <w:rFonts w:ascii="Angsana New" w:hAnsi="Angsana New"/>
          <w:sz w:val="30"/>
          <w:szCs w:val="30"/>
        </w:rPr>
        <w:t>44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1A3AFF" w:rsidRPr="001A3AFF">
        <w:rPr>
          <w:rFonts w:ascii="Angsana New" w:hAnsi="Angsana New"/>
          <w:sz w:val="30"/>
          <w:szCs w:val="30"/>
        </w:rPr>
        <w:t>83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ล้านบาท ส่งผลให้ภายหลังการทำคำเสนอซื้อ บริษัทถือหุ้นสามัญของ 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SCG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เป็นจำนวนรวมทั้งสิ้น </w:t>
      </w:r>
      <w:r w:rsidR="001A3AFF" w:rsidRPr="001A3AFF">
        <w:rPr>
          <w:rFonts w:ascii="Angsana New" w:hAnsi="Angsana New"/>
          <w:sz w:val="30"/>
          <w:szCs w:val="30"/>
        </w:rPr>
        <w:t>601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1A3AFF" w:rsidRPr="001A3AFF">
        <w:rPr>
          <w:rFonts w:ascii="Angsana New" w:hAnsi="Angsana New"/>
          <w:sz w:val="30"/>
          <w:szCs w:val="30"/>
        </w:rPr>
        <w:t>28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คิดเป็นสัดส่วนร้อยละ </w:t>
      </w:r>
      <w:r w:rsidR="001A3AFF" w:rsidRPr="001A3AFF">
        <w:rPr>
          <w:rFonts w:ascii="Angsana New" w:hAnsi="Angsana New"/>
          <w:sz w:val="30"/>
          <w:szCs w:val="30"/>
        </w:rPr>
        <w:t>51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="001A3AFF" w:rsidRPr="001A3AFF">
        <w:rPr>
          <w:rFonts w:ascii="Angsana New" w:hAnsi="Angsana New"/>
          <w:sz w:val="30"/>
          <w:szCs w:val="30"/>
        </w:rPr>
        <w:t>67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>ของจำนวนหุ้นที่จำหน่ายได้แล้วทั้งหมด</w:t>
      </w:r>
    </w:p>
    <w:p w14:paraId="46B0B3F2" w14:textId="77777777" w:rsidR="00C74932" w:rsidRDefault="00C74932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AB24E50" w14:textId="573A0F94" w:rsidR="00FB074F" w:rsidRPr="00FB074F" w:rsidRDefault="00FB074F" w:rsidP="00FB074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FB074F">
        <w:rPr>
          <w:rFonts w:ascii="Angsana New" w:hAnsi="Angsana New" w:hint="cs"/>
          <w:sz w:val="30"/>
          <w:szCs w:val="30"/>
          <w:cs/>
          <w:lang w:val="th-TH"/>
        </w:rPr>
        <w:t>ผลกระทบของการเปลี่ยนแปลงในส่วนได้เสียในงบการเงินรวม ดังนี้</w:t>
      </w:r>
    </w:p>
    <w:p w14:paraId="35732496" w14:textId="77777777" w:rsidR="00FB074F" w:rsidRPr="00A8502D" w:rsidRDefault="00FB074F" w:rsidP="00FB074F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26"/>
        <w:gridCol w:w="1185"/>
        <w:gridCol w:w="270"/>
        <w:gridCol w:w="1189"/>
      </w:tblGrid>
      <w:tr w:rsidR="00FB074F" w:rsidRPr="00FB074F" w14:paraId="44CFCD9B" w14:textId="77777777" w:rsidTr="00FB074F">
        <w:trPr>
          <w:trHeight w:val="360"/>
        </w:trPr>
        <w:tc>
          <w:tcPr>
            <w:tcW w:w="8081" w:type="dxa"/>
            <w:gridSpan w:val="3"/>
          </w:tcPr>
          <w:p w14:paraId="1D4F59F3" w14:textId="77777777" w:rsidR="00FB074F" w:rsidRPr="00FB074F" w:rsidRDefault="00FB074F" w:rsidP="00D1478B">
            <w:pPr>
              <w:pStyle w:val="BodyText"/>
              <w:spacing w:after="0"/>
              <w:ind w:right="-13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083A6F63" w14:textId="77777777" w:rsidR="00FB074F" w:rsidRPr="00FB074F" w:rsidRDefault="00FB074F" w:rsidP="00D1478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07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74F" w:rsidRPr="00FB074F" w14:paraId="2CAAB00A" w14:textId="77777777" w:rsidTr="00FB074F">
        <w:trPr>
          <w:trHeight w:val="360"/>
        </w:trPr>
        <w:tc>
          <w:tcPr>
            <w:tcW w:w="6626" w:type="dxa"/>
          </w:tcPr>
          <w:p w14:paraId="730F8654" w14:textId="77777777" w:rsidR="00FB074F" w:rsidRPr="00FB074F" w:rsidRDefault="00FB074F" w:rsidP="00D1478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74F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85" w:type="dxa"/>
            <w:tcBorders>
              <w:left w:val="nil"/>
            </w:tcBorders>
          </w:tcPr>
          <w:p w14:paraId="35A1283F" w14:textId="77777777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91C9BD" w14:textId="77777777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2DF50AC3" w14:textId="16086095" w:rsidR="00FB074F" w:rsidRPr="00FB074F" w:rsidRDefault="00832807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26,089</w:t>
            </w:r>
          </w:p>
        </w:tc>
      </w:tr>
      <w:tr w:rsidR="00FB074F" w:rsidRPr="00FB074F" w14:paraId="7A79F40A" w14:textId="77777777" w:rsidTr="00FB074F">
        <w:trPr>
          <w:trHeight w:val="360"/>
        </w:trPr>
        <w:tc>
          <w:tcPr>
            <w:tcW w:w="6626" w:type="dxa"/>
          </w:tcPr>
          <w:p w14:paraId="2B3027E8" w14:textId="77777777" w:rsidR="00FB074F" w:rsidRPr="00FB074F" w:rsidRDefault="00FB074F" w:rsidP="00D1478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  <w:r w:rsidRPr="00FB07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FB074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85" w:type="dxa"/>
            <w:tcBorders>
              <w:left w:val="nil"/>
            </w:tcBorders>
          </w:tcPr>
          <w:p w14:paraId="7177B290" w14:textId="77777777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0A42DD" w14:textId="77777777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CB3D833" w14:textId="7ED37505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074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832807">
              <w:rPr>
                <w:rFonts w:ascii="Angsana New" w:hAnsi="Angsana New"/>
                <w:sz w:val="30"/>
                <w:szCs w:val="30"/>
                <w:lang w:val="en-US" w:bidi="th-TH"/>
              </w:rPr>
              <w:t>44,828</w:t>
            </w:r>
            <w:r w:rsidRPr="00FB074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B074F" w:rsidRPr="00FB074F" w14:paraId="62004821" w14:textId="77777777" w:rsidTr="00FB074F">
        <w:trPr>
          <w:trHeight w:val="360"/>
        </w:trPr>
        <w:tc>
          <w:tcPr>
            <w:tcW w:w="6626" w:type="dxa"/>
          </w:tcPr>
          <w:p w14:paraId="339429D5" w14:textId="77777777" w:rsidR="00FB074F" w:rsidRPr="00FB074F" w:rsidRDefault="00FB074F" w:rsidP="00D1478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74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1185" w:type="dxa"/>
            <w:tcBorders>
              <w:left w:val="nil"/>
            </w:tcBorders>
          </w:tcPr>
          <w:p w14:paraId="56159024" w14:textId="77777777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47A506" w14:textId="77777777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B9298E5" w14:textId="38E839E8" w:rsidR="00FB074F" w:rsidRPr="00FB074F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074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8328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18,739</w:t>
            </w:r>
            <w:r w:rsidRPr="00FB074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CA5466C" w14:textId="5B8B5521" w:rsidR="00FB074F" w:rsidRDefault="00FB074F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3BB9B01" w14:textId="5139F1E9" w:rsidR="00FD0E3E" w:rsidRPr="00ED58B8" w:rsidRDefault="00FD0E3E" w:rsidP="00FD0E3E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ED58B8">
        <w:rPr>
          <w:rFonts w:ascii="Angsana New" w:hAnsi="Angsana New"/>
          <w:sz w:val="30"/>
          <w:szCs w:val="30"/>
          <w:cs/>
          <w:lang w:val="th-TH"/>
        </w:rPr>
        <w:lastRenderedPageBreak/>
        <w:t>ทั้งนี้ 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การบันทึกบัญชีเกี่ยวกับการซื้อธุรกิจอาจจะถูกปรับปรุงใหม่</w:t>
      </w:r>
    </w:p>
    <w:p w14:paraId="0B4DC02A" w14:textId="77777777" w:rsidR="00FB074F" w:rsidRPr="00ED58B8" w:rsidRDefault="00FB074F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711F8CD" w14:textId="77777777" w:rsidR="00921EC0" w:rsidRDefault="00921EC0" w:rsidP="00ED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ind w:left="518" w:right="63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45805F" w14:textId="13A90ADA" w:rsidR="00921EC0" w:rsidRDefault="00921EC0" w:rsidP="00921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  <w:sectPr w:rsidR="00921EC0" w:rsidSect="00921EC0">
          <w:headerReference w:type="default" r:id="rId14"/>
          <w:pgSz w:w="11907" w:h="16840" w:code="9"/>
          <w:pgMar w:top="1152" w:right="576" w:bottom="1152" w:left="1152" w:header="720" w:footer="720" w:gutter="0"/>
          <w:cols w:space="708"/>
          <w:docGrid w:linePitch="360"/>
        </w:sectPr>
      </w:pPr>
    </w:p>
    <w:p w14:paraId="5D9CBFBD" w14:textId="68708B73" w:rsidR="00BB4E92" w:rsidRPr="009C3412" w:rsidRDefault="00BB4E92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17490B2" w14:textId="77777777" w:rsidR="007664B1" w:rsidRPr="00D45E7F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FF11A" w14:textId="6E318C9F" w:rsidR="002738BC" w:rsidRPr="0082412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0271C5" w:rsidRPr="0082412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8241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="003C5988" w:rsidRPr="0082412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D31569F" w14:textId="77777777" w:rsidR="002738BC" w:rsidRPr="00D45E7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348"/>
        <w:gridCol w:w="242"/>
        <w:gridCol w:w="1473"/>
        <w:gridCol w:w="242"/>
        <w:gridCol w:w="1371"/>
        <w:gridCol w:w="242"/>
        <w:gridCol w:w="1288"/>
        <w:gridCol w:w="242"/>
        <w:gridCol w:w="1391"/>
        <w:gridCol w:w="290"/>
        <w:gridCol w:w="1320"/>
      </w:tblGrid>
      <w:tr w:rsidR="00D45E7F" w:rsidRPr="00CB07DC" w14:paraId="3F0AFD02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48D50C58" w14:textId="77777777" w:rsidR="003C5988" w:rsidRPr="0082412F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30476C1A" w14:textId="77777777" w:rsidR="003C5988" w:rsidRPr="00CB07DC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5E7F" w:rsidRPr="00CB07DC" w14:paraId="20DE3696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23990E38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pct"/>
            <w:gridSpan w:val="5"/>
            <w:tcBorders>
              <w:bottom w:val="single" w:sz="4" w:space="0" w:color="auto"/>
            </w:tcBorders>
            <w:vAlign w:val="bottom"/>
          </w:tcPr>
          <w:p w14:paraId="41C341AD" w14:textId="209F47C3" w:rsidR="002738BC" w:rsidRPr="00CB07DC" w:rsidRDefault="001A3AFF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ABB60B0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pct"/>
            <w:gridSpan w:val="5"/>
            <w:tcBorders>
              <w:bottom w:val="single" w:sz="4" w:space="0" w:color="auto"/>
            </w:tcBorders>
            <w:vAlign w:val="bottom"/>
          </w:tcPr>
          <w:p w14:paraId="01792DC9" w14:textId="61200139" w:rsidR="003C5988" w:rsidRPr="00CB07DC" w:rsidRDefault="001A3AFF" w:rsidP="003C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271A" w:rsidRPr="00CB07DC" w14:paraId="389108A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E79C86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397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1FE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A0DE5" w14:textId="2ECB7ACE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008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277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B9AD9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B45FCCF" w14:textId="68B64ED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700617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24A740DC" w14:textId="2D424FE8" w:rsidR="0099271A" w:rsidRPr="0099271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9271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3F7007B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E508D7" w14:textId="7635BD7B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99271A" w:rsidRPr="00CB07DC" w14:paraId="200177FF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2F04F13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BA7887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2A951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DA59F98" w14:textId="6F87560F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E84BB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6BAD2F2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F6C14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E60F5F1" w14:textId="1E749EFA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8C7E6D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7F04444" w14:textId="55898556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7779CF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2CDE61B" w14:textId="3342AF0A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99271A" w:rsidRPr="00CB07DC" w14:paraId="27C03A81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65317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C27E5D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1AA59A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F3F2E7F" w14:textId="55B0E51C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E7804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D31CC5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79BCB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6B498368" w14:textId="1B3F3976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E431F3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7010A916" w14:textId="1148928E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4A33AEC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BC5A10D" w14:textId="18EEE023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99271A" w:rsidRPr="00CB07DC" w14:paraId="5FA8F550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1F4BA2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349750E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C08624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8ADF608" w14:textId="32F019CA" w:rsidR="0099271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C4875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228A01A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36E621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5CB536C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F03AC9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3B00E217" w14:textId="2C2A942D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BEE5FE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72E1E8B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E7F" w:rsidRPr="00CB07DC" w14:paraId="212C32A9" w14:textId="77777777" w:rsidTr="0099271A">
        <w:trPr>
          <w:trHeight w:val="81"/>
        </w:trPr>
        <w:tc>
          <w:tcPr>
            <w:tcW w:w="1678" w:type="pct"/>
            <w:shd w:val="clear" w:color="auto" w:fill="auto"/>
            <w:vAlign w:val="bottom"/>
          </w:tcPr>
          <w:p w14:paraId="149124FB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1F447AEA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71A" w:rsidRPr="00CB07DC" w14:paraId="57251D0C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7A0341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4" w:type="pct"/>
            <w:vAlign w:val="bottom"/>
          </w:tcPr>
          <w:p w14:paraId="17FB4720" w14:textId="37EBBCCA" w:rsidR="0099271A" w:rsidRPr="00DD7E1B" w:rsidRDefault="003E2B38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1DE45844" w14:textId="77777777" w:rsidR="0099271A" w:rsidRPr="00DD7E1B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C1AE0AC" w14:textId="140314FD" w:rsidR="0099271A" w:rsidRPr="00DD7E1B" w:rsidRDefault="003E2B38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2A1AA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004C346F" w14:textId="760AA5C6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</w:t>
            </w:r>
            <w:r w:rsidR="003E2B3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8444A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B4B0C65" w14:textId="45FBBB61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D7E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927505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4424F31" w14:textId="21D078CF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5EE4FFB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12335A8A" w14:textId="11516411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7</w:t>
            </w:r>
            <w:r w:rsidR="009927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99271A" w:rsidRPr="00CB07DC" w14:paraId="03775C55" w14:textId="77777777" w:rsidTr="003E1959">
        <w:trPr>
          <w:trHeight w:val="310"/>
        </w:trPr>
        <w:tc>
          <w:tcPr>
            <w:tcW w:w="1678" w:type="pct"/>
            <w:shd w:val="clear" w:color="auto" w:fill="auto"/>
            <w:vAlign w:val="bottom"/>
          </w:tcPr>
          <w:p w14:paraId="45D8490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74" w:type="pct"/>
            <w:vAlign w:val="bottom"/>
          </w:tcPr>
          <w:p w14:paraId="15773C96" w14:textId="74583252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3E2B3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85" w:type="pct"/>
            <w:vAlign w:val="bottom"/>
          </w:tcPr>
          <w:p w14:paraId="1A5BF73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527158D" w14:textId="037016BC" w:rsidR="0099271A" w:rsidRPr="00CB07DC" w:rsidRDefault="00CE6461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0142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0142">
              <w:rPr>
                <w:rFonts w:ascii="Angsana New" w:hAnsi="Angsana New"/>
                <w:sz w:val="30"/>
                <w:szCs w:val="30"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729AA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2A345F1" w14:textId="6B17A47F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CE646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CBF098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37DCD410" w14:textId="7EF3353B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163</w:t>
            </w:r>
            <w:r w:rsidR="009927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85" w:type="pct"/>
            <w:vAlign w:val="bottom"/>
          </w:tcPr>
          <w:p w14:paraId="2DC02BC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05B3898" w14:textId="2A7D39F9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069702E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6A56152D" w14:textId="74EBE434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</w:t>
            </w:r>
            <w:r w:rsidR="009927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99271A" w:rsidRPr="00CB07DC" w14:paraId="1A02A44D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51DDB7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4" w:type="pct"/>
            <w:vAlign w:val="bottom"/>
          </w:tcPr>
          <w:p w14:paraId="3578E249" w14:textId="1B6FE519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798DC8A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F56DEF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2B3B99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53E2A65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9157B4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08273AC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64075C1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9645F6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  <w:vAlign w:val="bottom"/>
          </w:tcPr>
          <w:p w14:paraId="6AACE11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543EDB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271A" w:rsidRPr="00CB07DC" w14:paraId="7D5C9C2A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265E141" w14:textId="72A83C22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4" w:type="pct"/>
            <w:vAlign w:val="bottom"/>
          </w:tcPr>
          <w:p w14:paraId="497F7F29" w14:textId="1A85AE3D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138</w:t>
            </w:r>
            <w:r w:rsidR="003E2B3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85" w:type="pct"/>
            <w:vAlign w:val="bottom"/>
          </w:tcPr>
          <w:p w14:paraId="3B3E2E2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B7E2580" w14:textId="3F598D1C" w:rsidR="0099271A" w:rsidRPr="00CB07DC" w:rsidRDefault="00CE6461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0142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0142">
              <w:rPr>
                <w:rFonts w:ascii="Angsana New" w:hAnsi="Angsana New"/>
                <w:sz w:val="30"/>
                <w:szCs w:val="30"/>
              </w:rPr>
              <w:t>872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1717F5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4A2EC5EE" w14:textId="66C83052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645</w:t>
            </w:r>
            <w:r w:rsidR="00CE646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F6C246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72BEA285" w14:textId="7DD4109F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81</w:t>
            </w:r>
            <w:r w:rsidR="009927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85" w:type="pct"/>
            <w:vAlign w:val="bottom"/>
          </w:tcPr>
          <w:p w14:paraId="166DAD3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89C1724" w14:textId="6A4F730B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67307DF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A5D6E48" w14:textId="39135C98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552</w:t>
            </w:r>
            <w:r w:rsidR="009927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99271A" w:rsidRPr="00CB07DC" w14:paraId="1D7CBF3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4DFF98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4" w:type="pct"/>
            <w:vAlign w:val="bottom"/>
          </w:tcPr>
          <w:p w14:paraId="7F75B7FD" w14:textId="399F9334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CE646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85" w:type="pct"/>
            <w:vAlign w:val="bottom"/>
          </w:tcPr>
          <w:p w14:paraId="62206B5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0C270A0" w14:textId="4F9D23CC" w:rsidR="0099271A" w:rsidRPr="00CB07DC" w:rsidRDefault="00CE6461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676E5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30FFB1C7" w14:textId="1AFAAF4A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C53FA6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CBA3CD4" w14:textId="1B867559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85" w:type="pct"/>
            <w:vAlign w:val="bottom"/>
          </w:tcPr>
          <w:p w14:paraId="2FBC4AB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58AFCB6" w14:textId="61DE8473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200DAEB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F502E4" w14:textId="651DF0D8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9271A" w:rsidRPr="00CB07DC" w14:paraId="074EC42B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5BF96E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4" w:type="pct"/>
            <w:vAlign w:val="bottom"/>
          </w:tcPr>
          <w:p w14:paraId="320C655F" w14:textId="3B6A86C6" w:rsidR="0099271A" w:rsidRPr="00CB07DC" w:rsidRDefault="001A3AFF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85" w:type="pct"/>
            <w:vAlign w:val="bottom"/>
          </w:tcPr>
          <w:p w14:paraId="2099BE5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528A8E3" w14:textId="57A28552" w:rsidR="0099271A" w:rsidRPr="00CB07DC" w:rsidRDefault="00CE6461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3E3E1A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1854D807" w14:textId="70E8E654" w:rsidR="0099271A" w:rsidRPr="00CB07DC" w:rsidRDefault="00CE6461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9F050E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635C3E8D" w14:textId="3A07AED9" w:rsidR="0099271A" w:rsidRPr="00CB07DC" w:rsidRDefault="0099271A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64D88D7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2B93F04" w14:textId="44A315B1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77B35C4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6E84293" w14:textId="43F92D19" w:rsidR="0099271A" w:rsidRPr="00CB07DC" w:rsidRDefault="0099271A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271A" w:rsidRPr="00CB07DC" w14:paraId="245DD394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C8530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6726103A" w14:textId="7FACAE20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313</w:t>
            </w:r>
            <w:r w:rsidR="00CE646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85" w:type="pct"/>
            <w:vAlign w:val="bottom"/>
          </w:tcPr>
          <w:p w14:paraId="3A49756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0089" w14:textId="5E44F007" w:rsidR="0099271A" w:rsidRPr="00CB07DC" w:rsidRDefault="00CE6461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062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FC0601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3233F1EE" w14:textId="36ED5783" w:rsidR="0099271A" w:rsidRPr="00CB07DC" w:rsidRDefault="001A3AFF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CE646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D5168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42CEBF98" w14:textId="080B8ACE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354</w:t>
            </w:r>
            <w:r w:rsidR="009927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85" w:type="pct"/>
            <w:vAlign w:val="bottom"/>
          </w:tcPr>
          <w:p w14:paraId="1098EFA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A84C" w14:textId="3CD51AE2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849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7D584D6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DD0BE" w14:textId="2E3B7EA1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258</w:t>
            </w:r>
            <w:r w:rsidR="0099271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99271A" w:rsidRPr="00B165D6" w14:paraId="44DB0AF7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E8AA45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73B2" w14:textId="2F26AAC6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="00CE64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85" w:type="pct"/>
            <w:vAlign w:val="bottom"/>
          </w:tcPr>
          <w:p w14:paraId="1C96688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5D0D9" w14:textId="27C45848" w:rsidR="0099271A" w:rsidRPr="00CB07DC" w:rsidRDefault="00CE6461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899F6B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9A051" w14:textId="20EAF3BD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94C6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E64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1A8303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CAA8" w14:textId="509B2BF6" w:rsidR="0099271A" w:rsidRPr="00CB07DC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  <w:r w:rsidR="0099271A" w:rsidRPr="00DD7E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85" w:type="pct"/>
            <w:tcBorders>
              <w:left w:val="nil"/>
            </w:tcBorders>
            <w:vAlign w:val="bottom"/>
          </w:tcPr>
          <w:p w14:paraId="35C1619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6CA313A" w14:textId="04596DA9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25CF679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51C4A" w14:textId="31015930" w:rsidR="0099271A" w:rsidRPr="00591FFA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  <w:r w:rsidR="009927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</w:tr>
    </w:tbl>
    <w:p w14:paraId="22407588" w14:textId="77777777" w:rsidR="002738BC" w:rsidRPr="00D45E7F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2"/>
          <w:szCs w:val="22"/>
        </w:rPr>
      </w:pPr>
    </w:p>
    <w:p w14:paraId="1DE9A70B" w14:textId="77777777" w:rsidR="002738BC" w:rsidRPr="0082412F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</w:rPr>
        <w:sectPr w:rsidR="002738BC" w:rsidRPr="0082412F" w:rsidSect="002738BC"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078"/>
        <w:gridCol w:w="270"/>
        <w:gridCol w:w="1353"/>
        <w:gridCol w:w="270"/>
        <w:gridCol w:w="1077"/>
        <w:gridCol w:w="268"/>
        <w:gridCol w:w="1344"/>
      </w:tblGrid>
      <w:tr w:rsidR="00FD4825" w:rsidRPr="00CB07DC" w14:paraId="7D5F7772" w14:textId="77777777" w:rsidTr="003E1959">
        <w:tc>
          <w:tcPr>
            <w:tcW w:w="2005" w:type="pct"/>
            <w:shd w:val="clear" w:color="auto" w:fill="auto"/>
            <w:vAlign w:val="bottom"/>
          </w:tcPr>
          <w:p w14:paraId="27BA1329" w14:textId="77777777" w:rsidR="00FD4825" w:rsidRPr="003A5A0D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287DCE4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825" w:rsidRPr="00CB07DC" w14:paraId="19144756" w14:textId="77777777" w:rsidTr="003E1959">
        <w:tc>
          <w:tcPr>
            <w:tcW w:w="2005" w:type="pct"/>
            <w:shd w:val="clear" w:color="auto" w:fill="auto"/>
            <w:vAlign w:val="bottom"/>
          </w:tcPr>
          <w:p w14:paraId="527641B4" w14:textId="041FA0B0" w:rsidR="00FD4825" w:rsidRPr="00CB07DC" w:rsidRDefault="00FD4825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A3AFF" w:rsidRPr="001A3A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88CF" w14:textId="2CFF583D" w:rsidR="00FD4825" w:rsidRPr="00CB07DC" w:rsidRDefault="001A3AFF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642EA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E656" w14:textId="35F2F285" w:rsidR="00FD4825" w:rsidRPr="00CB07DC" w:rsidRDefault="001A3AFF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D4825" w:rsidRPr="00CB07DC" w14:paraId="2F548629" w14:textId="77777777" w:rsidTr="003E1959">
        <w:tc>
          <w:tcPr>
            <w:tcW w:w="2005" w:type="pct"/>
            <w:shd w:val="clear" w:color="auto" w:fill="auto"/>
            <w:vAlign w:val="bottom"/>
          </w:tcPr>
          <w:p w14:paraId="3A017C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52D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70D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D6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95D22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FAAE59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A360AF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364FD2B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</w:tr>
      <w:tr w:rsidR="00FD4825" w:rsidRPr="00CB07DC" w14:paraId="2EAD0069" w14:textId="77777777" w:rsidTr="003E1959">
        <w:tc>
          <w:tcPr>
            <w:tcW w:w="2005" w:type="pct"/>
            <w:shd w:val="clear" w:color="auto" w:fill="auto"/>
            <w:vAlign w:val="bottom"/>
          </w:tcPr>
          <w:p w14:paraId="58ABA32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B9E8A8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35067B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946615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C1048F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7CB7B0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43B92D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C7CE6C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FD4825" w:rsidRPr="00CB07DC" w14:paraId="1E0DECF0" w14:textId="77777777" w:rsidTr="003E1959">
        <w:tc>
          <w:tcPr>
            <w:tcW w:w="2005" w:type="pct"/>
            <w:shd w:val="clear" w:color="auto" w:fill="auto"/>
            <w:vAlign w:val="bottom"/>
          </w:tcPr>
          <w:p w14:paraId="3DF5798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D4367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E12D47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292FC7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EC753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9598EE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BCD130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155FFA31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</w:tr>
      <w:tr w:rsidR="00FD4825" w:rsidRPr="00CB07DC" w14:paraId="230477B5" w14:textId="77777777" w:rsidTr="003E1959">
        <w:tc>
          <w:tcPr>
            <w:tcW w:w="2005" w:type="pct"/>
            <w:shd w:val="clear" w:color="auto" w:fill="auto"/>
            <w:vAlign w:val="bottom"/>
          </w:tcPr>
          <w:p w14:paraId="1747837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D8A27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2480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B5D5AC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70932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4CB347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2A86A2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71FD71D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D4825" w:rsidRPr="00CB07DC" w14:paraId="0BD50BCC" w14:textId="77777777" w:rsidTr="003E1959">
        <w:tc>
          <w:tcPr>
            <w:tcW w:w="2005" w:type="pct"/>
            <w:shd w:val="clear" w:color="auto" w:fill="auto"/>
            <w:vAlign w:val="bottom"/>
          </w:tcPr>
          <w:p w14:paraId="7D711C5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775826CA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71A" w:rsidRPr="00B165D6" w14:paraId="6DD0A924" w14:textId="77777777" w:rsidTr="003E1959">
        <w:tc>
          <w:tcPr>
            <w:tcW w:w="2005" w:type="pct"/>
            <w:shd w:val="clear" w:color="auto" w:fill="auto"/>
            <w:vAlign w:val="bottom"/>
          </w:tcPr>
          <w:p w14:paraId="073240B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DE886E4" w14:textId="605E92DC" w:rsidR="0099271A" w:rsidRPr="008C1037" w:rsidRDefault="001A3AFF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8BA25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23DF77FD" w14:textId="480D6E74" w:rsidR="0099271A" w:rsidRPr="008C1037" w:rsidRDefault="00ED5658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F0AE7F8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07204BC" w14:textId="47D72CC9" w:rsidR="0099271A" w:rsidRPr="008C1037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2C92DC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60AF7CA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9271A" w:rsidRPr="00B165D6" w14:paraId="11A21333" w14:textId="77777777" w:rsidTr="003E1959">
        <w:tc>
          <w:tcPr>
            <w:tcW w:w="2005" w:type="pct"/>
            <w:shd w:val="clear" w:color="auto" w:fill="auto"/>
            <w:vAlign w:val="bottom"/>
          </w:tcPr>
          <w:p w14:paraId="78F5C31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0A52" w14:textId="5E5FD6D1" w:rsidR="0099271A" w:rsidRPr="008C1037" w:rsidRDefault="00ED5658" w:rsidP="00E3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E7AB1D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A54E" w14:textId="46532CF6" w:rsidR="0099271A" w:rsidRPr="008C1037" w:rsidRDefault="00ED5658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A36226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92A38" w14:textId="624F6020" w:rsidR="0099271A" w:rsidRPr="008C1037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99271A" w:rsidRPr="008C103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D554B9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027C1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9271A" w:rsidRPr="00B165D6" w14:paraId="5D6A3148" w14:textId="77777777" w:rsidTr="003E1959">
        <w:tc>
          <w:tcPr>
            <w:tcW w:w="2005" w:type="pct"/>
            <w:shd w:val="clear" w:color="auto" w:fill="auto"/>
            <w:vAlign w:val="bottom"/>
          </w:tcPr>
          <w:p w14:paraId="11C73737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1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DE87D" w14:textId="0435D6BD" w:rsidR="0099271A" w:rsidRPr="00292E78" w:rsidRDefault="001A3AFF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ECBD08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CA987" w14:textId="7FF0A484" w:rsidR="0099271A" w:rsidRPr="00292E78" w:rsidRDefault="00ED5658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E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0A724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8D6BC" w14:textId="7DB5C42B" w:rsidR="0099271A" w:rsidRPr="00292E78" w:rsidRDefault="001A3AFF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271A" w:rsidRPr="00292E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292CF26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1D160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E7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DF17617" w14:textId="77777777" w:rsidR="00FD4825" w:rsidRDefault="00FD4825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1C589ACB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B07DC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E372B86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D7BFC" w14:textId="61DA9652" w:rsidR="002A5A79" w:rsidRPr="006A0472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2D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Pr="00DB2DB7">
        <w:rPr>
          <w:rFonts w:ascii="Angsana New" w:hAnsi="Angsana New" w:hint="cs"/>
          <w:sz w:val="30"/>
          <w:szCs w:val="30"/>
        </w:rPr>
        <w:t xml:space="preserve"> </w:t>
      </w:r>
      <w:r w:rsidRPr="00DB2DB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Pr="00DB2DB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DB2DB7">
        <w:rPr>
          <w:rFonts w:ascii="Angsana New" w:hAnsi="Angsana New" w:hint="cs"/>
          <w:sz w:val="30"/>
          <w:szCs w:val="30"/>
        </w:rPr>
        <w:t xml:space="preserve"> </w:t>
      </w:r>
      <w:r w:rsidRPr="00DB2DB7">
        <w:rPr>
          <w:rFonts w:ascii="Angsana New" w:hAnsi="Angsana New" w:hint="cs"/>
          <w:sz w:val="30"/>
          <w:szCs w:val="30"/>
          <w:cs/>
        </w:rPr>
        <w:t>ราช-ออสเตรเลีย คอร์ปอเรชั่น จำกัด ซึ่งเป็นบริษัทย่อยทางอ้อม ได้จดจำนอง</w:t>
      </w:r>
      <w:r w:rsidR="00AB664D" w:rsidRPr="00DB2DB7">
        <w:rPr>
          <w:rFonts w:ascii="Angsana New" w:hAnsi="Angsana New"/>
          <w:sz w:val="30"/>
          <w:szCs w:val="30"/>
        </w:rPr>
        <w:br/>
      </w:r>
      <w:r w:rsidRPr="00DB2DB7">
        <w:rPr>
          <w:rFonts w:ascii="Angsana New" w:hAnsi="Angsana New" w:hint="cs"/>
          <w:sz w:val="30"/>
          <w:szCs w:val="30"/>
          <w:cs/>
        </w:rPr>
        <w:t xml:space="preserve">ที่ดิน อาคารและโรงไฟฟ้า และจดจำนำอุปกรณ์ของโรงไฟฟ้า </w:t>
      </w:r>
      <w:r w:rsidR="001A3AFF" w:rsidRPr="001A3AFF">
        <w:rPr>
          <w:rFonts w:ascii="Angsana New" w:hAnsi="Angsana New" w:hint="cs"/>
          <w:sz w:val="30"/>
          <w:szCs w:val="30"/>
        </w:rPr>
        <w:t>5</w:t>
      </w:r>
      <w:r w:rsidRPr="00DB2DB7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มูลค่าสุทธิตาม</w:t>
      </w:r>
      <w:r w:rsidRPr="00583EEB">
        <w:rPr>
          <w:rFonts w:ascii="Angsana New" w:hAnsi="Angsana New" w:hint="cs"/>
          <w:sz w:val="30"/>
          <w:szCs w:val="30"/>
          <w:cs/>
        </w:rPr>
        <w:t>บัญชีจำนวน</w:t>
      </w:r>
      <w:r w:rsidR="00AB664D" w:rsidRPr="00583EEB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976</w:t>
      </w:r>
      <w:r w:rsidR="00183FAE" w:rsidRPr="00583EEB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97</w:t>
      </w:r>
      <w:r w:rsidR="008A608A" w:rsidRPr="00583EEB">
        <w:rPr>
          <w:rFonts w:ascii="Angsana New" w:hAnsi="Angsana New"/>
          <w:sz w:val="30"/>
          <w:szCs w:val="30"/>
        </w:rPr>
        <w:t xml:space="preserve"> </w:t>
      </w:r>
      <w:r w:rsidR="006A0472" w:rsidRPr="00583EEB">
        <w:rPr>
          <w:rFonts w:ascii="Angsana New" w:hAnsi="Angsana New"/>
          <w:sz w:val="30"/>
          <w:szCs w:val="30"/>
          <w:cs/>
        </w:rPr>
        <w:br/>
      </w:r>
      <w:r w:rsidRPr="00583EEB">
        <w:rPr>
          <w:rFonts w:ascii="Angsana New" w:hAnsi="Angsana New" w:hint="cs"/>
          <w:sz w:val="30"/>
          <w:szCs w:val="30"/>
          <w:cs/>
        </w:rPr>
        <w:t>ล้</w:t>
      </w:r>
      <w:r w:rsidR="008A608A" w:rsidRPr="00583EEB">
        <w:rPr>
          <w:rFonts w:ascii="Angsana New" w:hAnsi="Angsana New" w:hint="cs"/>
          <w:sz w:val="30"/>
          <w:szCs w:val="30"/>
          <w:cs/>
        </w:rPr>
        <w:t xml:space="preserve">านเหรียญออสเตรเลีย หรือเทียบเท่า </w:t>
      </w:r>
      <w:r w:rsidR="001A3AFF" w:rsidRPr="001A3AFF">
        <w:rPr>
          <w:rFonts w:ascii="Angsana New" w:hAnsi="Angsana New"/>
          <w:sz w:val="30"/>
          <w:szCs w:val="30"/>
        </w:rPr>
        <w:t>24</w:t>
      </w:r>
      <w:r w:rsidR="008A608A" w:rsidRPr="00583EEB">
        <w:rPr>
          <w:rFonts w:ascii="Angsana New" w:hAnsi="Angsana New"/>
          <w:sz w:val="30"/>
          <w:szCs w:val="30"/>
        </w:rPr>
        <w:t>,</w:t>
      </w:r>
      <w:r w:rsidR="001A3AFF" w:rsidRPr="001A3AFF">
        <w:rPr>
          <w:rFonts w:ascii="Angsana New" w:hAnsi="Angsana New"/>
          <w:sz w:val="30"/>
          <w:szCs w:val="30"/>
        </w:rPr>
        <w:t>364</w:t>
      </w:r>
      <w:r w:rsidR="00183FAE" w:rsidRPr="00583EEB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72</w:t>
      </w:r>
      <w:r w:rsidRPr="00583EEB">
        <w:rPr>
          <w:rFonts w:ascii="Angsana New" w:hAnsi="Angsana New" w:hint="cs"/>
          <w:sz w:val="30"/>
          <w:szCs w:val="30"/>
        </w:rPr>
        <w:t xml:space="preserve"> </w:t>
      </w:r>
      <w:r w:rsidRPr="00583EEB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583EEB">
        <w:rPr>
          <w:rFonts w:ascii="Angsana New" w:hAnsi="Angsana New" w:hint="cs"/>
          <w:sz w:val="30"/>
          <w:szCs w:val="30"/>
          <w:cs/>
        </w:rPr>
        <w:t xml:space="preserve"> </w:t>
      </w:r>
      <w:r w:rsidRPr="00583EEB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>(ดูหมาย</w:t>
      </w:r>
      <w:r w:rsidRPr="001208B2">
        <w:rPr>
          <w:rFonts w:ascii="Angsana New" w:hAnsi="Angsana New" w:hint="cs"/>
          <w:sz w:val="30"/>
          <w:szCs w:val="30"/>
          <w:cs/>
        </w:rPr>
        <w:t xml:space="preserve">เหตุข้อ </w:t>
      </w:r>
      <w:r w:rsidR="00917903">
        <w:rPr>
          <w:rFonts w:ascii="Angsana New" w:hAnsi="Angsana New"/>
          <w:sz w:val="30"/>
          <w:szCs w:val="30"/>
        </w:rPr>
        <w:t>7</w:t>
      </w:r>
      <w:r w:rsidRPr="001208B2">
        <w:rPr>
          <w:rFonts w:ascii="Angsana New" w:hAnsi="Angsana New" w:hint="cs"/>
          <w:sz w:val="30"/>
          <w:szCs w:val="30"/>
          <w:cs/>
        </w:rPr>
        <w:t>)</w:t>
      </w:r>
    </w:p>
    <w:p w14:paraId="4FDA5740" w14:textId="77777777" w:rsidR="002A5A79" w:rsidRPr="006A0472" w:rsidRDefault="002A5A79" w:rsidP="002A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65210E3" w14:textId="5109AA4D" w:rsidR="002A5A79" w:rsidRPr="0082412F" w:rsidRDefault="002A5A79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04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="00FD4825" w:rsidRPr="006A0472">
        <w:rPr>
          <w:rFonts w:ascii="Angsana New" w:hAnsi="Angsana New" w:hint="cs"/>
          <w:sz w:val="30"/>
          <w:szCs w:val="30"/>
        </w:rPr>
        <w:t xml:space="preserve"> 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6A0472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6A0472">
        <w:rPr>
          <w:rFonts w:ascii="Angsana New" w:hAnsi="Angsana New"/>
          <w:sz w:val="30"/>
          <w:szCs w:val="30"/>
        </w:rPr>
        <w:br/>
      </w:r>
      <w:r w:rsidR="003E1A03" w:rsidRPr="006A0472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6A0472">
        <w:rPr>
          <w:rFonts w:ascii="Angsana New" w:hAnsi="Angsana New" w:hint="cs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>(ดู</w:t>
      </w:r>
      <w:r w:rsidRPr="001208B2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917903">
        <w:rPr>
          <w:rFonts w:ascii="Angsana New" w:hAnsi="Angsana New"/>
          <w:sz w:val="30"/>
          <w:szCs w:val="30"/>
        </w:rPr>
        <w:t>7</w:t>
      </w:r>
      <w:r w:rsidRPr="001208B2">
        <w:rPr>
          <w:rFonts w:ascii="Angsana New" w:hAnsi="Angsana New" w:hint="cs"/>
          <w:sz w:val="30"/>
          <w:szCs w:val="30"/>
        </w:rPr>
        <w:t>)</w:t>
      </w:r>
    </w:p>
    <w:p w14:paraId="155E97C1" w14:textId="75967E9B" w:rsidR="002D526E" w:rsidRDefault="002D526E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83FBA4" w14:textId="53BB8794" w:rsidR="00C645ED" w:rsidRDefault="00C645ED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8F07EEF" w14:textId="77777777" w:rsidR="00965541" w:rsidRPr="00643585" w:rsidRDefault="00965541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D427D06" w14:textId="77777777" w:rsidR="00F51C30" w:rsidRDefault="00F51C30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71E1DD" w14:textId="59B60123" w:rsidR="00EB1AC1" w:rsidRDefault="00820C85" w:rsidP="00EB1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</w:t>
      </w:r>
      <w:r w:rsidR="00EB1AC1" w:rsidRPr="00D246FB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EB1AC1"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A3AFF" w:rsidRPr="001A3AFF">
        <w:rPr>
          <w:rFonts w:ascii="Angsana New" w:hAnsi="Angsana New" w:hint="cs"/>
          <w:spacing w:val="-2"/>
          <w:sz w:val="30"/>
          <w:szCs w:val="30"/>
        </w:rPr>
        <w:t>3</w:t>
      </w:r>
      <w:r w:rsidR="001A3AFF" w:rsidRPr="001A3AFF">
        <w:rPr>
          <w:rFonts w:ascii="Angsana New" w:hAnsi="Angsana New"/>
          <w:spacing w:val="-2"/>
          <w:sz w:val="30"/>
          <w:szCs w:val="30"/>
        </w:rPr>
        <w:t>1</w:t>
      </w:r>
      <w:r w:rsidR="00EB1AC1"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EB1AC1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pacing w:val="-2"/>
          <w:sz w:val="30"/>
          <w:szCs w:val="30"/>
        </w:rPr>
        <w:t>2565</w:t>
      </w:r>
      <w:r w:rsidR="00EB1AC1"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0F2B893" w14:textId="77777777" w:rsidR="00EB1AC1" w:rsidRDefault="00EB1AC1" w:rsidP="00EB1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EB1AC1" w:rsidRPr="00C510CE" w14:paraId="59823A2A" w14:textId="77777777" w:rsidTr="00C77CB9">
        <w:trPr>
          <w:tblHeader/>
        </w:trPr>
        <w:tc>
          <w:tcPr>
            <w:tcW w:w="3150" w:type="dxa"/>
          </w:tcPr>
          <w:p w14:paraId="7A9F9858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hideMark/>
          </w:tcPr>
          <w:p w14:paraId="57A469F8" w14:textId="77777777" w:rsidR="00EB1AC1" w:rsidRPr="0084329A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2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1AC1" w:rsidRPr="00C510CE" w14:paraId="692D9534" w14:textId="77777777" w:rsidTr="00C77CB9">
        <w:trPr>
          <w:tblHeader/>
        </w:trPr>
        <w:tc>
          <w:tcPr>
            <w:tcW w:w="3150" w:type="dxa"/>
          </w:tcPr>
          <w:p w14:paraId="73FE4CC0" w14:textId="77777777" w:rsidR="00EB1AC1" w:rsidRPr="00C510C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hideMark/>
          </w:tcPr>
          <w:p w14:paraId="7DD34660" w14:textId="77777777" w:rsidR="00EB1AC1" w:rsidRPr="0084329A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29A">
              <w:rPr>
                <w:rFonts w:ascii="Angsana New" w:hAnsi="Angsana New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hideMark/>
          </w:tcPr>
          <w:p w14:paraId="2D3FCEFB" w14:textId="77777777" w:rsidR="00EB1AC1" w:rsidRPr="0084329A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29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hideMark/>
          </w:tcPr>
          <w:p w14:paraId="03F441A3" w14:textId="77777777" w:rsidR="00EB1AC1" w:rsidRPr="0084329A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29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hideMark/>
          </w:tcPr>
          <w:p w14:paraId="4C86C482" w14:textId="77777777" w:rsidR="00EB1AC1" w:rsidRPr="0084329A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29A">
              <w:rPr>
                <w:rFonts w:ascii="Angsana New" w:hAnsi="Angsana New"/>
                <w:sz w:val="30"/>
                <w:szCs w:val="30"/>
                <w:cs/>
              </w:rPr>
              <w:t>กำหนดชำระคืน</w:t>
            </w:r>
          </w:p>
        </w:tc>
      </w:tr>
      <w:tr w:rsidR="00EB1AC1" w:rsidRPr="00C510CE" w14:paraId="1599D3EE" w14:textId="77777777" w:rsidTr="00C77CB9">
        <w:trPr>
          <w:tblHeader/>
        </w:trPr>
        <w:tc>
          <w:tcPr>
            <w:tcW w:w="3150" w:type="dxa"/>
          </w:tcPr>
          <w:p w14:paraId="14C1CDE6" w14:textId="77777777" w:rsidR="00EB1AC1" w:rsidRPr="00C510C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A04BA82" w14:textId="77777777" w:rsidR="00EB1AC1" w:rsidRPr="0084329A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5273F1C8" w14:textId="77777777" w:rsidR="00EB1AC1" w:rsidRPr="0084329A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329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432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84329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hideMark/>
          </w:tcPr>
          <w:p w14:paraId="450F565B" w14:textId="77777777" w:rsidR="00EB1AC1" w:rsidRPr="0084329A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329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432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84329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</w:tcPr>
          <w:p w14:paraId="7870AC95" w14:textId="77777777" w:rsidR="00EB1AC1" w:rsidRPr="0084329A" w:rsidRDefault="00EB1AC1" w:rsidP="00C77CB9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B1AC1" w:rsidRPr="00C510CE" w14:paraId="1590BADF" w14:textId="77777777" w:rsidTr="00C77CB9">
        <w:tc>
          <w:tcPr>
            <w:tcW w:w="3150" w:type="dxa"/>
            <w:hideMark/>
          </w:tcPr>
          <w:p w14:paraId="4964186B" w14:textId="77777777" w:rsidR="00EB1AC1" w:rsidRPr="00144C89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20099B3D" w14:textId="77777777" w:rsidR="00EB1AC1" w:rsidRPr="00144C89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9528E3" w14:textId="77777777" w:rsidR="00EB1AC1" w:rsidRPr="00144C89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44E4903" w14:textId="77777777" w:rsidR="00EB1AC1" w:rsidRPr="00144C89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A53A294" w14:textId="77777777" w:rsidR="00EB1AC1" w:rsidRPr="00144C89" w:rsidRDefault="00EB1AC1" w:rsidP="00C77CB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AC1" w:rsidRPr="00C510CE" w14:paraId="26EBB045" w14:textId="77777777" w:rsidTr="00C77CB9">
        <w:tc>
          <w:tcPr>
            <w:tcW w:w="3150" w:type="dxa"/>
            <w:hideMark/>
          </w:tcPr>
          <w:p w14:paraId="6C5DABD7" w14:textId="77777777" w:rsidR="00EB1AC1" w:rsidRPr="00144C89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C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60964519" w14:textId="77777777" w:rsidR="00EB1AC1" w:rsidRPr="00144C89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E5C2CB" w14:textId="77777777" w:rsidR="00EB1AC1" w:rsidRPr="00144C89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C6EE979" w14:textId="77777777" w:rsidR="00EB1AC1" w:rsidRPr="00144C89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5FF8706" w14:textId="77777777" w:rsidR="00EB1AC1" w:rsidRPr="00144C89" w:rsidRDefault="00EB1AC1" w:rsidP="00C77CB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AC1" w:rsidRPr="00C510CE" w14:paraId="71923A44" w14:textId="77777777" w:rsidTr="00C77CB9">
        <w:tc>
          <w:tcPr>
            <w:tcW w:w="3150" w:type="dxa"/>
          </w:tcPr>
          <w:p w14:paraId="3AD61EA9" w14:textId="77777777" w:rsidR="00EB1AC1" w:rsidRPr="00144C89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C89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362F9D5" w14:textId="77777777" w:rsidR="00EB1AC1" w:rsidRPr="00144C89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717424F" w14:textId="77777777" w:rsidR="00EB1AC1" w:rsidRPr="00144C89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C89">
              <w:rPr>
                <w:rFonts w:ascii="Angsana New" w:hAnsi="Angsana New"/>
                <w:sz w:val="30"/>
                <w:szCs w:val="30"/>
                <w:cs/>
              </w:rPr>
              <w:t>ตามที่ระบุ</w:t>
            </w:r>
            <w:r w:rsidRPr="00144C89">
              <w:rPr>
                <w:rFonts w:ascii="Angsana New" w:hAnsi="Angsana New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6257BA0C" w14:textId="4AFCE1C7" w:rsidR="00EB1AC1" w:rsidRPr="00144C89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</w:t>
            </w:r>
            <w:r w:rsidR="00EB1AC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535" w:type="dxa"/>
            <w:hideMark/>
          </w:tcPr>
          <w:p w14:paraId="5A894708" w14:textId="77777777" w:rsidR="00EB1AC1" w:rsidRPr="00144C89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44C89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hideMark/>
          </w:tcPr>
          <w:p w14:paraId="5F76F497" w14:textId="76EE5A05" w:rsidR="00EB1AC1" w:rsidRPr="00144C89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</w:pPr>
            <w:r w:rsidRPr="00144C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มีกำหนดการจ่ายชำระคืน</w:t>
            </w:r>
            <w:r w:rsidR="00015BFB">
              <w:rPr>
                <w:rFonts w:ascii="Angsana New" w:hAnsi="Angsana New"/>
                <w:spacing w:val="-8"/>
                <w:sz w:val="30"/>
                <w:szCs w:val="30"/>
                <w:cs/>
              </w:rPr>
              <w:br/>
            </w:r>
            <w:r w:rsidRPr="00144C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เมื่อทวง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ถ</w:t>
            </w:r>
            <w:r w:rsidRPr="00144C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าม</w:t>
            </w:r>
          </w:p>
        </w:tc>
      </w:tr>
      <w:tr w:rsidR="00EB1AC1" w:rsidRPr="00C510CE" w14:paraId="14BAB99A" w14:textId="77777777" w:rsidTr="00C77CB9">
        <w:tc>
          <w:tcPr>
            <w:tcW w:w="3150" w:type="dxa"/>
            <w:hideMark/>
          </w:tcPr>
          <w:p w14:paraId="11D234BF" w14:textId="77777777" w:rsidR="00EB1AC1" w:rsidRPr="0084329A" w:rsidRDefault="00EB1AC1" w:rsidP="00C77CB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2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83E488C" w14:textId="77777777" w:rsidR="00EB1AC1" w:rsidRPr="0084329A" w:rsidRDefault="00EB1AC1" w:rsidP="00C77CB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2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  <w:hideMark/>
          </w:tcPr>
          <w:p w14:paraId="1871EF70" w14:textId="77777777" w:rsidR="00EB1AC1" w:rsidRPr="0084329A" w:rsidRDefault="00EB1AC1" w:rsidP="00C77CB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29A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</w:t>
            </w:r>
            <w:r w:rsidRPr="0084329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65FB6796" w14:textId="268F2568" w:rsidR="00EB1AC1" w:rsidRPr="0084329A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EB1AC1" w:rsidRPr="0084329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535" w:type="dxa"/>
            <w:hideMark/>
          </w:tcPr>
          <w:p w14:paraId="78C1E5C4" w14:textId="275B4C8B" w:rsidR="00EB1AC1" w:rsidRPr="0084329A" w:rsidRDefault="001A3AFF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A3AFF">
              <w:rPr>
                <w:rFonts w:asciiTheme="majorBidi" w:hAnsiTheme="majorBidi"/>
                <w:spacing w:val="-2"/>
                <w:sz w:val="30"/>
                <w:szCs w:val="30"/>
              </w:rPr>
              <w:t>1</w:t>
            </w:r>
            <w:r w:rsidR="00EB1AC1" w:rsidRPr="00F3782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.</w:t>
            </w:r>
            <w:r w:rsidRPr="001A3AFF">
              <w:rPr>
                <w:rFonts w:asciiTheme="majorBidi" w:hAnsiTheme="majorBidi"/>
                <w:spacing w:val="-2"/>
                <w:sz w:val="30"/>
                <w:szCs w:val="30"/>
              </w:rPr>
              <w:t>50</w:t>
            </w:r>
            <w:r w:rsidR="00EB1AC1" w:rsidRPr="00F3782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- </w:t>
            </w:r>
            <w:r w:rsidRPr="001A3AFF">
              <w:rPr>
                <w:rFonts w:asciiTheme="majorBidi" w:hAnsiTheme="majorBidi"/>
                <w:spacing w:val="-2"/>
                <w:sz w:val="30"/>
                <w:szCs w:val="30"/>
              </w:rPr>
              <w:t>3</w:t>
            </w:r>
            <w:r w:rsidR="00EB1AC1" w:rsidRPr="00F3782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.</w:t>
            </w:r>
            <w:r w:rsidRPr="001A3AFF">
              <w:rPr>
                <w:rFonts w:asciiTheme="majorBidi" w:hAnsiTheme="majorBidi"/>
                <w:spacing w:val="-2"/>
                <w:sz w:val="30"/>
                <w:szCs w:val="30"/>
              </w:rPr>
              <w:t>20</w:t>
            </w:r>
          </w:p>
        </w:tc>
        <w:tc>
          <w:tcPr>
            <w:tcW w:w="2425" w:type="dxa"/>
            <w:hideMark/>
          </w:tcPr>
          <w:p w14:paraId="41988F35" w14:textId="77777777" w:rsidR="00EB1AC1" w:rsidRPr="00C510CE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4A9F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B1AC1" w:rsidRPr="00C510CE" w14:paraId="761E0F52" w14:textId="77777777" w:rsidTr="00C77CB9">
        <w:tc>
          <w:tcPr>
            <w:tcW w:w="3150" w:type="dxa"/>
          </w:tcPr>
          <w:p w14:paraId="5A6EF826" w14:textId="77777777" w:rsidR="00EB1AC1" w:rsidRPr="00C510CE" w:rsidRDefault="00EB1AC1" w:rsidP="00C77CB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6E32B446" w14:textId="77777777" w:rsidR="00EB1AC1" w:rsidRPr="00C510CE" w:rsidRDefault="00EB1AC1" w:rsidP="00C77CB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2A3AE5E8" w14:textId="77777777" w:rsidR="00EB1AC1" w:rsidRPr="00E62765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3092AE27" w14:textId="77777777" w:rsidR="00EB1AC1" w:rsidRPr="00C510CE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062FE2D7" w14:textId="77777777" w:rsidR="00EB1AC1" w:rsidRPr="00C510CE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B1AC1" w:rsidRPr="00C510CE" w14:paraId="3F898827" w14:textId="77777777" w:rsidTr="00C77CB9">
        <w:tc>
          <w:tcPr>
            <w:tcW w:w="3150" w:type="dxa"/>
            <w:hideMark/>
          </w:tcPr>
          <w:p w14:paraId="7A3EA5FC" w14:textId="77777777" w:rsidR="00EB1AC1" w:rsidRPr="00D73FC7" w:rsidRDefault="00EB1AC1" w:rsidP="00C77CB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5072B5A6" w14:textId="77777777" w:rsidR="00EB1AC1" w:rsidRPr="00D73FC7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AF79F2" w14:textId="77777777" w:rsidR="00EB1AC1" w:rsidRPr="00D73FC7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5E60E2E" w14:textId="77777777" w:rsidR="00EB1AC1" w:rsidRPr="00D73FC7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5BAEFAD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AC1" w:rsidRPr="00C510CE" w14:paraId="449D4629" w14:textId="77777777" w:rsidTr="00C77CB9">
        <w:tc>
          <w:tcPr>
            <w:tcW w:w="3150" w:type="dxa"/>
            <w:hideMark/>
          </w:tcPr>
          <w:p w14:paraId="1A3924E0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3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D485DA6" w14:textId="77777777" w:rsidR="00EB1AC1" w:rsidRPr="00D73FC7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3D6C96" w14:textId="77777777" w:rsidR="00EB1AC1" w:rsidRPr="00D73FC7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7BBB0A" w14:textId="77777777" w:rsidR="00EB1AC1" w:rsidRPr="00D73FC7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4C354E9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1AC1" w:rsidRPr="00C510CE" w14:paraId="0A9BC32B" w14:textId="77777777" w:rsidTr="00C77CB9">
        <w:tc>
          <w:tcPr>
            <w:tcW w:w="3150" w:type="dxa"/>
            <w:hideMark/>
          </w:tcPr>
          <w:p w14:paraId="609972BA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hideMark/>
          </w:tcPr>
          <w:p w14:paraId="79D32F9F" w14:textId="74BE7BE6" w:rsidR="00EB1AC1" w:rsidRPr="00D73FC7" w:rsidRDefault="001A3AFF" w:rsidP="00C77CB9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5D6CFBD" w14:textId="77777777" w:rsidR="00EB1AC1" w:rsidRPr="00D73FC7" w:rsidRDefault="00EB1AC1" w:rsidP="00C77CB9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14:paraId="0CEC4B92" w14:textId="14C6455E" w:rsidR="00EB1AC1" w:rsidRPr="00D73FC7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  <w:hideMark/>
          </w:tcPr>
          <w:p w14:paraId="601BE592" w14:textId="77777777" w:rsidR="00EB1AC1" w:rsidRPr="00D73FC7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hideMark/>
          </w:tcPr>
          <w:p w14:paraId="29430176" w14:textId="30A15795" w:rsidR="00EB1AC1" w:rsidRPr="00D73FC7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 xml:space="preserve">ภายในเดือนมีนาคม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B1AC1" w:rsidRPr="00C510CE" w14:paraId="7848B25C" w14:textId="77777777" w:rsidTr="00C77CB9">
        <w:tc>
          <w:tcPr>
            <w:tcW w:w="3150" w:type="dxa"/>
          </w:tcPr>
          <w:p w14:paraId="149AFE0C" w14:textId="77777777" w:rsidR="00EB1AC1" w:rsidRPr="00DC2315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2315">
              <w:rPr>
                <w:rFonts w:ascii="Angsana New" w:hAnsi="Angsana New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1910D965" w14:textId="77777777" w:rsidR="00EB1AC1" w:rsidRPr="00DC2315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70B2A9" w14:textId="6EF7A38D" w:rsidR="00EB1AC1" w:rsidRPr="0023238A" w:rsidRDefault="001A3AFF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="00EB1AC1" w:rsidRPr="0023238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632</w:t>
            </w:r>
            <w:r w:rsidR="00EB1AC1" w:rsidRPr="0023238A">
              <w:rPr>
                <w:rFonts w:ascii="Angsana New" w:hAnsi="Angsana New"/>
                <w:sz w:val="30"/>
                <w:szCs w:val="30"/>
              </w:rPr>
              <w:br/>
            </w:r>
            <w:r w:rsidR="00EB1AC1" w:rsidRPr="0023238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1C82D55D" w14:textId="77777777" w:rsidR="00EB1AC1" w:rsidRPr="0023238A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00DB3" w14:textId="48D6A032" w:rsidR="00EB1AC1" w:rsidRPr="0023238A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</w:t>
            </w:r>
            <w:r w:rsidR="00EB1AC1" w:rsidRPr="0023238A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203</w:t>
            </w:r>
          </w:p>
          <w:p w14:paraId="4E5A7FB7" w14:textId="77777777" w:rsidR="00EB1AC1" w:rsidRPr="0023238A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  <w:p w14:paraId="00E27AB5" w14:textId="77777777" w:rsidR="00EB1AC1" w:rsidRPr="0023238A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hideMark/>
          </w:tcPr>
          <w:p w14:paraId="0B8A2276" w14:textId="7C9A3F38" w:rsidR="00EB1AC1" w:rsidRPr="0023238A" w:rsidRDefault="00EB1AC1" w:rsidP="00C77CB9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3238A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23238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3</w:t>
            </w:r>
            <w:r w:rsidRPr="0023238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</w:tcPr>
          <w:p w14:paraId="4D58BEE4" w14:textId="62705C35" w:rsidR="00EB1AC1" w:rsidRPr="0023238A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3238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pacing w:val="-8"/>
                <w:sz w:val="30"/>
                <w:szCs w:val="30"/>
              </w:rPr>
              <w:t>12</w:t>
            </w:r>
            <w:r w:rsidRPr="0023238A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23238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1A3AFF" w:rsidRPr="001A3AFF"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  <w:r w:rsidRPr="0023238A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23238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1A3AFF" w:rsidRPr="001A3AFF">
              <w:rPr>
                <w:rFonts w:ascii="Angsana New" w:hAnsi="Angsana New"/>
                <w:spacing w:val="-8"/>
                <w:sz w:val="30"/>
                <w:szCs w:val="30"/>
              </w:rPr>
              <w:t>2575</w:t>
            </w:r>
          </w:p>
          <w:p w14:paraId="60A014BE" w14:textId="77777777" w:rsidR="00EB1AC1" w:rsidRPr="0023238A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  <w:tr w:rsidR="00EB1AC1" w:rsidRPr="00C510CE" w14:paraId="4DA30106" w14:textId="77777777" w:rsidTr="00C77CB9">
        <w:tc>
          <w:tcPr>
            <w:tcW w:w="3150" w:type="dxa"/>
            <w:hideMark/>
          </w:tcPr>
          <w:p w14:paraId="17EF5E7F" w14:textId="77777777" w:rsidR="00EB1AC1" w:rsidRPr="00DC2315" w:rsidRDefault="00EB1AC1" w:rsidP="00C77CB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DC231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5508F757" w14:textId="77777777" w:rsidR="00EB1AC1" w:rsidRPr="00DC2315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23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  <w:hideMark/>
          </w:tcPr>
          <w:p w14:paraId="5405B034" w14:textId="6BA80970" w:rsidR="00EB1AC1" w:rsidRPr="00DC2315" w:rsidRDefault="001A3AFF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EB1AC1" w:rsidRPr="00DC2315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205</w:t>
            </w:r>
          </w:p>
          <w:p w14:paraId="79458E6F" w14:textId="77777777" w:rsidR="00EB1AC1" w:rsidRPr="00DC2315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315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14:paraId="7C762677" w14:textId="418A661A" w:rsidR="00EB1AC1" w:rsidRPr="00DC2315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535" w:type="dxa"/>
            <w:hideMark/>
          </w:tcPr>
          <w:p w14:paraId="5BAEA408" w14:textId="77777777" w:rsidR="00EB1AC1" w:rsidRPr="00DC2315" w:rsidRDefault="00EB1AC1" w:rsidP="00C77CB9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2315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อัตราร้อยละคงที่ 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55D7AA09" w14:textId="1F31BD6F" w:rsidR="00EB1AC1" w:rsidRPr="00C510CE" w:rsidRDefault="00EB1AC1" w:rsidP="00C77CB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7745E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7</w:t>
            </w:r>
            <w:r w:rsidRPr="00D774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745E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2560</w:t>
            </w:r>
            <w:r w:rsidRPr="00D774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745E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ถึงเดือนธันวาคม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96595" w:rsidRPr="00C510CE" w14:paraId="06B95DFF" w14:textId="77777777" w:rsidTr="00C77CB9">
        <w:tc>
          <w:tcPr>
            <w:tcW w:w="3150" w:type="dxa"/>
          </w:tcPr>
          <w:p w14:paraId="24EF1EC3" w14:textId="6807F136" w:rsidR="00896595" w:rsidRPr="00DC2315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74CD">
              <w:rPr>
                <w:rFonts w:ascii="Angsana New" w:hAnsi="Angsana New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</w:tcPr>
          <w:p w14:paraId="13BDA473" w14:textId="46E09DCA" w:rsidR="00896595" w:rsidRPr="00A32A7F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324</w:t>
            </w:r>
          </w:p>
          <w:p w14:paraId="047BE7AD" w14:textId="6D5A7E9B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32A7F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0737A3E" w14:textId="2DD4FBDD" w:rsidR="00896595" w:rsidRPr="00E62765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535" w:type="dxa"/>
          </w:tcPr>
          <w:p w14:paraId="09255E50" w14:textId="023DF2B1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  <w:r w:rsidRPr="00A32A7F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A32A7F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</w:tcPr>
          <w:p w14:paraId="799FE8F8" w14:textId="0A3F2430" w:rsidR="00896595" w:rsidRPr="00C510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32A7F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8</w:t>
            </w:r>
            <w:r w:rsidRPr="00A32A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2A7F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2560</w:t>
            </w:r>
            <w:r w:rsidRPr="00A32A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2A7F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ถึงเดือนธันวาคม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96595" w:rsidRPr="00C510CE" w14:paraId="59A75621" w14:textId="77777777" w:rsidTr="00C77CB9">
        <w:tc>
          <w:tcPr>
            <w:tcW w:w="3150" w:type="dxa"/>
            <w:hideMark/>
          </w:tcPr>
          <w:p w14:paraId="375CBF5A" w14:textId="77777777" w:rsidR="00896595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16B1049" w14:textId="796BCB22" w:rsidR="00896595" w:rsidRPr="00DC2315" w:rsidRDefault="00896595" w:rsidP="0089659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3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035C707A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0C53B564" w14:textId="77777777" w:rsidR="00896595" w:rsidRPr="00C510CE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02627DBA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177E0C37" w14:textId="77777777" w:rsidR="00896595" w:rsidRPr="00C510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10CDFCAC" w14:textId="77777777" w:rsidTr="00C77CB9">
        <w:tc>
          <w:tcPr>
            <w:tcW w:w="3150" w:type="dxa"/>
            <w:hideMark/>
          </w:tcPr>
          <w:p w14:paraId="03A02337" w14:textId="1B4F2870" w:rsidR="00896595" w:rsidRPr="00DC2315" w:rsidRDefault="00896595" w:rsidP="0089659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3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317397E6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3A971EC2" w14:textId="77777777" w:rsidR="00896595" w:rsidRPr="00C510CE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5283C7E6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2498B113" w14:textId="77777777" w:rsidR="00896595" w:rsidRPr="00C510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0F04FD22" w14:textId="77777777" w:rsidTr="00C77CB9">
        <w:tc>
          <w:tcPr>
            <w:tcW w:w="3150" w:type="dxa"/>
            <w:hideMark/>
          </w:tcPr>
          <w:p w14:paraId="5A2EF493" w14:textId="77777777" w:rsidR="00896595" w:rsidRPr="0056403D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03D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566987DD" w14:textId="77777777" w:rsidR="00896595" w:rsidRPr="0056403D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40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6403D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1350" w:type="dxa"/>
            <w:hideMark/>
          </w:tcPr>
          <w:p w14:paraId="298E08AC" w14:textId="47B31B1F" w:rsidR="00896595" w:rsidRPr="0056403D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312</w:t>
            </w:r>
            <w:r w:rsidR="00896595" w:rsidRPr="0056403D">
              <w:rPr>
                <w:rFonts w:ascii="Angsana New" w:hAnsi="Angsana New"/>
                <w:sz w:val="30"/>
                <w:szCs w:val="30"/>
              </w:rPr>
              <w:br/>
            </w:r>
            <w:r w:rsidR="00896595" w:rsidRPr="0056403D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hideMark/>
          </w:tcPr>
          <w:p w14:paraId="48EF6ABA" w14:textId="66AA0469" w:rsidR="00896595" w:rsidRPr="00FF14EB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896595" w:rsidRPr="00FF14EB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535" w:type="dxa"/>
            <w:hideMark/>
          </w:tcPr>
          <w:p w14:paraId="23DE3CE9" w14:textId="77777777" w:rsidR="00896595" w:rsidRPr="00FF14EB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F14EB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FF14EB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1FD37A3B" w14:textId="31ACF06C" w:rsidR="00896595" w:rsidRPr="0056403D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56403D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Pr="00564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403D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ตั้งแต่เดือนตุลาคม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2561</w:t>
            </w:r>
            <w:r w:rsidRPr="00564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403D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96595" w:rsidRPr="00C510CE" w14:paraId="363DD63E" w14:textId="77777777" w:rsidTr="00C77CB9">
        <w:tc>
          <w:tcPr>
            <w:tcW w:w="3150" w:type="dxa"/>
            <w:hideMark/>
          </w:tcPr>
          <w:p w14:paraId="4D6FB0B5" w14:textId="77777777" w:rsidR="00896595" w:rsidRPr="00A32A7F" w:rsidRDefault="00896595" w:rsidP="0089659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A7F">
              <w:rPr>
                <w:rFonts w:ascii="Angsana New" w:hAnsi="Angsana New"/>
                <w:sz w:val="30"/>
                <w:szCs w:val="30"/>
              </w:rPr>
              <w:t>Mount</w:t>
            </w:r>
            <w:r w:rsidRPr="00A32A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2A7F">
              <w:rPr>
                <w:rFonts w:ascii="Angsana New" w:hAnsi="Angsana New"/>
                <w:sz w:val="30"/>
                <w:szCs w:val="30"/>
              </w:rPr>
              <w:t>Emerald</w:t>
            </w:r>
            <w:r w:rsidRPr="00A32A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2A7F">
              <w:rPr>
                <w:rFonts w:ascii="Angsana New" w:hAnsi="Angsana New"/>
                <w:sz w:val="30"/>
                <w:szCs w:val="30"/>
              </w:rPr>
              <w:t>Wind Farm</w:t>
            </w:r>
            <w:r w:rsidRPr="00A32A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32A7F">
              <w:rPr>
                <w:rFonts w:ascii="Angsana New" w:hAnsi="Angsana New" w:hint="cs"/>
                <w:sz w:val="30"/>
                <w:szCs w:val="30"/>
              </w:rPr>
              <w:t>Pty. Ltd.</w:t>
            </w:r>
            <w:r w:rsidRPr="00A32A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0DAE1CD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2A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32A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</w:p>
          <w:p w14:paraId="78154B56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A32A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hideMark/>
          </w:tcPr>
          <w:p w14:paraId="63F82896" w14:textId="6A03D8FC" w:rsidR="00896595" w:rsidRPr="00F012CE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252</w:t>
            </w:r>
          </w:p>
          <w:p w14:paraId="4239F68E" w14:textId="77777777" w:rsidR="00896595" w:rsidRPr="00F012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2CE">
              <w:rPr>
                <w:rFonts w:ascii="Angsana New" w:hAnsi="Angsana New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shd w:val="clear" w:color="auto" w:fill="auto"/>
            <w:hideMark/>
          </w:tcPr>
          <w:p w14:paraId="44B48D49" w14:textId="26EB43AF" w:rsidR="00896595" w:rsidRPr="00F012C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="00896595" w:rsidRPr="00F012CE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535" w:type="dxa"/>
            <w:hideMark/>
          </w:tcPr>
          <w:p w14:paraId="5D9D1258" w14:textId="77777777" w:rsidR="00896595" w:rsidRPr="00F012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012CE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6DD5983A" w14:textId="24A82683" w:rsidR="00896595" w:rsidRPr="00F012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012CE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Pr="00F01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ตั้งแต่เดือนธันวาคม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2561</w:t>
            </w:r>
            <w:r w:rsidRPr="00F01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ถึงเดือนตุลาคม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96595" w:rsidRPr="00C510CE" w14:paraId="0EE67FA4" w14:textId="77777777" w:rsidTr="00C77CB9">
        <w:tc>
          <w:tcPr>
            <w:tcW w:w="3150" w:type="dxa"/>
            <w:hideMark/>
          </w:tcPr>
          <w:p w14:paraId="7D50D506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A7F">
              <w:rPr>
                <w:rFonts w:ascii="Angsana New" w:hAnsi="Angsana New"/>
                <w:sz w:val="30"/>
                <w:szCs w:val="30"/>
              </w:rPr>
              <w:t>RATCH-Australia</w:t>
            </w:r>
            <w:r w:rsidRPr="00A32A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2A7F">
              <w:rPr>
                <w:rFonts w:ascii="Angsana New" w:hAnsi="Angsana New"/>
                <w:sz w:val="30"/>
                <w:szCs w:val="30"/>
              </w:rPr>
              <w:t>Collinsville Solar</w:t>
            </w:r>
            <w:r w:rsidRPr="00A32A7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  <w:p w14:paraId="2109327B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2A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32A7F">
              <w:rPr>
                <w:rFonts w:ascii="Angsana New" w:hAnsi="Angsana New" w:hint="cs"/>
                <w:sz w:val="30"/>
                <w:szCs w:val="30"/>
              </w:rPr>
              <w:t>PV Pty. Ltd.</w:t>
            </w:r>
            <w:r w:rsidRPr="00A32A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8E2505A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2A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32A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</w:p>
          <w:p w14:paraId="1D318B54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A32A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  <w:hideMark/>
          </w:tcPr>
          <w:p w14:paraId="10BAC818" w14:textId="08F02FCF" w:rsidR="00896595" w:rsidRPr="00F012CE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60</w:t>
            </w:r>
            <w:r w:rsidR="00896595" w:rsidRPr="00F012CE">
              <w:rPr>
                <w:rFonts w:ascii="Angsana New" w:hAnsi="Angsana New"/>
                <w:sz w:val="30"/>
                <w:szCs w:val="30"/>
              </w:rPr>
              <w:br/>
            </w:r>
            <w:r w:rsidR="00896595" w:rsidRPr="00F012CE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hideMark/>
          </w:tcPr>
          <w:p w14:paraId="689B0B7F" w14:textId="02F0CC41" w:rsidR="00896595" w:rsidRPr="00F012C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896595" w:rsidRPr="00F012CE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1535" w:type="dxa"/>
            <w:hideMark/>
          </w:tcPr>
          <w:p w14:paraId="1F14EB9E" w14:textId="77777777" w:rsidR="00896595" w:rsidRPr="00F012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012CE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009FD622" w14:textId="0ADC5B11" w:rsidR="00896595" w:rsidRPr="00F012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012CE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Pr="00F01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ตั้งแต่เดือนมีนาคม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2563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ถึงเดือนเมษายน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96595" w:rsidRPr="00C510CE" w14:paraId="67D37747" w14:textId="77777777" w:rsidTr="00C77CB9">
        <w:tc>
          <w:tcPr>
            <w:tcW w:w="3150" w:type="dxa"/>
            <w:hideMark/>
          </w:tcPr>
          <w:p w14:paraId="3BBB6D47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A7F">
              <w:rPr>
                <w:rFonts w:ascii="Angsana New" w:hAnsi="Angsana New"/>
                <w:sz w:val="30"/>
                <w:szCs w:val="30"/>
              </w:rPr>
              <w:t>Collector Wind Farm Pty. Ltd.</w:t>
            </w:r>
          </w:p>
          <w:p w14:paraId="205C12B3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2A7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32A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</w:p>
          <w:p w14:paraId="07462D5B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2A7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A32A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  <w:hideMark/>
          </w:tcPr>
          <w:p w14:paraId="2A46A4BF" w14:textId="50FC6EA7" w:rsidR="00896595" w:rsidRPr="00F012CE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175</w:t>
            </w:r>
            <w:r w:rsidR="00896595" w:rsidRPr="00F012CE">
              <w:rPr>
                <w:rFonts w:ascii="Angsana New" w:hAnsi="Angsana New"/>
                <w:sz w:val="30"/>
                <w:szCs w:val="30"/>
              </w:rPr>
              <w:br/>
            </w:r>
            <w:r w:rsidR="00896595" w:rsidRPr="00F012CE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hideMark/>
          </w:tcPr>
          <w:p w14:paraId="732AFF10" w14:textId="2064FE8B" w:rsidR="00896595" w:rsidRPr="00F012C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="00896595" w:rsidRPr="00F012CE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535" w:type="dxa"/>
            <w:hideMark/>
          </w:tcPr>
          <w:p w14:paraId="5387F42F" w14:textId="77777777" w:rsidR="00896595" w:rsidRPr="00F012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012CE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21AF9428" w14:textId="7210518E" w:rsidR="00896595" w:rsidRPr="00F012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012CE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Pr="00F01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2564</w:t>
            </w:r>
            <w:r w:rsidRPr="00F012CE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ถึงเดือนพฤษภาคม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96595" w:rsidRPr="00C510CE" w14:paraId="6ECFB0E5" w14:textId="77777777" w:rsidTr="000D0E85">
        <w:tc>
          <w:tcPr>
            <w:tcW w:w="3150" w:type="dxa"/>
            <w:vAlign w:val="bottom"/>
          </w:tcPr>
          <w:p w14:paraId="627811F6" w14:textId="42D9F419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3355F644" w14:textId="051B56CA" w:rsidR="00896595" w:rsidRPr="00F012CE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990" w:type="dxa"/>
          </w:tcPr>
          <w:p w14:paraId="03D557C3" w14:textId="69D94125" w:rsidR="00896595" w:rsidRPr="00F012C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896595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535" w:type="dxa"/>
          </w:tcPr>
          <w:p w14:paraId="2A948B23" w14:textId="408FD6E4" w:rsidR="00896595" w:rsidRPr="00F012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L</w:t>
            </w:r>
            <w:r w:rsidRPr="00FF14EB">
              <w:rPr>
                <w:rFonts w:asciiTheme="majorBidi" w:hAnsiTheme="majorBidi" w:cstheme="majorBidi"/>
                <w:sz w:val="30"/>
                <w:szCs w:val="30"/>
              </w:rPr>
              <w:t xml:space="preserve">IBOR </w:t>
            </w:r>
            <w:r w:rsidRPr="00FF14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</w:t>
            </w:r>
          </w:p>
        </w:tc>
        <w:tc>
          <w:tcPr>
            <w:tcW w:w="2425" w:type="dxa"/>
          </w:tcPr>
          <w:p w14:paraId="1FAA9981" w14:textId="1B42340B" w:rsidR="00896595" w:rsidRPr="00F012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ภายในเดือนมิถุนายน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96595" w:rsidRPr="00C510CE" w14:paraId="00EE3B2C" w14:textId="77777777" w:rsidTr="000D0E85">
        <w:tc>
          <w:tcPr>
            <w:tcW w:w="3150" w:type="dxa"/>
            <w:vAlign w:val="bottom"/>
          </w:tcPr>
          <w:p w14:paraId="55E34118" w14:textId="3E764071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A452298" w14:textId="54A0F5C1" w:rsidR="00896595" w:rsidRPr="00F012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194CD1C6" w14:textId="77777777" w:rsidR="00896595" w:rsidRPr="00F012CE" w:rsidRDefault="00896595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3186761" w14:textId="0B8CB6A8" w:rsidR="00896595" w:rsidRPr="00F012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FF14E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425" w:type="dxa"/>
          </w:tcPr>
          <w:p w14:paraId="4A42D4E5" w14:textId="77777777" w:rsidR="00896595" w:rsidRPr="00F012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6595" w:rsidRPr="00C510CE" w14:paraId="67E622ED" w14:textId="77777777" w:rsidTr="00C77CB9">
        <w:tc>
          <w:tcPr>
            <w:tcW w:w="3150" w:type="dxa"/>
          </w:tcPr>
          <w:p w14:paraId="311B2E93" w14:textId="77777777" w:rsidR="00896595" w:rsidRPr="00A32A7F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D67A2A" w14:textId="523CE9C8" w:rsidR="00896595" w:rsidRPr="00F012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FF14EB">
              <w:rPr>
                <w:rFonts w:asciiTheme="majorBidi" w:hAnsiTheme="majorBidi" w:cstheme="majorBidi"/>
                <w:sz w:val="30"/>
                <w:szCs w:val="30"/>
                <w:cs/>
              </w:rPr>
              <w:t>หรัฐอเมริกา</w:t>
            </w:r>
          </w:p>
        </w:tc>
        <w:tc>
          <w:tcPr>
            <w:tcW w:w="990" w:type="dxa"/>
          </w:tcPr>
          <w:p w14:paraId="1119A960" w14:textId="77777777" w:rsidR="00896595" w:rsidRPr="00F012CE" w:rsidRDefault="00896595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0839521" w14:textId="77777777" w:rsidR="00896595" w:rsidRPr="00F012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2FCD0E0" w14:textId="77777777" w:rsidR="00896595" w:rsidRPr="00F012C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6595" w:rsidRPr="00FF14EB" w14:paraId="0876EE40" w14:textId="77777777" w:rsidTr="00C77CB9">
        <w:tc>
          <w:tcPr>
            <w:tcW w:w="3150" w:type="dxa"/>
            <w:hideMark/>
          </w:tcPr>
          <w:p w14:paraId="3693DA33" w14:textId="77777777" w:rsidR="00896595" w:rsidRPr="00FF14EB" w:rsidRDefault="00896595" w:rsidP="0089659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4EB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FF14EB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FF14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FF14EB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6126B695" w14:textId="77777777" w:rsidR="00896595" w:rsidRPr="00FF14EB" w:rsidRDefault="00896595" w:rsidP="0089659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F14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F14EB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FF14EB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FF14EB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FF14EB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FF14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Development Pte. Ltd.</w:t>
            </w:r>
            <w:r w:rsidRPr="00FF14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25376D17" w14:textId="69602C50" w:rsidR="00896595" w:rsidRPr="00787EE4" w:rsidRDefault="001A3AFF" w:rsidP="0089659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5A60C19A" w14:textId="77777777" w:rsidR="00896595" w:rsidRPr="00787EE4" w:rsidRDefault="00896595" w:rsidP="0089659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EE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01E44" w14:textId="383C0872" w:rsidR="00896595" w:rsidRPr="00787EE4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6</w:t>
            </w:r>
            <w:r w:rsidR="00896595" w:rsidRPr="00787EE4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535" w:type="dxa"/>
            <w:hideMark/>
          </w:tcPr>
          <w:p w14:paraId="32C5F111" w14:textId="77777777" w:rsidR="00896595" w:rsidRPr="00FF14EB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F14EB">
              <w:rPr>
                <w:rFonts w:asciiTheme="majorBidi" w:hAnsiTheme="majorBidi" w:cstheme="majorBidi"/>
                <w:sz w:val="30"/>
                <w:szCs w:val="30"/>
              </w:rPr>
              <w:t xml:space="preserve">LIBOR </w:t>
            </w:r>
            <w:r w:rsidRPr="00FF14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6EBDF543" w14:textId="270F7742" w:rsidR="00896595" w:rsidRPr="00FF14EB" w:rsidRDefault="00896595" w:rsidP="00896595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F14EB">
              <w:rPr>
                <w:rFonts w:asciiTheme="majorBidi" w:hAnsi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="001A3AFF" w:rsidRPr="001A3AFF">
              <w:rPr>
                <w:rFonts w:asciiTheme="majorBidi" w:hAnsiTheme="majorBidi"/>
                <w:sz w:val="30"/>
                <w:szCs w:val="30"/>
              </w:rPr>
              <w:t>15</w:t>
            </w:r>
            <w:r w:rsidRPr="00FF14EB">
              <w:rPr>
                <w:rFonts w:asciiTheme="majorBidi" w:hAnsi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="001A3AFF" w:rsidRPr="001A3AFF">
              <w:rPr>
                <w:rFonts w:asciiTheme="majorBidi" w:hAnsiTheme="majorBidi"/>
                <w:sz w:val="30"/>
                <w:szCs w:val="30"/>
              </w:rPr>
              <w:t>2566</w:t>
            </w:r>
            <w:r w:rsidRPr="00FF14EB">
              <w:rPr>
                <w:rFonts w:asciiTheme="majorBidi" w:hAnsiTheme="majorBidi"/>
                <w:sz w:val="30"/>
                <w:szCs w:val="30"/>
                <w:cs/>
              </w:rPr>
              <w:t xml:space="preserve"> ถึงเดือนธันวาคม </w:t>
            </w:r>
            <w:r w:rsidR="001A3AFF" w:rsidRPr="001A3AFF">
              <w:rPr>
                <w:rFonts w:asciiTheme="majorBidi" w:hAnsiTheme="majorBidi"/>
                <w:sz w:val="30"/>
                <w:szCs w:val="30"/>
              </w:rPr>
              <w:t>2579</w:t>
            </w:r>
          </w:p>
        </w:tc>
      </w:tr>
      <w:tr w:rsidR="00896595" w:rsidRPr="00C510CE" w14:paraId="7F599C6C" w14:textId="77777777" w:rsidTr="00C77CB9">
        <w:tc>
          <w:tcPr>
            <w:tcW w:w="3150" w:type="dxa"/>
            <w:hideMark/>
          </w:tcPr>
          <w:p w14:paraId="559EB7BC" w14:textId="77777777" w:rsidR="00896595" w:rsidRPr="0094423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4FB80C3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878E08" w14:textId="2D7729E6" w:rsidR="00896595" w:rsidRPr="00E62765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765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896595" w:rsidRPr="00E627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62765"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1535" w:type="dxa"/>
          </w:tcPr>
          <w:p w14:paraId="0E60B6E8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2F558845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57C79587" w14:textId="77777777" w:rsidTr="00C77CB9">
        <w:tc>
          <w:tcPr>
            <w:tcW w:w="3150" w:type="dxa"/>
            <w:hideMark/>
          </w:tcPr>
          <w:p w14:paraId="2BD2E7E0" w14:textId="77777777" w:rsidR="00896595" w:rsidRPr="0094423E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9442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423E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94423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4423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551653F7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01188" w14:textId="22AD9A6A" w:rsidR="00896595" w:rsidRPr="00E62765" w:rsidRDefault="00896595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94423E"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7</w:t>
            </w:r>
            <w:r w:rsidR="00E62765">
              <w:rPr>
                <w:rFonts w:ascii="Angsana New" w:hAnsi="Angsana New"/>
                <w:sz w:val="30"/>
                <w:szCs w:val="30"/>
              </w:rPr>
              <w:t>22</w:t>
            </w:r>
            <w:r w:rsidRPr="009442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1BCD7057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335B7C98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60466E36" w14:textId="77777777" w:rsidTr="00C77CB9">
        <w:tc>
          <w:tcPr>
            <w:tcW w:w="3150" w:type="dxa"/>
            <w:hideMark/>
          </w:tcPr>
          <w:p w14:paraId="1EC052BB" w14:textId="77777777" w:rsidR="00896595" w:rsidRPr="0094423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3329EFB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09F539" w14:textId="555D87B0" w:rsidR="00896595" w:rsidRPr="0094423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96595" w:rsidRPr="00944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62765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535" w:type="dxa"/>
          </w:tcPr>
          <w:p w14:paraId="11117715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66121F44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5E3FCE29" w14:textId="77777777" w:rsidTr="00C77CB9">
        <w:tc>
          <w:tcPr>
            <w:tcW w:w="3150" w:type="dxa"/>
            <w:hideMark/>
          </w:tcPr>
          <w:p w14:paraId="08FEE6C9" w14:textId="77777777" w:rsidR="00896595" w:rsidRPr="0094423E" w:rsidRDefault="00896595" w:rsidP="0089659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4423E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4423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35E86657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AEFB9" w14:textId="7D174313" w:rsidR="00896595" w:rsidRPr="0094423E" w:rsidRDefault="00896595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94423E"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Pr="0094423E">
              <w:rPr>
                <w:rFonts w:ascii="Angsana New" w:hAnsi="Angsana New"/>
                <w:sz w:val="30"/>
                <w:szCs w:val="30"/>
              </w:rPr>
              <w:t>,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394</w:t>
            </w:r>
            <w:r w:rsidRPr="009442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4BBB570F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6D07C5E5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5AFECD50" w14:textId="77777777" w:rsidTr="00C77CB9">
        <w:tc>
          <w:tcPr>
            <w:tcW w:w="3150" w:type="dxa"/>
            <w:hideMark/>
          </w:tcPr>
          <w:p w14:paraId="50D4F15B" w14:textId="77777777" w:rsidR="00896595" w:rsidRPr="0094423E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9442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944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43C1092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5462B7" w14:textId="2CE512E9" w:rsidR="00896595" w:rsidRPr="00C510C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896595" w:rsidRPr="00944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62765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1535" w:type="dxa"/>
          </w:tcPr>
          <w:p w14:paraId="435BF0BB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392EFF24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18B0FDDE" w14:textId="77777777" w:rsidTr="00C77CB9">
        <w:tc>
          <w:tcPr>
            <w:tcW w:w="3150" w:type="dxa"/>
          </w:tcPr>
          <w:p w14:paraId="7C17499B" w14:textId="77777777" w:rsidR="00896595" w:rsidRPr="0094423E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6FAD75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5E1594" w14:textId="77777777" w:rsidR="00896595" w:rsidRPr="00C510CE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35" w:type="dxa"/>
          </w:tcPr>
          <w:p w14:paraId="136EB1D3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25" w:type="dxa"/>
          </w:tcPr>
          <w:p w14:paraId="18A8A43A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896595" w:rsidRPr="00C510CE" w14:paraId="328A58E3" w14:textId="77777777" w:rsidTr="00C77CB9">
        <w:tc>
          <w:tcPr>
            <w:tcW w:w="3150" w:type="dxa"/>
          </w:tcPr>
          <w:p w14:paraId="5907FB59" w14:textId="77777777" w:rsidR="00896595" w:rsidRPr="0094423E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2426D09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</w:tcPr>
          <w:p w14:paraId="695DB4BB" w14:textId="77777777" w:rsidR="00896595" w:rsidRPr="00C510CE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35" w:type="dxa"/>
          </w:tcPr>
          <w:p w14:paraId="4AEB4831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25" w:type="dxa"/>
          </w:tcPr>
          <w:p w14:paraId="3F3D6CF9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896595" w:rsidRPr="00C510CE" w14:paraId="1C83B34B" w14:textId="77777777" w:rsidTr="00C77CB9">
        <w:tc>
          <w:tcPr>
            <w:tcW w:w="3150" w:type="dxa"/>
            <w:hideMark/>
          </w:tcPr>
          <w:p w14:paraId="0080BA6F" w14:textId="77777777" w:rsidR="00896595" w:rsidRPr="00B5017A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01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657CF01D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051486CB" w14:textId="77777777" w:rsidR="00896595" w:rsidRPr="00C510CE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7F83DB28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007B7D54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41D976BF" w14:textId="77777777" w:rsidTr="00C77CB9">
        <w:tc>
          <w:tcPr>
            <w:tcW w:w="3150" w:type="dxa"/>
            <w:hideMark/>
          </w:tcPr>
          <w:p w14:paraId="03820B6F" w14:textId="77777777" w:rsidR="00896595" w:rsidRPr="00B5017A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01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2EFD4F5E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46DAA785" w14:textId="77777777" w:rsidR="00896595" w:rsidRPr="00C510CE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35" w:type="dxa"/>
          </w:tcPr>
          <w:p w14:paraId="4D597DC2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7D3A54F0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96595" w:rsidRPr="00C510CE" w14:paraId="12A50E58" w14:textId="77777777" w:rsidTr="00C77CB9">
        <w:tc>
          <w:tcPr>
            <w:tcW w:w="3150" w:type="dxa"/>
            <w:hideMark/>
          </w:tcPr>
          <w:p w14:paraId="4EAD4518" w14:textId="77777777" w:rsidR="00896595" w:rsidRPr="00C000F7" w:rsidRDefault="00896595" w:rsidP="0089659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0F7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สหโคเจน (ชลบุรี) จำกัด </w:t>
            </w:r>
            <w:r w:rsidRPr="00C000F7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(มหาชน)</w:t>
            </w:r>
          </w:p>
        </w:tc>
        <w:tc>
          <w:tcPr>
            <w:tcW w:w="1350" w:type="dxa"/>
            <w:hideMark/>
          </w:tcPr>
          <w:p w14:paraId="68407D09" w14:textId="77777777" w:rsidR="00896595" w:rsidRPr="00C000F7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0F7">
              <w:rPr>
                <w:rFonts w:ascii="Angsana New" w:hAnsi="Angsana New"/>
                <w:sz w:val="30"/>
                <w:szCs w:val="30"/>
                <w:cs/>
              </w:rPr>
              <w:t>ตามที่ระบุ</w:t>
            </w:r>
            <w:r w:rsidRPr="00C000F7">
              <w:rPr>
                <w:rFonts w:ascii="Angsana New" w:hAnsi="Angsana New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0D09C1E0" w14:textId="5D696504" w:rsidR="00896595" w:rsidRPr="00C000F7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535" w:type="dxa"/>
            <w:hideMark/>
          </w:tcPr>
          <w:p w14:paraId="4A5F6EAA" w14:textId="0339F7EF" w:rsidR="00896595" w:rsidRPr="00C000F7" w:rsidRDefault="001A3AFF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</w:t>
            </w:r>
            <w:r w:rsidR="00896595" w:rsidRPr="00444A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50</w:t>
            </w:r>
            <w:r w:rsidR="00896595" w:rsidRPr="00444A9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="00896595" w:rsidRPr="00444A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25" w:type="dxa"/>
            <w:hideMark/>
          </w:tcPr>
          <w:p w14:paraId="4A2543C1" w14:textId="54DE7A5E" w:rsidR="00896595" w:rsidRPr="00C000F7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00F7">
              <w:rPr>
                <w:rFonts w:ascii="Angsana New" w:hAnsi="Angsana New"/>
                <w:sz w:val="30"/>
                <w:szCs w:val="30"/>
                <w:cs/>
              </w:rPr>
              <w:t xml:space="preserve">ภายในปี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2569</w:t>
            </w:r>
            <w:r w:rsidRPr="00C000F7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ถึงปี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2570</w:t>
            </w:r>
            <w:r w:rsidRPr="00C000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96595" w:rsidRPr="00C510CE" w14:paraId="5F6EBDF4" w14:textId="77777777" w:rsidTr="00C77CB9">
        <w:trPr>
          <w:trHeight w:val="200"/>
        </w:trPr>
        <w:tc>
          <w:tcPr>
            <w:tcW w:w="3150" w:type="dxa"/>
          </w:tcPr>
          <w:p w14:paraId="61240788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50" w:type="dxa"/>
          </w:tcPr>
          <w:p w14:paraId="3E41C3C6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990" w:type="dxa"/>
          </w:tcPr>
          <w:p w14:paraId="7C0054D3" w14:textId="77777777" w:rsidR="00896595" w:rsidRPr="00E62765" w:rsidRDefault="00896595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3C310F3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425" w:type="dxa"/>
          </w:tcPr>
          <w:p w14:paraId="5D6DFC23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896595" w:rsidRPr="00C510CE" w14:paraId="4EF06A4B" w14:textId="77777777" w:rsidTr="00C77CB9">
        <w:tc>
          <w:tcPr>
            <w:tcW w:w="3150" w:type="dxa"/>
            <w:hideMark/>
          </w:tcPr>
          <w:p w14:paraId="3D905BDC" w14:textId="77777777" w:rsidR="00896595" w:rsidRPr="00D73FC7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6620C915" w14:textId="77777777" w:rsidR="00896595" w:rsidRPr="00D73FC7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CF1362" w14:textId="77777777" w:rsidR="00896595" w:rsidRPr="00D73FC7" w:rsidRDefault="00896595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D274788" w14:textId="77777777" w:rsidR="00896595" w:rsidRPr="00D73FC7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6EFF755" w14:textId="77777777" w:rsidR="00896595" w:rsidRPr="00D73FC7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595" w:rsidRPr="00C510CE" w14:paraId="1B99177B" w14:textId="77777777" w:rsidTr="00C77CB9">
        <w:tc>
          <w:tcPr>
            <w:tcW w:w="3150" w:type="dxa"/>
          </w:tcPr>
          <w:p w14:paraId="782AA718" w14:textId="77777777" w:rsidR="00896595" w:rsidRPr="00D73FC7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7593A7C" w14:textId="77777777" w:rsidR="00896595" w:rsidRPr="00D73FC7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52556C6" w14:textId="5871DF29" w:rsidR="00896595" w:rsidRPr="00D73FC7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8</w:t>
            </w:r>
            <w:r w:rsidR="00896595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147EDED2" w14:textId="77777777" w:rsidR="00896595" w:rsidRPr="00D73FC7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14:paraId="6236DF8D" w14:textId="2B1E294F" w:rsidR="00896595" w:rsidRPr="00D73FC7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8</w:t>
            </w:r>
            <w:r w:rsidR="00896595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  <w:hideMark/>
          </w:tcPr>
          <w:p w14:paraId="6E2B0614" w14:textId="5D186E5D" w:rsidR="00896595" w:rsidRPr="00D73FC7" w:rsidRDefault="001A3AFF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896595" w:rsidRPr="00D73FC7">
              <w:rPr>
                <w:rFonts w:ascii="Angsana New" w:hAnsi="Angsana New"/>
                <w:sz w:val="30"/>
                <w:szCs w:val="30"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32</w:t>
            </w:r>
            <w:r w:rsidR="00896595" w:rsidRPr="00D73FC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896595" w:rsidRPr="00D73FC7">
              <w:rPr>
                <w:rFonts w:ascii="Angsana New" w:hAnsi="Angsana New"/>
                <w:sz w:val="30"/>
                <w:szCs w:val="30"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25" w:type="dxa"/>
            <w:hideMark/>
          </w:tcPr>
          <w:p w14:paraId="03950FA7" w14:textId="51AB7222" w:rsidR="00896595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73FC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5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และ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10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และครบกำหนดไถ่ถอนใน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2566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D73FC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2573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และ</w:t>
            </w:r>
          </w:p>
          <w:p w14:paraId="088619D1" w14:textId="5D7EFC20" w:rsidR="00896595" w:rsidRPr="00D73FC7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2578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896595" w:rsidRPr="00C510CE" w14:paraId="3CDA702C" w14:textId="77777777" w:rsidTr="00C77CB9">
        <w:tc>
          <w:tcPr>
            <w:tcW w:w="3150" w:type="dxa"/>
            <w:hideMark/>
          </w:tcPr>
          <w:p w14:paraId="5B269822" w14:textId="77777777" w:rsidR="00896595" w:rsidRPr="00C000F7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000F7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000F7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  <w:hideMark/>
          </w:tcPr>
          <w:p w14:paraId="72A73102" w14:textId="0E1FBBCC" w:rsidR="00896595" w:rsidRPr="00AF7494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300</w:t>
            </w:r>
            <w:r w:rsidR="00896595" w:rsidRPr="00AF7494">
              <w:rPr>
                <w:rFonts w:ascii="Angsana New" w:hAnsi="Angsana New"/>
                <w:sz w:val="30"/>
                <w:szCs w:val="30"/>
              </w:rPr>
              <w:br/>
            </w:r>
            <w:r w:rsidR="00896595" w:rsidRPr="00AF7494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hideMark/>
          </w:tcPr>
          <w:p w14:paraId="130FFFB5" w14:textId="59CC49FD" w:rsidR="00896595" w:rsidRPr="00AF7494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</w:t>
            </w:r>
            <w:r w:rsidR="00896595" w:rsidRPr="00AF7494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535" w:type="dxa"/>
            <w:hideMark/>
          </w:tcPr>
          <w:p w14:paraId="67D17E78" w14:textId="4052263F" w:rsidR="00896595" w:rsidRPr="00AF7494" w:rsidRDefault="001A3AFF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="00896595" w:rsidRPr="00AF749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425" w:type="dxa"/>
            <w:hideMark/>
          </w:tcPr>
          <w:p w14:paraId="6AEDB8E1" w14:textId="0A62FD9F" w:rsidR="00896595" w:rsidRPr="00AF7494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F7494">
              <w:rPr>
                <w:rFonts w:ascii="Angsana New" w:hAnsi="Angsana New"/>
                <w:sz w:val="30"/>
                <w:szCs w:val="30"/>
                <w:cs/>
              </w:rPr>
              <w:t xml:space="preserve">หุ้นกู้มีอายุ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10</w:t>
            </w:r>
            <w:r w:rsidRPr="00AF7494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  <w:tr w:rsidR="00896595" w:rsidRPr="00C510CE" w14:paraId="62A25216" w14:textId="77777777" w:rsidTr="00C77CB9">
        <w:tc>
          <w:tcPr>
            <w:tcW w:w="3150" w:type="dxa"/>
            <w:hideMark/>
          </w:tcPr>
          <w:p w14:paraId="230E1922" w14:textId="77777777" w:rsidR="00896595" w:rsidRPr="00C000F7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000F7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000F7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  <w:hideMark/>
          </w:tcPr>
          <w:p w14:paraId="6EE6FC53" w14:textId="21C43B12" w:rsidR="00896595" w:rsidRPr="00AF7494" w:rsidRDefault="001A3AFF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15</w:t>
            </w:r>
            <w:r w:rsidR="00896595" w:rsidRPr="00AF7494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  <w:r w:rsidR="00896595" w:rsidRPr="00AF7494">
              <w:rPr>
                <w:rFonts w:ascii="Angsana New" w:hAnsi="Angsana New"/>
                <w:sz w:val="30"/>
                <w:szCs w:val="30"/>
              </w:rPr>
              <w:br/>
            </w:r>
            <w:r w:rsidR="00896595" w:rsidRPr="00AF7494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AE73A" w14:textId="4529640A" w:rsidR="00896595" w:rsidRPr="00AF7494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 w:rsidR="00896595" w:rsidRPr="00AF7494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535" w:type="dxa"/>
            <w:hideMark/>
          </w:tcPr>
          <w:p w14:paraId="56356546" w14:textId="61AA740E" w:rsidR="00896595" w:rsidRPr="00AF7494" w:rsidRDefault="001A3AFF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896595" w:rsidRPr="00AF749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425" w:type="dxa"/>
            <w:hideMark/>
          </w:tcPr>
          <w:p w14:paraId="597B1A07" w14:textId="54548BB1" w:rsidR="00896595" w:rsidRPr="00AF7494" w:rsidRDefault="00896595" w:rsidP="008965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F7494">
              <w:rPr>
                <w:rFonts w:ascii="Angsana New" w:hAnsi="Angsana New"/>
                <w:sz w:val="30"/>
                <w:szCs w:val="30"/>
                <w:cs/>
              </w:rPr>
              <w:t xml:space="preserve">หุ้นกู้มีอายุ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15</w:t>
            </w:r>
            <w:r w:rsidRPr="00AF7494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96595" w:rsidRPr="00C510CE" w14:paraId="559B1CB6" w14:textId="77777777" w:rsidTr="00C77CB9">
        <w:tc>
          <w:tcPr>
            <w:tcW w:w="3150" w:type="dxa"/>
            <w:hideMark/>
          </w:tcPr>
          <w:p w14:paraId="08340424" w14:textId="77777777" w:rsidR="00896595" w:rsidRPr="00C000F7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00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E8F8D01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21347B" w14:textId="26BCF875" w:rsidR="00896595" w:rsidRPr="00C510C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896595" w:rsidRPr="00C00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1535" w:type="dxa"/>
          </w:tcPr>
          <w:p w14:paraId="38E739B6" w14:textId="77777777" w:rsidR="00896595" w:rsidRPr="00C510CE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199DCBAB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96595" w:rsidRPr="00C510CE" w14:paraId="04827E0B" w14:textId="77777777" w:rsidTr="00C77CB9">
        <w:tc>
          <w:tcPr>
            <w:tcW w:w="3150" w:type="dxa"/>
            <w:vAlign w:val="bottom"/>
            <w:hideMark/>
          </w:tcPr>
          <w:p w14:paraId="3AA957CC" w14:textId="77777777" w:rsidR="00896595" w:rsidRPr="00C000F7" w:rsidRDefault="00896595" w:rsidP="008965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000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000F7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C000F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000F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0D99F33F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56BF6" w14:textId="6CA7D954" w:rsidR="00896595" w:rsidRPr="00C000F7" w:rsidRDefault="00896595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C000F7"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29</w:t>
            </w:r>
            <w:r w:rsidRPr="00C000F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5EDB9F6C" w14:textId="77777777" w:rsidR="00896595" w:rsidRPr="00C000F7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vAlign w:val="bottom"/>
          </w:tcPr>
          <w:p w14:paraId="2A7FD105" w14:textId="77777777" w:rsidR="00896595" w:rsidRPr="00C510CE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96595" w14:paraId="2336C6C8" w14:textId="77777777" w:rsidTr="00C77CB9">
        <w:tc>
          <w:tcPr>
            <w:tcW w:w="3150" w:type="dxa"/>
            <w:hideMark/>
          </w:tcPr>
          <w:p w14:paraId="1D2A1B94" w14:textId="77777777" w:rsidR="00896595" w:rsidRPr="00C000F7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0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370BD5A" w14:textId="77777777" w:rsidR="00896595" w:rsidRPr="00C510CE" w:rsidRDefault="00896595" w:rsidP="0089659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1D1590" w14:textId="63EA6502" w:rsidR="00896595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896595" w:rsidRPr="00C00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535" w:type="dxa"/>
          </w:tcPr>
          <w:p w14:paraId="41D1167F" w14:textId="77777777" w:rsidR="00896595" w:rsidRDefault="00896595" w:rsidP="008965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0D58D02B" w14:textId="77777777" w:rsidR="00896595" w:rsidRDefault="00896595" w:rsidP="0089659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774B33D" w14:textId="77777777" w:rsidR="00EB1AC1" w:rsidRDefault="00EB1AC1" w:rsidP="00EB1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C1C232" w14:textId="3CEB9F38" w:rsidR="00787EE4" w:rsidRDefault="0078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EB1AC1" w14:paraId="5F43294F" w14:textId="77777777" w:rsidTr="00C77CB9">
        <w:trPr>
          <w:tblHeader/>
        </w:trPr>
        <w:tc>
          <w:tcPr>
            <w:tcW w:w="3156" w:type="dxa"/>
            <w:gridSpan w:val="2"/>
          </w:tcPr>
          <w:p w14:paraId="5243A712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86D2C24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AC1" w14:paraId="7D4D54E5" w14:textId="77777777" w:rsidTr="00C77CB9">
        <w:trPr>
          <w:tblHeader/>
        </w:trPr>
        <w:tc>
          <w:tcPr>
            <w:tcW w:w="3156" w:type="dxa"/>
            <w:gridSpan w:val="2"/>
          </w:tcPr>
          <w:p w14:paraId="2E949970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15CF1A15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45285A8A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382641D7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2EB8A98D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กำหนดชำระคืน</w:t>
            </w:r>
          </w:p>
        </w:tc>
      </w:tr>
      <w:tr w:rsidR="00EB1AC1" w14:paraId="524B6A2A" w14:textId="77777777" w:rsidTr="00C77CB9">
        <w:trPr>
          <w:tblHeader/>
        </w:trPr>
        <w:tc>
          <w:tcPr>
            <w:tcW w:w="3156" w:type="dxa"/>
            <w:gridSpan w:val="2"/>
          </w:tcPr>
          <w:p w14:paraId="1ABECAC2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47527CE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3D84CD92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2ACF3BAC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6B3102F5" w14:textId="77777777" w:rsidR="00EB1AC1" w:rsidRDefault="00EB1AC1" w:rsidP="00C77CB9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B1AC1" w14:paraId="247CDAE3" w14:textId="77777777" w:rsidTr="00C77CB9">
        <w:tc>
          <w:tcPr>
            <w:tcW w:w="3156" w:type="dxa"/>
            <w:gridSpan w:val="2"/>
            <w:hideMark/>
          </w:tcPr>
          <w:p w14:paraId="32349C29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27578EA3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507D077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77D5497B" w14:textId="77777777" w:rsidR="00EB1AC1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4C70F53C" w14:textId="77777777" w:rsidR="00EB1AC1" w:rsidRDefault="00EB1AC1" w:rsidP="00C77CB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AC1" w14:paraId="092624CD" w14:textId="77777777" w:rsidTr="00C77CB9">
        <w:tc>
          <w:tcPr>
            <w:tcW w:w="3156" w:type="dxa"/>
            <w:gridSpan w:val="2"/>
            <w:hideMark/>
          </w:tcPr>
          <w:p w14:paraId="64E5F301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64A86493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B2734DE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1A23FDD8" w14:textId="77777777" w:rsidR="00EB1AC1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71CE0F19" w14:textId="77777777" w:rsidR="00EB1AC1" w:rsidRDefault="00EB1AC1" w:rsidP="00C77CB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AC1" w14:paraId="6D25FE63" w14:textId="77777777" w:rsidTr="00C77CB9">
        <w:tc>
          <w:tcPr>
            <w:tcW w:w="3156" w:type="dxa"/>
            <w:gridSpan w:val="2"/>
          </w:tcPr>
          <w:p w14:paraId="175E838C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FE958BE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55FE446B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ตามที่ระบุ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gridSpan w:val="2"/>
            <w:hideMark/>
          </w:tcPr>
          <w:p w14:paraId="16939D15" w14:textId="60129678" w:rsidR="00EB1AC1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</w:t>
            </w:r>
            <w:r w:rsidR="00EB1AC1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535" w:type="dxa"/>
            <w:gridSpan w:val="2"/>
            <w:hideMark/>
          </w:tcPr>
          <w:p w14:paraId="37FDEACC" w14:textId="77777777" w:rsidR="00EB1AC1" w:rsidRDefault="00EB1AC1" w:rsidP="00C77CB9">
            <w:pPr>
              <w:pStyle w:val="BodyText"/>
              <w:tabs>
                <w:tab w:val="clear" w:pos="680"/>
              </w:tabs>
              <w:spacing w:after="0"/>
              <w:ind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29" w:type="dxa"/>
            <w:hideMark/>
          </w:tcPr>
          <w:p w14:paraId="2325687B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144C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มีกำหนดการจ่ายชำระคืนเมื่อทวง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ถ</w:t>
            </w:r>
            <w:r w:rsidRPr="00144C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าม</w:t>
            </w:r>
          </w:p>
        </w:tc>
      </w:tr>
      <w:tr w:rsidR="00EB1AC1" w:rsidRPr="006771A8" w14:paraId="45FABFD3" w14:textId="77777777" w:rsidTr="00C77CB9">
        <w:tc>
          <w:tcPr>
            <w:tcW w:w="3156" w:type="dxa"/>
            <w:gridSpan w:val="2"/>
          </w:tcPr>
          <w:p w14:paraId="659D15A5" w14:textId="77777777" w:rsidR="00EB1AC1" w:rsidRPr="006771A8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56545A8B" w14:textId="77777777" w:rsidR="00EB1AC1" w:rsidRPr="006771A8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7D226D25" w14:textId="77777777" w:rsidR="00EB1AC1" w:rsidRPr="006771A8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5" w:type="dxa"/>
            <w:gridSpan w:val="2"/>
          </w:tcPr>
          <w:p w14:paraId="2CC21ECD" w14:textId="77777777" w:rsidR="00EB1AC1" w:rsidRPr="006771A8" w:rsidRDefault="00EB1AC1" w:rsidP="00C77CB9">
            <w:pPr>
              <w:pStyle w:val="BodyText"/>
              <w:tabs>
                <w:tab w:val="clear" w:pos="680"/>
              </w:tabs>
              <w:spacing w:after="0"/>
              <w:ind w:right="-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29" w:type="dxa"/>
          </w:tcPr>
          <w:p w14:paraId="2E2469C7" w14:textId="77777777" w:rsidR="00EB1AC1" w:rsidRPr="006771A8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1AC1" w14:paraId="7A2DB0E2" w14:textId="77777777" w:rsidTr="00C77CB9">
        <w:tc>
          <w:tcPr>
            <w:tcW w:w="3150" w:type="dxa"/>
            <w:hideMark/>
          </w:tcPr>
          <w:p w14:paraId="3F9DD4E6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24FD4DD4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49F826D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165B6338" w14:textId="77777777" w:rsidR="00EB1AC1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AFA2A18" w14:textId="77777777" w:rsidR="00EB1AC1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1AC1" w14:paraId="134E47D0" w14:textId="77777777" w:rsidTr="00C77CB9">
        <w:tc>
          <w:tcPr>
            <w:tcW w:w="3150" w:type="dxa"/>
          </w:tcPr>
          <w:p w14:paraId="45E7C9F5" w14:textId="77777777" w:rsidR="00EB1AC1" w:rsidRPr="003C06D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06DE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683B9F95" w14:textId="77777777" w:rsidR="00EB1AC1" w:rsidRPr="003C06D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52660054" w14:textId="1B3CF596" w:rsidR="00EB1AC1" w:rsidRPr="003C06DE" w:rsidRDefault="001A3AFF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10</w:t>
            </w:r>
            <w:r w:rsidR="00EB1AC1" w:rsidRPr="003C06DE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  <w:r w:rsidR="00EB1AC1" w:rsidRPr="003C06DE">
              <w:rPr>
                <w:rFonts w:ascii="Angsana New" w:hAnsi="Angsana New"/>
                <w:sz w:val="30"/>
                <w:szCs w:val="30"/>
              </w:rPr>
              <w:br/>
            </w:r>
            <w:r w:rsidR="00EB1AC1" w:rsidRPr="003C06D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2E277141" w14:textId="4D3075EF" w:rsidR="00EB1AC1" w:rsidRPr="003C06DE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EB1AC1" w:rsidRPr="003C06DE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Pr="001A3AFF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530" w:type="dxa"/>
            <w:gridSpan w:val="2"/>
            <w:hideMark/>
          </w:tcPr>
          <w:p w14:paraId="3A30A32E" w14:textId="2CAF0119" w:rsidR="00EB1AC1" w:rsidRPr="003C06DE" w:rsidRDefault="001A3AFF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0</w:t>
            </w:r>
            <w:r w:rsidR="00EB1AC1" w:rsidRPr="003C06DE">
              <w:rPr>
                <w:rFonts w:ascii="Angsana New" w:hAnsi="Angsana New"/>
                <w:sz w:val="30"/>
                <w:szCs w:val="30"/>
                <w:lang w:val="en-GB"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78</w:t>
            </w:r>
            <w:r w:rsidR="00EB1AC1" w:rsidRPr="003C06DE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1A3AFF">
              <w:rPr>
                <w:rFonts w:ascii="Angsana New" w:hAnsi="Angsana New"/>
                <w:sz w:val="30"/>
                <w:szCs w:val="30"/>
              </w:rPr>
              <w:t>0</w:t>
            </w:r>
            <w:r w:rsidR="00EB1AC1" w:rsidRPr="003C06D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40" w:type="dxa"/>
            <w:gridSpan w:val="2"/>
            <w:hideMark/>
          </w:tcPr>
          <w:p w14:paraId="76F0EA02" w14:textId="711762B0" w:rsidR="00EB1AC1" w:rsidRPr="003C06DE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3C06DE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6</w:t>
            </w:r>
            <w:r w:rsidRPr="003C06D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ตั้งแต่เดือนเมษายน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2565</w:t>
            </w:r>
            <w:r w:rsidRPr="003C06DE">
              <w:rPr>
                <w:rFonts w:ascii="Angsana New" w:hAnsi="Angsana New"/>
                <w:sz w:val="30"/>
                <w:szCs w:val="30"/>
              </w:rPr>
              <w:br/>
            </w:r>
            <w:r w:rsidRPr="003C06DE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ถึงเดือนกันยายน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B1AC1" w14:paraId="19D338B5" w14:textId="77777777" w:rsidTr="00C77CB9">
        <w:tc>
          <w:tcPr>
            <w:tcW w:w="3150" w:type="dxa"/>
          </w:tcPr>
          <w:p w14:paraId="3D25BE6B" w14:textId="77777777" w:rsidR="00EB1AC1" w:rsidRPr="003C06D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6C06F020" w14:textId="77777777" w:rsidR="00EB1AC1" w:rsidRPr="003C06DE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6136F2FC" w14:textId="77777777" w:rsidR="00EB1AC1" w:rsidRPr="003C06DE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gridSpan w:val="2"/>
          </w:tcPr>
          <w:p w14:paraId="14149507" w14:textId="77777777" w:rsidR="00EB1AC1" w:rsidRPr="003C06DE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74A5DB19" w14:textId="77777777" w:rsidR="00EB1AC1" w:rsidRPr="003C06DE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B1AC1" w14:paraId="0A0C13CD" w14:textId="77777777" w:rsidTr="00C77CB9">
        <w:tc>
          <w:tcPr>
            <w:tcW w:w="3156" w:type="dxa"/>
            <w:gridSpan w:val="2"/>
            <w:shd w:val="clear" w:color="auto" w:fill="auto"/>
            <w:hideMark/>
          </w:tcPr>
          <w:p w14:paraId="57333D83" w14:textId="77777777" w:rsidR="00EB1AC1" w:rsidRPr="00D73FC7" w:rsidRDefault="00EB1AC1" w:rsidP="00C77CB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3CBA88C" w14:textId="77777777" w:rsidR="00EB1AC1" w:rsidRPr="00D73FC7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70DFA86" w14:textId="77777777" w:rsidR="00EB1AC1" w:rsidRPr="00D73FC7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0E509D3B" w14:textId="77777777" w:rsidR="00EB1AC1" w:rsidRPr="00D73FC7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45AC9CE7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AC1" w14:paraId="4796454B" w14:textId="77777777" w:rsidTr="00C77CB9">
        <w:tc>
          <w:tcPr>
            <w:tcW w:w="3156" w:type="dxa"/>
            <w:gridSpan w:val="2"/>
            <w:shd w:val="clear" w:color="auto" w:fill="auto"/>
            <w:hideMark/>
          </w:tcPr>
          <w:p w14:paraId="0C6056B3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3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EABF7B" w14:textId="77777777" w:rsidR="00EB1AC1" w:rsidRPr="00D73FC7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6C0C333" w14:textId="77777777" w:rsidR="00EB1AC1" w:rsidRPr="00D73FC7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3C0D5C7C" w14:textId="77777777" w:rsidR="00EB1AC1" w:rsidRPr="00D73FC7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67A1DC88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1AC1" w14:paraId="6A1FDBC5" w14:textId="77777777" w:rsidTr="00C77CB9">
        <w:tc>
          <w:tcPr>
            <w:tcW w:w="3156" w:type="dxa"/>
            <w:gridSpan w:val="2"/>
            <w:shd w:val="clear" w:color="auto" w:fill="auto"/>
            <w:hideMark/>
          </w:tcPr>
          <w:p w14:paraId="6AED19B2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24FFBE7F" w14:textId="29515BF1" w:rsidR="00EB1AC1" w:rsidRPr="00D73FC7" w:rsidRDefault="001A3AFF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br/>
            </w:r>
            <w:r w:rsidR="00EB1AC1" w:rsidRPr="00D73FC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23BD94B" w14:textId="24FE2EC1" w:rsidR="00EB1AC1" w:rsidRPr="00D73FC7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4D0BCCD7" w14:textId="77777777" w:rsidR="00EB1AC1" w:rsidRPr="00D73FC7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58BE2F98" w14:textId="77777777" w:rsidR="00EB1AC1" w:rsidRPr="00D73FC7" w:rsidRDefault="00EB1AC1" w:rsidP="00C77CB9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1334C2BF" w14:textId="003DE9C6" w:rsidR="00EB1AC1" w:rsidRPr="00D73FC7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 xml:space="preserve">ภายในเดือนมีนาคม 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B1AC1" w14:paraId="1753F8A4" w14:textId="77777777" w:rsidTr="00C77CB9">
        <w:tc>
          <w:tcPr>
            <w:tcW w:w="3156" w:type="dxa"/>
            <w:gridSpan w:val="2"/>
          </w:tcPr>
          <w:p w14:paraId="633F1238" w14:textId="77777777" w:rsidR="00EB1AC1" w:rsidRPr="003C06D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05AADFA4" w14:textId="77777777" w:rsidR="00EB1AC1" w:rsidRPr="003C06DE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07523C45" w14:textId="77777777" w:rsidR="00EB1AC1" w:rsidRPr="00E62765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78DEE48D" w14:textId="77777777" w:rsidR="00EB1AC1" w:rsidRPr="003C06DE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29" w:type="dxa"/>
          </w:tcPr>
          <w:p w14:paraId="19F2EBFD" w14:textId="77777777" w:rsidR="00EB1AC1" w:rsidRPr="003C06D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EB1AC1" w14:paraId="297B7610" w14:textId="77777777" w:rsidTr="00C77CB9">
        <w:tc>
          <w:tcPr>
            <w:tcW w:w="3156" w:type="dxa"/>
            <w:gridSpan w:val="2"/>
            <w:hideMark/>
          </w:tcPr>
          <w:p w14:paraId="0B767A1B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5B371F12" w14:textId="77777777" w:rsidR="00EB1AC1" w:rsidRPr="00D73FC7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CAFD765" w14:textId="77777777" w:rsidR="00EB1AC1" w:rsidRPr="00D73FC7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0E72013" w14:textId="77777777" w:rsidR="00EB1AC1" w:rsidRPr="00D73FC7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2DC63F69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AC1" w14:paraId="2A8063AE" w14:textId="77777777" w:rsidTr="00C77CB9">
        <w:tc>
          <w:tcPr>
            <w:tcW w:w="3156" w:type="dxa"/>
            <w:gridSpan w:val="2"/>
          </w:tcPr>
          <w:p w14:paraId="006D1244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36274FF" w14:textId="77777777" w:rsidR="00EB1AC1" w:rsidRPr="00D73FC7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232F409E" w14:textId="6AF29E2F" w:rsidR="00EB1AC1" w:rsidRPr="00D73FC7" w:rsidRDefault="001A3AFF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8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66CEB4A7" w14:textId="77777777" w:rsidR="00EB1AC1" w:rsidRPr="00D73FC7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C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22F560E8" w14:textId="643C8181" w:rsidR="00EB1AC1" w:rsidRPr="00D73FC7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8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  <w:gridSpan w:val="2"/>
            <w:hideMark/>
          </w:tcPr>
          <w:p w14:paraId="3A936FE2" w14:textId="1F2FA25B" w:rsidR="00EB1AC1" w:rsidRPr="00D73FC7" w:rsidRDefault="001A3AFF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32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 w:rsidR="00EB1AC1" w:rsidRPr="00D73FC7">
              <w:rPr>
                <w:rFonts w:ascii="Angsana New" w:hAnsi="Angsana New"/>
                <w:sz w:val="30"/>
                <w:szCs w:val="30"/>
              </w:rPr>
              <w:t>.</w:t>
            </w:r>
            <w:r w:rsidRPr="001A3AF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329" w:type="dxa"/>
            <w:hideMark/>
          </w:tcPr>
          <w:p w14:paraId="45381581" w14:textId="5C36B55E" w:rsidR="00EB1AC1" w:rsidRPr="00D73FC7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73FC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5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และ     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10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2566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</w:p>
          <w:p w14:paraId="139DDEFE" w14:textId="4DA544F2" w:rsidR="00EB1AC1" w:rsidRPr="00D73FC7" w:rsidRDefault="00EB1AC1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73FC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2573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และปี </w:t>
            </w:r>
            <w:r w:rsidR="001A3AFF" w:rsidRPr="001A3AFF">
              <w:rPr>
                <w:rFonts w:ascii="Angsana New" w:hAnsi="Angsana New"/>
                <w:spacing w:val="-10"/>
                <w:sz w:val="30"/>
                <w:szCs w:val="30"/>
              </w:rPr>
              <w:t>2578</w:t>
            </w:r>
            <w:r w:rsidRPr="00D73F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EB1AC1" w14:paraId="27788F90" w14:textId="77777777" w:rsidTr="00C77CB9">
        <w:tc>
          <w:tcPr>
            <w:tcW w:w="3156" w:type="dxa"/>
            <w:gridSpan w:val="2"/>
            <w:vAlign w:val="bottom"/>
            <w:hideMark/>
          </w:tcPr>
          <w:p w14:paraId="1A7CE6E6" w14:textId="77777777" w:rsidR="00EB1AC1" w:rsidRPr="005838B1" w:rsidRDefault="00EB1AC1" w:rsidP="00C77CB9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838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838B1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5838B1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5838B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44B2D37B" w14:textId="77777777" w:rsidR="00EB1AC1" w:rsidRPr="005838B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7EBEE" w14:textId="6EE532B4" w:rsidR="00EB1AC1" w:rsidRPr="005838B1" w:rsidRDefault="00EB1AC1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838B1">
              <w:rPr>
                <w:rFonts w:ascii="Angsana New" w:hAnsi="Angsana New"/>
                <w:sz w:val="30"/>
                <w:szCs w:val="30"/>
              </w:rPr>
              <w:t>(</w:t>
            </w:r>
            <w:r w:rsidR="001A3AFF" w:rsidRPr="001A3AFF">
              <w:rPr>
                <w:rFonts w:ascii="Angsana New" w:hAnsi="Angsana New"/>
                <w:sz w:val="30"/>
                <w:szCs w:val="30"/>
              </w:rPr>
              <w:t>10</w:t>
            </w:r>
            <w:r w:rsidRPr="005838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7CD2BF8E" w14:textId="77777777" w:rsidR="00EB1AC1" w:rsidRPr="003C06DE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  <w:vAlign w:val="bottom"/>
          </w:tcPr>
          <w:p w14:paraId="3C0BB055" w14:textId="77777777" w:rsidR="00EB1AC1" w:rsidRPr="003C06DE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B1AC1" w14:paraId="4D39224F" w14:textId="77777777" w:rsidTr="00C77CB9">
        <w:tc>
          <w:tcPr>
            <w:tcW w:w="3156" w:type="dxa"/>
            <w:gridSpan w:val="2"/>
            <w:hideMark/>
          </w:tcPr>
          <w:p w14:paraId="57284341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3EA8FA71" w14:textId="77777777" w:rsidR="00EB1AC1" w:rsidRDefault="00EB1AC1" w:rsidP="00C77CB9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9C951E" w14:textId="26BE3B41" w:rsidR="00EB1AC1" w:rsidRPr="00E62765" w:rsidRDefault="001A3AFF" w:rsidP="00E62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7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B1AC1" w:rsidRPr="00E627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62765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1535" w:type="dxa"/>
            <w:gridSpan w:val="2"/>
          </w:tcPr>
          <w:p w14:paraId="59119875" w14:textId="77777777" w:rsidR="00EB1AC1" w:rsidRDefault="00EB1AC1" w:rsidP="00C77CB9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1312A463" w14:textId="77777777" w:rsidR="00EB1AC1" w:rsidRDefault="00EB1AC1" w:rsidP="00C77CB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3E62152" w14:textId="77777777" w:rsidR="00EB1AC1" w:rsidRDefault="00EB1AC1" w:rsidP="00EB1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E98FA7D" w14:textId="2AFC6C1B" w:rsidR="00EB1AC1" w:rsidRPr="0082412F" w:rsidRDefault="00EB1AC1" w:rsidP="00EB1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C2A8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Pr="005C2A87">
        <w:rPr>
          <w:rFonts w:ascii="Angsana New" w:hAnsi="Angsana New" w:hint="cs"/>
          <w:sz w:val="30"/>
          <w:szCs w:val="30"/>
        </w:rPr>
        <w:t xml:space="preserve"> </w:t>
      </w:r>
      <w:r w:rsidRPr="005C2A8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Pr="005C2A87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5C2A87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</w:t>
      </w:r>
      <w:r w:rsidRPr="00583EEB">
        <w:rPr>
          <w:rFonts w:ascii="Angsana New" w:hAnsi="Angsana New" w:hint="cs"/>
          <w:sz w:val="30"/>
          <w:szCs w:val="30"/>
          <w:cs/>
        </w:rPr>
        <w:t>รวม</w:t>
      </w:r>
      <w:r w:rsidRPr="00583EEB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49</w:t>
      </w:r>
      <w:r w:rsidRPr="00583EEB">
        <w:rPr>
          <w:rFonts w:ascii="Angsana New" w:hAnsi="Angsana New"/>
          <w:sz w:val="30"/>
          <w:szCs w:val="30"/>
        </w:rPr>
        <w:t>,</w:t>
      </w:r>
      <w:r w:rsidR="001A3AFF" w:rsidRPr="001A3AFF">
        <w:rPr>
          <w:rFonts w:ascii="Angsana New" w:hAnsi="Angsana New"/>
          <w:sz w:val="30"/>
          <w:szCs w:val="30"/>
        </w:rPr>
        <w:t>225</w:t>
      </w:r>
      <w:r w:rsidR="001C69C8" w:rsidRPr="00583EEB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00</w:t>
      </w:r>
      <w:r w:rsidRPr="00583EEB">
        <w:rPr>
          <w:rFonts w:ascii="Angsana New" w:hAnsi="Angsana New"/>
          <w:sz w:val="30"/>
          <w:szCs w:val="30"/>
        </w:rPr>
        <w:t xml:space="preserve"> </w:t>
      </w:r>
      <w:r w:rsidRPr="00583EEB">
        <w:rPr>
          <w:rFonts w:ascii="Angsana New" w:hAnsi="Angsana New" w:hint="cs"/>
          <w:sz w:val="30"/>
          <w:szCs w:val="30"/>
          <w:cs/>
        </w:rPr>
        <w:t>ล้านบาท</w:t>
      </w:r>
      <w:r w:rsidRPr="00583EEB">
        <w:rPr>
          <w:rFonts w:ascii="Angsana New" w:hAnsi="Angsana New" w:hint="cs"/>
          <w:sz w:val="30"/>
          <w:szCs w:val="30"/>
        </w:rPr>
        <w:t xml:space="preserve"> </w:t>
      </w:r>
      <w:r w:rsidRPr="00F75DF9">
        <w:rPr>
          <w:rFonts w:ascii="Angsana New" w:hAnsi="Angsana New"/>
          <w:sz w:val="30"/>
          <w:szCs w:val="30"/>
          <w:highlight w:val="green"/>
        </w:rPr>
        <w:br/>
      </w:r>
      <w:r w:rsidR="001A3AFF" w:rsidRPr="001A3AFF">
        <w:rPr>
          <w:rFonts w:ascii="Angsana New" w:hAnsi="Angsana New" w:hint="cs"/>
          <w:sz w:val="30"/>
          <w:szCs w:val="30"/>
        </w:rPr>
        <w:t>1</w:t>
      </w:r>
      <w:r w:rsidR="001C69C8" w:rsidRPr="00583EEB">
        <w:rPr>
          <w:rFonts w:ascii="Angsana New" w:hAnsi="Angsana New"/>
          <w:sz w:val="30"/>
          <w:szCs w:val="30"/>
        </w:rPr>
        <w:t>,</w:t>
      </w:r>
      <w:r w:rsidR="001A3AFF" w:rsidRPr="001A3AFF">
        <w:rPr>
          <w:rFonts w:ascii="Angsana New" w:hAnsi="Angsana New"/>
          <w:sz w:val="30"/>
          <w:szCs w:val="30"/>
        </w:rPr>
        <w:t>030</w:t>
      </w:r>
      <w:r w:rsidR="001C69C8" w:rsidRPr="00583EEB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54</w:t>
      </w:r>
      <w:r w:rsidRPr="00583EEB">
        <w:rPr>
          <w:rFonts w:ascii="Angsana New" w:hAnsi="Angsana New"/>
          <w:sz w:val="30"/>
          <w:szCs w:val="30"/>
        </w:rPr>
        <w:t xml:space="preserve"> </w:t>
      </w:r>
      <w:r w:rsidRPr="00583EEB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583EEB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100</w:t>
      </w:r>
      <w:r w:rsidR="001C69C8" w:rsidRPr="00583EEB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00</w:t>
      </w:r>
      <w:r w:rsidRPr="00583EEB">
        <w:rPr>
          <w:rFonts w:ascii="Angsana New" w:hAnsi="Angsana New" w:hint="cs"/>
          <w:sz w:val="30"/>
          <w:szCs w:val="30"/>
        </w:rPr>
        <w:t xml:space="preserve"> </w:t>
      </w:r>
      <w:r w:rsidRPr="00583EEB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583EEB">
        <w:rPr>
          <w:rFonts w:ascii="Angsana New" w:hAnsi="Angsana New"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31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2564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: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50</w:t>
      </w:r>
      <w:r w:rsidRPr="00583EEB">
        <w:rPr>
          <w:rFonts w:ascii="Angsana New" w:hAnsi="Angsana New"/>
          <w:i/>
          <w:iCs/>
          <w:sz w:val="30"/>
          <w:szCs w:val="30"/>
        </w:rPr>
        <w:t>,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226</w:t>
      </w:r>
      <w:r w:rsidR="001C69C8" w:rsidRPr="00583EEB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00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855</w:t>
      </w:r>
      <w:r w:rsidR="001C69C8" w:rsidRPr="00583EEB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00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100</w:t>
      </w:r>
      <w:r w:rsidR="001C69C8" w:rsidRPr="00583EEB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00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5DCE73FC" w14:textId="77777777" w:rsidR="00EB1AC1" w:rsidRPr="00670BFB" w:rsidRDefault="00EB1AC1" w:rsidP="00EB1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33B3E7C2" w14:textId="041AA09D" w:rsidR="00EB1AC1" w:rsidRDefault="00EB1AC1" w:rsidP="00A5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6403D">
        <w:rPr>
          <w:rFonts w:ascii="Angsana New" w:hAnsi="Angsana New" w:hint="cs"/>
          <w:sz w:val="30"/>
          <w:szCs w:val="30"/>
          <w:cs/>
          <w:lang w:val="th-TH"/>
        </w:rPr>
        <w:lastRenderedPageBreak/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</w:t>
      </w:r>
      <w:r w:rsidR="00E62765">
        <w:rPr>
          <w:rFonts w:ascii="Angsana New" w:hAnsi="Angsana New" w:hint="cs"/>
          <w:sz w:val="30"/>
          <w:szCs w:val="30"/>
          <w:cs/>
          <w:lang w:val="th-TH"/>
        </w:rPr>
        <w:t>ทุกสัญญา</w:t>
      </w:r>
      <w:r w:rsidRPr="0056403D">
        <w:rPr>
          <w:rFonts w:ascii="Angsana New" w:hAnsi="Angsana New" w:hint="cs"/>
          <w:sz w:val="30"/>
          <w:szCs w:val="30"/>
          <w:cs/>
          <w:lang w:val="th-TH"/>
        </w:rPr>
        <w:t xml:space="preserve"> และสัญญาหุ้นกู้</w:t>
      </w:r>
      <w:r w:rsidRPr="0056403D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Pr="005640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6403D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28ADC5AE" w14:textId="77777777" w:rsidR="00F37821" w:rsidRPr="00A56828" w:rsidRDefault="00F37821" w:rsidP="00A5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4EC290E" w14:textId="77777777" w:rsidR="0016555B" w:rsidRPr="00CB07DC" w:rsidRDefault="006B206E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E13A04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A32231E" w14:textId="2102108D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1A3AFF" w:rsidRPr="001A3AFF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E13A04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1F32CD" w14:textId="1422729E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1A3AFF" w:rsidRPr="001A3AFF">
        <w:rPr>
          <w:rFonts w:ascii="Angsana New" w:hAnsi="Angsana New" w:hint="cs"/>
          <w:sz w:val="30"/>
          <w:szCs w:val="30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5294AB86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1A3AFF" w:rsidRPr="001A3AFF">
        <w:rPr>
          <w:rFonts w:ascii="Angsana New" w:hAnsi="Angsana New" w:hint="cs"/>
          <w:sz w:val="30"/>
          <w:szCs w:val="30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67D82349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1A3AFF" w:rsidRPr="001A3AFF">
        <w:rPr>
          <w:rFonts w:ascii="Angsana New" w:hAnsi="Angsana New" w:hint="cs"/>
          <w:sz w:val="30"/>
          <w:szCs w:val="30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5C0D7C0F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1A3AFF" w:rsidRPr="001A3AFF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1A693A3C" w14:textId="77777777" w:rsidR="00C5297E" w:rsidRDefault="00C5297E" w:rsidP="00381513">
      <w:pPr>
        <w:ind w:left="540"/>
        <w:rPr>
          <w:rFonts w:ascii="Angsana New" w:hAnsi="Angsana New"/>
          <w:sz w:val="30"/>
          <w:szCs w:val="30"/>
          <w:cs/>
        </w:rPr>
      </w:pPr>
    </w:p>
    <w:p w14:paraId="518F671C" w14:textId="77777777" w:rsidR="00C51AB3" w:rsidRPr="00670BFB" w:rsidRDefault="00C51AB3" w:rsidP="00C51AB3">
      <w:pPr>
        <w:rPr>
          <w:rFonts w:ascii="Angsana New" w:hAnsi="Angsana New"/>
          <w:sz w:val="20"/>
          <w:szCs w:val="20"/>
        </w:rPr>
      </w:pPr>
    </w:p>
    <w:p w14:paraId="05736F39" w14:textId="77777777" w:rsidR="00C51AB3" w:rsidRPr="0082412F" w:rsidRDefault="00C51AB3" w:rsidP="00C51AB3">
      <w:pPr>
        <w:rPr>
          <w:rFonts w:ascii="Angsana New" w:hAnsi="Angsana New"/>
          <w:sz w:val="30"/>
          <w:szCs w:val="30"/>
        </w:rPr>
        <w:sectPr w:rsidR="00C51AB3" w:rsidRPr="0082412F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387E8D36" w14:textId="77777777" w:rsidR="00C97FBE" w:rsidRPr="0082412F" w:rsidRDefault="006B206E" w:rsidP="000C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360" w:firstLine="9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252" w:tblpY="313"/>
        <w:tblW w:w="159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813C9" w:rsidRPr="00B165D6" w14:paraId="01032EC7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C3099" w14:textId="77777777" w:rsidR="000F511D" w:rsidRPr="0082412F" w:rsidRDefault="000F511D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193" w14:textId="77777777" w:rsidR="000F511D" w:rsidRPr="0082412F" w:rsidRDefault="000F511D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B165D6" w14:paraId="7EBA74B5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62882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077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A943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564B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44E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A9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B9240C4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93B" w14:textId="77777777" w:rsidR="004B0018" w:rsidRPr="00236AEC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E7F5" w14:textId="77777777" w:rsidR="004B0018" w:rsidRPr="00236AEC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EA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F5E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B165D6" w14:paraId="00A36E4A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4322" w14:textId="34F19951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1A3AFF"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="00126C68"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26C68"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8411A" w14:textId="730422D6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3C70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8527" w14:textId="6332C2E3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1BBC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CAB8" w14:textId="0A136661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E35D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3DA0" w14:textId="578BFCF9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10F9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DEE0" w14:textId="0CEEE055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F69E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CA90" w14:textId="5AF79AF9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D4DF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51B2" w14:textId="10538281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D59C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08123" w14:textId="2FE4B958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EFC9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CFB8" w14:textId="4DEAEAD6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91F8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C5EA" w14:textId="5AF4177C" w:rsidR="00A31DBC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813C9" w:rsidRPr="00B165D6" w14:paraId="7D0685A3" w14:textId="77777777" w:rsidTr="00164FC0">
        <w:trPr>
          <w:trHeight w:val="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BCE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210B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F0965" w:rsidRPr="00B165D6" w14:paraId="3B6CBCC9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B037" w14:textId="77777777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2917" w14:textId="248E8A64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127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1B9E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4215" w14:textId="025049CB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874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F69E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072F" w14:textId="6FC6DD64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4C40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F33E" w14:textId="63AF34F6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49A5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1AA7" w14:textId="6FC91F0D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054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5F17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012C" w14:textId="1D20696F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719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CCBA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C9F2" w14:textId="14527074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229A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580B" w14:textId="199B4629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FA1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10F7" w14:textId="04B36C56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182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A687" w14:textId="77777777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57DF" w14:textId="7587F830" w:rsidR="001F0965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</w:t>
            </w:r>
            <w:r w:rsidR="001F0965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594</w:t>
            </w:r>
            <w:r w:rsidR="001F0965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018</w:t>
            </w:r>
          </w:p>
        </w:tc>
      </w:tr>
      <w:tr w:rsidR="001F0965" w:rsidRPr="00B165D6" w14:paraId="5A173C5D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3C64" w14:textId="77777777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0AC36" w14:textId="220B5F3C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424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BF7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0CFC" w14:textId="3BAF9CC4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527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F99B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BC3F" w14:textId="3B282A7B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B059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4316" w14:textId="4A1F10F3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8D77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EC58" w14:textId="28AD228B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307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A4D8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A0C6" w14:textId="1F252868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AF83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F780" w14:textId="50CD4B36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CB35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84B2" w14:textId="33BB4646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95B4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E9BE" w14:textId="71B939E3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732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DF36" w14:textId="77777777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F581" w14:textId="5CAA0B5E" w:rsidR="001F0965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527</w:t>
            </w:r>
            <w:r w:rsidR="001F0965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575</w:t>
            </w:r>
          </w:p>
        </w:tc>
      </w:tr>
      <w:tr w:rsidR="001F0965" w:rsidRPr="00B165D6" w14:paraId="2B55F57A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A835" w14:textId="77777777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8CCBA" w14:textId="143F736B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897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806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BC63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1DA04" w14:textId="6AC314A9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643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084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79D6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FCAED" w14:textId="0EF292EB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CB2E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5876" w14:textId="5AEF8F5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7BEA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79B4" w14:textId="47131200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596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614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C2FB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51A29" w14:textId="250C5AE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460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090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5DDB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24E8F" w14:textId="0633D17A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A00A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45C2D" w14:textId="009063A5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FB32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186A0" w14:textId="606ADDD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494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420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A3AF" w14:textId="77777777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23848" w14:textId="14BFFD25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0965" w:rsidRPr="00B165D6" w14:paraId="38A3616F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2290" w14:textId="77777777" w:rsidR="001F0965" w:rsidRPr="00C422B2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5AE9A" w14:textId="28297BF3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654</w:t>
            </w:r>
            <w:r w:rsidR="001F096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1DF0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171C7" w14:textId="35874494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759</w:t>
            </w:r>
            <w:r w:rsidR="001F096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739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586B7" w14:textId="0AFAF9DF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DC604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24F62" w14:textId="402C363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4AD4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F73F7" w14:textId="46B264A0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766</w:t>
            </w:r>
            <w:r w:rsidR="001F096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B97A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842A0" w14:textId="3E5C1C56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  <w:r w:rsidR="001F096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F500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3EB07" w14:textId="20624C7D" w:rsidR="001F0965" w:rsidRPr="002D2FC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2FC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1FD7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E7312" w14:textId="6C277C40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2599" w14:textId="77777777" w:rsidR="001F0965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C30EE" w14:textId="0C1E4275" w:rsidR="001F0965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F096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420</w:t>
            </w:r>
            <w:r w:rsidR="001F096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E5D7" w14:textId="77777777" w:rsidR="001F0965" w:rsidRPr="0082412F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7389C" w14:textId="218F4FA1" w:rsidR="001F0965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F096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018</w:t>
            </w:r>
            <w:r w:rsidR="001F096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419</w:t>
            </w:r>
          </w:p>
        </w:tc>
      </w:tr>
      <w:tr w:rsidR="00043FBA" w:rsidRPr="00B165D6" w14:paraId="71DBDF66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B1F8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7559" w14:textId="3E86C3F4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B3B8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7242" w14:textId="43B9F7B3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34B3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B85B" w14:textId="595091D6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22B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2D8E" w14:textId="61BA8325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9ACD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5868" w14:textId="2D6E45A5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4E8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1BC2" w14:textId="18EC5811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BA58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85C8" w14:textId="4C6B21E9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67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0BE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198B" w14:textId="502255AB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53</w:t>
            </w:r>
            <w:r w:rsidR="00043FBA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E308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755C" w14:textId="0962E4E3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67</w:t>
            </w:r>
            <w:r w:rsidR="009E00C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20E3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95D5" w14:textId="5373F997" w:rsidR="00043FBA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53</w:t>
            </w:r>
            <w:r w:rsidR="00043FBA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499</w:t>
            </w:r>
          </w:p>
        </w:tc>
      </w:tr>
      <w:tr w:rsidR="00F00543" w:rsidRPr="00B165D6" w14:paraId="7E3AB6F2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FC9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02DE" w14:textId="2B1AE286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</w:t>
            </w:r>
            <w:r w:rsidR="00FC0CD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D81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A5BB" w14:textId="2336637B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12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BE9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8D06" w14:textId="28DB1539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22E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DE59" w14:textId="1752D670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BB6B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F5D4" w14:textId="408930ED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28</w:t>
            </w:r>
            <w:r w:rsidR="00276C34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867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F212" w14:textId="6CE84B2B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26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85E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3E24" w14:textId="492C32C3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BB6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2D77" w14:textId="266E2E07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12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610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05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C24F" w14:textId="02FCDA1F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47</w:t>
            </w:r>
            <w:r w:rsidR="009E00C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3195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F5A6" w14:textId="11565E56" w:rsidR="00F00543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52</w:t>
            </w:r>
            <w:r w:rsidR="00F00543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268</w:t>
            </w:r>
          </w:p>
        </w:tc>
      </w:tr>
      <w:tr w:rsidR="00F00543" w:rsidRPr="00B165D6" w14:paraId="735F51C6" w14:textId="77777777" w:rsidTr="00164FC0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535B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A433" w14:textId="5AE456FF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22</w:t>
            </w:r>
            <w:r w:rsidR="00FC0CD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FFB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B206" w14:textId="2FEAA0CA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FFB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E4D2" w14:textId="62712676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0E7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3A88" w14:textId="2298BD63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245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C22B" w14:textId="166C6DFF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</w:t>
            </w:r>
            <w:r w:rsidR="00276C34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DE0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E720" w14:textId="06A198CE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36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60A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96A" w14:textId="3B100594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FD7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0BBA" w14:textId="170A310C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CE7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7FCB" w14:textId="5BB9D058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33</w:t>
            </w:r>
            <w:r w:rsidR="009E00C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782C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F957" w14:textId="03DB767B" w:rsidR="00F00543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62</w:t>
            </w:r>
            <w:r w:rsidR="00F00543" w:rsidRPr="008F434F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F00543" w:rsidRPr="00B165D6" w14:paraId="0D51DAE6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0A99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5830" w14:textId="383FAB3C" w:rsidR="00F00543" w:rsidRPr="00AD6FDE" w:rsidRDefault="00FC0CD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112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193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03A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EBD1" w14:textId="4B2F17DC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50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003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C1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500" w14:textId="3F1C0BBE" w:rsidR="00F00543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C18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7046" w14:textId="5C663731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BCAF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BBD9" w14:textId="71152A0F" w:rsidR="00F00543" w:rsidRPr="00AD6FDE" w:rsidRDefault="00276C3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191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544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46C8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1D0D" w14:textId="704E1092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109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070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76FA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4D61" w14:textId="61B2DB2B" w:rsidR="00F00543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197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804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661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6B9C" w14:textId="407C1D45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186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024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09E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A32A" w14:textId="069B64D9" w:rsidR="00F00543" w:rsidRPr="00AD6FDE" w:rsidRDefault="009E00C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501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546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4279" w14:textId="77777777" w:rsidR="00F00543" w:rsidRPr="007B20E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E8FD" w14:textId="188A4E4E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7B20EF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345</w:t>
            </w:r>
            <w:r w:rsidRPr="007B20EF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101</w:t>
            </w:r>
            <w:r w:rsidRPr="007B20E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3FBA" w:rsidRPr="00B165D6" w14:paraId="5003C1DC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6ABF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E16B" w14:textId="4A3A3B66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</w:t>
            </w:r>
            <w:r w:rsidR="00043FBA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6E4B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2015" w14:textId="23A51536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135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85FF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3C3D" w14:textId="41BA3EC1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B744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9400" w14:textId="05FB1C3D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BE3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7DAE9" w14:textId="6BC64F58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412</w:t>
            </w:r>
            <w:r w:rsidR="00276C34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E69A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6023" w14:textId="58998FAF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232</w:t>
            </w:r>
            <w:r w:rsidR="00043FBA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EF6B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980A" w14:textId="514F2CC4" w:rsidR="00043FBA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575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8C01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CA12" w14:textId="4C343DF5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36</w:t>
            </w:r>
            <w:r w:rsidR="00043FBA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E7D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C29" w14:textId="6810A1FA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412</w:t>
            </w:r>
            <w:r w:rsidR="009E00C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578B" w14:textId="77777777" w:rsidR="00043FBA" w:rsidRPr="008F434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69DA" w14:textId="109A2E2A" w:rsidR="00043FBA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267</w:t>
            </w:r>
            <w:r w:rsidR="00043FBA" w:rsidRPr="008F434F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659</w:t>
            </w:r>
          </w:p>
        </w:tc>
      </w:tr>
      <w:tr w:rsidR="00043FBA" w:rsidRPr="00B165D6" w14:paraId="502F2DB6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03E4" w14:textId="4784A74A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="00164FC0">
              <w:rPr>
                <w:rFonts w:ascii="Angsana New" w:hAnsi="Angsana New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C0A" w14:textId="45BD54B3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773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A02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9697" w14:textId="432DA786" w:rsidR="00043FBA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10</w:t>
            </w:r>
            <w:r w:rsidR="00043FBA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EEF3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E726" w14:textId="21064C08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74D9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6CB8" w14:textId="2C8536DA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980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EFF4" w14:textId="1176FE90" w:rsidR="00043FBA" w:rsidRPr="00AD6FDE" w:rsidRDefault="00276C3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24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716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D8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B202" w14:textId="223B6C1B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237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AACD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5D88" w14:textId="6B0C18BE" w:rsidR="00043FBA" w:rsidRPr="00AD6FDE" w:rsidRDefault="001F0965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E2D3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B03C" w14:textId="19EF460B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EA1A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CE79" w14:textId="707CD0D7" w:rsidR="00043FBA" w:rsidRPr="00AD6FDE" w:rsidRDefault="0091624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25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489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C86F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00F2" w14:textId="12917B8D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3FBA" w:rsidRPr="00B165D6" w14:paraId="3CF4D1A5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8B3D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811F" w14:textId="4448BF2B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066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5390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71DC" w14:textId="549C9C1A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594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E7C1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A0FD" w14:textId="099F8130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0DD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5D1" w14:textId="4F3BD672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750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2A33" w14:textId="61D9FC76" w:rsidR="00043FBA" w:rsidRPr="00AD6FDE" w:rsidRDefault="00276C3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686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938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9C08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868A" w14:textId="29AF8581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313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863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5FB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86A2" w14:textId="4765559D" w:rsidR="00043FBA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69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315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D390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0590" w14:textId="44404C83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583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65BE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EA3D" w14:textId="24723405" w:rsidR="00043FBA" w:rsidRPr="00AD6FDE" w:rsidRDefault="0091624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808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319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F32F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47C9" w14:textId="4FA0EDF1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040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0543" w:rsidRPr="00B165D6" w14:paraId="2F39E575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88E0" w14:textId="0AA4F948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D158D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BC5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FE1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CD568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3C5D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480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2C7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698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745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39A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81A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D64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B150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364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66E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9F7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28F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6C8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9197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29F2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543" w:rsidRPr="00B165D6" w14:paraId="3DE18BAF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48A5A" w14:textId="75FBF3E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D158DF"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7829" w14:textId="40A2E8EA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217</w:t>
            </w:r>
            <w:r w:rsidR="00FC0CD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A921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343FD" w14:textId="2CCA53FE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198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0D4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DA0B4" w14:textId="7DCB2C9D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81</w:t>
            </w:r>
            <w:r w:rsidR="00043FBA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AD97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51C98" w14:textId="13F17721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85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CAC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F4E01" w14:textId="630985B4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884</w:t>
            </w:r>
            <w:r w:rsidR="00276C34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37E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E8ED0" w14:textId="4280A4D0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145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83E0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4F8B4" w14:textId="0D418C7A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BA1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5CF2" w14:textId="7D6ED56C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192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74E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466BD" w14:textId="66673EA8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916246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186</w:t>
            </w:r>
            <w:r w:rsidR="00916246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34CF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49C01" w14:textId="5C65FF2F" w:rsidR="00F00543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F00543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411</w:t>
            </w:r>
            <w:r w:rsidR="00F00543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626</w:t>
            </w:r>
          </w:p>
        </w:tc>
      </w:tr>
      <w:tr w:rsidR="00F00543" w:rsidRPr="00B165D6" w14:paraId="047AB4DB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90B1" w14:textId="77777777" w:rsidR="00F00543" w:rsidRPr="00C422B2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3A128" w14:textId="36F5A431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  <w:r w:rsidR="00FC0CD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409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DB302" w14:textId="146B48A4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905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23C0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D564A" w14:textId="75E5EDFA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  <w:r w:rsidR="00043FBA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310C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A5CDF" w14:textId="703F5127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A3B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637F" w14:textId="388D5971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F75D0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198</w:t>
            </w:r>
            <w:r w:rsidR="006F75D0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F72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B2C60" w14:textId="5D5E3255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266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2D1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90A32" w14:textId="0EC910AB" w:rsidR="00F00543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191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092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128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7BFC0" w14:textId="6CC18F6D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148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D6E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857ED" w14:textId="612A124C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916246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832</w:t>
            </w:r>
            <w:r w:rsidR="00916246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EA2D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9A56" w14:textId="21371538" w:rsidR="00F00543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F00543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108</w:t>
            </w:r>
            <w:r w:rsidR="00F00543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284</w:t>
            </w:r>
          </w:p>
        </w:tc>
      </w:tr>
      <w:tr w:rsidR="00F00543" w:rsidRPr="00B165D6" w14:paraId="320E7C6A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E057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5EF2" w14:textId="284E47E2" w:rsidR="00F00543" w:rsidRPr="00AD6FDE" w:rsidRDefault="00FC0CD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93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660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2EC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53900" w14:textId="1D3013E5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9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930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6B0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E9D99" w14:textId="221BB0F9" w:rsidR="00F00543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0B6F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73CE1" w14:textId="24FAFF42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4AD8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F28C4" w14:textId="686969FB" w:rsidR="00F00543" w:rsidRPr="00AD6FDE" w:rsidRDefault="006F75D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376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315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E16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35CE0" w14:textId="1E7222D5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11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646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CE2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75A4D" w14:textId="752C38F5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1F0965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155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05F03" w14:textId="068A8B66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F00543"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C1D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E4772" w14:textId="7D33DFA1" w:rsidR="00F00543" w:rsidRPr="00AD6FDE" w:rsidRDefault="0091624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468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572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C173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14DF" w14:textId="0BC4B241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7B20EF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20</w:t>
            </w:r>
            <w:r w:rsidRPr="007B20EF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425</w:t>
            </w:r>
            <w:r w:rsidRPr="007B20E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0543" w:rsidRPr="00B165D6" w14:paraId="5E174ECF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BA55" w14:textId="77777777" w:rsidR="00F00543" w:rsidRPr="00C422B2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44830" w14:textId="0DEEB5E6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649</w:t>
            </w:r>
            <w:r w:rsidR="00FC0CD5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364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8F74C" w14:textId="3094981E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895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C63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93C19" w14:textId="41C312DA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  <w:r w:rsidR="00043FBA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7A6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C7E4B" w14:textId="016712AB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BCCA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87E68" w14:textId="49879D85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822</w:t>
            </w:r>
            <w:r w:rsidR="006F75D0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1A4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AB5A4" w14:textId="13B88D57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254</w:t>
            </w:r>
            <w:r w:rsidR="00F00543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0F9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F25B2" w14:textId="2AC9120F" w:rsidR="00F00543" w:rsidRPr="00AD6FDE" w:rsidRDefault="001F096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189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689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FCD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0F85A" w14:textId="32FBE65F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147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223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7C6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51784" w14:textId="237EF60F" w:rsidR="00F00543" w:rsidRPr="00AD6FDE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916246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364</w:t>
            </w:r>
            <w:r w:rsidR="00916246"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0137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F61CA" w14:textId="4FBFB8C3" w:rsidR="00F00543" w:rsidRPr="0082412F" w:rsidRDefault="001A3AF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F00543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087</w:t>
            </w:r>
            <w:r w:rsidR="00F00543" w:rsidRPr="007B20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859</w:t>
            </w:r>
          </w:p>
        </w:tc>
      </w:tr>
    </w:tbl>
    <w:p w14:paraId="3F373F87" w14:textId="77777777" w:rsidR="00AE2811" w:rsidRDefault="00424574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AE2811" w:rsidSect="00A31DBC">
          <w:headerReference w:type="default" r:id="rId15"/>
          <w:footerReference w:type="default" r:id="rId16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  <w:r w:rsidRPr="0082412F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538CE" w:rsidRPr="00B165D6" w14:paraId="30AAF12F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58D0033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D4D7C6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6DDB" w:rsidRPr="00B165D6" w14:paraId="030ADEAE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8F3698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1D23FE2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A6BD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3E682E7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B3B6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8B2FD1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45A536CC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4143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5EF84F3B" w14:textId="77777777" w:rsidR="00E06DDB" w:rsidRPr="008B45A5" w:rsidRDefault="009B64B6" w:rsidP="009B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046EC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001A1100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6DDB" w:rsidRPr="00B165D6" w14:paraId="3F648C74" w14:textId="77777777" w:rsidTr="00CA0645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30D7D19" w14:textId="19520D74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1A3AFF"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FFA9" w14:textId="2F3CE9E6" w:rsidR="00E06DDB" w:rsidRPr="00F00543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DD4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88F7" w14:textId="6530691F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50F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2B00E" w14:textId="15F1CFE4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D5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4646" w14:textId="208B3CFA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EB8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4EF2" w14:textId="0E956BF8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8A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9CC5" w14:textId="7D46A8B9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B06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CF1E" w14:textId="614D3CFF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92D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B70D" w14:textId="412F9828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18E1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618E" w14:textId="73B43F8C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5B0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F316" w14:textId="6BFCF137" w:rsidR="00E06DDB" w:rsidRPr="0082412F" w:rsidRDefault="001A3AFF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A3AF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06DDB" w:rsidRPr="00B165D6" w14:paraId="15CB633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F6D02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6407AED7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6DDB" w:rsidRPr="00B165D6" w14:paraId="7E70D480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AA31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A441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52BD2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2EA39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4669F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5CE71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AA24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CCFF20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84E2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011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02AE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2FC1F7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012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EBB5D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AB3F5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A99E6F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E2FDA2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D0A4C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4DDF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85F0B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DB" w:rsidRPr="00B165D6" w14:paraId="18E11195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9536E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7ED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1E49F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707CE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8A4C4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19C63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A427C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F9724C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9FF0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16A174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E0C9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33031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F0DA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4FD4A9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23348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A32FA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06809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3CEE2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8800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DA4085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644" w:rsidRPr="00B165D6" w14:paraId="67756FBD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D6C2D1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B7CEB" w14:textId="5ADF6E05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127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3EC8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550659" w14:textId="4218CEE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874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17D5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9259EF" w14:textId="00B0366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0EBE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B6109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6983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2A5464" w14:textId="0203A128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F4551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707E17" w14:textId="0C1786C0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1F71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D9048A7" w14:textId="757D20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003B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DB48A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7E882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3A326E" w14:textId="5B1900B3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127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DA63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CCF4ACC" w14:textId="711D2091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874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765</w:t>
            </w:r>
          </w:p>
        </w:tc>
      </w:tr>
      <w:tr w:rsidR="00B42644" w:rsidRPr="00B165D6" w14:paraId="2B5F9CAC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1F4C9AC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A7419" w14:textId="137888E5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4B89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49C2E7" w14:textId="0D57A6E0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7208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372087" w14:textId="0323C0E6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793D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1F6CC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E028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FD42A97" w14:textId="4A938D5A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972E77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2720A5" w14:textId="7D3DF814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C0DF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F4FB2A3" w14:textId="5C536639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4FA1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B7C481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E733B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B7A947" w14:textId="0ABCFFB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5F2A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D9B56D9" w14:textId="0F42C416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420</w:t>
            </w:r>
          </w:p>
        </w:tc>
      </w:tr>
      <w:tr w:rsidR="00B42644" w:rsidRPr="00B165D6" w14:paraId="7129A7CF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E0A442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58BEC" w14:textId="122882B3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5AAF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6B20" w14:textId="63877A73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6503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150C" w14:textId="0DABE2DE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11B8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6C9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7F4A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1D162" w14:textId="06F7DFDC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ABA7C3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F4C4" w14:textId="2EDC81C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9D22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F36C" w14:textId="06856F41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373F7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9974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7D9F1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16F5" w14:textId="0CF585D8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98F4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B055D" w14:textId="2B6CBFBC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  <w:tr w:rsidR="00B42644" w:rsidRPr="00B165D6" w14:paraId="429448E0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6617A70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FE168" w14:textId="3C51FA88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7242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2D00C" w14:textId="71F498E0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874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43B1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AEBCC" w14:textId="162B1D2D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A4D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37FC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9C25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09324" w14:textId="59332BF5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A998D4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D4498" w14:textId="582ED703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719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D3B5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AFE7C" w14:textId="4809BC39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1883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4073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55A36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B22ED" w14:textId="3F34C3B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182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7BD0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BBB11" w14:textId="2621C0DB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594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018</w:t>
            </w:r>
          </w:p>
        </w:tc>
      </w:tr>
      <w:tr w:rsidR="00B42644" w:rsidRPr="00B165D6" w14:paraId="488FE6B7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4DBCA11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7C3EB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43D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A092F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F42D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4FC9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BF54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AD109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13C8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5AF2B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31D0AE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3805E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73B6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BF632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C46A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F734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237036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A434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4327B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6DE0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644" w:rsidRPr="00B165D6" w14:paraId="1898A63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392DB3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0939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59D93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EE43D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AE099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B2C85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BB727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230B0F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C116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CE42C7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88A330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8D4B26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CC832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AD0BE3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D592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F1467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2835C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A37C7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E9C59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E4E9AE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2644" w:rsidRPr="00B165D6" w14:paraId="70FA885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32C9AB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73990" w14:textId="58AEEF44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82B2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48CF301" w14:textId="146E623E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874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333C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F6E90E" w14:textId="0F0B0D39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7B70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151B1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D779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2A15F60" w14:textId="5D0AE670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D4D45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6E21D96" w14:textId="4B4E89ED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5EE7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1EB19F0" w14:textId="3886A59B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ECE9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57B4B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BBDB9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E42244" w14:textId="796F50A5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159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398F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111FB8" w14:textId="55AB0EEA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576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465</w:t>
            </w:r>
          </w:p>
        </w:tc>
      </w:tr>
      <w:tr w:rsidR="00B42644" w:rsidRPr="00B165D6" w14:paraId="09E3F271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64D822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687C0" w14:textId="100B08AC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12C77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579E2BD" w14:textId="1B1FC68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C385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A0A269D" w14:textId="3606F293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83A1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5A45A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EC65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87C2464" w14:textId="75BA3A7F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8CE4E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70E5A" w14:textId="3EC3887C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E334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F72783F" w14:textId="208C0F6A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BF07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C3D39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9894E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54E56" w14:textId="55520310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B332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1162706" w14:textId="7CF5102F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17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553</w:t>
            </w:r>
          </w:p>
        </w:tc>
      </w:tr>
      <w:tr w:rsidR="00B42644" w:rsidRPr="00B165D6" w14:paraId="0CF6BBE4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8D883B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0B7F9" w14:textId="3C03EB03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DEBEC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97A62" w14:textId="396E8490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874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8F43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EC4EA" w14:textId="4394CFB3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52F6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7FE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0641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C9AA7" w14:textId="3C05DC2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565B97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98219" w14:textId="6755802D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719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0A77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446A" w14:textId="383822C2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E7B9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049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45835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CF3C1" w14:textId="5057B83E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182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07D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A471B" w14:textId="20B91DAF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594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018</w:t>
            </w:r>
          </w:p>
        </w:tc>
      </w:tr>
      <w:tr w:rsidR="00B42644" w:rsidRPr="00B165D6" w14:paraId="4D551A73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7092CE9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BD8CF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895D5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E617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7D048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40FD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00ED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C6D56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F5B55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3AE48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95D2C8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193E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3D77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EB6B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38DC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93C1B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97B9E4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44CD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B459F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B9F8F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644" w:rsidRPr="00B165D6" w14:paraId="4A62108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4E47E0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39A9F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0FBBE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1A937B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BE97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C8164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A92E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B2993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AC78A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C9E200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94043B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73087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AB9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7BFBC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76CA0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32168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196658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1C0A50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88135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D5A405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2644" w:rsidRPr="00B165D6" w14:paraId="53A330C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F21189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8EA8A" w14:textId="3DEB04DA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A84E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986FED" w14:textId="289F4610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874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A95CF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2227AD" w14:textId="3EF0E38A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8ECE4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184C6E3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EC70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0B76710" w14:textId="6778405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F997C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403AEE" w14:textId="28766E5C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1988D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2E615C4" w14:textId="5C9A50BB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DD10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BA9B93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323BA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267D7C" w14:textId="57FD9DDF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159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8CA6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869886B" w14:textId="24490F76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576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465</w:t>
            </w:r>
          </w:p>
        </w:tc>
      </w:tr>
      <w:tr w:rsidR="00B42644" w:rsidRPr="00B165D6" w14:paraId="38FBF108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93668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759A" w14:textId="1276CBCF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97B0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0719C" w14:textId="160B438C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359D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B7E95" w14:textId="3A55F2FC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3C0F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DBAD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59A0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DDA9" w14:textId="4980ED3F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7B5651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248F" w14:textId="1199315B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6789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BF466" w14:textId="2717F120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B967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9246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96924F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7A329" w14:textId="16B9F4E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22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B3A28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D758" w14:textId="300C4321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17</w:t>
            </w:r>
            <w:r w:rsidR="00B42644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553</w:t>
            </w:r>
          </w:p>
        </w:tc>
      </w:tr>
      <w:tr w:rsidR="00B42644" w:rsidRPr="00B165D6" w14:paraId="78F7581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45AA43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B73F5" w14:textId="359E7985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C2F8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850B8" w14:textId="56A8C7E8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874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D744A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325BA" w14:textId="0E577CD3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B51AC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90C20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2FCE6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CABCB" w14:textId="2AABA2A9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C752FB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71E8F" w14:textId="782EB6B9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719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C1057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BC2E2" w14:textId="5C8A0E46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02A72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94929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58532E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BE8C6" w14:textId="358BB6AA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182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BE55" w14:textId="77777777" w:rsidR="00B42644" w:rsidRPr="0082412F" w:rsidRDefault="00B42644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BAAE2" w14:textId="278B2757" w:rsidR="00B42644" w:rsidRPr="0082412F" w:rsidRDefault="001A3AFF" w:rsidP="00B4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594</w:t>
            </w:r>
            <w:r w:rsidR="00B426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018</w:t>
            </w:r>
          </w:p>
        </w:tc>
      </w:tr>
    </w:tbl>
    <w:p w14:paraId="43FA9EAE" w14:textId="77777777" w:rsidR="004C4A9A" w:rsidRPr="0082412F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A641AC" w14:textId="77777777" w:rsidR="004C4A9A" w:rsidRPr="0082412F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4C4A9A" w:rsidRPr="0082412F" w:rsidSect="00A31DBC"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5320967" w14:textId="1655D88F" w:rsidR="00CA2AFD" w:rsidRPr="0082412F" w:rsidRDefault="00524220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</w:t>
      </w:r>
      <w:r w:rsidR="00B03387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B9F6472" w14:textId="77777777" w:rsidR="007619D7" w:rsidRPr="0082412F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CDD5F4F" w14:textId="2B9E22EB" w:rsidR="00AD02AE" w:rsidRPr="00AF3F67" w:rsidRDefault="00586366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C2A8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918A9" w:rsidRPr="005C2A87">
        <w:rPr>
          <w:rFonts w:ascii="Angsana New" w:hAnsi="Angsana New"/>
          <w:sz w:val="30"/>
          <w:szCs w:val="30"/>
          <w:cs/>
        </w:rPr>
        <w:br/>
      </w:r>
      <w:r w:rsidRPr="005C2A87">
        <w:rPr>
          <w:rFonts w:ascii="Angsana New" w:hAnsi="Angsana New" w:hint="cs"/>
          <w:sz w:val="30"/>
          <w:szCs w:val="30"/>
          <w:cs/>
        </w:rPr>
        <w:t xml:space="preserve">ถ่วงน้ำหนักที่คาดไว้สำหรับปีทางการเงินเต็มปีที่ใช้กับรายได้ก่อนภาษีเงินได้ของงวดระหว่างกาล </w:t>
      </w:r>
      <w:r w:rsidR="007A443E">
        <w:rPr>
          <w:rFonts w:ascii="Angsana New" w:hAnsi="Angsana New" w:hint="cs"/>
          <w:sz w:val="30"/>
          <w:szCs w:val="30"/>
          <w:cs/>
        </w:rPr>
        <w:t>ทั้งนี้</w:t>
      </w:r>
      <w:r w:rsidRPr="005C2A87">
        <w:rPr>
          <w:rFonts w:ascii="Angsana New" w:hAnsi="Angsana New" w:hint="cs"/>
          <w:sz w:val="30"/>
          <w:szCs w:val="30"/>
          <w:cs/>
        </w:rPr>
        <w:t xml:space="preserve">ภาษีเงินได้ของกลุ่มบริษัทในการดำเนินงานต่อเนื่องเป็นระยะเวลาสามเดือนสิ้นสุดวันที่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Pr="005C2A87">
        <w:rPr>
          <w:rFonts w:ascii="Angsana New" w:hAnsi="Angsana New" w:hint="cs"/>
          <w:sz w:val="30"/>
          <w:szCs w:val="30"/>
        </w:rPr>
        <w:t xml:space="preserve"> </w:t>
      </w:r>
      <w:r w:rsidRPr="005C2A87">
        <w:rPr>
          <w:rFonts w:ascii="Angsana New" w:hAnsi="Angsana New" w:hint="cs"/>
          <w:sz w:val="30"/>
          <w:szCs w:val="30"/>
          <w:cs/>
        </w:rPr>
        <w:t>มีนาคม</w:t>
      </w:r>
      <w:r w:rsidRPr="005C2A87">
        <w:rPr>
          <w:rFonts w:ascii="Angsana New" w:hAnsi="Angsana New" w:hint="cs"/>
          <w:sz w:val="30"/>
          <w:szCs w:val="30"/>
        </w:rPr>
        <w:t xml:space="preserve">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Pr="005C2A87">
        <w:rPr>
          <w:rFonts w:ascii="Angsana New" w:hAnsi="Angsana New" w:hint="cs"/>
          <w:sz w:val="30"/>
          <w:szCs w:val="30"/>
          <w:cs/>
        </w:rPr>
        <w:t xml:space="preserve"> </w:t>
      </w:r>
      <w:r w:rsidR="007A443E">
        <w:rPr>
          <w:rFonts w:ascii="Angsana New" w:hAnsi="Angsana New" w:hint="cs"/>
          <w:sz w:val="30"/>
          <w:szCs w:val="30"/>
          <w:cs/>
        </w:rPr>
        <w:t>แสดงเป็นค่าใช้จ่ายภาษีเงินได้</w:t>
      </w:r>
      <w:r w:rsidRPr="00583EE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A3AFF" w:rsidRPr="001A3AFF">
        <w:rPr>
          <w:rFonts w:ascii="Angsana New" w:hAnsi="Angsana New"/>
          <w:sz w:val="30"/>
          <w:szCs w:val="30"/>
        </w:rPr>
        <w:t>25</w:t>
      </w:r>
      <w:r w:rsidR="00F65B63" w:rsidRPr="00583EEB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56</w:t>
      </w:r>
      <w:r w:rsidR="00870611" w:rsidRPr="005C2A87">
        <w:rPr>
          <w:rFonts w:ascii="Angsana New" w:hAnsi="Angsana New"/>
          <w:i/>
          <w:iCs/>
          <w:sz w:val="30"/>
          <w:szCs w:val="30"/>
        </w:rPr>
        <w:t xml:space="preserve"> </w:t>
      </w:r>
      <w:r w:rsidRPr="005C2A87">
        <w:rPr>
          <w:rFonts w:ascii="Angsana New" w:hAnsi="Angsana New" w:hint="cs"/>
          <w:i/>
          <w:iCs/>
          <w:sz w:val="30"/>
          <w:szCs w:val="30"/>
        </w:rPr>
        <w:t>(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31</w:t>
      </w:r>
      <w:r w:rsidRPr="005C2A8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C2A87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256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</w:t>
      </w:r>
      <w:r w:rsidRPr="005C2A8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C2A87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0D19F0" w:rsidRPr="005C2A87">
        <w:rPr>
          <w:rFonts w:ascii="Angsana New" w:hAnsi="Angsana New"/>
          <w:i/>
          <w:iCs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0</w:t>
      </w:r>
      <w:r w:rsidR="000D19F0" w:rsidRPr="005C2A87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97</w:t>
      </w:r>
      <w:r w:rsidRPr="005C2A87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7A443E">
        <w:rPr>
          <w:rFonts w:ascii="Angsana New" w:hAnsi="Angsana New" w:hint="cs"/>
          <w:sz w:val="30"/>
          <w:szCs w:val="30"/>
          <w:cs/>
        </w:rPr>
        <w:t>ซึ่งมีสาเหตุหลักจาก</w:t>
      </w:r>
      <w:r w:rsidR="00112CB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12CB3">
        <w:rPr>
          <w:rFonts w:ascii="Angsana New" w:hAnsi="Angsana New"/>
          <w:sz w:val="30"/>
          <w:szCs w:val="30"/>
        </w:rPr>
        <w:t xml:space="preserve">2564 </w:t>
      </w:r>
      <w:r w:rsidR="00112CB3">
        <w:rPr>
          <w:rFonts w:ascii="Angsana New" w:hAnsi="Angsana New" w:hint="cs"/>
          <w:sz w:val="30"/>
          <w:szCs w:val="30"/>
          <w:cs/>
        </w:rPr>
        <w:t>มี</w:t>
      </w:r>
      <w:r w:rsidR="007A443E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การใช้ประโยชน์จากผลขาดทุนสะสมทางภาษี</w:t>
      </w:r>
    </w:p>
    <w:p w14:paraId="339E37E3" w14:textId="77777777" w:rsidR="00AD02AE" w:rsidRPr="003918A9" w:rsidRDefault="00AD02AE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01E3E2" w14:textId="77777777" w:rsidR="00B419DC" w:rsidRPr="0082412F" w:rsidRDefault="00FF4A19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E9B3C4" w14:textId="77777777" w:rsidR="000C2275" w:rsidRPr="00F87895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A22C56" w14:textId="77777777" w:rsidR="000C2275" w:rsidRPr="0082412F" w:rsidRDefault="000C2275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8BB9AE" w14:textId="75826098" w:rsidR="003918A9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51EBE38B" w14:textId="618525B5" w:rsidR="009126A5" w:rsidRDefault="009126A5" w:rsidP="007F33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151B74C" w14:textId="77777777" w:rsidR="009126A5" w:rsidRPr="000E64A5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6F198C1" w14:textId="77777777" w:rsidR="009126A5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7DFC28" w14:textId="77777777" w:rsidR="009126A5" w:rsidRPr="0082412F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9126A5" w:rsidRPr="0082412F" w:rsidSect="00881097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36"/>
        <w:gridCol w:w="1294"/>
        <w:gridCol w:w="270"/>
        <w:gridCol w:w="1350"/>
        <w:gridCol w:w="270"/>
        <w:gridCol w:w="1170"/>
        <w:gridCol w:w="270"/>
        <w:gridCol w:w="1170"/>
        <w:gridCol w:w="270"/>
        <w:gridCol w:w="990"/>
        <w:gridCol w:w="270"/>
        <w:gridCol w:w="1080"/>
        <w:gridCol w:w="270"/>
        <w:gridCol w:w="900"/>
        <w:gridCol w:w="270"/>
        <w:gridCol w:w="991"/>
      </w:tblGrid>
      <w:tr w:rsidR="009126A5" w:rsidRPr="008B2869" w14:paraId="78FE4C7F" w14:textId="77777777" w:rsidTr="00245C20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353F4E6B" w14:textId="77777777" w:rsidR="009126A5" w:rsidRPr="008B2869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331" w:type="dxa"/>
            <w:gridSpan w:val="17"/>
            <w:vAlign w:val="bottom"/>
          </w:tcPr>
          <w:p w14:paraId="58B02813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B286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126A5" w:rsidRPr="008B2869" w14:paraId="48F81FEF" w14:textId="77777777" w:rsidTr="00245C20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4EC99E0B" w14:textId="77777777" w:rsidR="009126A5" w:rsidRPr="008B2869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  <w:vAlign w:val="bottom"/>
          </w:tcPr>
          <w:p w14:paraId="27C0FA38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B286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14BF13D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71" w:type="dxa"/>
            <w:gridSpan w:val="7"/>
            <w:tcBorders>
              <w:bottom w:val="single" w:sz="4" w:space="0" w:color="auto"/>
            </w:tcBorders>
            <w:vAlign w:val="bottom"/>
          </w:tcPr>
          <w:p w14:paraId="49728228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B286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126A5" w:rsidRPr="008B2869" w14:paraId="402C7795" w14:textId="77777777" w:rsidTr="00E53A5B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71EDE0C6" w14:textId="3754ADA1" w:rsidR="009126A5" w:rsidRPr="00FD7BFC" w:rsidRDefault="009126A5" w:rsidP="00C77CB9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A3AFF"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A3AFF"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D4FAAC" w14:textId="77777777" w:rsidR="009126A5" w:rsidRPr="00FD7BFC" w:rsidRDefault="009126A5" w:rsidP="00C77CB9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EA1844D" w14:textId="77777777" w:rsidR="009126A5" w:rsidRPr="00FD7BFC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55D8CCA" w14:textId="77777777" w:rsidR="009126A5" w:rsidRPr="00FD7BFC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0EEDCF3" w14:textId="77777777" w:rsidR="009126A5" w:rsidRPr="00FD7BFC" w:rsidRDefault="009126A5" w:rsidP="00C77CB9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7BF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9F3FA1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8C5CD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E64A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919CB" w14:textId="77777777" w:rsidR="009126A5" w:rsidRPr="008B2869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7629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E64A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4CE92" w14:textId="77777777" w:rsidR="009126A5" w:rsidRPr="008B2869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5A269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35D47B39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38814D2" w14:textId="7F4D62F9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8B286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A3AFF" w:rsidRPr="001A3AF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6939156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3B49EF" w14:textId="4EFC1652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8B286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A3AFF" w:rsidRPr="001A3AFF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B9050C9" w14:textId="77777777" w:rsidR="009126A5" w:rsidRPr="008B2869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A77E545" w14:textId="3EBE661D" w:rsidR="009126A5" w:rsidRPr="008B2869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8B286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A3AFF" w:rsidRPr="001A3A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24A34F07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81B738C" w14:textId="77777777" w:rsidR="009126A5" w:rsidRPr="008B2869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28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26A5" w:rsidRPr="008B2869" w14:paraId="738A1C5C" w14:textId="77777777" w:rsidTr="00245C20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04F4720A" w14:textId="77777777" w:rsidR="009126A5" w:rsidRPr="00FD7BFC" w:rsidRDefault="009126A5" w:rsidP="00C77CB9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31" w:type="dxa"/>
            <w:gridSpan w:val="17"/>
            <w:vAlign w:val="bottom"/>
          </w:tcPr>
          <w:p w14:paraId="30C7941E" w14:textId="77777777" w:rsidR="009126A5" w:rsidRPr="00FD7BFC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D7BF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126A5" w:rsidRPr="008B2869" w14:paraId="47312930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46EF0FB" w14:textId="77777777" w:rsidR="009126A5" w:rsidRPr="00FD7BFC" w:rsidRDefault="009126A5" w:rsidP="00C77CB9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7F1F94E3" w14:textId="77777777" w:rsidR="009126A5" w:rsidRPr="00FD7BFC" w:rsidRDefault="009126A5" w:rsidP="008F232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9FC225" w14:textId="77777777" w:rsidR="009126A5" w:rsidRPr="00FD7BFC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0E8050C" w14:textId="77777777" w:rsidR="009126A5" w:rsidRPr="00FD7BFC" w:rsidRDefault="009126A5" w:rsidP="008F23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165DB9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165D2C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01338E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23AEDF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F86425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26D60E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EE9F3E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5FE44B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C5D1C3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0CE861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A3B901A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3A141E7F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0E2BAF1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52A6A00" w14:textId="77777777" w:rsidR="009126A5" w:rsidRPr="008B2869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9126A5" w:rsidRPr="008B2869" w14:paraId="53E0F376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405F034" w14:textId="77777777" w:rsidR="009126A5" w:rsidRPr="00FD7BFC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32DCC59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535BA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93B14C9" w14:textId="77777777" w:rsidR="009126A5" w:rsidRPr="006B3E5C" w:rsidRDefault="009126A5" w:rsidP="008F23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99324B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2B47D4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F6F07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31F4E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D4E347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00305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20A3B2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34A514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ADB9B3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B9BBCD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69504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6FA9DF" w14:textId="77777777" w:rsidR="009126A5" w:rsidRPr="006B3E5C" w:rsidRDefault="009126A5" w:rsidP="00C7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D4ADA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4177B46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8B2869" w14:paraId="141CB480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E8D732" w14:textId="77777777" w:rsidR="009126A5" w:rsidRPr="00FD7BFC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3A94977E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84A033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802C628" w14:textId="42727775" w:rsidR="009126A5" w:rsidRPr="006B3E5C" w:rsidRDefault="001A3AFF" w:rsidP="002D2FC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871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270" w:type="dxa"/>
            <w:vAlign w:val="bottom"/>
          </w:tcPr>
          <w:p w14:paraId="6D78A94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03AE5D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44F30A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2C8486" w14:textId="234F0818" w:rsidR="009126A5" w:rsidRPr="006B3E5C" w:rsidRDefault="001A3AFF" w:rsidP="002D2F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BE4E3DE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0697AA" w14:textId="67049FCB" w:rsidR="009126A5" w:rsidRPr="006B3E5C" w:rsidRDefault="001A3AFF" w:rsidP="00E53A5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954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270" w:type="dxa"/>
            <w:vAlign w:val="bottom"/>
          </w:tcPr>
          <w:p w14:paraId="42F50A55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9A33D9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FC3E4E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320A74" w14:textId="55537AB0" w:rsidR="009126A5" w:rsidRPr="006B3E5C" w:rsidRDefault="001A3AFF" w:rsidP="00E53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901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70" w:type="dxa"/>
            <w:vAlign w:val="bottom"/>
          </w:tcPr>
          <w:p w14:paraId="5FC7BA03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37F5EF" w14:textId="53333B26" w:rsidR="009126A5" w:rsidRPr="006B3E5C" w:rsidRDefault="001A3AFF" w:rsidP="00E53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53</w:t>
            </w:r>
            <w:r w:rsidR="00D460A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59E29A6E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54B482C" w14:textId="6F7D4E79" w:rsidR="009126A5" w:rsidRPr="006B3E5C" w:rsidRDefault="001A3AFF" w:rsidP="00E53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954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9126A5" w:rsidRPr="008B2869" w14:paraId="79BD2B2C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C455749" w14:textId="77777777" w:rsidR="009126A5" w:rsidRPr="00FD7BFC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B325B9D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F19CE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11D4853" w14:textId="77777777" w:rsidR="009126A5" w:rsidRPr="006B3E5C" w:rsidRDefault="009126A5" w:rsidP="008F23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6C5C09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3B4D7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0D6156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5C1A2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6411F3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117190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3E9CCB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11FEC6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67C26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99C66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5D4738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81F51A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A4C469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80F9B15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8B2869" w14:paraId="63CF2193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92E402D" w14:textId="77777777" w:rsidR="009126A5" w:rsidRPr="00FD7BFC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  <w:vAlign w:val="bottom"/>
          </w:tcPr>
          <w:p w14:paraId="2E60EEAB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B0D44F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5CDD1C3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F4F15E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DC8095" w14:textId="2C723C9E" w:rsidR="009126A5" w:rsidRPr="006B3E5C" w:rsidRDefault="001A3AFF" w:rsidP="00C77C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270" w:type="dxa"/>
            <w:vAlign w:val="bottom"/>
          </w:tcPr>
          <w:p w14:paraId="643DC15F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305345" w14:textId="77777777" w:rsidR="009126A5" w:rsidRPr="002D2FCE" w:rsidRDefault="009126A5" w:rsidP="002D2FC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FC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F75E46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E885F6" w14:textId="62566CE2" w:rsidR="009126A5" w:rsidRPr="006B3E5C" w:rsidRDefault="001A3AFF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126A5" w:rsidRPr="006B3E5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  <w:r w:rsidR="009126A5" w:rsidRPr="006B3E5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270" w:type="dxa"/>
            <w:vAlign w:val="bottom"/>
          </w:tcPr>
          <w:p w14:paraId="776802B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3DD45D" w14:textId="6BA8F7A7" w:rsidR="009126A5" w:rsidRPr="006B3E5C" w:rsidRDefault="001A3AFF" w:rsidP="002D2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889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270" w:type="dxa"/>
            <w:vAlign w:val="bottom"/>
          </w:tcPr>
          <w:p w14:paraId="1B08ED8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8DCDC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1C34CB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4221FFF" w14:textId="42C1FA1E" w:rsidR="009126A5" w:rsidRPr="006B3E5C" w:rsidRDefault="001A3AFF" w:rsidP="002D2FC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454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  <w:vAlign w:val="bottom"/>
          </w:tcPr>
          <w:p w14:paraId="4C3241B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F0FFFA5" w14:textId="7D9D35F3" w:rsidR="009126A5" w:rsidRPr="006B3E5C" w:rsidRDefault="001A3AFF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344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9126A5" w:rsidRPr="008B2869" w14:paraId="5689D4AA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C47ECEE" w14:textId="77777777" w:rsidR="009126A5" w:rsidRPr="00FD7BFC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D7BFC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Pr="00FD7BFC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0E5928DA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80E420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4BC6A8E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5095A3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897612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833AB9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70AF29" w14:textId="2A800A00" w:rsidR="009126A5" w:rsidRPr="006B3E5C" w:rsidRDefault="001A3AFF" w:rsidP="002D2F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="009126A5" w:rsidRPr="002D2FC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  <w:vAlign w:val="bottom"/>
          </w:tcPr>
          <w:p w14:paraId="23FC9DB9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3B9647" w14:textId="31B2E764" w:rsidR="009126A5" w:rsidRPr="006B3E5C" w:rsidRDefault="001A3AFF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  <w:vAlign w:val="bottom"/>
          </w:tcPr>
          <w:p w14:paraId="6200F3FD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9D14B7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30883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E6C115" w14:textId="65A90425" w:rsidR="009126A5" w:rsidRPr="006B3E5C" w:rsidRDefault="001A3AFF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543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625</w:t>
            </w:r>
          </w:p>
        </w:tc>
        <w:tc>
          <w:tcPr>
            <w:tcW w:w="270" w:type="dxa"/>
            <w:vAlign w:val="bottom"/>
          </w:tcPr>
          <w:p w14:paraId="598A1C77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72F945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D17F1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30589F2" w14:textId="41B44D98" w:rsidR="009126A5" w:rsidRPr="006B3E5C" w:rsidRDefault="001A3AFF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543</w:t>
            </w:r>
            <w:r w:rsidR="009126A5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625</w:t>
            </w:r>
          </w:p>
        </w:tc>
      </w:tr>
      <w:tr w:rsidR="009126A5" w:rsidRPr="008B2869" w14:paraId="5CFB8455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0B0701A" w14:textId="77777777" w:rsidR="009126A5" w:rsidRPr="00FD7BFC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233D8E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260" w:type="dxa"/>
            <w:vAlign w:val="bottom"/>
          </w:tcPr>
          <w:p w14:paraId="0BC94FF8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50D8B40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3A3F765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56B775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C8CE34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9BA4C4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0CC10E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57055D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757B00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FCB45E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A086A4" w14:textId="77777777" w:rsidR="009126A5" w:rsidRPr="006B3E5C" w:rsidRDefault="009126A5" w:rsidP="002D2F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5A0B3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6DC57A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3DBA81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28B0E5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17065A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15B7745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3E5C" w:rsidRPr="008B2869" w14:paraId="4563BF94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8108ADE" w14:textId="77777777" w:rsidR="006B3E5C" w:rsidRPr="00FD7BFC" w:rsidRDefault="006B3E5C" w:rsidP="006B3E5C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33D8E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6DAC4641" w14:textId="662238C1" w:rsidR="006B3E5C" w:rsidRPr="006B3E5C" w:rsidRDefault="001A3AFF" w:rsidP="002D2FC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262</w:t>
            </w:r>
            <w:r w:rsidR="006B3E5C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236" w:type="dxa"/>
            <w:vAlign w:val="bottom"/>
          </w:tcPr>
          <w:p w14:paraId="0510232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72051AC" w14:textId="71063E44" w:rsidR="006B3E5C" w:rsidRPr="006B3E5C" w:rsidRDefault="006B3E5C" w:rsidP="002D2F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EA2587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AE710D" w14:textId="2A4C3491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33E4BA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DA87B6" w14:textId="04112CB5" w:rsidR="006B3E5C" w:rsidRPr="006B3E5C" w:rsidRDefault="006B3E5C" w:rsidP="002D2FC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2FC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9550A6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43A9C7" w14:textId="6B7E0C88" w:rsidR="006B3E5C" w:rsidRPr="006B3E5C" w:rsidRDefault="001A3AFF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262</w:t>
            </w:r>
            <w:r w:rsidR="006B3E5C" w:rsidRPr="006B3E5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270" w:type="dxa"/>
            <w:vAlign w:val="bottom"/>
          </w:tcPr>
          <w:p w14:paraId="0DD4F6FC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13E429" w14:textId="25910C92" w:rsidR="006B3E5C" w:rsidRPr="006B3E5C" w:rsidRDefault="006B3E5C" w:rsidP="002D2F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24BEBB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B5CA80" w14:textId="502B01B3" w:rsidR="006B3E5C" w:rsidRPr="006B3E5C" w:rsidRDefault="001A3AFF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262</w:t>
            </w:r>
            <w:r w:rsidR="006B3E5C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785</w:t>
            </w:r>
          </w:p>
        </w:tc>
        <w:tc>
          <w:tcPr>
            <w:tcW w:w="270" w:type="dxa"/>
            <w:vAlign w:val="bottom"/>
          </w:tcPr>
          <w:p w14:paraId="01265DAE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E49322" w14:textId="4FD91D89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6ED5EA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B55607E" w14:textId="4C6F7D85" w:rsidR="006B3E5C" w:rsidRPr="006B3E5C" w:rsidRDefault="001A3AFF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262</w:t>
            </w:r>
            <w:r w:rsidR="006B3E5C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6B3E5C" w:rsidRPr="008B2869" w14:paraId="0A3D64B8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EB969B5" w14:textId="77777777" w:rsidR="006B3E5C" w:rsidRPr="00233D8E" w:rsidRDefault="006B3E5C" w:rsidP="006B3E5C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33D8E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4A190F88" w14:textId="77777777" w:rsidR="006B3E5C" w:rsidRPr="006B3E5C" w:rsidRDefault="006B3E5C" w:rsidP="002D2F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75B8E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542A632" w14:textId="03A2ADAA" w:rsidR="006B3E5C" w:rsidRPr="006B3E5C" w:rsidRDefault="006B3E5C" w:rsidP="002D2F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EE9BD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DC579F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1A5F87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CFA60B" w14:textId="77777777" w:rsidR="006B3E5C" w:rsidRPr="006B3E5C" w:rsidRDefault="006B3E5C" w:rsidP="002D2FC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21D254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8ED4A8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80F95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EA3CF3" w14:textId="77777777" w:rsidR="006B3E5C" w:rsidRPr="006B3E5C" w:rsidRDefault="006B3E5C" w:rsidP="002D2F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30EE8C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3C5A83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690B90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ED6117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B277A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4A57318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3E5C" w:rsidRPr="008B2869" w14:paraId="5C1F985E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04DAA34" w14:textId="77777777" w:rsidR="006B3E5C" w:rsidRPr="00233D8E" w:rsidRDefault="006B3E5C" w:rsidP="006B3E5C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33D8E">
              <w:rPr>
                <w:rFonts w:ascii="Angsana New" w:hAnsi="Angsana New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6E87720B" w14:textId="686C897D" w:rsidR="006B3E5C" w:rsidRPr="006B3E5C" w:rsidRDefault="001A3AFF" w:rsidP="002D2FC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6B3E5C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236" w:type="dxa"/>
            <w:vAlign w:val="bottom"/>
          </w:tcPr>
          <w:p w14:paraId="5D2EF23A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D0F7A01" w14:textId="12ED09E8" w:rsidR="006B3E5C" w:rsidRPr="006B3E5C" w:rsidRDefault="006B3E5C" w:rsidP="002D2F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C85787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D27D87" w14:textId="48895B98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2699AE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E288F1" w14:textId="21ECBF59" w:rsidR="006B3E5C" w:rsidRPr="006B3E5C" w:rsidRDefault="006B3E5C" w:rsidP="002D2FC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2FC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AC7280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B1502B" w14:textId="7C298DFC" w:rsidR="006B3E5C" w:rsidRPr="006B3E5C" w:rsidRDefault="001A3AFF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6B3E5C" w:rsidRPr="006B3E5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270" w:type="dxa"/>
            <w:vAlign w:val="bottom"/>
          </w:tcPr>
          <w:p w14:paraId="5E5D804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0DF00A" w14:textId="489BFA41" w:rsidR="006B3E5C" w:rsidRPr="006B3E5C" w:rsidRDefault="006B3E5C" w:rsidP="002D2F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BE92D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140876" w14:textId="63AF5333" w:rsidR="006B3E5C" w:rsidRPr="006B3E5C" w:rsidRDefault="001A3AFF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8</w:t>
            </w:r>
            <w:r w:rsidR="006B3E5C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vAlign w:val="bottom"/>
          </w:tcPr>
          <w:p w14:paraId="2A958636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4A9C4F" w14:textId="574EE849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5B629B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EE2C153" w14:textId="21D60ECB" w:rsidR="006B3E5C" w:rsidRPr="006B3E5C" w:rsidRDefault="001A3AFF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8</w:t>
            </w:r>
            <w:r w:rsidR="006B3E5C"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tr w:rsidR="006B3E5C" w:rsidRPr="008B2869" w14:paraId="09DF7CAC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3253ADF" w14:textId="77777777" w:rsidR="006B3E5C" w:rsidRPr="00FD7BFC" w:rsidRDefault="006B3E5C" w:rsidP="006B3E5C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5045FF" w14:textId="77777777" w:rsidR="006B3E5C" w:rsidRPr="006B3E5C" w:rsidRDefault="006B3E5C" w:rsidP="008F232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99F7F7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DCA9EA4" w14:textId="77777777" w:rsidR="006B3E5C" w:rsidRPr="006B3E5C" w:rsidRDefault="006B3E5C" w:rsidP="002D2F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34C03D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BFA2A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CFA6DF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41C0DB" w14:textId="77777777" w:rsidR="006B3E5C" w:rsidRPr="006B3E5C" w:rsidRDefault="006B3E5C" w:rsidP="002D2F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90778A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46A4C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2C303F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43C571" w14:textId="77777777" w:rsidR="006B3E5C" w:rsidRPr="006B3E5C" w:rsidRDefault="006B3E5C" w:rsidP="002D2F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FA50C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F8A148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4FFE3B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D8E452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BBCAD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060BA8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B3E5C" w:rsidRPr="008B2869" w14:paraId="62DD0902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DBE807D" w14:textId="77777777" w:rsidR="006B3E5C" w:rsidRDefault="006B3E5C" w:rsidP="006B3E5C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7054297A" w14:textId="77777777" w:rsidR="006B3E5C" w:rsidRDefault="006B3E5C" w:rsidP="006B3E5C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67C82700" w14:textId="77777777" w:rsidR="006B3E5C" w:rsidRDefault="006B3E5C" w:rsidP="006B3E5C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048D2A9B" w14:textId="77777777" w:rsidR="006B3E5C" w:rsidRPr="00FD7BFC" w:rsidRDefault="006B3E5C" w:rsidP="006B3E5C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6A83C9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298D9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82931FF" w14:textId="77777777" w:rsidR="006B3E5C" w:rsidRPr="002D2FCE" w:rsidRDefault="006B3E5C" w:rsidP="002D2FC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6FC53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ED0CE6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147F16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5C5D4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73A1BE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10E94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D1974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A4E325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AADB4F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AC2982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C148D3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13B65E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482DAF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30D5E06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B3E5C" w:rsidRPr="008B2869" w14:paraId="00DF3583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4AF833E" w14:textId="77777777" w:rsidR="006B3E5C" w:rsidRPr="00FD7BFC" w:rsidRDefault="006B3E5C" w:rsidP="006B3E5C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D7BF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C4AC27A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13C42D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0599D96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FF2F8D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D00691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98DA6A" w14:textId="77777777" w:rsidR="006B3E5C" w:rsidRPr="008B2869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000A5F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9AADA4" w14:textId="77777777" w:rsidR="006B3E5C" w:rsidRPr="008B2869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0418DD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3A972D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5C66F5D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AB02B2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93648B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850854" w14:textId="77777777" w:rsidR="006B3E5C" w:rsidRPr="008B2869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9D6492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27F7A6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548780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3E5C" w:rsidRPr="00E17636" w14:paraId="6D9380D8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E148762" w14:textId="77777777" w:rsidR="006B3E5C" w:rsidRPr="00F70564" w:rsidRDefault="006B3E5C" w:rsidP="006B3E5C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449A7532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8EE62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920466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38B368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47712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CCACE0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10E0B3" w14:textId="118FF676" w:rsidR="006B3E5C" w:rsidRPr="006B3E5C" w:rsidRDefault="006B3E5C" w:rsidP="00D46C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041426">
              <w:rPr>
                <w:rFonts w:ascii="Angsana New" w:hAnsi="Angsana New"/>
                <w:sz w:val="26"/>
                <w:szCs w:val="26"/>
              </w:rPr>
              <w:t>31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041426">
              <w:rPr>
                <w:rFonts w:ascii="Angsana New" w:hAnsi="Angsana New"/>
                <w:sz w:val="26"/>
                <w:szCs w:val="26"/>
              </w:rPr>
              <w:t>7</w:t>
            </w:r>
            <w:r w:rsidR="00041426" w:rsidRPr="00041426">
              <w:rPr>
                <w:rFonts w:ascii="Angsana New" w:hAnsi="Angsana New"/>
                <w:sz w:val="26"/>
                <w:szCs w:val="26"/>
              </w:rPr>
              <w:t>97,847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C88E5E8" w14:textId="77777777" w:rsidR="006B3E5C" w:rsidRPr="00041426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E8B593" w14:textId="7A243636" w:rsidR="006B3E5C" w:rsidRPr="00041426" w:rsidRDefault="00041426" w:rsidP="00D46C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Pr="00041426">
              <w:rPr>
                <w:rFonts w:ascii="Angsana New" w:hAnsi="Angsana New"/>
                <w:sz w:val="26"/>
                <w:szCs w:val="26"/>
              </w:rPr>
              <w:t>31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Pr="00041426">
              <w:rPr>
                <w:rFonts w:ascii="Angsana New" w:hAnsi="Angsana New"/>
                <w:sz w:val="26"/>
                <w:szCs w:val="26"/>
              </w:rPr>
              <w:t>797,847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C8A7608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DF028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6FAA1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DBFF2E" w14:textId="7D9C578E" w:rsidR="006B3E5C" w:rsidRPr="006B3E5C" w:rsidRDefault="006B3E5C" w:rsidP="00D46C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041426">
              <w:rPr>
                <w:rFonts w:ascii="Angsana New" w:hAnsi="Angsana New"/>
                <w:sz w:val="26"/>
                <w:szCs w:val="26"/>
                <w:lang w:val="en-US"/>
              </w:rPr>
              <w:t>821,777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4D9599B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4F7D9A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92652B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84015DD" w14:textId="110E0E83" w:rsidR="006B3E5C" w:rsidRPr="006B3E5C" w:rsidRDefault="00041426" w:rsidP="00D46C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(31,821,777)</w:t>
            </w:r>
          </w:p>
        </w:tc>
      </w:tr>
      <w:tr w:rsidR="006B3E5C" w:rsidRPr="00BA4838" w14:paraId="778CEC30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EC2DC33" w14:textId="77777777" w:rsidR="006B3E5C" w:rsidRPr="00F70564" w:rsidRDefault="006B3E5C" w:rsidP="006B3E5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2486629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807745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56C720D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602A5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45791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4247C3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C7BB5D" w14:textId="2F3CAAA8" w:rsidR="006B3E5C" w:rsidRPr="006B3E5C" w:rsidRDefault="006B3E5C" w:rsidP="006B3E5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26BA91E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439E91" w14:textId="529009FC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320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827032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AFFCC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8043F2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BB4780" w14:textId="77777777" w:rsidR="006B3E5C" w:rsidRPr="006B3E5C" w:rsidRDefault="006B3E5C" w:rsidP="003E2B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2AFE5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12DF72" w14:textId="6C30B855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41310E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A7C2464" w14:textId="7668059E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3E5C" w:rsidRPr="008B2869" w14:paraId="313302A2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44DE1CC" w14:textId="77777777" w:rsidR="006B3E5C" w:rsidRPr="00F70564" w:rsidRDefault="006B3E5C" w:rsidP="006B3E5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6ADC52C2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5FBBDD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0B6C99A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F60FB4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93AC1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3D4F55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19686F" w14:textId="41B1CAA8" w:rsidR="006B3E5C" w:rsidRPr="006B3E5C" w:rsidRDefault="006B3E5C" w:rsidP="006B3E5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711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2C8747E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29DD83" w14:textId="27575ECF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22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060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711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423DF5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3B735A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C53BBC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914E52" w14:textId="67CF4846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275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282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C76946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2718FD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F6945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8A51C14" w14:textId="2DFB4DDE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24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275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282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6B3E5C" w:rsidRPr="008B2869" w14:paraId="3E22762C" w14:textId="77777777" w:rsidTr="00E53A5B">
        <w:trPr>
          <w:trHeight w:val="261"/>
        </w:trPr>
        <w:tc>
          <w:tcPr>
            <w:tcW w:w="3060" w:type="dxa"/>
            <w:shd w:val="clear" w:color="auto" w:fill="auto"/>
          </w:tcPr>
          <w:p w14:paraId="0CF8D2C0" w14:textId="77777777" w:rsidR="006B3E5C" w:rsidRPr="006B3E5C" w:rsidRDefault="006B3E5C" w:rsidP="006B3E5C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6B3E5C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40B9D7AE" w14:textId="1009CDD1" w:rsidR="006B3E5C" w:rsidRPr="006B3E5C" w:rsidRDefault="006B3E5C" w:rsidP="00430D8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firstLine="3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494167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02D939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82E316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4EB2C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2DA328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D92313" w14:textId="77777777" w:rsidR="006B3E5C" w:rsidRPr="006B3E5C" w:rsidRDefault="006B3E5C" w:rsidP="003E2B3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237F2B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D28AB5" w14:textId="4AC8FCBE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90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544</w:t>
            </w:r>
            <w:r w:rsidRPr="006B3E5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B2025C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56564D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39B058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2F2138" w14:textId="3B7B3BD5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51A47D9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4315E3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4AB9F4D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70B0DF0" w14:textId="549086E0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3E5C" w:rsidRPr="008B2869" w14:paraId="19D76C84" w14:textId="77777777" w:rsidTr="00E53A5B">
        <w:trPr>
          <w:trHeight w:val="261"/>
        </w:trPr>
        <w:tc>
          <w:tcPr>
            <w:tcW w:w="3060" w:type="dxa"/>
            <w:shd w:val="clear" w:color="auto" w:fill="auto"/>
          </w:tcPr>
          <w:p w14:paraId="4B1C427C" w14:textId="77777777" w:rsidR="006B3E5C" w:rsidRPr="006B3E5C" w:rsidRDefault="006B3E5C" w:rsidP="006B3E5C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B3E5C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162F7A59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75600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FF0DEA1" w14:textId="4B46F272" w:rsidR="006B3E5C" w:rsidRPr="006B3E5C" w:rsidRDefault="006B3E5C" w:rsidP="006B3E5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167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655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6999F47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804A0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A3A85C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7E9A67" w14:textId="77777777" w:rsidR="006B3E5C" w:rsidRPr="006B3E5C" w:rsidRDefault="006B3E5C" w:rsidP="003E2B3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F6381C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D36A16" w14:textId="6F6F888D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167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655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3996E4A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28CB6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B3E5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0EFF1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5C6B5B" w14:textId="52B6CB20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167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655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E8F7663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BD7A8C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132ABE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A5BABB8" w14:textId="67E5EC5C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B3E5C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167</w:t>
            </w:r>
            <w:r w:rsidRPr="006B3E5C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655</w:t>
            </w:r>
            <w:r w:rsidRPr="006B3E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3E5C" w:rsidRPr="008B2869" w14:paraId="5D80D26E" w14:textId="77777777" w:rsidTr="00E53A5B">
        <w:trPr>
          <w:trHeight w:val="261"/>
        </w:trPr>
        <w:tc>
          <w:tcPr>
            <w:tcW w:w="3060" w:type="dxa"/>
            <w:shd w:val="clear" w:color="auto" w:fill="auto"/>
          </w:tcPr>
          <w:p w14:paraId="786AC00B" w14:textId="77777777" w:rsidR="006B3E5C" w:rsidRPr="006B3E5C" w:rsidRDefault="006B3E5C" w:rsidP="006B3E5C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25659C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BE59BE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85A7F0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887AD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DCEC48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617B1E" w14:textId="77777777" w:rsidR="006B3E5C" w:rsidRPr="006B3E5C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BD1C7D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FAEB82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29BD0F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46B25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341E1A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73A044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D81BDA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B18184" w14:textId="77777777" w:rsidR="006B3E5C" w:rsidRPr="006B3E5C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C28098" w14:textId="77777777" w:rsidR="006B3E5C" w:rsidRPr="006B3E5C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CC0051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934E6A3" w14:textId="77777777" w:rsidR="006B3E5C" w:rsidRPr="006B3E5C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3E5C" w:rsidRPr="008B2869" w14:paraId="71B66469" w14:textId="77777777" w:rsidTr="00E53A5B">
        <w:trPr>
          <w:trHeight w:val="261"/>
        </w:trPr>
        <w:tc>
          <w:tcPr>
            <w:tcW w:w="3060" w:type="dxa"/>
            <w:shd w:val="clear" w:color="auto" w:fill="auto"/>
          </w:tcPr>
          <w:p w14:paraId="3215B049" w14:textId="739C98C2" w:rsidR="006B3E5C" w:rsidRPr="00F70564" w:rsidRDefault="006B3E5C" w:rsidP="006B3E5C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18B0B2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3F5DC7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CFD6F36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A0553F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F2F134" w14:textId="77777777" w:rsidR="006B3E5C" w:rsidRPr="00E6672C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C553F" w14:textId="77777777" w:rsidR="006B3E5C" w:rsidRPr="008B2869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FF32EB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5143D3" w14:textId="77777777" w:rsidR="006B3E5C" w:rsidRPr="008B2869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3E96A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A3E79C7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9D27AEC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C268FB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23655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2B29DB" w14:textId="77777777" w:rsidR="006B3E5C" w:rsidRPr="008B2869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F17B45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12CF32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FA395CA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3E5C" w:rsidRPr="008B2869" w14:paraId="7C00A837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D36FE10" w14:textId="77777777" w:rsidR="006B3E5C" w:rsidRPr="00F70564" w:rsidRDefault="006B3E5C" w:rsidP="006B3E5C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1BD97A2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6F0A61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BEDEDA0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C1EA6B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4AD5CC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8E587" w14:textId="77777777" w:rsidR="006B3E5C" w:rsidRPr="008B2869" w:rsidRDefault="006B3E5C" w:rsidP="006B3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8A2D9B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046AAD" w14:textId="77777777" w:rsidR="006B3E5C" w:rsidRPr="008B2869" w:rsidRDefault="006B3E5C" w:rsidP="006B3E5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D40BE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29A752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004B6A6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DFF18C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424946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01CBDC" w14:textId="77777777" w:rsidR="006B3E5C" w:rsidRPr="008B2869" w:rsidRDefault="006B3E5C" w:rsidP="006B3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F6910F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27D9FF" w14:textId="77777777" w:rsidR="006B3E5C" w:rsidRPr="008B2869" w:rsidRDefault="006B3E5C" w:rsidP="006B3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FE2D48B" w14:textId="77777777" w:rsidR="006B3E5C" w:rsidRPr="008B2869" w:rsidRDefault="006B3E5C" w:rsidP="006B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0425060" w14:textId="77777777" w:rsidR="009126A5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  <w:sectPr w:rsidR="009126A5" w:rsidSect="00730E2C">
          <w:headerReference w:type="default" r:id="rId18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4B12393B" w14:textId="77777777" w:rsidR="009126A5" w:rsidRDefault="009126A5" w:rsidP="009126A5">
      <w:r>
        <w:lastRenderedPageBreak/>
        <w:t xml:space="preserve">              </w:t>
      </w:r>
    </w:p>
    <w:tbl>
      <w:tblPr>
        <w:tblW w:w="153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37"/>
        <w:gridCol w:w="1171"/>
        <w:gridCol w:w="241"/>
        <w:gridCol w:w="1291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9126A5" w14:paraId="0ECB3E75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152A7BC8" w14:textId="77777777" w:rsidR="009126A5" w:rsidRDefault="009126A5" w:rsidP="00C77CB9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19DB57FD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6A5" w14:paraId="2B8D0815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2627D52A" w14:textId="77777777" w:rsidR="009126A5" w:rsidRDefault="009126A5" w:rsidP="00C77CB9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96ABF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0CF10DF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1516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126A5" w14:paraId="7ED65C0A" w14:textId="77777777" w:rsidTr="00245C20">
        <w:trPr>
          <w:trHeight w:val="261"/>
          <w:tblHeader/>
        </w:trPr>
        <w:tc>
          <w:tcPr>
            <w:tcW w:w="3237" w:type="dxa"/>
            <w:vAlign w:val="bottom"/>
            <w:hideMark/>
          </w:tcPr>
          <w:p w14:paraId="5C7BC66C" w14:textId="14B60FF9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2B3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78114D" w14:textId="77777777" w:rsidR="009126A5" w:rsidRDefault="009126A5" w:rsidP="00C77CB9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003C7850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05787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8A8DF0" w14:textId="77777777" w:rsidR="009126A5" w:rsidRDefault="009126A5" w:rsidP="00C77CB9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42BBF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F0618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99A0B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774AE0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033A9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4AD4C0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30D0BB58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52AFE088" w14:textId="2F1AFBEE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04598C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902B5D3" w14:textId="4074C5B9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08064DF3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74E92523" w14:textId="0D0B550E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2F42A2F5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2A725291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126A5" w14:paraId="742CBD5B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0095E3E6" w14:textId="77777777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11549033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26A5" w14:paraId="7ACCF3F3" w14:textId="77777777" w:rsidTr="00245C20">
        <w:trPr>
          <w:trHeight w:val="333"/>
        </w:trPr>
        <w:tc>
          <w:tcPr>
            <w:tcW w:w="3237" w:type="dxa"/>
            <w:vAlign w:val="bottom"/>
            <w:hideMark/>
          </w:tcPr>
          <w:p w14:paraId="736946AD" w14:textId="77777777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1" w:type="dxa"/>
            <w:vAlign w:val="bottom"/>
          </w:tcPr>
          <w:p w14:paraId="28C951C3" w14:textId="77777777" w:rsidR="009126A5" w:rsidRDefault="009126A5" w:rsidP="00C77CB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E526381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9C0388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E44BB99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DDDDDC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23913B03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91AC46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08AA62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2155D9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8B45CD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A5BA9E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91190B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7AA1F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1A3B0C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FC1C9D7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8690723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0438EE0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0302E006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23B7A38C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  <w:vAlign w:val="bottom"/>
          </w:tcPr>
          <w:p w14:paraId="5709E57C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31B5A5A8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0A0EF2E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90486AF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DAFD2A6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D30F36E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F7CDF4" w14:textId="77777777" w:rsidR="009126A5" w:rsidRDefault="009126A5" w:rsidP="00C77CB9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2A4E162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A673AF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54E628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B25FF53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0F4C9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7B9093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3660ACE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CB94B89" w14:textId="77777777" w:rsidR="009126A5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B93CAA5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FD1E9CC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131E9FB1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20590067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11712812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D1AEAF1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4CB4066D" w14:textId="71BF75B4" w:rsidR="009126A5" w:rsidRPr="006B3E5C" w:rsidRDefault="001A3AFF" w:rsidP="00C77CB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  <w:tc>
          <w:tcPr>
            <w:tcW w:w="240" w:type="dxa"/>
            <w:vAlign w:val="bottom"/>
          </w:tcPr>
          <w:p w14:paraId="31676C80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67BA295D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6BD1BDD5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86C878B" w14:textId="477FC17A" w:rsidR="009126A5" w:rsidRPr="006B3E5C" w:rsidRDefault="001A3AFF" w:rsidP="00D46C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0" w:type="dxa"/>
            <w:vAlign w:val="bottom"/>
          </w:tcPr>
          <w:p w14:paraId="2698C061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4D191DC2" w14:textId="5A3C1795" w:rsidR="009126A5" w:rsidRPr="006B3E5C" w:rsidRDefault="001A3AFF" w:rsidP="00D46C7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  <w:tc>
          <w:tcPr>
            <w:tcW w:w="240" w:type="dxa"/>
            <w:vAlign w:val="bottom"/>
          </w:tcPr>
          <w:p w14:paraId="5797711E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67DB7D56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644C98" w14:textId="77777777" w:rsidR="009126A5" w:rsidRPr="006B3E5C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4DB42D4" w14:textId="133FD0AF" w:rsidR="009126A5" w:rsidRPr="006B3E5C" w:rsidRDefault="001A3AFF" w:rsidP="00D46C7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529</w:t>
            </w:r>
          </w:p>
        </w:tc>
        <w:tc>
          <w:tcPr>
            <w:tcW w:w="280" w:type="dxa"/>
            <w:vAlign w:val="bottom"/>
          </w:tcPr>
          <w:p w14:paraId="0A9F902B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  <w:hideMark/>
          </w:tcPr>
          <w:p w14:paraId="266A6A3C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5B7A4481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7CA2F85A" w14:textId="2C3E688A" w:rsidR="009126A5" w:rsidRPr="006B3E5C" w:rsidRDefault="001A3AFF" w:rsidP="00D46C7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="009126A5" w:rsidRPr="006B3E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529</w:t>
            </w:r>
          </w:p>
        </w:tc>
      </w:tr>
      <w:tr w:rsidR="009126A5" w14:paraId="20353659" w14:textId="77777777" w:rsidTr="00245C20">
        <w:trPr>
          <w:trHeight w:val="213"/>
        </w:trPr>
        <w:tc>
          <w:tcPr>
            <w:tcW w:w="3237" w:type="dxa"/>
            <w:vAlign w:val="bottom"/>
          </w:tcPr>
          <w:p w14:paraId="18E0FAAE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09FDB397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4DF5B2E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67B9DDCF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07F2FD4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0A5ACBD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584B635A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F2F68E2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38D7833D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3ED28C8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E662149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F17CC3B" w14:textId="77777777" w:rsidR="009126A5" w:rsidRPr="006B3E5C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02BDAF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33E300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7C985DB9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7C508388" w14:textId="77777777" w:rsidR="009126A5" w:rsidRPr="006B3E5C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37D2E607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30CF6A7E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126A5" w14:paraId="526ABB08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3472AE41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  <w:vAlign w:val="bottom"/>
          </w:tcPr>
          <w:p w14:paraId="2E93B6C0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3D6B3FF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EC42C16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6DBF195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ECF8D5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4B6DFC86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D8A2E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C2AD6F5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22856373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450293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C80AC66" w14:textId="77777777" w:rsidR="009126A5" w:rsidRPr="006B3E5C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62AD94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9EF85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6D56723E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869A5D1" w14:textId="77777777" w:rsidR="009126A5" w:rsidRPr="006B3E5C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80B0EFA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B4A74AB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126A5" w14:paraId="69AD9438" w14:textId="77777777" w:rsidTr="00245C20">
        <w:trPr>
          <w:trHeight w:val="261"/>
        </w:trPr>
        <w:tc>
          <w:tcPr>
            <w:tcW w:w="3237" w:type="dxa"/>
            <w:hideMark/>
          </w:tcPr>
          <w:p w14:paraId="639605DC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1" w:type="dxa"/>
            <w:vAlign w:val="bottom"/>
            <w:hideMark/>
          </w:tcPr>
          <w:p w14:paraId="0D6BAE9A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7161013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2473A9B5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4424186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7CD87111" w14:textId="54971EA4" w:rsidR="009126A5" w:rsidRPr="006B3E5C" w:rsidRDefault="001A3AFF" w:rsidP="00C77CB9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978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260" w:type="dxa"/>
            <w:vAlign w:val="bottom"/>
          </w:tcPr>
          <w:p w14:paraId="16768CA5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CFE45F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2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21CF257E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22DE29EB" w14:textId="6667A23E" w:rsidR="009126A5" w:rsidRPr="006B3E5C" w:rsidRDefault="001A3AFF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26A5" w:rsidRPr="006B3E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978</w:t>
            </w:r>
            <w:r w:rsidR="009126A5" w:rsidRPr="006B3E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240" w:type="dxa"/>
            <w:vAlign w:val="bottom"/>
          </w:tcPr>
          <w:p w14:paraId="3FFAD95D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15719915" w14:textId="6B46CDA1" w:rsidR="009126A5" w:rsidRPr="006B3E5C" w:rsidRDefault="001A3AFF" w:rsidP="00D46C77">
            <w:pPr>
              <w:pStyle w:val="acctfourfigures"/>
              <w:tabs>
                <w:tab w:val="decimal" w:pos="736"/>
              </w:tabs>
              <w:spacing w:line="240" w:lineRule="atLeast"/>
              <w:ind w:left="-43" w:right="-320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713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857</w:t>
            </w:r>
          </w:p>
        </w:tc>
        <w:tc>
          <w:tcPr>
            <w:tcW w:w="270" w:type="dxa"/>
            <w:vAlign w:val="bottom"/>
          </w:tcPr>
          <w:p w14:paraId="420A7B5E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72B9C97" w14:textId="77777777" w:rsidR="009126A5" w:rsidRPr="006B3E5C" w:rsidRDefault="009126A5" w:rsidP="007F24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4F2325B8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126AEE05" w14:textId="1F18121B" w:rsidR="009126A5" w:rsidRPr="006B3E5C" w:rsidRDefault="001A3AFF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264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80" w:type="dxa"/>
            <w:vAlign w:val="bottom"/>
          </w:tcPr>
          <w:p w14:paraId="2B39F80E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69EDFA70" w14:textId="092A45C3" w:rsidR="009126A5" w:rsidRPr="006B3E5C" w:rsidRDefault="001A3AFF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26A5" w:rsidRPr="006B3E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978</w:t>
            </w:r>
            <w:r w:rsidR="009126A5" w:rsidRPr="006B3E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413</w:t>
            </w:r>
          </w:p>
        </w:tc>
      </w:tr>
      <w:tr w:rsidR="009126A5" w14:paraId="3C888480" w14:textId="77777777" w:rsidTr="00245C20">
        <w:trPr>
          <w:trHeight w:val="261"/>
        </w:trPr>
        <w:tc>
          <w:tcPr>
            <w:tcW w:w="3237" w:type="dxa"/>
            <w:hideMark/>
          </w:tcPr>
          <w:p w14:paraId="431C1A03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281EAD9F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BF78002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20F69F00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03E8769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69DD9AC3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75871FF3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BE1A9CF" w14:textId="16E4026D" w:rsidR="009126A5" w:rsidRPr="006B3E5C" w:rsidRDefault="001A3AFF" w:rsidP="00C77CB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80" w:type="dxa"/>
            <w:vAlign w:val="bottom"/>
          </w:tcPr>
          <w:p w14:paraId="7B3C3FD7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516A0C8C" w14:textId="10718194" w:rsidR="009126A5" w:rsidRPr="006B3E5C" w:rsidRDefault="001A3AFF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9126A5"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0" w:type="dxa"/>
            <w:vAlign w:val="bottom"/>
          </w:tcPr>
          <w:p w14:paraId="6C7030FF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2714942F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859821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F2A07A6" w14:textId="1871E2F9" w:rsidR="009126A5" w:rsidRPr="006B3E5C" w:rsidRDefault="001A3AFF" w:rsidP="00426C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9126A5" w:rsidRPr="007F24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280" w:type="dxa"/>
            <w:vAlign w:val="bottom"/>
          </w:tcPr>
          <w:p w14:paraId="7A744717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59D82AC0" w14:textId="77777777" w:rsidR="009126A5" w:rsidRPr="006B3E5C" w:rsidRDefault="009126A5" w:rsidP="007F2476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54ECE915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1FB6A299" w14:textId="4FB58198" w:rsidR="009126A5" w:rsidRPr="006B3E5C" w:rsidRDefault="001A3AFF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9126A5" w:rsidRPr="006B3E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</w:tr>
      <w:tr w:rsidR="009126A5" w14:paraId="1C25A971" w14:textId="77777777" w:rsidTr="00245C20">
        <w:trPr>
          <w:trHeight w:val="261"/>
        </w:trPr>
        <w:tc>
          <w:tcPr>
            <w:tcW w:w="3237" w:type="dxa"/>
            <w:vAlign w:val="bottom"/>
          </w:tcPr>
          <w:p w14:paraId="5C4FEFD3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01B05CE1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5E7D471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09CDCF71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79BEB1B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7397487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0DC3FF62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2919B6" w14:textId="77777777" w:rsidR="009126A5" w:rsidRPr="006B3E5C" w:rsidRDefault="009126A5" w:rsidP="00C77CB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4ACC1D0E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138375EF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5500F1E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B60BBB4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0DBF02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6588AB" w14:textId="77777777" w:rsidR="009126A5" w:rsidRPr="007F2476" w:rsidRDefault="009126A5" w:rsidP="007F247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538D2E6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FFFA609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D9170FF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FA8DCA6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126A5" w14:paraId="19BB58B5" w14:textId="77777777" w:rsidTr="00245C20">
        <w:trPr>
          <w:trHeight w:val="270"/>
        </w:trPr>
        <w:tc>
          <w:tcPr>
            <w:tcW w:w="3237" w:type="dxa"/>
            <w:vAlign w:val="bottom"/>
            <w:hideMark/>
          </w:tcPr>
          <w:p w14:paraId="6BE2256C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1" w:type="dxa"/>
            <w:vAlign w:val="bottom"/>
          </w:tcPr>
          <w:p w14:paraId="5DC2841D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0A532B53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3B1BA03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439DB08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A94A8DB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341EC96D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23BC8" w14:textId="77777777" w:rsidR="009126A5" w:rsidRPr="006B3E5C" w:rsidRDefault="009126A5" w:rsidP="00C77CB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685C31AF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3EAF219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75675A8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AECA04C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CE5D86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E6B652" w14:textId="77777777" w:rsidR="009126A5" w:rsidRPr="007F2476" w:rsidRDefault="009126A5" w:rsidP="007F247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1AED3D0F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A4C370D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8E8B5F3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2992F61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:rsidRPr="00A554A6" w14:paraId="0C39E2AE" w14:textId="77777777" w:rsidTr="00245C20">
        <w:trPr>
          <w:trHeight w:val="270"/>
        </w:trPr>
        <w:tc>
          <w:tcPr>
            <w:tcW w:w="3237" w:type="dxa"/>
            <w:vAlign w:val="bottom"/>
            <w:hideMark/>
          </w:tcPr>
          <w:p w14:paraId="4346E1A2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1" w:type="dxa"/>
            <w:vAlign w:val="bottom"/>
            <w:hideMark/>
          </w:tcPr>
          <w:p w14:paraId="114AE171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0B75A83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1517F862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3A08232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4FAF9F2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1F797B61" w14:textId="77777777" w:rsidR="009126A5" w:rsidRPr="006B3E5C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27EF469" w14:textId="12C49D57" w:rsidR="009126A5" w:rsidRPr="006B3E5C" w:rsidRDefault="009126A5" w:rsidP="007F24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6B3E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2B730E27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77F2B5DF" w14:textId="4C558A16" w:rsidR="009126A5" w:rsidRPr="006B3E5C" w:rsidRDefault="009126A5" w:rsidP="007F247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6B3E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53825B2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460AF6E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AEE292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936CF09" w14:textId="16B40AF8" w:rsidR="009126A5" w:rsidRPr="007F2476" w:rsidRDefault="009126A5" w:rsidP="007F247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019</w:t>
            </w: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308</w:t>
            </w: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36B15780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4C768B10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7AC1BC2D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755D029B" w14:textId="172AE875" w:rsidR="009126A5" w:rsidRPr="006B3E5C" w:rsidRDefault="009126A5" w:rsidP="00426CF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3E5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 w:rsidRPr="006B3E5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019</w:t>
            </w:r>
            <w:r w:rsidRPr="006B3E5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308</w:t>
            </w:r>
            <w:r w:rsidRPr="006B3E5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126A5" w:rsidRPr="00810811" w14:paraId="2BAB669A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23B9F61E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1" w:type="dxa"/>
            <w:vAlign w:val="bottom"/>
            <w:hideMark/>
          </w:tcPr>
          <w:p w14:paraId="3023ACA0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3A233CA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60A9B907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A2C29EA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3B50F72F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2C27A59C" w14:textId="77777777" w:rsidR="009126A5" w:rsidRPr="006B3E5C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8091BDB" w14:textId="293F579D" w:rsidR="009126A5" w:rsidRPr="006B3E5C" w:rsidRDefault="009126A5" w:rsidP="003E2B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46C7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46C7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D46C7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  <w:r w:rsidRPr="00D46C7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607E4D4A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6867FA94" w14:textId="0A911CCE" w:rsidR="009126A5" w:rsidRPr="006B3E5C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  <w:r w:rsidRPr="006B3E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804F2C7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70E2B586" w14:textId="77777777" w:rsidR="009126A5" w:rsidRPr="006B3E5C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5AD1FC" w14:textId="77777777" w:rsidR="009126A5" w:rsidRPr="006B3E5C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B369792" w14:textId="02BBCD1D" w:rsidR="009126A5" w:rsidRPr="007F2476" w:rsidRDefault="009126A5" w:rsidP="007F247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Pr="007F247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2861B2E1" w14:textId="77777777" w:rsidR="009126A5" w:rsidRPr="006B3E5C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47181883" w14:textId="77777777" w:rsidR="009126A5" w:rsidRPr="006B3E5C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02712AF7" w14:textId="77777777" w:rsidR="009126A5" w:rsidRPr="006B3E5C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4A8A033F" w14:textId="23DF3562" w:rsidR="009126A5" w:rsidRPr="006B3E5C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B3E5C"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Pr="006B3E5C"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Pr="006B3E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98BDCD6" w14:textId="77777777" w:rsidR="009126A5" w:rsidRPr="00B22E74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35A3F51B" w14:textId="77777777" w:rsidR="009126A5" w:rsidRPr="00B22E74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6DFECDD8" w14:textId="77777777" w:rsidR="009126A5" w:rsidRDefault="009126A5" w:rsidP="009126A5">
      <w:pPr>
        <w:ind w:left="720"/>
      </w:pPr>
      <w:r>
        <w:br w:type="page"/>
      </w:r>
    </w:p>
    <w:tbl>
      <w:tblPr>
        <w:tblW w:w="1539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168"/>
        <w:gridCol w:w="236"/>
        <w:gridCol w:w="1292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145"/>
      </w:tblGrid>
      <w:tr w:rsidR="009126A5" w:rsidRPr="00E14E1B" w14:paraId="3F829999" w14:textId="77777777" w:rsidTr="002B4872">
        <w:trPr>
          <w:trHeight w:val="261"/>
          <w:tblHeader/>
        </w:trPr>
        <w:tc>
          <w:tcPr>
            <w:tcW w:w="3240" w:type="dxa"/>
            <w:vAlign w:val="bottom"/>
          </w:tcPr>
          <w:p w14:paraId="632BCAC8" w14:textId="77777777" w:rsidR="009126A5" w:rsidRPr="00E14E1B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152" w:type="dxa"/>
            <w:gridSpan w:val="17"/>
            <w:vAlign w:val="bottom"/>
            <w:hideMark/>
          </w:tcPr>
          <w:p w14:paraId="220F497A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126A5" w:rsidRPr="00E14E1B" w14:paraId="72A383E5" w14:textId="77777777" w:rsidTr="002B4872">
        <w:trPr>
          <w:trHeight w:val="261"/>
          <w:tblHeader/>
        </w:trPr>
        <w:tc>
          <w:tcPr>
            <w:tcW w:w="3240" w:type="dxa"/>
            <w:vAlign w:val="bottom"/>
          </w:tcPr>
          <w:p w14:paraId="104B58FA" w14:textId="77777777" w:rsidR="009126A5" w:rsidRPr="00E14E1B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132DB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0428D2B4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80062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126A5" w:rsidRPr="00E14E1B" w14:paraId="3E423040" w14:textId="77777777" w:rsidTr="002B487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0607CF4C" w14:textId="21ADA4C3" w:rsidR="009126A5" w:rsidRPr="00E14E1B" w:rsidRDefault="009126A5" w:rsidP="00C77CB9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14E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847AF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6D303CD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5B9CC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F5975C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ind w:left="-60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C6C80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9B60A9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81E77" w14:textId="77777777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15AABA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35FD6" w14:textId="77777777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06C68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470BBF8D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28C06209" w14:textId="63C3A854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777DB6A1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vAlign w:val="bottom"/>
            <w:hideMark/>
          </w:tcPr>
          <w:p w14:paraId="2CD423A5" w14:textId="7EF36D68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1682CCF" w14:textId="77777777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48BE00E" w14:textId="45018653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351F77A4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vAlign w:val="bottom"/>
            <w:hideMark/>
          </w:tcPr>
          <w:p w14:paraId="133DA07A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26A5" w:rsidRPr="00E14E1B" w14:paraId="30B4ADF1" w14:textId="77777777" w:rsidTr="002B4872">
        <w:trPr>
          <w:trHeight w:val="261"/>
          <w:tblHeader/>
        </w:trPr>
        <w:tc>
          <w:tcPr>
            <w:tcW w:w="3240" w:type="dxa"/>
            <w:vAlign w:val="bottom"/>
          </w:tcPr>
          <w:p w14:paraId="0C41EF7B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152" w:type="dxa"/>
            <w:gridSpan w:val="17"/>
            <w:vAlign w:val="bottom"/>
            <w:hideMark/>
          </w:tcPr>
          <w:p w14:paraId="588CE832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126A5" w:rsidRPr="00E14E1B" w14:paraId="478F143A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1E81BFFC" w14:textId="77777777" w:rsidR="009126A5" w:rsidRPr="00E14E1B" w:rsidRDefault="009126A5" w:rsidP="00C77CB9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8" w:type="dxa"/>
            <w:vAlign w:val="bottom"/>
          </w:tcPr>
          <w:p w14:paraId="72AEDA52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FA6956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9A7D14B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152E4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59CE90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A3A055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34AB5F8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33C3C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0EBB87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E0F6B3D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91F919" w14:textId="77777777" w:rsidR="009126A5" w:rsidRPr="00E14E1B" w:rsidRDefault="009126A5" w:rsidP="00C77CB9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B0E15B6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663DAF5" w14:textId="77777777" w:rsidR="009126A5" w:rsidRPr="00E14E1B" w:rsidRDefault="009126A5" w:rsidP="00C77CB9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3BBCC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8D8764B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3F1EB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5" w:type="dxa"/>
            <w:vAlign w:val="bottom"/>
          </w:tcPr>
          <w:p w14:paraId="478B56D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0C574622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5707CFA8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vAlign w:val="bottom"/>
          </w:tcPr>
          <w:p w14:paraId="61B65105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A4F29B9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A00702E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DC639C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AE63BC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900E8A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A8ACEC1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2A7716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A2770F1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24A13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64AC39C" w14:textId="77777777" w:rsidR="009126A5" w:rsidRPr="00E14E1B" w:rsidRDefault="009126A5" w:rsidP="00C77CB9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D3EE35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0A4EFEC" w14:textId="77777777" w:rsidR="009126A5" w:rsidRPr="00E14E1B" w:rsidRDefault="009126A5" w:rsidP="00C77CB9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95373C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74AE12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46C800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738238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2BE826D8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0B2A4B24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14E1B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vAlign w:val="bottom"/>
            <w:hideMark/>
          </w:tcPr>
          <w:p w14:paraId="70914DD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630513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1EC65B95" w14:textId="121A0D0D" w:rsidR="009126A5" w:rsidRPr="00E14E1B" w:rsidRDefault="001A3AFF" w:rsidP="00D46C7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236" w:type="dxa"/>
            <w:vAlign w:val="bottom"/>
          </w:tcPr>
          <w:p w14:paraId="3AB4270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2C498DA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CC51A1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65646108" w14:textId="45ED381E" w:rsidR="009126A5" w:rsidRPr="00E14E1B" w:rsidRDefault="001A3AFF" w:rsidP="00D46C7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236" w:type="dxa"/>
            <w:vAlign w:val="bottom"/>
          </w:tcPr>
          <w:p w14:paraId="56EB5E0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E83F303" w14:textId="565B461B" w:rsidR="009126A5" w:rsidRPr="00E14E1B" w:rsidRDefault="001A3AFF" w:rsidP="00D46C7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887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241" w:type="dxa"/>
            <w:vAlign w:val="bottom"/>
          </w:tcPr>
          <w:p w14:paraId="470E8F3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1498CB4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4BB59A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626A5279" w14:textId="4A1AF588" w:rsidR="009126A5" w:rsidRPr="00E14E1B" w:rsidRDefault="001A3AFF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887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270" w:type="dxa"/>
            <w:vAlign w:val="bottom"/>
          </w:tcPr>
          <w:p w14:paraId="23EAD5C2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317393D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CFB90C2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9ED33C7" w14:textId="70D0AD31" w:rsidR="009126A5" w:rsidRPr="007F2476" w:rsidRDefault="001A3AFF" w:rsidP="00D46C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887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388</w:t>
            </w:r>
          </w:p>
        </w:tc>
      </w:tr>
      <w:tr w:rsidR="009126A5" w:rsidRPr="00E14E1B" w14:paraId="0733A822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0427063D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vAlign w:val="bottom"/>
          </w:tcPr>
          <w:p w14:paraId="6826F68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9CB6A03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BAEC2F1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7966D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E6A8D3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B915CF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F8665F7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027E50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4B484C6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C56853C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421874" w14:textId="77777777" w:rsidR="009126A5" w:rsidRPr="00E14E1B" w:rsidRDefault="009126A5" w:rsidP="00C77CB9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8B0E2D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4FA7378" w14:textId="77777777" w:rsidR="009126A5" w:rsidRPr="00E14E1B" w:rsidRDefault="009126A5" w:rsidP="00C77CB9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2CB2F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DB5911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F4D41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87A4EF3" w14:textId="77777777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126A5" w:rsidRPr="00E14E1B" w14:paraId="3BAF5329" w14:textId="77777777" w:rsidTr="002B4872">
        <w:trPr>
          <w:trHeight w:val="261"/>
        </w:trPr>
        <w:tc>
          <w:tcPr>
            <w:tcW w:w="3240" w:type="dxa"/>
            <w:hideMark/>
          </w:tcPr>
          <w:p w14:paraId="63C5CA89" w14:textId="77777777" w:rsidR="009126A5" w:rsidRPr="00E14E1B" w:rsidRDefault="009126A5" w:rsidP="00C77CB9">
            <w:pPr>
              <w:ind w:left="160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8" w:type="dxa"/>
            <w:vAlign w:val="bottom"/>
            <w:hideMark/>
          </w:tcPr>
          <w:p w14:paraId="35F7CDB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9C17E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454D259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8390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3FA057DF" w14:textId="5D9BCD98" w:rsidR="009126A5" w:rsidRPr="00E14E1B" w:rsidRDefault="001A3AFF" w:rsidP="00C77CB9">
            <w:pPr>
              <w:pStyle w:val="acctfourfigures"/>
              <w:tabs>
                <w:tab w:val="decimal" w:pos="700"/>
              </w:tabs>
              <w:spacing w:line="240" w:lineRule="atLeast"/>
              <w:ind w:left="-43" w:right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236" w:type="dxa"/>
            <w:vAlign w:val="bottom"/>
          </w:tcPr>
          <w:p w14:paraId="0557E4CD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7F13756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E48DD3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2A21983E" w14:textId="3CA71FB0" w:rsidR="009126A5" w:rsidRPr="00E14E1B" w:rsidRDefault="001A3AFF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241" w:type="dxa"/>
            <w:vAlign w:val="bottom"/>
          </w:tcPr>
          <w:p w14:paraId="65DA4C07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2A389A7" w14:textId="36ECD9BD" w:rsidR="009126A5" w:rsidRPr="00E14E1B" w:rsidRDefault="001A3AFF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0"/>
              </w:tabs>
              <w:spacing w:after="0" w:line="240" w:lineRule="auto"/>
              <w:ind w:left="-108" w:right="-425" w:firstLine="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023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41" w:type="dxa"/>
            <w:vAlign w:val="bottom"/>
          </w:tcPr>
          <w:p w14:paraId="56E48EB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19446538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left" w:pos="697"/>
                <w:tab w:val="decimal" w:pos="967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EBD22F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4EB41CC" w14:textId="76F3D240" w:rsidR="009126A5" w:rsidRPr="00E14E1B" w:rsidRDefault="001A3AFF" w:rsidP="00D46C7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454</w:t>
            </w:r>
            <w:r w:rsidR="009126A5" w:rsidRPr="006E6021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556</w:t>
            </w:r>
          </w:p>
        </w:tc>
        <w:tc>
          <w:tcPr>
            <w:tcW w:w="270" w:type="dxa"/>
            <w:vAlign w:val="bottom"/>
          </w:tcPr>
          <w:p w14:paraId="1047F82B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5" w:type="dxa"/>
            <w:vAlign w:val="bottom"/>
            <w:hideMark/>
          </w:tcPr>
          <w:p w14:paraId="340840EB" w14:textId="6A6B4D73" w:rsidR="009126A5" w:rsidRPr="007F2476" w:rsidRDefault="001A3AFF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478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209</w:t>
            </w:r>
          </w:p>
        </w:tc>
      </w:tr>
      <w:tr w:rsidR="009126A5" w:rsidRPr="00E14E1B" w14:paraId="616EA7A5" w14:textId="77777777" w:rsidTr="002B4872">
        <w:trPr>
          <w:trHeight w:val="261"/>
        </w:trPr>
        <w:tc>
          <w:tcPr>
            <w:tcW w:w="3240" w:type="dxa"/>
            <w:hideMark/>
          </w:tcPr>
          <w:p w14:paraId="501612ED" w14:textId="77777777" w:rsidR="009126A5" w:rsidRPr="00E14E1B" w:rsidRDefault="009126A5" w:rsidP="00C77CB9">
            <w:pPr>
              <w:ind w:left="160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vAlign w:val="bottom"/>
            <w:hideMark/>
          </w:tcPr>
          <w:p w14:paraId="79E0EF6D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4E26ED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6238358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6A574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07A42E5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91B13E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30496CDE" w14:textId="7763A6F8" w:rsidR="009126A5" w:rsidRPr="00E14E1B" w:rsidRDefault="001A3AFF" w:rsidP="00C77CB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236" w:type="dxa"/>
            <w:vAlign w:val="bottom"/>
          </w:tcPr>
          <w:p w14:paraId="0BE25638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05126675" w14:textId="59FD1130" w:rsidR="009126A5" w:rsidRPr="00E14E1B" w:rsidRDefault="001A3AFF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241" w:type="dxa"/>
            <w:vAlign w:val="bottom"/>
          </w:tcPr>
          <w:p w14:paraId="2DF14E4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D53CC7C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2D885B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378EA110" w14:textId="481FED05" w:rsidR="009126A5" w:rsidRPr="00D46C77" w:rsidRDefault="001A3AFF" w:rsidP="00D46C7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554</w:t>
            </w:r>
            <w:r w:rsidR="009126A5"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75C5A5A5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3A70AC0B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84FAA4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7B90147B" w14:textId="7C632B58" w:rsidR="009126A5" w:rsidRPr="007F2476" w:rsidRDefault="001A3AFF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554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821</w:t>
            </w:r>
          </w:p>
        </w:tc>
      </w:tr>
      <w:tr w:rsidR="009126A5" w:rsidRPr="00E14E1B" w14:paraId="3098F48E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6D22539C" w14:textId="77777777" w:rsidR="009126A5" w:rsidRPr="00E14E1B" w:rsidRDefault="009126A5" w:rsidP="00C77CB9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168" w:type="dxa"/>
            <w:vAlign w:val="bottom"/>
            <w:hideMark/>
          </w:tcPr>
          <w:p w14:paraId="58EE6C6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7D8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6C9BCDE0" w14:textId="4A0B16E9" w:rsidR="009126A5" w:rsidRPr="00E14E1B" w:rsidRDefault="001A3AFF" w:rsidP="00C77CB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36" w:type="dxa"/>
            <w:vAlign w:val="bottom"/>
          </w:tcPr>
          <w:p w14:paraId="3035E890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1F279C3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A13496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3C6B3E53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42DC3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5069FDE" w14:textId="4D560E4C" w:rsidR="009126A5" w:rsidRPr="00E14E1B" w:rsidRDefault="001A3AFF" w:rsidP="007F24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41" w:type="dxa"/>
            <w:vAlign w:val="bottom"/>
          </w:tcPr>
          <w:p w14:paraId="3A2FCD8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6EDAC7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6FEDA19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2A01F51B" w14:textId="406B02BB" w:rsidR="009126A5" w:rsidRPr="00D46C77" w:rsidRDefault="001A3AFF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3AFF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70" w:type="dxa"/>
            <w:vAlign w:val="bottom"/>
          </w:tcPr>
          <w:p w14:paraId="2824E8BF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B01BC5B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A3C82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32423285" w14:textId="1E2E8080" w:rsidR="009126A5" w:rsidRPr="007F2476" w:rsidRDefault="001A3AFF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834</w:t>
            </w:r>
          </w:p>
        </w:tc>
      </w:tr>
      <w:tr w:rsidR="009126A5" w:rsidRPr="00E14E1B" w14:paraId="36C51719" w14:textId="77777777" w:rsidTr="002B4872">
        <w:trPr>
          <w:trHeight w:val="70"/>
        </w:trPr>
        <w:tc>
          <w:tcPr>
            <w:tcW w:w="3240" w:type="dxa"/>
            <w:vAlign w:val="bottom"/>
          </w:tcPr>
          <w:p w14:paraId="76EAB610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55772C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DB3CF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3BDE508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084AE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42F834C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CCD798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677CC04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DAA19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A75625E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44B5B1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9F2118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697BDF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65F769D" w14:textId="77777777" w:rsidR="009126A5" w:rsidRPr="00D46C77" w:rsidRDefault="009126A5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561C43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6E4CB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043144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E2B84D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230C4625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4213EB9B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8" w:type="dxa"/>
            <w:vAlign w:val="bottom"/>
          </w:tcPr>
          <w:p w14:paraId="114264C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20634F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48E98B3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85046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030713E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924926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40D094E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2ABF4B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9F95E70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EA8BF6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AC3047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690333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25096580" w14:textId="77777777" w:rsidR="009126A5" w:rsidRPr="00D46C77" w:rsidRDefault="009126A5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87B2E4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E6DB67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7BBA9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0B1E0DC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5DB74BFD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28EBB456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vAlign w:val="bottom"/>
            <w:hideMark/>
          </w:tcPr>
          <w:p w14:paraId="7572183D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18C390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1213384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62511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04CD7E4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732A7C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0F31C113" w14:textId="169A14F8" w:rsidR="009126A5" w:rsidRPr="00E14E1B" w:rsidRDefault="009126A5" w:rsidP="007F247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415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722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2C8AA35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67365E7C" w14:textId="500DA13A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415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722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2BD3B3D6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73A6DBB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348573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6947DC48" w14:textId="2DD00A2A" w:rsidR="009126A5" w:rsidRPr="00D46C77" w:rsidRDefault="009126A5" w:rsidP="00D46C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452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622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4DAB28B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5001FB0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CC8EB0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28AB10E" w14:textId="4A8286B1" w:rsidR="009126A5" w:rsidRPr="00E14E1B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622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7FCAF0D6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5BEB0F6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8" w:type="dxa"/>
            <w:vAlign w:val="bottom"/>
            <w:hideMark/>
          </w:tcPr>
          <w:p w14:paraId="63BB1B9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1D5D26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2D8B3B9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7AFAC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75F4ABF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752719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769CF50" w14:textId="7DDBAA72" w:rsidR="009126A5" w:rsidRPr="00E14E1B" w:rsidRDefault="009126A5" w:rsidP="00C77CB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142F2BF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0677C8E" w14:textId="3EF14851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320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6D220E07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4E81167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9476058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5247E1A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left" w:pos="697"/>
                <w:tab w:val="decimal" w:pos="967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A829F8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05EDD52" w14:textId="37E4C8DB" w:rsidR="009126A5" w:rsidRPr="00E14E1B" w:rsidRDefault="009126A5" w:rsidP="006E602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340</w:t>
            </w: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784</w:t>
            </w: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25D5E8B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7300C678" w14:textId="431C5036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340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784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45C3C459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27863CB4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68" w:type="dxa"/>
            <w:vAlign w:val="bottom"/>
            <w:hideMark/>
          </w:tcPr>
          <w:p w14:paraId="63D37BB6" w14:textId="77777777" w:rsidR="009126A5" w:rsidRPr="00E14E1B" w:rsidRDefault="009126A5" w:rsidP="007F2476">
            <w:pPr>
              <w:pStyle w:val="acctfourfigures"/>
              <w:tabs>
                <w:tab w:val="clear" w:pos="765"/>
                <w:tab w:val="decimal" w:pos="161"/>
                <w:tab w:val="decimal" w:pos="436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3DE968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3930110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09EFA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0C3B45F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F7D0F9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3618BBCC" w14:textId="2609A3C6" w:rsidR="009126A5" w:rsidRPr="00E14E1B" w:rsidRDefault="009126A5" w:rsidP="00C77CB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351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692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DE944B1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28FD345C" w14:textId="5C23DE36" w:rsidR="009126A5" w:rsidRPr="00E14E1B" w:rsidRDefault="009126A5" w:rsidP="007F24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24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351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692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14CE833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518CADF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CFBE163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06024CF7" w14:textId="55E775E2" w:rsidR="009126A5" w:rsidRPr="00E14E1B" w:rsidRDefault="009126A5" w:rsidP="00D46C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14F4379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8DC4515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53257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51D07921" w14:textId="08F0CCEB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26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802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264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7DBF96E8" w14:textId="77777777" w:rsidTr="002B4872">
        <w:trPr>
          <w:trHeight w:val="261"/>
        </w:trPr>
        <w:tc>
          <w:tcPr>
            <w:tcW w:w="3240" w:type="dxa"/>
            <w:hideMark/>
          </w:tcPr>
          <w:p w14:paraId="0250709D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E14E1B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168" w:type="dxa"/>
            <w:vAlign w:val="bottom"/>
            <w:hideMark/>
          </w:tcPr>
          <w:p w14:paraId="62FCE830" w14:textId="7BE861C3" w:rsidR="009126A5" w:rsidRPr="00E14E1B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B645947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73C1A91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81EA2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7E0160A3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5586F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A7E60AF" w14:textId="77777777" w:rsidR="009126A5" w:rsidRPr="00E14E1B" w:rsidRDefault="009126A5" w:rsidP="007F2476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4FE28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7CB33846" w14:textId="73D2CDD9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667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0282DBC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71362EF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6B5ADF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42E0295C" w14:textId="41A18C0C" w:rsidR="009126A5" w:rsidRPr="00D46C77" w:rsidRDefault="009126A5" w:rsidP="00D46C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C9F8A96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F946000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33D316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3135F332" w14:textId="5D2F2556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667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451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2BC2EA71" w14:textId="77777777" w:rsidTr="002B4872">
        <w:trPr>
          <w:trHeight w:val="261"/>
        </w:trPr>
        <w:tc>
          <w:tcPr>
            <w:tcW w:w="3240" w:type="dxa"/>
          </w:tcPr>
          <w:p w14:paraId="3A0D4901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2AB6759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CB0877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C107D7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FA94B7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2CBFFD6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69199B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7082A32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47A6AB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AD1B42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9FA1C2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B17F7E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18D9DF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20F14EF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702656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7B96B2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51024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3D05E6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5EA53976" w14:textId="77777777" w:rsidTr="002B4872">
        <w:trPr>
          <w:trHeight w:val="261"/>
        </w:trPr>
        <w:tc>
          <w:tcPr>
            <w:tcW w:w="3240" w:type="dxa"/>
          </w:tcPr>
          <w:p w14:paraId="6FA8B40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168" w:type="dxa"/>
            <w:vAlign w:val="bottom"/>
          </w:tcPr>
          <w:p w14:paraId="360FA5F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5E0551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EFEA41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9E9812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E0DD3D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8400C6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A1E6B77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0DB5A2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4FDD5E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904C947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AA7D0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28ABC39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F63B24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BAD98E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390A47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4C42F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CB31E7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71B497B9" w14:textId="77777777" w:rsidTr="002B4872">
        <w:trPr>
          <w:trHeight w:val="261"/>
        </w:trPr>
        <w:tc>
          <w:tcPr>
            <w:tcW w:w="3240" w:type="dxa"/>
            <w:hideMark/>
          </w:tcPr>
          <w:p w14:paraId="039A497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E14E1B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ที่ใช้ในการป้องกันความเสี่ยง</w:t>
            </w:r>
          </w:p>
        </w:tc>
        <w:tc>
          <w:tcPr>
            <w:tcW w:w="1168" w:type="dxa"/>
            <w:vAlign w:val="bottom"/>
            <w:hideMark/>
          </w:tcPr>
          <w:p w14:paraId="5101661F" w14:textId="0266F6FE" w:rsidR="009126A5" w:rsidRPr="00E14E1B" w:rsidRDefault="009126A5" w:rsidP="007F247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 w:bidi="th-TH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DB791D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466207F8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D8976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453509E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C8F72C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EBF252F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02398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3E6554B2" w14:textId="7316360C" w:rsidR="009126A5" w:rsidRPr="00E14E1B" w:rsidRDefault="009126A5" w:rsidP="00D46C7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506EFF0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4D3AFC5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AEEBFE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64444918" w14:textId="2B52E7EE" w:rsidR="009126A5" w:rsidRPr="00E14E1B" w:rsidRDefault="009126A5" w:rsidP="00D46C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AB511A2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F724D9D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18711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7B7D008" w14:textId="3E326E54" w:rsidR="009126A5" w:rsidRPr="00E14E1B" w:rsidRDefault="009126A5" w:rsidP="00D46C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26A5" w:rsidRPr="00E14E1B" w14:paraId="166E0491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382D85B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168" w:type="dxa"/>
            <w:vAlign w:val="bottom"/>
            <w:hideMark/>
          </w:tcPr>
          <w:p w14:paraId="456FEB3D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A0659D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31672BCD" w14:textId="1659D763" w:rsidR="009126A5" w:rsidRPr="00E14E1B" w:rsidRDefault="009126A5" w:rsidP="00C77CB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E08236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7941F3C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26505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25A6C87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022653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785093C" w14:textId="5796283C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65BFF66C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105D6CD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B256B9D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159E5B60" w14:textId="289F7F90" w:rsidR="009126A5" w:rsidRPr="00E14E1B" w:rsidRDefault="009126A5" w:rsidP="007F247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72436BB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354A15D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BF495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656CB524" w14:textId="7477156E" w:rsidR="009126A5" w:rsidRPr="00E14E1B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1A3AFF" w:rsidRPr="001A3AFF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26A5" w:rsidRPr="00E14E1B" w14:paraId="212891C3" w14:textId="77777777" w:rsidTr="002B4872">
        <w:trPr>
          <w:trHeight w:val="261"/>
        </w:trPr>
        <w:tc>
          <w:tcPr>
            <w:tcW w:w="3240" w:type="dxa"/>
            <w:vAlign w:val="bottom"/>
          </w:tcPr>
          <w:p w14:paraId="15B1E407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6485A09B" w14:textId="77777777" w:rsidR="009126A5" w:rsidRPr="00E14E1B" w:rsidRDefault="009126A5" w:rsidP="00C77CB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56F3FC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7EDF36E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A0A9D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4A05FA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81FBCE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0A5F6E3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FD2F4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10B2483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384832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DA7D5D7" w14:textId="77777777" w:rsidR="009126A5" w:rsidRPr="00E14E1B" w:rsidRDefault="009126A5" w:rsidP="00C77CB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AC38A2D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A98978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F8B0F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AA92F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2950A9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B081C0B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C6CAF6C" w14:textId="77777777" w:rsidR="009126A5" w:rsidRDefault="009126A5" w:rsidP="009126A5"/>
    <w:p w14:paraId="609283F2" w14:textId="77777777" w:rsidR="009126A5" w:rsidRDefault="009126A5" w:rsidP="009126A5"/>
    <w:p w14:paraId="6FDCC037" w14:textId="77777777" w:rsidR="009126A5" w:rsidRDefault="009126A5" w:rsidP="009126A5"/>
    <w:p w14:paraId="02C6EE01" w14:textId="77777777" w:rsidR="009126A5" w:rsidRPr="00D246FB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4A53EC2" w14:textId="77777777" w:rsidR="009126A5" w:rsidRPr="00D246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9126A5" w:rsidRPr="00D246FB" w:rsidSect="00CA0645">
          <w:headerReference w:type="default" r:id="rId19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2655A43" w14:textId="77777777" w:rsidR="009126A5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4"/>
          <w:szCs w:val="4"/>
          <w:lang w:val="en-GB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37"/>
        <w:gridCol w:w="1171"/>
        <w:gridCol w:w="241"/>
        <w:gridCol w:w="1291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9126A5" w14:paraId="73FB2A86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3544BF9D" w14:textId="77777777" w:rsidR="009126A5" w:rsidRDefault="009126A5" w:rsidP="00C77CB9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bookmarkStart w:id="2" w:name="_Hlk102247094"/>
          </w:p>
        </w:tc>
        <w:tc>
          <w:tcPr>
            <w:tcW w:w="12063" w:type="dxa"/>
            <w:gridSpan w:val="17"/>
            <w:vAlign w:val="bottom"/>
            <w:hideMark/>
          </w:tcPr>
          <w:p w14:paraId="2977CCDE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6A5" w14:paraId="00118BDD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059B5AA2" w14:textId="77777777" w:rsidR="009126A5" w:rsidRDefault="009126A5" w:rsidP="00C77CB9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0A762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32522CB9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A920C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126A5" w14:paraId="4294707D" w14:textId="77777777" w:rsidTr="00245C20">
        <w:trPr>
          <w:trHeight w:val="261"/>
          <w:tblHeader/>
        </w:trPr>
        <w:tc>
          <w:tcPr>
            <w:tcW w:w="3237" w:type="dxa"/>
            <w:vAlign w:val="bottom"/>
            <w:hideMark/>
          </w:tcPr>
          <w:p w14:paraId="3C2F44EC" w14:textId="5345E06B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A3AFF" w:rsidRPr="001A3AF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3EEF1" w14:textId="77777777" w:rsidR="009126A5" w:rsidRDefault="009126A5" w:rsidP="00C77CB9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06A29FE5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CCFE9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20EE91" w14:textId="77777777" w:rsidR="009126A5" w:rsidRDefault="009126A5" w:rsidP="00C77CB9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D111C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36303F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5A8E5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8D220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F08EF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E6A0F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5FBA5CB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0B843778" w14:textId="1D11A9A4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A50BFA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6D520F7" w14:textId="1D08F558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295E7F85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294ED85A" w14:textId="00623123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1A3AFF" w:rsidRPr="001A3A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50CEAFA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2435E4B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126A5" w14:paraId="32081862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53AC38BC" w14:textId="77777777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11096F8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26A5" w14:paraId="1ED042F1" w14:textId="77777777" w:rsidTr="00245C20">
        <w:trPr>
          <w:trHeight w:val="333"/>
        </w:trPr>
        <w:tc>
          <w:tcPr>
            <w:tcW w:w="3237" w:type="dxa"/>
            <w:vAlign w:val="bottom"/>
            <w:hideMark/>
          </w:tcPr>
          <w:p w14:paraId="7B9C43FC" w14:textId="77777777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1" w:type="dxa"/>
            <w:vAlign w:val="bottom"/>
          </w:tcPr>
          <w:p w14:paraId="34E91954" w14:textId="77777777" w:rsidR="009126A5" w:rsidRDefault="009126A5" w:rsidP="00C77CB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D7D6BE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FA071B3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936CDA6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67C294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447752E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676C5B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EB4C8A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881C625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59B445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09ABC9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40C82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BC3A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89DDA0D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AC2EC4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2EF4B8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131CE9D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39134BD8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36A4CC3A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  <w:vAlign w:val="bottom"/>
          </w:tcPr>
          <w:p w14:paraId="6B3B9B25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8BBBE9E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58CAE0F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0FE363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371A6E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2A1BDE9B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37AFA0" w14:textId="77777777" w:rsidR="009126A5" w:rsidRDefault="009126A5" w:rsidP="00C77CB9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55937A6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AB8A513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8A189DB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8325E6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5B79D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F1030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0FCF9C6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406EFD5" w14:textId="77777777" w:rsidR="009126A5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692B7C1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4457E83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37541A3C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345178A8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348EA10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EC4FEEE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4674EBCB" w14:textId="5E89CE6D" w:rsidR="009126A5" w:rsidRDefault="001A3AFF" w:rsidP="00C77CB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240" w:type="dxa"/>
            <w:vAlign w:val="bottom"/>
          </w:tcPr>
          <w:p w14:paraId="0E86A3D7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5E48217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103861BE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E0A8080" w14:textId="1E56B4CD" w:rsidR="009126A5" w:rsidRDefault="001A3AFF" w:rsidP="00D46C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280" w:type="dxa"/>
            <w:vAlign w:val="bottom"/>
          </w:tcPr>
          <w:p w14:paraId="53F09D7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50D5DECF" w14:textId="6B081556" w:rsidR="009126A5" w:rsidRDefault="001A3AFF" w:rsidP="00D46C7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240" w:type="dxa"/>
            <w:vAlign w:val="bottom"/>
          </w:tcPr>
          <w:p w14:paraId="37D1795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7A29367A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1BDCC9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9F1C53D" w14:textId="5C14E74C" w:rsidR="009126A5" w:rsidRDefault="001A3AFF" w:rsidP="00D46C7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280" w:type="dxa"/>
            <w:vAlign w:val="bottom"/>
          </w:tcPr>
          <w:p w14:paraId="0B28942C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  <w:hideMark/>
          </w:tcPr>
          <w:p w14:paraId="2EC91BC0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743A5E54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7E41A496" w14:textId="2155E549" w:rsidR="009126A5" w:rsidRDefault="001A3AFF" w:rsidP="00D46C7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</w:tr>
      <w:tr w:rsidR="009126A5" w14:paraId="1724101E" w14:textId="77777777" w:rsidTr="00245C20">
        <w:trPr>
          <w:trHeight w:val="213"/>
        </w:trPr>
        <w:tc>
          <w:tcPr>
            <w:tcW w:w="3237" w:type="dxa"/>
            <w:vAlign w:val="bottom"/>
          </w:tcPr>
          <w:p w14:paraId="307F407F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1CDA13A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5313E31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7D2BCB0B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4195EE8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2C5AB22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2E70C9F9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01267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1F2D178B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1FECFC73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19D902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B03A33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B5B76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49D47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867CDB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114BB715" w14:textId="77777777" w:rsidR="009126A5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20BB583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E330A6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126A5" w14:paraId="7C02D1CB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5D8B0B24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  <w:vAlign w:val="bottom"/>
          </w:tcPr>
          <w:p w14:paraId="3A373F6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488AF74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ABFEF33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0484D5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0CB1BCE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2AF67F96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9577C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28EE2084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262341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C74D216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8AC6245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42C776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ABDE7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C841E0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38208CF" w14:textId="77777777" w:rsidR="009126A5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E989B2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F842817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126A5" w14:paraId="0BFCFF3E" w14:textId="77777777" w:rsidTr="00245C20">
        <w:trPr>
          <w:trHeight w:val="261"/>
        </w:trPr>
        <w:tc>
          <w:tcPr>
            <w:tcW w:w="3237" w:type="dxa"/>
            <w:hideMark/>
          </w:tcPr>
          <w:p w14:paraId="133757FA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1" w:type="dxa"/>
            <w:vAlign w:val="bottom"/>
            <w:hideMark/>
          </w:tcPr>
          <w:p w14:paraId="4D36D5C8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BB429D4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59B5917E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59B62B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55260AEC" w14:textId="0E4EBDC1" w:rsidR="009126A5" w:rsidRDefault="001A3AFF" w:rsidP="00C77CB9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60" w:type="dxa"/>
            <w:vAlign w:val="bottom"/>
          </w:tcPr>
          <w:p w14:paraId="2F7DEBC8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CB2EA7" w14:textId="77777777" w:rsidR="009126A5" w:rsidRDefault="009126A5" w:rsidP="00C77CB9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2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69C96BB9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6F3674BE" w14:textId="0582AE30" w:rsidR="009126A5" w:rsidRDefault="001A3AFF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40" w:type="dxa"/>
            <w:vAlign w:val="bottom"/>
          </w:tcPr>
          <w:p w14:paraId="1729836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2EA1D883" w14:textId="6F51A68D" w:rsidR="009126A5" w:rsidRDefault="001A3AFF" w:rsidP="003E2B38">
            <w:pPr>
              <w:pStyle w:val="acctfourfigures"/>
              <w:tabs>
                <w:tab w:val="decimal" w:pos="820"/>
              </w:tabs>
              <w:spacing w:line="240" w:lineRule="atLeast"/>
              <w:ind w:left="-43" w:right="-320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270" w:type="dxa"/>
            <w:vAlign w:val="bottom"/>
          </w:tcPr>
          <w:p w14:paraId="11FBDCE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6555B90" w14:textId="77777777" w:rsidR="009126A5" w:rsidRDefault="009126A5" w:rsidP="003E2B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2B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13A6632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71369FB7" w14:textId="296BCF71" w:rsidR="009126A5" w:rsidRDefault="001A3AFF" w:rsidP="00D4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</w:rPr>
              <w:t>264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80" w:type="dxa"/>
            <w:vAlign w:val="bottom"/>
          </w:tcPr>
          <w:p w14:paraId="579A136F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4CE86F27" w14:textId="0729BF79" w:rsidR="009126A5" w:rsidRDefault="001A3AFF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</w:tr>
      <w:tr w:rsidR="009126A5" w14:paraId="623FDA2F" w14:textId="77777777" w:rsidTr="00245C20">
        <w:trPr>
          <w:trHeight w:val="261"/>
        </w:trPr>
        <w:tc>
          <w:tcPr>
            <w:tcW w:w="3237" w:type="dxa"/>
            <w:hideMark/>
          </w:tcPr>
          <w:p w14:paraId="03D8995C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27801BDD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8B9C506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09C86BEC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8E0F03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186C194B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06130547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2BE1CA8" w14:textId="7DDAFEEC" w:rsidR="009126A5" w:rsidRDefault="001A3AFF" w:rsidP="00C77CB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80" w:type="dxa"/>
            <w:vAlign w:val="bottom"/>
          </w:tcPr>
          <w:p w14:paraId="725E24C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20B5FF00" w14:textId="29CBA2BA" w:rsidR="009126A5" w:rsidRDefault="001A3AFF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0" w:type="dxa"/>
            <w:vAlign w:val="bottom"/>
          </w:tcPr>
          <w:p w14:paraId="01045DAC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1F8A4B9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823A2C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9FE5AF2" w14:textId="50AD5CBA" w:rsidR="009126A5" w:rsidRDefault="001A3AFF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  <w:tc>
          <w:tcPr>
            <w:tcW w:w="280" w:type="dxa"/>
            <w:vAlign w:val="bottom"/>
          </w:tcPr>
          <w:p w14:paraId="2DF3FDD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045F314D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52F30FEB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51B68602" w14:textId="00F07615" w:rsidR="009126A5" w:rsidRDefault="001A3AFF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1A3AFF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</w:tr>
      <w:tr w:rsidR="009126A5" w14:paraId="6C388888" w14:textId="77777777" w:rsidTr="00245C20">
        <w:trPr>
          <w:trHeight w:val="261"/>
        </w:trPr>
        <w:tc>
          <w:tcPr>
            <w:tcW w:w="3237" w:type="dxa"/>
            <w:vAlign w:val="bottom"/>
          </w:tcPr>
          <w:p w14:paraId="46A226A6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55B18585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65C29A4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68B648C0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411D53A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2B2DE5FE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1ADD0589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2A1E74" w14:textId="77777777" w:rsidR="009126A5" w:rsidRDefault="009126A5" w:rsidP="00C77CB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66DF1F21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18BA30C6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9EDD21B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3A215C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2B119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4ED002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698EA3C2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02D2AD0" w14:textId="77777777" w:rsidR="009126A5" w:rsidRPr="00F70564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FD01F29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6E487189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126A5" w14:paraId="45456A45" w14:textId="77777777" w:rsidTr="00245C20">
        <w:trPr>
          <w:trHeight w:val="270"/>
        </w:trPr>
        <w:tc>
          <w:tcPr>
            <w:tcW w:w="3237" w:type="dxa"/>
            <w:vAlign w:val="bottom"/>
            <w:hideMark/>
          </w:tcPr>
          <w:p w14:paraId="4FDABBAC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1" w:type="dxa"/>
            <w:vAlign w:val="bottom"/>
          </w:tcPr>
          <w:p w14:paraId="155E8F7A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7B2F49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75D2FD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0080A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753653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255E1EA9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CAF7A9" w14:textId="77777777" w:rsidR="009126A5" w:rsidRDefault="009126A5" w:rsidP="00C77CB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38BE60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905BB38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BEC312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F268EE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44A5FC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A07044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6FFB1A1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A4E278F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3506A06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F00302F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5E89EE35" w14:textId="77777777" w:rsidTr="00245C20">
        <w:trPr>
          <w:trHeight w:val="270"/>
        </w:trPr>
        <w:tc>
          <w:tcPr>
            <w:tcW w:w="3237" w:type="dxa"/>
            <w:vAlign w:val="bottom"/>
            <w:hideMark/>
          </w:tcPr>
          <w:p w14:paraId="130AA1D3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1" w:type="dxa"/>
            <w:vAlign w:val="bottom"/>
            <w:hideMark/>
          </w:tcPr>
          <w:p w14:paraId="19EEDD71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BB1FDF5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76688BE6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3CBE5FA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60425F3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6D4ABD8E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56D9DC" w14:textId="41AD5E47" w:rsidR="009126A5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09F0AEB5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716B0ACD" w14:textId="2197E5D3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28A4B64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7E7B0AF9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60F5E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FC5A9A9" w14:textId="07982ED1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2D0A619B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024F4D68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375936F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749DA32D" w14:textId="22E02BE6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029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453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126A5" w14:paraId="0C80B052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6C8440A4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1" w:type="dxa"/>
            <w:vAlign w:val="bottom"/>
            <w:hideMark/>
          </w:tcPr>
          <w:p w14:paraId="28B0C82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0FBE56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7A9B5FD9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5B90F1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178446DD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489F4288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0C848BB" w14:textId="2ABD36C1" w:rsidR="009126A5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3E9AE1E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56DA69E9" w14:textId="65F81840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41DF28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5BEEDC1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7D7800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971938E" w14:textId="6607AB30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45369CA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5B24AC5A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28F4D1F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5326A47A" w14:textId="30846B73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AFF" w:rsidRPr="001A3AFF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2"/>
    </w:tbl>
    <w:p w14:paraId="3FF8DEA7" w14:textId="77777777" w:rsidR="009126A5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49829498" w14:textId="77777777" w:rsidR="009126A5" w:rsidRPr="006806AD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318B6296" w14:textId="77777777" w:rsidR="009126A5" w:rsidRPr="0082412F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9126A5" w:rsidRPr="0082412F" w:rsidSect="00730E2C">
          <w:headerReference w:type="default" r:id="rId20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4B51E663" w14:textId="77777777" w:rsidR="009126A5" w:rsidRPr="0082412F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20005243" w14:textId="77777777" w:rsidR="009126A5" w:rsidRPr="00687E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47609634" w14:textId="6CD5F670" w:rsidR="009126A5" w:rsidRPr="006B3E5C" w:rsidRDefault="009126A5" w:rsidP="00F2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3F4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</w:t>
      </w:r>
      <w:r w:rsidR="001A3AFF" w:rsidRPr="001A3AFF">
        <w:rPr>
          <w:rFonts w:ascii="Angsana New" w:hAnsi="Angsana New"/>
          <w:sz w:val="30"/>
          <w:szCs w:val="30"/>
        </w:rPr>
        <w:t>1</w:t>
      </w:r>
      <w:r w:rsidRPr="00E63F4E">
        <w:rPr>
          <w:rFonts w:ascii="Angsana New" w:hAnsi="Angsana New" w:hint="cs"/>
          <w:sz w:val="30"/>
          <w:szCs w:val="30"/>
        </w:rPr>
        <w:t xml:space="preserve"> </w:t>
      </w:r>
      <w:r w:rsidRPr="00E63F4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E63F4E">
        <w:rPr>
          <w:rFonts w:ascii="Angsana New" w:hAnsi="Angsana New" w:hint="cs"/>
          <w:sz w:val="30"/>
          <w:szCs w:val="30"/>
        </w:rPr>
        <w:t xml:space="preserve"> </w:t>
      </w:r>
      <w:r w:rsidRPr="00E63F4E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</w:t>
      </w:r>
      <w:r w:rsidRPr="006B3E5C">
        <w:rPr>
          <w:rFonts w:ascii="Angsana New" w:hAnsi="Angsana New" w:hint="cs"/>
          <w:sz w:val="30"/>
          <w:szCs w:val="30"/>
          <w:cs/>
        </w:rPr>
        <w:t>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</w:t>
      </w:r>
      <w:r w:rsidRPr="006B3E5C">
        <w:rPr>
          <w:rFonts w:ascii="Angsana New" w:hAnsi="Angsana New"/>
          <w:sz w:val="30"/>
          <w:szCs w:val="30"/>
          <w:cs/>
        </w:rPr>
        <w:t xml:space="preserve">สกุลเงินเหรียญสหรัฐอเมริกาจำนวน </w:t>
      </w:r>
      <w:r w:rsidR="001A3AFF" w:rsidRPr="001A3AFF">
        <w:rPr>
          <w:rFonts w:ascii="Angsana New" w:hAnsi="Angsana New"/>
          <w:sz w:val="30"/>
          <w:szCs w:val="30"/>
        </w:rPr>
        <w:t>8</w:t>
      </w:r>
      <w:r w:rsidRPr="006B3E5C">
        <w:rPr>
          <w:rFonts w:ascii="Angsana New" w:hAnsi="Angsana New"/>
          <w:sz w:val="30"/>
          <w:szCs w:val="30"/>
          <w:cs/>
        </w:rPr>
        <w:t>.</w:t>
      </w:r>
      <w:r w:rsidR="001A3AFF" w:rsidRPr="001A3AFF">
        <w:rPr>
          <w:rFonts w:ascii="Angsana New" w:hAnsi="Angsana New"/>
          <w:sz w:val="30"/>
          <w:szCs w:val="30"/>
        </w:rPr>
        <w:t>20</w:t>
      </w:r>
      <w:r w:rsidRPr="006B3E5C">
        <w:rPr>
          <w:rFonts w:ascii="Angsana New" w:hAnsi="Angsana New"/>
          <w:sz w:val="30"/>
          <w:szCs w:val="30"/>
          <w:cs/>
        </w:rPr>
        <w:t xml:space="preserve"> ล้านเหรีย</w:t>
      </w:r>
      <w:r w:rsidR="00F253CF">
        <w:rPr>
          <w:rFonts w:ascii="Angsana New" w:hAnsi="Angsana New" w:hint="cs"/>
          <w:sz w:val="30"/>
          <w:szCs w:val="30"/>
          <w:cs/>
        </w:rPr>
        <w:t>ญ</w:t>
      </w:r>
      <w:r w:rsidRPr="006B3E5C">
        <w:rPr>
          <w:rFonts w:ascii="Angsana New" w:hAnsi="Angsana New"/>
          <w:sz w:val="30"/>
          <w:szCs w:val="30"/>
          <w:cs/>
        </w:rPr>
        <w:t xml:space="preserve">สหรัฐอเมริกา ด้วยสกุลเงินบาทจำนวนเงิน </w:t>
      </w:r>
      <w:r w:rsidR="001A3AFF" w:rsidRPr="001A3AFF">
        <w:rPr>
          <w:rFonts w:ascii="Angsana New" w:hAnsi="Angsana New"/>
          <w:sz w:val="30"/>
          <w:szCs w:val="30"/>
        </w:rPr>
        <w:t>265</w:t>
      </w:r>
      <w:r w:rsidRPr="006B3E5C">
        <w:rPr>
          <w:rFonts w:ascii="Angsana New" w:hAnsi="Angsana New"/>
          <w:sz w:val="30"/>
          <w:szCs w:val="30"/>
          <w:cs/>
        </w:rPr>
        <w:t>.</w:t>
      </w:r>
      <w:r w:rsidR="001A3AFF" w:rsidRPr="001A3AFF">
        <w:rPr>
          <w:rFonts w:ascii="Angsana New" w:hAnsi="Angsana New"/>
          <w:sz w:val="30"/>
          <w:szCs w:val="30"/>
        </w:rPr>
        <w:t>52</w:t>
      </w:r>
      <w:r w:rsidRPr="006B3E5C">
        <w:rPr>
          <w:rFonts w:ascii="Angsana New" w:hAnsi="Angsana New"/>
          <w:sz w:val="30"/>
          <w:szCs w:val="30"/>
          <w:cs/>
        </w:rPr>
        <w:t xml:space="preserve"> ล้านบาท สัญญาดังกล่าวจะสิ้นสุดในระหว่างเดือนสิงหาคม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="00174323">
        <w:rPr>
          <w:rFonts w:ascii="Angsana New" w:hAnsi="Angsana New"/>
          <w:sz w:val="30"/>
          <w:szCs w:val="30"/>
        </w:rPr>
        <w:t xml:space="preserve"> </w:t>
      </w:r>
      <w:r w:rsidR="00174323">
        <w:rPr>
          <w:rFonts w:ascii="Angsana New" w:hAnsi="Angsana New"/>
          <w:sz w:val="30"/>
          <w:szCs w:val="30"/>
        </w:rPr>
        <w:br/>
      </w:r>
      <w:r w:rsidRPr="006B3E5C">
        <w:rPr>
          <w:rFonts w:ascii="Angsana New" w:hAnsi="Angsana New"/>
          <w:sz w:val="30"/>
          <w:szCs w:val="30"/>
          <w:cs/>
        </w:rPr>
        <w:t xml:space="preserve">สกุลเงินโครนาสวีเดนจำนวน </w:t>
      </w:r>
      <w:r w:rsidR="001A3AFF" w:rsidRPr="001A3AFF">
        <w:rPr>
          <w:rFonts w:ascii="Angsana New" w:hAnsi="Angsana New"/>
          <w:sz w:val="30"/>
          <w:szCs w:val="30"/>
        </w:rPr>
        <w:t>51</w:t>
      </w:r>
      <w:r w:rsidRPr="006B3E5C">
        <w:rPr>
          <w:rFonts w:ascii="Angsana New" w:hAnsi="Angsana New"/>
          <w:sz w:val="30"/>
          <w:szCs w:val="30"/>
          <w:cs/>
        </w:rPr>
        <w:t>.</w:t>
      </w:r>
      <w:r w:rsidR="001A3AFF" w:rsidRPr="001A3AFF">
        <w:rPr>
          <w:rFonts w:ascii="Angsana New" w:hAnsi="Angsana New"/>
          <w:sz w:val="30"/>
          <w:szCs w:val="30"/>
        </w:rPr>
        <w:t>2</w:t>
      </w:r>
      <w:r w:rsidR="00C176D8">
        <w:rPr>
          <w:rFonts w:ascii="Angsana New" w:hAnsi="Angsana New"/>
          <w:sz w:val="30"/>
          <w:szCs w:val="30"/>
        </w:rPr>
        <w:t>0</w:t>
      </w:r>
      <w:r w:rsidRPr="006B3E5C">
        <w:rPr>
          <w:rFonts w:ascii="Angsana New" w:hAnsi="Angsana New"/>
          <w:sz w:val="30"/>
          <w:szCs w:val="30"/>
          <w:cs/>
        </w:rPr>
        <w:t xml:space="preserve"> ล้านโครนา</w:t>
      </w:r>
      <w:r w:rsidR="00C176D8">
        <w:rPr>
          <w:rFonts w:ascii="Angsana New" w:hAnsi="Angsana New" w:hint="cs"/>
          <w:sz w:val="30"/>
          <w:szCs w:val="30"/>
          <w:cs/>
        </w:rPr>
        <w:t>สวีเดน</w:t>
      </w:r>
      <w:r w:rsidRPr="006B3E5C">
        <w:rPr>
          <w:rFonts w:ascii="Angsana New" w:hAnsi="Angsana New"/>
          <w:sz w:val="30"/>
          <w:szCs w:val="30"/>
          <w:cs/>
        </w:rPr>
        <w:t xml:space="preserve"> ด้วยสกุลเงินบาทจำนวนเงิน </w:t>
      </w:r>
      <w:r w:rsidR="001A3AFF" w:rsidRPr="001A3AFF">
        <w:rPr>
          <w:rFonts w:ascii="Angsana New" w:hAnsi="Angsana New"/>
          <w:sz w:val="30"/>
          <w:szCs w:val="30"/>
        </w:rPr>
        <w:t>179</w:t>
      </w:r>
      <w:r w:rsidRPr="006B3E5C">
        <w:rPr>
          <w:rFonts w:ascii="Angsana New" w:hAnsi="Angsana New"/>
          <w:sz w:val="30"/>
          <w:szCs w:val="30"/>
          <w:cs/>
        </w:rPr>
        <w:t>.</w:t>
      </w:r>
      <w:r w:rsidR="001A3AFF" w:rsidRPr="001A3AFF">
        <w:rPr>
          <w:rFonts w:ascii="Angsana New" w:hAnsi="Angsana New"/>
          <w:sz w:val="30"/>
          <w:szCs w:val="30"/>
        </w:rPr>
        <w:t>73</w:t>
      </w:r>
      <w:r w:rsidRPr="006B3E5C">
        <w:rPr>
          <w:rFonts w:ascii="Angsana New" w:hAnsi="Angsana New"/>
          <w:sz w:val="30"/>
          <w:szCs w:val="30"/>
          <w:cs/>
        </w:rPr>
        <w:t xml:space="preserve"> ล้านบาท สัญญาดังกล่าวจะสิ้นสุดในระหว่างเดือนสิงหาคม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2564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: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ซื้อสกุลเงินเหรียญสหรัฐอเมริกาจำนวน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1</w:t>
      </w:r>
      <w:r w:rsidRPr="006B3E5C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17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 ด้วยสกุลเงินบาทจำนวนเงิน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37</w:t>
      </w:r>
      <w:r w:rsidRPr="006B3E5C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91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F6F15C4" w14:textId="77777777" w:rsidR="009126A5" w:rsidRPr="00687E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A2E7FB" w14:textId="77777777" w:rsidR="009126A5" w:rsidRPr="006B3E5C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5BAA519D" w14:textId="77777777" w:rsidR="009126A5" w:rsidRPr="00687E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009CE2D" w14:textId="78EFAFB8" w:rsidR="009126A5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3E5C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="00C176D8">
        <w:rPr>
          <w:rFonts w:ascii="Angsana New" w:hAnsi="Angsana New"/>
          <w:sz w:val="30"/>
          <w:szCs w:val="30"/>
          <w:cs/>
        </w:rPr>
        <w:br/>
      </w:r>
      <w:r w:rsidRPr="006B3E5C">
        <w:rPr>
          <w:rFonts w:ascii="Angsana New" w:hAnsi="Angsana New" w:hint="cs"/>
          <w:sz w:val="30"/>
          <w:szCs w:val="30"/>
          <w:cs/>
        </w:rPr>
        <w:t xml:space="preserve">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</w:t>
      </w:r>
      <w:r w:rsidR="001A3AFF" w:rsidRPr="001A3AFF">
        <w:rPr>
          <w:rFonts w:ascii="Angsana New" w:hAnsi="Angsana New"/>
          <w:sz w:val="30"/>
          <w:szCs w:val="30"/>
        </w:rPr>
        <w:t>1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ประกอบด้วย</w:t>
      </w:r>
      <w:r w:rsidRPr="006B3E5C">
        <w:rPr>
          <w:rFonts w:ascii="Angsana New" w:hAnsi="Angsana New"/>
          <w:sz w:val="30"/>
          <w:szCs w:val="30"/>
          <w:cs/>
        </w:rPr>
        <w:t xml:space="preserve">สกุลเงินบาทเป็นจำนวนเงินรวม </w:t>
      </w:r>
      <w:r w:rsidR="001A3AFF" w:rsidRPr="001A3AFF">
        <w:rPr>
          <w:rFonts w:ascii="Angsana New" w:hAnsi="Angsana New"/>
          <w:sz w:val="30"/>
          <w:szCs w:val="30"/>
        </w:rPr>
        <w:t>421</w:t>
      </w:r>
      <w:r w:rsidRPr="006B3E5C">
        <w:rPr>
          <w:rFonts w:ascii="Angsana New" w:hAnsi="Angsana New"/>
          <w:sz w:val="30"/>
          <w:szCs w:val="30"/>
          <w:cs/>
        </w:rPr>
        <w:t>.</w:t>
      </w:r>
      <w:r w:rsidR="001A3AFF" w:rsidRPr="001A3AFF">
        <w:rPr>
          <w:rFonts w:ascii="Angsana New" w:hAnsi="Angsana New"/>
          <w:sz w:val="30"/>
          <w:szCs w:val="30"/>
        </w:rPr>
        <w:t>40</w:t>
      </w:r>
      <w:r w:rsidRPr="006B3E5C">
        <w:rPr>
          <w:rFonts w:ascii="Angsana New" w:hAnsi="Angsana New"/>
          <w:sz w:val="30"/>
          <w:szCs w:val="30"/>
          <w:cs/>
        </w:rPr>
        <w:t xml:space="preserve"> ล้านบาท สกุลเงินเหรียญสหรัฐอเมริกาจำนวน </w:t>
      </w:r>
      <w:r w:rsidR="001A3AFF" w:rsidRPr="001A3AFF">
        <w:rPr>
          <w:rFonts w:ascii="Angsana New" w:hAnsi="Angsana New"/>
          <w:sz w:val="30"/>
          <w:szCs w:val="30"/>
        </w:rPr>
        <w:t>185</w:t>
      </w:r>
      <w:r w:rsidR="00F253CF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54</w:t>
      </w:r>
      <w:r w:rsidRPr="006B3E5C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สกุลเงินเยนเป็นจำนวนเงินรวม </w:t>
      </w:r>
      <w:r w:rsidR="001A3AFF" w:rsidRPr="001A3AFF">
        <w:rPr>
          <w:rFonts w:ascii="Angsana New" w:hAnsi="Angsana New"/>
          <w:sz w:val="30"/>
          <w:szCs w:val="30"/>
        </w:rPr>
        <w:t>15</w:t>
      </w:r>
      <w:r w:rsidRPr="006B3E5C">
        <w:rPr>
          <w:rFonts w:ascii="Angsana New" w:hAnsi="Angsana New"/>
          <w:sz w:val="30"/>
          <w:szCs w:val="30"/>
        </w:rPr>
        <w:t>,</w:t>
      </w:r>
      <w:r w:rsidR="001A3AFF" w:rsidRPr="001A3AFF">
        <w:rPr>
          <w:rFonts w:ascii="Angsana New" w:hAnsi="Angsana New"/>
          <w:sz w:val="30"/>
          <w:szCs w:val="30"/>
        </w:rPr>
        <w:t>000</w:t>
      </w:r>
      <w:r w:rsidRPr="006B3E5C">
        <w:rPr>
          <w:rFonts w:ascii="Angsana New" w:hAnsi="Angsana New"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1A3AFF" w:rsidRPr="001A3AFF">
        <w:rPr>
          <w:rFonts w:ascii="Angsana New" w:hAnsi="Angsana New"/>
          <w:sz w:val="30"/>
          <w:szCs w:val="30"/>
        </w:rPr>
        <w:t>435</w:t>
      </w:r>
      <w:r w:rsidRPr="006B3E5C">
        <w:rPr>
          <w:rFonts w:ascii="Angsana New" w:hAnsi="Angsana New"/>
          <w:sz w:val="30"/>
          <w:szCs w:val="30"/>
          <w:cs/>
        </w:rPr>
        <w:t>.</w:t>
      </w:r>
      <w:r w:rsidR="001A3AFF" w:rsidRPr="001A3AFF">
        <w:rPr>
          <w:rFonts w:ascii="Angsana New" w:hAnsi="Angsana New"/>
          <w:sz w:val="30"/>
          <w:szCs w:val="30"/>
        </w:rPr>
        <w:t>54</w:t>
      </w:r>
      <w:r w:rsidRPr="006B3E5C">
        <w:rPr>
          <w:rFonts w:ascii="Angsana New" w:hAnsi="Angsana New"/>
          <w:sz w:val="30"/>
          <w:szCs w:val="30"/>
          <w:cs/>
        </w:rPr>
        <w:t xml:space="preserve"> ล้านเหรียญออสเตรเลีย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2564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: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2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789</w:t>
      </w:r>
      <w:r w:rsidRPr="006B3E5C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75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000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ล้านเยน และสกุลเหรียญออสเตรเลียเป็นจำนวน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เงินรวม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479</w:t>
      </w:r>
      <w:r w:rsidRPr="00A11271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97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4A9237C" w14:textId="77C3213D" w:rsidR="003E3DDE" w:rsidRPr="00687EFB" w:rsidRDefault="003E3DDE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307ABE4" w14:textId="7A7D353A" w:rsidR="00CE2AF3" w:rsidRPr="0082412F" w:rsidRDefault="00520FD4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185A2B9D" w14:textId="77777777" w:rsidR="00B525E3" w:rsidRPr="00687EFB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5647DB15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30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1DACA58C" w14:textId="77777777" w:rsidR="00584066" w:rsidRPr="00687EFB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57BB70" w14:textId="3A3CF743" w:rsidR="00F86F03" w:rsidRPr="00D246FB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A3AFF" w:rsidRPr="001A3AFF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A3AFF" w:rsidRPr="001A3AFF">
        <w:rPr>
          <w:rFonts w:ascii="Angsana New" w:hAnsi="Angsana New" w:hint="cs"/>
          <w:sz w:val="30"/>
          <w:szCs w:val="30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D246FB">
        <w:rPr>
          <w:rFonts w:ascii="Angsana New" w:hAnsi="Angsana New" w:hint="cs"/>
          <w:sz w:val="30"/>
          <w:szCs w:val="30"/>
        </w:rPr>
        <w:t>mpany</w:t>
      </w:r>
      <w:proofErr w:type="spellEnd"/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1A3AFF" w:rsidRPr="001A3AFF">
        <w:rPr>
          <w:rFonts w:ascii="Angsana New" w:hAnsi="Angsana New" w:hint="cs"/>
          <w:sz w:val="30"/>
          <w:szCs w:val="30"/>
        </w:rPr>
        <w:t>2570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1A3AFF" w:rsidRPr="001A3AFF">
        <w:rPr>
          <w:rFonts w:ascii="Angsana New" w:hAnsi="Angsana New" w:hint="cs"/>
          <w:sz w:val="30"/>
          <w:szCs w:val="30"/>
        </w:rPr>
        <w:t>428</w:t>
      </w:r>
      <w:r w:rsidRPr="00D246FB">
        <w:rPr>
          <w:rFonts w:ascii="Angsana New" w:hAnsi="Angsana New" w:hint="cs"/>
          <w:sz w:val="30"/>
          <w:szCs w:val="30"/>
        </w:rPr>
        <w:t>.</w:t>
      </w:r>
      <w:r w:rsidR="001A3AFF" w:rsidRPr="001A3AFF">
        <w:rPr>
          <w:rFonts w:ascii="Angsana New" w:hAnsi="Angsana New" w:hint="cs"/>
          <w:sz w:val="30"/>
          <w:szCs w:val="30"/>
        </w:rPr>
        <w:t>60</w:t>
      </w:r>
      <w:r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ล้านเหรียญ</w:t>
      </w:r>
      <w:r w:rsidRPr="00784452">
        <w:rPr>
          <w:rFonts w:ascii="Angsana New" w:hAnsi="Angsana New" w:hint="cs"/>
          <w:sz w:val="30"/>
          <w:szCs w:val="30"/>
          <w:cs/>
        </w:rPr>
        <w:t xml:space="preserve">สหรัฐอเมริกา ต่อมาเมื่อวันที่ </w:t>
      </w:r>
      <w:r w:rsidR="001A3AFF" w:rsidRPr="001A3AFF">
        <w:rPr>
          <w:rFonts w:ascii="Angsana New" w:hAnsi="Angsana New"/>
          <w:sz w:val="30"/>
          <w:szCs w:val="30"/>
        </w:rPr>
        <w:t>19</w:t>
      </w:r>
      <w:r w:rsidRPr="00784452">
        <w:rPr>
          <w:rFonts w:ascii="Angsana New" w:hAnsi="Angsana New"/>
          <w:sz w:val="30"/>
          <w:szCs w:val="30"/>
        </w:rPr>
        <w:t xml:space="preserve"> </w:t>
      </w:r>
      <w:r w:rsidRPr="0078445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A3AFF" w:rsidRPr="001A3AFF">
        <w:rPr>
          <w:rFonts w:ascii="Angsana New" w:hAnsi="Angsana New"/>
          <w:sz w:val="30"/>
          <w:szCs w:val="30"/>
        </w:rPr>
        <w:t>2562</w:t>
      </w:r>
      <w:r w:rsidRPr="00784452">
        <w:rPr>
          <w:rFonts w:ascii="Angsana New" w:hAnsi="Angsana New"/>
          <w:sz w:val="30"/>
          <w:szCs w:val="30"/>
        </w:rPr>
        <w:t xml:space="preserve"> </w:t>
      </w:r>
      <w:r w:rsidR="00D76C9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3AFF" w:rsidRPr="001A3AFF">
        <w:rPr>
          <w:rFonts w:ascii="Angsana New" w:hAnsi="Angsana New"/>
          <w:sz w:val="30"/>
          <w:szCs w:val="30"/>
        </w:rPr>
        <w:t>25</w:t>
      </w:r>
      <w:r w:rsidR="00D76C9B">
        <w:rPr>
          <w:rFonts w:ascii="Angsana New" w:hAnsi="Angsana New"/>
          <w:sz w:val="30"/>
          <w:szCs w:val="30"/>
        </w:rPr>
        <w:t xml:space="preserve"> </w:t>
      </w:r>
      <w:r w:rsidR="00D76C9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A3AFF" w:rsidRPr="001A3AFF">
        <w:rPr>
          <w:rFonts w:ascii="Angsana New" w:hAnsi="Angsana New"/>
          <w:sz w:val="30"/>
          <w:szCs w:val="30"/>
        </w:rPr>
        <w:t>2563</w:t>
      </w:r>
      <w:r w:rsidR="00D76C9B">
        <w:rPr>
          <w:rFonts w:ascii="Angsana New" w:hAnsi="Angsana New"/>
          <w:sz w:val="30"/>
          <w:szCs w:val="30"/>
        </w:rPr>
        <w:t xml:space="preserve"> </w:t>
      </w:r>
      <w:r w:rsidRPr="00784452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</w:t>
      </w:r>
      <w:r w:rsidR="00D76C9B">
        <w:rPr>
          <w:rFonts w:ascii="Angsana New" w:hAnsi="Angsana New" w:hint="cs"/>
          <w:sz w:val="30"/>
          <w:szCs w:val="30"/>
          <w:cs/>
        </w:rPr>
        <w:t>การเปลี่ยนแปลงตามสัญญาล่าสุดมีผลบังคับใช้ตั้งแต่เดือนสิงหาคม</w:t>
      </w:r>
      <w:r w:rsidR="00D76C9B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2563</w:t>
      </w:r>
      <w:r w:rsidR="00E87EE7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รวมมีมูลค่าตามสัญญาเป็นจำนวน</w:t>
      </w:r>
      <w:r w:rsidRPr="006B3E5C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1A3AFF" w:rsidRPr="001A3AFF">
        <w:rPr>
          <w:rFonts w:ascii="Angsana New" w:hAnsi="Angsana New" w:hint="cs"/>
          <w:sz w:val="30"/>
          <w:szCs w:val="30"/>
        </w:rPr>
        <w:t>4</w:t>
      </w:r>
      <w:r w:rsidR="001A3AFF" w:rsidRPr="001A3AFF">
        <w:rPr>
          <w:rFonts w:ascii="Angsana New" w:hAnsi="Angsana New"/>
          <w:sz w:val="30"/>
          <w:szCs w:val="30"/>
        </w:rPr>
        <w:t>36</w:t>
      </w:r>
      <w:r w:rsidR="0046573D" w:rsidRPr="006B3E5C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75</w:t>
      </w:r>
      <w:r w:rsidRPr="006B3E5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ณ วันที่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1E3E14" w:rsidRPr="006B3E5C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69</w:t>
      </w:r>
      <w:r w:rsidR="00E87EE7" w:rsidRPr="006B3E5C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47</w:t>
      </w:r>
      <w:r w:rsidR="001E3E14"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31</w:t>
      </w:r>
      <w:r w:rsidRPr="001E3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256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75</w:t>
      </w:r>
      <w:r w:rsidRPr="001E3E14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60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3E924265" w14:textId="5F0F3E77" w:rsidR="00F86F03" w:rsidRPr="00D246FB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3E14">
        <w:rPr>
          <w:rFonts w:ascii="Angsana New" w:hAnsi="Angsana New" w:hint="cs"/>
          <w:sz w:val="30"/>
          <w:szCs w:val="30"/>
          <w:cs/>
        </w:rPr>
        <w:lastRenderedPageBreak/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1A3AFF" w:rsidRPr="001A3AFF">
        <w:rPr>
          <w:rFonts w:ascii="Angsana New" w:hAnsi="Angsana New"/>
          <w:sz w:val="30"/>
          <w:szCs w:val="30"/>
        </w:rPr>
        <w:t>6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</w:rPr>
        <w:br/>
      </w:r>
      <w:r w:rsidRPr="001E3E14">
        <w:rPr>
          <w:rFonts w:ascii="Angsana New" w:hAnsi="Angsana New" w:hint="cs"/>
          <w:sz w:val="30"/>
          <w:szCs w:val="30"/>
          <w:cs/>
        </w:rPr>
        <w:t>ณ วันที่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1E3E14">
        <w:rPr>
          <w:rFonts w:ascii="Angsana New" w:hAnsi="Angsana New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6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E3E14">
        <w:rPr>
          <w:rFonts w:ascii="Angsana New" w:hAnsi="Angsana New"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31</w:t>
      </w:r>
      <w:r w:rsidRPr="001E3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256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</w:t>
      </w:r>
      <w:r w:rsidRPr="001E3E1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6</w:t>
      </w:r>
      <w:r w:rsidRPr="001E3E1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C0A0452" w14:textId="77777777" w:rsidR="0058406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EBDA189" w14:textId="5A47FDFB" w:rsidR="00F86F03" w:rsidRPr="006B3E5C" w:rsidRDefault="00F86F03" w:rsidP="00F86F03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55780123"/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A3AFF" w:rsidRPr="001A3AFF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 w:hint="cs"/>
          <w:sz w:val="30"/>
          <w:szCs w:val="30"/>
        </w:rPr>
        <w:t>2562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1A3AFF" w:rsidRPr="001A3AFF">
        <w:rPr>
          <w:rFonts w:ascii="Angsana New" w:hAnsi="Angsana New" w:hint="cs"/>
          <w:sz w:val="30"/>
          <w:szCs w:val="30"/>
        </w:rPr>
        <w:t>15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 มีมูลค่าตามสัญญาเป็น</w:t>
      </w:r>
      <w:r w:rsidRPr="00F82DC7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1A3AFF" w:rsidRPr="001A3AFF">
        <w:rPr>
          <w:rFonts w:ascii="Angsana New" w:hAnsi="Angsana New" w:hint="cs"/>
          <w:sz w:val="30"/>
          <w:szCs w:val="30"/>
        </w:rPr>
        <w:t>2</w:t>
      </w:r>
      <w:r w:rsidR="001A3AFF" w:rsidRPr="001A3AFF">
        <w:rPr>
          <w:rFonts w:ascii="Angsana New" w:hAnsi="Angsana New"/>
          <w:sz w:val="30"/>
          <w:szCs w:val="30"/>
        </w:rPr>
        <w:t>8</w:t>
      </w:r>
      <w:r w:rsidRPr="006B3E5C">
        <w:rPr>
          <w:rFonts w:ascii="Angsana New" w:hAnsi="Angsana New" w:hint="cs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6B3E5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31</w:t>
      </w:r>
      <w:r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C60435" w:rsidRPr="006B3E5C">
        <w:rPr>
          <w:rFonts w:ascii="Angsana New" w:hAnsi="Angsana New"/>
          <w:sz w:val="30"/>
          <w:szCs w:val="30"/>
        </w:rPr>
        <w:t xml:space="preserve"> </w:t>
      </w:r>
      <w:r w:rsidR="001A3AFF" w:rsidRPr="001A3AFF">
        <w:rPr>
          <w:rFonts w:ascii="Angsana New" w:hAnsi="Angsana New"/>
          <w:sz w:val="30"/>
          <w:szCs w:val="30"/>
        </w:rPr>
        <w:t>14</w:t>
      </w:r>
      <w:r w:rsidR="00C60435" w:rsidRPr="006B3E5C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71</w:t>
      </w:r>
      <w:r w:rsidR="00565A19"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31</w:t>
      </w:r>
      <w:r w:rsidR="00BF12DA"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="00BF12DA" w:rsidRPr="006B3E5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256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</w:t>
      </w:r>
      <w:r w:rsidRPr="006B3E5C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15</w:t>
      </w:r>
      <w:r w:rsidR="00BF12DA" w:rsidRPr="006B3E5C">
        <w:rPr>
          <w:rFonts w:ascii="Angsana New" w:hAnsi="Angsana New"/>
          <w:i/>
          <w:iCs/>
          <w:sz w:val="30"/>
          <w:szCs w:val="30"/>
        </w:rPr>
        <w:t>.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43</w:t>
      </w:r>
      <w:r w:rsidRPr="006B3E5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bookmarkEnd w:id="3"/>
    <w:p w14:paraId="4BEAF1A4" w14:textId="77777777" w:rsidR="00584066" w:rsidRPr="006B3E5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F44F793" w14:textId="77777777" w:rsidR="00584066" w:rsidRPr="006B3E5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B3E5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63DA7175" w14:textId="77777777" w:rsidR="00584066" w:rsidRPr="006B3E5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E3F720A" w14:textId="21B3AAE1" w:rsidR="004161D3" w:rsidRDefault="00584066" w:rsidP="004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val="th-TH" w:eastAsia="th-TH"/>
        </w:rPr>
      </w:pP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="001D6AF3" w:rsidRPr="006B3E5C">
        <w:rPr>
          <w:rFonts w:ascii="Angsana New" w:hAnsi="Angsana New" w:hint="cs"/>
          <w:sz w:val="30"/>
          <w:szCs w:val="30"/>
        </w:rPr>
        <w:t xml:space="preserve"> </w:t>
      </w:r>
      <w:r w:rsidR="001D6AF3" w:rsidRPr="006B3E5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="001D6AF3"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</w:t>
      </w:r>
      <w:r w:rsidR="0092777C"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ๆ ในการดำเนินธุรกิจปกติจำนวน</w:t>
      </w:r>
      <w:r w:rsidR="00840F84" w:rsidRPr="006B3E5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EE29C6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479</w:t>
      </w:r>
      <w:r w:rsidR="00592640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35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10</w:t>
      </w:r>
      <w:r w:rsidR="00840F84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41</w:t>
      </w:r>
      <w:r w:rsidR="00840F84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="00EE29C6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4</w:t>
      </w:r>
      <w:r w:rsidR="00EE29C6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72</w:t>
      </w:r>
      <w:r w:rsidR="00840F84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4161D3"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161D3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31</w:t>
      </w:r>
      <w:r w:rsidR="004161D3"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="004161D3" w:rsidRPr="006B3E5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256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479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35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10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41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1A3AFF" w:rsidRPr="001A3AFF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72</w:t>
      </w:r>
      <w:r w:rsidR="004161D3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4161D3" w:rsidRPr="00E63F4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04AF2D11" w14:textId="77777777" w:rsidR="006A46BF" w:rsidRDefault="006A46BF" w:rsidP="004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</w:p>
    <w:p w14:paraId="6765D508" w14:textId="15DEA74E" w:rsidR="00584066" w:rsidRPr="00E63F4E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E63F4E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E63F4E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E63F4E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  <w:r w:rsidR="00106ED1" w:rsidRPr="00E63F4E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/ Letter of Credit</w:t>
      </w:r>
    </w:p>
    <w:p w14:paraId="48AA6FB1" w14:textId="77777777" w:rsidR="00584066" w:rsidRPr="00E63F4E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D8BC6B2" w14:textId="3A009023" w:rsidR="00584066" w:rsidRPr="006B3E5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E63F4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="001D6AF3" w:rsidRPr="00E63F4E">
        <w:rPr>
          <w:rFonts w:ascii="Angsana New" w:hAnsi="Angsana New" w:hint="cs"/>
          <w:sz w:val="30"/>
          <w:szCs w:val="30"/>
        </w:rPr>
        <w:t xml:space="preserve"> </w:t>
      </w:r>
      <w:r w:rsidR="001D6AF3" w:rsidRPr="00E63F4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="001D6AF3" w:rsidRPr="00E63F4E">
        <w:rPr>
          <w:rFonts w:ascii="Angsana New" w:hAnsi="Angsana New" w:hint="cs"/>
          <w:sz w:val="30"/>
          <w:szCs w:val="30"/>
        </w:rPr>
        <w:t xml:space="preserve"> </w:t>
      </w:r>
      <w:r w:rsidRPr="00E63F4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="002C2DD8" w:rsidRPr="00E63F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E63F4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="002C2DD8" w:rsidRPr="00E63F4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C3293C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600</w:t>
      </w:r>
      <w:r w:rsidR="00C3293C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6B3E5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านบาท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="00C8736F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59</w:t>
      </w:r>
      <w:r w:rsidR="00C3293C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6B3E5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านเหรียญสหรัฐอเมริกา</w:t>
      </w:r>
      <w:r w:rsidR="00C8736F"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17</w:t>
      </w:r>
      <w:r w:rsidR="00C8736F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85</w:t>
      </w:r>
      <w:r w:rsidR="00C8736F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8736F" w:rsidRPr="006B3E5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ล้านเยน</w:t>
      </w:r>
      <w:r w:rsidR="00085345"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085345"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085345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31</w:t>
      </w:r>
      <w:r w:rsidR="00085345"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="00085345" w:rsidRPr="006B3E5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256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</w:t>
      </w:r>
      <w:r w:rsidR="00085345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085345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600</w:t>
      </w:r>
      <w:r w:rsidR="00085345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24</w:t>
      </w:r>
      <w:r w:rsidR="00085345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50</w:t>
      </w:r>
      <w:r w:rsidR="00085345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17</w:t>
      </w:r>
      <w:r w:rsidR="00085345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85</w:t>
      </w:r>
      <w:r w:rsidR="00085345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</w:t>
      </w:r>
      <w:r w:rsidR="00106ED1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เยน</w:t>
      </w:r>
      <w:r w:rsidR="00085345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06527C00" w14:textId="77777777" w:rsidR="00584066" w:rsidRPr="006B3E5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256BBD9B" w14:textId="77777777" w:rsidR="00584066" w:rsidRPr="006B3E5C" w:rsidRDefault="00584066" w:rsidP="00584066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B3E5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3155A03A" w14:textId="77777777" w:rsidR="00584066" w:rsidRPr="006B3E5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0EC2868" w14:textId="6666BEAA" w:rsidR="006F55C1" w:rsidRDefault="00584066" w:rsidP="006F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6B3E5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A3AFF" w:rsidRPr="001A3AFF">
        <w:rPr>
          <w:rFonts w:ascii="Angsana New" w:hAnsi="Angsana New" w:hint="cs"/>
          <w:sz w:val="30"/>
          <w:szCs w:val="30"/>
        </w:rPr>
        <w:t>31</w:t>
      </w:r>
      <w:r w:rsidR="001D6AF3" w:rsidRPr="006B3E5C">
        <w:rPr>
          <w:rFonts w:ascii="Angsana New" w:hAnsi="Angsana New" w:hint="cs"/>
          <w:sz w:val="30"/>
          <w:szCs w:val="30"/>
        </w:rPr>
        <w:t xml:space="preserve"> </w:t>
      </w:r>
      <w:r w:rsidR="001D6AF3" w:rsidRPr="006B3E5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 w:hint="cs"/>
          <w:sz w:val="30"/>
          <w:szCs w:val="30"/>
        </w:rPr>
        <w:t>256</w:t>
      </w:r>
      <w:r w:rsidR="001A3AFF" w:rsidRPr="001A3AFF">
        <w:rPr>
          <w:rFonts w:ascii="Angsana New" w:hAnsi="Angsana New"/>
          <w:sz w:val="30"/>
          <w:szCs w:val="30"/>
        </w:rPr>
        <w:t>5</w:t>
      </w:r>
      <w:r w:rsidR="001D6AF3"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6B3E5C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="00DE6FB1"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4</w:t>
      </w:r>
      <w:r w:rsidR="00F82DC7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828</w:t>
      </w:r>
      <w:r w:rsidR="00F82DC7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14</w:t>
      </w:r>
      <w:r w:rsidR="00DE6FB1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E6FB1" w:rsidRPr="006B3E5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DE6FB1"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F50D1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และ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F82DC7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296</w:t>
      </w:r>
      <w:r w:rsidR="00F82DC7"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58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1947FB" w:rsidRPr="006B3E5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5B40E9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31</w:t>
      </w:r>
      <w:r w:rsidR="005B40E9"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="005B40E9" w:rsidRPr="006B3E5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A3AFF" w:rsidRPr="001A3AFF">
        <w:rPr>
          <w:rFonts w:ascii="Angsana New" w:hAnsi="Angsana New" w:hint="cs"/>
          <w:i/>
          <w:iCs/>
          <w:sz w:val="30"/>
          <w:szCs w:val="30"/>
        </w:rPr>
        <w:t>256</w:t>
      </w:r>
      <w:r w:rsidR="001A3AFF" w:rsidRPr="001A3AFF">
        <w:rPr>
          <w:rFonts w:ascii="Angsana New" w:hAnsi="Angsana New"/>
          <w:i/>
          <w:iCs/>
          <w:sz w:val="30"/>
          <w:szCs w:val="30"/>
        </w:rPr>
        <w:t>4</w:t>
      </w:r>
      <w:r w:rsidR="00DE6FB1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</w:t>
      </w:r>
      <w:r w:rsidR="00DE6FB1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828</w:t>
      </w:r>
      <w:r w:rsidR="00DE6FB1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05</w:t>
      </w:r>
      <w:r w:rsidR="00DE6FB1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B40E9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106ED1" w:rsidRPr="006B3E5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และ 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5B40E9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302</w:t>
      </w:r>
      <w:r w:rsidR="005B40E9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87</w:t>
      </w:r>
      <w:r w:rsidR="005B40E9" w:rsidRPr="006B3E5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6B3E5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5B40E9" w:rsidRPr="00E63F4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4722E93A" w14:textId="7DF06A42" w:rsidR="006F55C1" w:rsidRPr="006A46BF" w:rsidRDefault="006F55C1" w:rsidP="006F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14"/>
          <w:szCs w:val="14"/>
          <w:lang w:eastAsia="th-TH"/>
        </w:rPr>
      </w:pPr>
    </w:p>
    <w:p w14:paraId="0B296DAD" w14:textId="5F9BF9ED" w:rsidR="00917903" w:rsidRDefault="00917903" w:rsidP="006F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  <w:br w:type="page"/>
      </w:r>
    </w:p>
    <w:p w14:paraId="7DE0AF12" w14:textId="6ED6F286" w:rsidR="00584066" w:rsidRPr="006F55C1" w:rsidRDefault="00584066" w:rsidP="006F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D45DD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รายจ่ายฝ่ายทุน</w:t>
      </w:r>
    </w:p>
    <w:p w14:paraId="2FA94871" w14:textId="77777777" w:rsidR="00584066" w:rsidRPr="00BD7ED5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6E539F04" w14:textId="1A269790" w:rsidR="00F6628A" w:rsidRPr="00F6628A" w:rsidRDefault="00F6628A" w:rsidP="00F6628A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ราช โคเจนเนอเรชั่น จำกัด ซึ่งเป็นบริษัทย่อยทางตรง มีภาระผูกพันเกี่ยวกับรายจ่ายฝ่ายทุนคงเหลือตามสัญญางาน</w:t>
      </w:r>
      <w:r w:rsidRPr="006B3E5C">
        <w:rPr>
          <w:rFonts w:ascii="Angsana New" w:hAnsi="Angsana New"/>
          <w:snapToGrid w:val="0"/>
          <w:sz w:val="30"/>
          <w:szCs w:val="30"/>
          <w:cs/>
          <w:lang w:eastAsia="th-TH"/>
        </w:rPr>
        <w:t>ก่อสร้างโรงไฟฟ้าส่วนต่อขยาย (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Engineering Procurement and Construction Contract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MW) 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และสัญญาก่อสร้างและปรับปรุงระบบอื่น ๆ เป็นจำนวนเงิน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350</w:t>
      </w:r>
      <w:r w:rsidR="007353B1" w:rsidRPr="006B3E5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="007353B1" w:rsidRPr="006B3E5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69</w:t>
      </w:r>
      <w:r w:rsidRPr="006B3E5C">
        <w:rPr>
          <w:rFonts w:ascii="Angsana New" w:hAnsi="Angsana New" w:hint="cs"/>
          <w:sz w:val="30"/>
          <w:szCs w:val="30"/>
          <w:cs/>
        </w:rPr>
        <w:t xml:space="preserve"> </w:t>
      </w:r>
      <w:r w:rsidRPr="006B3E5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230</w:t>
      </w:r>
      <w:r w:rsidR="007353B1" w:rsidRPr="006B3E5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70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ล้านเยน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31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2564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464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09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07</w:t>
      </w:r>
      <w:r w:rsidRPr="006B3E5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ล้านเหรียญสหรัฐอเมริกา และ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,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845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ล้านเยน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3E6383B8" w14:textId="0AC0F261" w:rsidR="00F6628A" w:rsidRPr="00BD7ED5" w:rsidRDefault="00F6628A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lang w:eastAsia="th-TH"/>
        </w:rPr>
      </w:pPr>
    </w:p>
    <w:p w14:paraId="728FC2B9" w14:textId="434BB72C" w:rsidR="00F6628A" w:rsidRPr="00F6628A" w:rsidRDefault="00F6628A" w:rsidP="00F6628A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1A3AFF" w:rsidRPr="001A3AF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3AFF" w:rsidRPr="001A3AF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สหโคเจน (ชลบุรี) จำกัด (มหาชน) และบริษัทย่อย ซึ่งเป็นบริษัทย่อยทางตรง </w:t>
      </w:r>
      <w:r w:rsidR="00C81578">
        <w:rPr>
          <w:rFonts w:ascii="Angsana New" w:hAnsi="Angsana New"/>
          <w:snapToGrid w:val="0"/>
          <w:sz w:val="30"/>
          <w:szCs w:val="30"/>
          <w:lang w:eastAsia="th-TH"/>
        </w:rPr>
        <w:br/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มีภาระผูกพันเกี่ยวกับรายจ่ายฝ่ายทุนคงเหลือตามสัญญาจัดหาอุปกรณ์และบำรุงรักษาโรงไฟฟ้าพลังงานความร้อน</w:t>
      </w:r>
      <w:r w:rsidRPr="00B229E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ร่วมและจัดหาอุปกรณ์การก่อสร้างอาคาร เป็นจำนวนเงิน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752</w:t>
      </w:r>
      <w:r w:rsidR="0049673D" w:rsidRPr="00B229E1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84</w:t>
      </w:r>
      <w:r w:rsidRPr="00B229E1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229E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1A3AFF" w:rsidRPr="001A3AFF">
        <w:rPr>
          <w:rFonts w:ascii="Angsana New" w:hAnsi="Angsana New"/>
          <w:sz w:val="30"/>
          <w:szCs w:val="30"/>
        </w:rPr>
        <w:t>27</w:t>
      </w:r>
      <w:r w:rsidRPr="00B229E1">
        <w:rPr>
          <w:rFonts w:ascii="Angsana New" w:hAnsi="Angsana New"/>
          <w:sz w:val="30"/>
          <w:szCs w:val="30"/>
        </w:rPr>
        <w:t>.</w:t>
      </w:r>
      <w:r w:rsidR="001A3AFF" w:rsidRPr="001A3AFF">
        <w:rPr>
          <w:rFonts w:ascii="Angsana New" w:hAnsi="Angsana New"/>
          <w:sz w:val="30"/>
          <w:szCs w:val="30"/>
        </w:rPr>
        <w:t>90</w:t>
      </w:r>
      <w:r w:rsidRPr="00B229E1">
        <w:rPr>
          <w:rFonts w:ascii="Angsana New" w:hAnsi="Angsana New"/>
          <w:sz w:val="30"/>
          <w:szCs w:val="30"/>
        </w:rPr>
        <w:t xml:space="preserve"> </w:t>
      </w:r>
      <w:r w:rsidRPr="00B229E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="00C81578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B229E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128</w:t>
      </w:r>
      <w:r w:rsidR="0049673D" w:rsidRPr="00B229E1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01</w:t>
      </w:r>
      <w:r w:rsidRPr="00B229E1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229E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ล้านโครนาสวีเดน</w:t>
      </w:r>
      <w:r w:rsidRPr="00B229E1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229E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31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2564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764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55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27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90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153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1A3AFF" w:rsidRPr="001A3AF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61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ล้านโครนาสวีเดน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04C90082" w14:textId="2C1DAD5B" w:rsidR="00B229E1" w:rsidRPr="00BD7ED5" w:rsidRDefault="00B2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lang w:val="th-TH" w:eastAsia="th-TH"/>
        </w:rPr>
      </w:pPr>
    </w:p>
    <w:p w14:paraId="6221EB15" w14:textId="77777777" w:rsidR="00F6628A" w:rsidRPr="006B3E5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6B3E5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4A447F70" w14:textId="77777777" w:rsidR="00F6628A" w:rsidRPr="00BD7ED5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eastAsia="th-TH"/>
        </w:rPr>
      </w:pPr>
    </w:p>
    <w:p w14:paraId="40D9BA5D" w14:textId="77777777" w:rsidR="00F6628A" w:rsidRPr="006B3E5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6B3E5C">
        <w:rPr>
          <w:rFonts w:ascii="Angsana New" w:hAnsi="Angsana New"/>
          <w:spacing w:val="-4"/>
          <w:sz w:val="30"/>
          <w:szCs w:val="30"/>
          <w:cs/>
        </w:rPr>
        <w:t xml:space="preserve">ราช โคเจนเนอเรชั่น จำกัด 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7BCF50FB" w14:textId="77777777" w:rsidR="00F6628A" w:rsidRPr="00BD7ED5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5B62AD29" w14:textId="77777777" w:rsidR="00F6628A" w:rsidRPr="006B3E5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399E106" w14:textId="77777777" w:rsidR="00F6628A" w:rsidRPr="00BD7ED5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715A88EE" w14:textId="77777777" w:rsidR="00F6628A" w:rsidRPr="006B3E5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39440613" w14:textId="77777777" w:rsidR="00F6628A" w:rsidRPr="00BD7ED5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01A9EB3C" w14:textId="77777777" w:rsidR="00F6628A" w:rsidRPr="006B3E5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B3E5C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6B3E5C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B3E5C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6EB21896" w14:textId="77777777" w:rsidR="00F6628A" w:rsidRPr="00BD7ED5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416630BF" w14:textId="77777777" w:rsidR="00F6628A" w:rsidRPr="006B3E5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0868F751" w14:textId="77777777" w:rsidR="00F6628A" w:rsidRPr="00BD7ED5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3DE48F6E" w14:textId="77777777" w:rsidR="00F6628A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B3E5C">
        <w:rPr>
          <w:rFonts w:ascii="Angsana New" w:hAnsi="Angsana New"/>
          <w:spacing w:val="-4"/>
          <w:sz w:val="30"/>
          <w:szCs w:val="30"/>
        </w:rPr>
        <w:t>NEXIF RATCH ENERGY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6B3E5C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6B3E5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 บริษัท เน็กส์ซิฟ ราช เอ็นเนอร์จี ระยอง จำกัด ซึ่งเป็นบริษัทย่อยของการร่วมค้าดังกล่าว ไปเป็นหลักทรัพย์ค้ำประกัน</w:t>
      </w:r>
      <w:r w:rsidRPr="006B3E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การกู้เงินให้แก่เจ้าหนี้เงินกู้ของบริษัท เน็กส์ซิฟ ราช เอ็นเนอร์จี ระยอง จำกัด</w:t>
      </w:r>
    </w:p>
    <w:p w14:paraId="5FE787F9" w14:textId="77777777" w:rsidR="00F6628A" w:rsidRPr="006B3E5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คดีความสำคัญ</w:t>
      </w:r>
    </w:p>
    <w:p w14:paraId="5058536B" w14:textId="77777777" w:rsidR="00F6628A" w:rsidRPr="005D78B2" w:rsidRDefault="00F6628A" w:rsidP="00F6628A">
      <w:pPr>
        <w:ind w:left="540"/>
        <w:jc w:val="thaiDistribute"/>
        <w:rPr>
          <w:rFonts w:ascii="Angsana New" w:hAnsi="Angsana New"/>
          <w:snapToGrid w:val="0"/>
          <w:sz w:val="22"/>
          <w:szCs w:val="22"/>
          <w:lang w:val="th-TH" w:eastAsia="th-TH"/>
        </w:rPr>
      </w:pPr>
    </w:p>
    <w:p w14:paraId="6785024A" w14:textId="09904F9B" w:rsidR="00F6628A" w:rsidRDefault="00F6628A" w:rsidP="00F6628A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2557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2561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  <w:t xml:space="preserve">คำพิพากษายกฟ้องโจทก์ ต่อมาเมื่อวันที่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ศาลอุทธรณ์ได้มีคำพิพากษายืนตามคำพิพากษาของ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ศาลชั้นต้นที่ยกฟ้องโจทก์ในคดีดังกล่าว</w:t>
      </w:r>
    </w:p>
    <w:p w14:paraId="004AB518" w14:textId="77777777" w:rsidR="00917903" w:rsidRPr="005D78B2" w:rsidRDefault="00917903" w:rsidP="00F6628A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012695FE" w14:textId="3614706A" w:rsidR="008D6BE6" w:rsidRPr="006B3E5C" w:rsidRDefault="00F6628A" w:rsidP="006F55C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6B3E5C">
        <w:rPr>
          <w:rFonts w:ascii="Angsana New" w:hAnsi="Angsana New"/>
          <w:snapToGrid w:val="0"/>
          <w:sz w:val="30"/>
          <w:szCs w:val="30"/>
          <w:lang w:val="th-TH" w:eastAsia="th-TH"/>
        </w:rPr>
        <w:t>,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271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ต่อมาเมื่อวันที่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1A3AFF" w:rsidRPr="001A3AFF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6B3E5C">
        <w:rPr>
          <w:rFonts w:ascii="Angsana New" w:hAnsi="Angsana New"/>
          <w:snapToGrid w:val="0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6B3E5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ด้วยเหตุผลว่าข้อมูลที่โจทก์กล่าวอ้างได้สิ้นสุดสภาพการเป็นความลับทางการค้าไปแล้ว ดังนั้นบริษัทจึงไม่ได้บันทึกหนี้สินที่อาจจะเกิดขึ้นจากคดีดังกล่าว</w:t>
      </w:r>
    </w:p>
    <w:p w14:paraId="5D5C0B02" w14:textId="5B00EB01" w:rsidR="006F55C1" w:rsidRPr="00865743" w:rsidRDefault="006F55C1" w:rsidP="006F55C1">
      <w:pPr>
        <w:ind w:left="540"/>
        <w:jc w:val="thaiDistribute"/>
        <w:rPr>
          <w:rFonts w:ascii="Angsana New" w:hAnsi="Angsana New"/>
          <w:b/>
          <w:bCs/>
        </w:rPr>
      </w:pPr>
    </w:p>
    <w:p w14:paraId="76447AF3" w14:textId="77777777" w:rsidR="00865743" w:rsidRPr="00E225EB" w:rsidRDefault="00865743" w:rsidP="00865743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225E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การอนุมัติการเข้าซื้อหุ้นเพื่อลงทุนในโรงไฟฟ้าพลังความร้อนในสาธารณรัฐอินโดนีเซีย</w:t>
      </w:r>
    </w:p>
    <w:p w14:paraId="3C2DB8CF" w14:textId="77777777" w:rsidR="00865743" w:rsidRPr="00865743" w:rsidRDefault="00865743" w:rsidP="00865743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4117B2D8" w14:textId="77777777" w:rsidR="00865743" w:rsidRPr="00E225EB" w:rsidRDefault="00865743" w:rsidP="00865743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ในการประชุมวิสามัญผู้ถือหุ้นของบริษัทเมื่อวันที่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21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ตุลาคม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>ผู้ถือหุ้นมีมติอนุมัติให้บริษัท อาร์เอช อินเตอร์เนชั่นแนล (สิงคโปร์) คอร์ปอเรชั่น จำกัด (“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เข้าซื้อหุ้นสามัญในบริษัท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45.52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65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และมีมติอนุมัติให้บริษัทและ/หรือ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>จัดสรรเงินลงทุน ณ วันโอนหุ้น ตามเงื่อนไขการซื้อขายหุ้นสามัญดังกล่าว</w:t>
      </w:r>
    </w:p>
    <w:p w14:paraId="11A4B1C5" w14:textId="77777777" w:rsidR="00865743" w:rsidRPr="00865743" w:rsidRDefault="00865743" w:rsidP="006F55C1">
      <w:pPr>
        <w:ind w:left="540"/>
        <w:jc w:val="thaiDistribute"/>
        <w:rPr>
          <w:rFonts w:ascii="Angsana New" w:hAnsi="Angsana New"/>
          <w:b/>
          <w:bCs/>
        </w:rPr>
      </w:pPr>
    </w:p>
    <w:p w14:paraId="0BED9EA3" w14:textId="5E695A02" w:rsidR="00243712" w:rsidRPr="006B3E5C" w:rsidRDefault="006702DE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B3E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6B3E5C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  <w:bookmarkStart w:id="4" w:name="_Hlk15825884"/>
    </w:p>
    <w:p w14:paraId="0AAEE2E9" w14:textId="77777777" w:rsidR="009E6CA3" w:rsidRPr="00865743" w:rsidRDefault="009E6CA3" w:rsidP="009E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lang w:val="th-TH"/>
        </w:rPr>
      </w:pPr>
    </w:p>
    <w:p w14:paraId="28EC2313" w14:textId="48C54CBE" w:rsidR="007522CA" w:rsidRPr="007522CA" w:rsidRDefault="007522CA" w:rsidP="009E6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7522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การจ่ายเงินปันผล</w:t>
      </w:r>
    </w:p>
    <w:p w14:paraId="5867D11E" w14:textId="77777777" w:rsidR="007522CA" w:rsidRPr="00865743" w:rsidRDefault="007522CA" w:rsidP="009E6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snapToGrid w:val="0"/>
          <w:szCs w:val="18"/>
          <w:cs/>
          <w:lang w:val="th-TH" w:eastAsia="th-TH"/>
        </w:rPr>
      </w:pPr>
    </w:p>
    <w:p w14:paraId="6A38593F" w14:textId="50B41DE8" w:rsidR="009E6CA3" w:rsidRPr="00C17A53" w:rsidRDefault="009E6CA3" w:rsidP="009E6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7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เมษายน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ที่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ประชุมสามัญผู้ถือหุ้นประจำปีของบริษัท มีมติอนุมัติการจัดสรรกำไรสำหรับ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 xml:space="preserve">ผลการดำเนินงานปี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เป็นเงินปันผล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จ่าย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ในอัตราหุ้นละ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0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บาท เป็นจำนวนเงินทั้งสิ้น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3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625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ทั้งนี้ บริษัทได้จ่ายเงินปันผลระหว่างกาล ซึ่งจัดสรรจากกำไรสำหรับผลการดำเนินงานงวดหกเดือน</w:t>
      </w:r>
      <w:r w:rsidRPr="00C17A53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 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สิ้นสุดวันที่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Pr="00C17A53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 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มิถุนายน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ในอัตราหุ้นละ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15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บาท เป็นจำนวนเงินทั้งสิ้น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667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50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ซึ่งได้จ่ายให้แก่ผู้ถือหุ้นในเดือนกันยายน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โดย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ยอดสุทธิของเงินปันผลดังกล่าวเป็นจำนวนเงิน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957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50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ได้จ่ายให้แก่ผู้ถือหุ้นในเดือน</w:t>
      </w:r>
      <w:r w:rsidRPr="00C17A53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พฤษภาคม</w:t>
      </w:r>
      <w:r w:rsidRPr="00C17A5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1A3AFF" w:rsidRPr="001A3AF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1A3AFF" w:rsidRPr="001A3AF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5</w:t>
      </w:r>
    </w:p>
    <w:p w14:paraId="0EC4BCA7" w14:textId="4D120DA5" w:rsidR="009E6CA3" w:rsidRPr="00865743" w:rsidRDefault="009E6CA3" w:rsidP="009E6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snapToGrid w:val="0"/>
          <w:sz w:val="14"/>
          <w:szCs w:val="14"/>
          <w:lang w:val="th-TH" w:eastAsia="th-TH"/>
        </w:rPr>
      </w:pPr>
    </w:p>
    <w:p w14:paraId="2C861954" w14:textId="77777777" w:rsidR="009E6CA3" w:rsidRPr="005453C4" w:rsidRDefault="009E6CA3" w:rsidP="009E6CA3">
      <w:pPr>
        <w:pStyle w:val="ListParagraph"/>
        <w:ind w:left="518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5453C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 xml:space="preserve">การเพิ่มทุนและการออกและเสนอขายหุ้นสามัญที่ออกใหม่ให้แก่ผู้ถือหุ้นเดิมตามสัดส่วนการถือหุ้น </w:t>
      </w:r>
    </w:p>
    <w:p w14:paraId="2F866A02" w14:textId="41291BF2" w:rsidR="009E6CA3" w:rsidRDefault="009E6CA3" w:rsidP="009E6CA3">
      <w:pPr>
        <w:pStyle w:val="ListParagraph"/>
        <w:ind w:left="518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02BD47F" w14:textId="0A3BB829" w:rsidR="00AC2AF6" w:rsidRPr="000D255B" w:rsidRDefault="00905D69" w:rsidP="0033302B">
      <w:pPr>
        <w:pStyle w:val="ListParagraph"/>
        <w:ind w:left="5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05D69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ในการประชุมสามัญผู้ถือหุ้น</w:t>
      </w:r>
      <w:r w:rsidR="0033302B" w:rsidRPr="005453C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33302B" w:rsidRPr="005453C4">
        <w:rPr>
          <w:rFonts w:ascii="Angsana New" w:hAnsi="Angsana New"/>
          <w:snapToGrid w:val="0"/>
          <w:sz w:val="30"/>
          <w:szCs w:val="30"/>
          <w:lang w:eastAsia="th-TH"/>
        </w:rPr>
        <w:t xml:space="preserve">27 </w:t>
      </w:r>
      <w:r w:rsidR="0033302B" w:rsidRPr="005453C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เมษายน </w:t>
      </w:r>
      <w:r w:rsidR="0033302B" w:rsidRPr="005453C4"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="003330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มีมติ</w:t>
      </w:r>
      <w:r w:rsidRPr="00905D6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อนุมัติการเพิ่มทุนจดทะเบียนของบริษัทจาก </w:t>
      </w:r>
      <w:r w:rsidRPr="00905D69">
        <w:rPr>
          <w:rFonts w:ascii="Angsana New" w:hAnsi="Angsana New"/>
          <w:snapToGrid w:val="0"/>
          <w:sz w:val="30"/>
          <w:szCs w:val="30"/>
          <w:lang w:eastAsia="th-TH"/>
        </w:rPr>
        <w:t xml:space="preserve">14,500.00 </w:t>
      </w:r>
      <w:r w:rsidRPr="00905D6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เป็น </w:t>
      </w:r>
      <w:r w:rsidRPr="00905D69">
        <w:rPr>
          <w:rFonts w:ascii="Angsana New" w:hAnsi="Angsana New"/>
          <w:snapToGrid w:val="0"/>
          <w:sz w:val="30"/>
          <w:szCs w:val="30"/>
          <w:lang w:eastAsia="th-TH"/>
        </w:rPr>
        <w:t xml:space="preserve">22,192.31 </w:t>
      </w:r>
      <w:r w:rsidRPr="00905D6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โดยการออกหุ้นสามัญจำนวน </w:t>
      </w:r>
      <w:r w:rsidRPr="00905D69">
        <w:rPr>
          <w:rFonts w:ascii="Angsana New" w:hAnsi="Angsana New"/>
          <w:snapToGrid w:val="0"/>
          <w:sz w:val="30"/>
          <w:szCs w:val="30"/>
          <w:lang w:eastAsia="th-TH"/>
        </w:rPr>
        <w:t>769.23</w:t>
      </w:r>
      <w:r w:rsidR="0078037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05D6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Pr="00905D69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905D6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บาท รวม </w:t>
      </w:r>
      <w:r w:rsidRPr="00905D69">
        <w:rPr>
          <w:rFonts w:ascii="Angsana New" w:hAnsi="Angsana New"/>
          <w:snapToGrid w:val="0"/>
          <w:sz w:val="30"/>
          <w:szCs w:val="30"/>
          <w:lang w:eastAsia="th-TH"/>
        </w:rPr>
        <w:t xml:space="preserve">7,692.31 </w:t>
      </w:r>
      <w:r w:rsidRPr="00905D69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 เพื่อออกและเสนอขายให้แก่ผู้ถือหุ้นสามัญเดิมของบริษัทตามสัดส่วนการถือหุ้น โดยไม่จัดสรรให้ผู้ถือหุ้นที่จะทำให้บริษัทมีหน้าที่ตามกฎหมายต่างประเทศ</w:t>
      </w:r>
      <w:r w:rsidR="0033302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ทั้งนี้ เมื่อวันที่ </w:t>
      </w:r>
      <w:r w:rsidR="003C42E3">
        <w:rPr>
          <w:rFonts w:ascii="Angsana New" w:hAnsi="Angsana New"/>
          <w:snapToGrid w:val="0"/>
          <w:sz w:val="30"/>
          <w:szCs w:val="30"/>
          <w:lang w:eastAsia="th-TH"/>
        </w:rPr>
        <w:t>12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พฤษภาคม </w:t>
      </w:r>
      <w:r w:rsidR="003C42E3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6E3E5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บริษัทพิจารณากำหนด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ราคาเสนอขาย</w:t>
      </w:r>
      <w:r w:rsidR="006E3E5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ต่อหุ้นสุดท้ายที่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3C42E3">
        <w:rPr>
          <w:rFonts w:ascii="Angsana New" w:hAnsi="Angsana New"/>
          <w:snapToGrid w:val="0"/>
          <w:sz w:val="30"/>
          <w:szCs w:val="30"/>
          <w:lang w:eastAsia="th-TH"/>
        </w:rPr>
        <w:t>34.48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บาทต่อหุ้น </w:t>
      </w:r>
      <w:r w:rsidR="006E3E5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จำนวนหุ้นที่เสนอขายสุดท้าย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3C42E3">
        <w:rPr>
          <w:rFonts w:ascii="Angsana New" w:hAnsi="Angsana New"/>
          <w:snapToGrid w:val="0"/>
          <w:sz w:val="30"/>
          <w:szCs w:val="30"/>
          <w:lang w:eastAsia="th-TH"/>
        </w:rPr>
        <w:t>725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ล้านหุ้น และอัตราส่วนการเสนอขายต่อหุ้น</w:t>
      </w:r>
      <w:r w:rsidR="006E3E5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สุดท้าย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อยู่ที่ </w:t>
      </w:r>
      <w:r w:rsidR="003C42E3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หุ้นสามัญเดิมต่อ </w:t>
      </w:r>
      <w:r w:rsidR="003C42E3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3C42E3" w:rsidRPr="003C42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หุ้นสามัญที่ออกใหม่</w:t>
      </w:r>
    </w:p>
    <w:p w14:paraId="7A2E03FE" w14:textId="77777777" w:rsidR="00430D85" w:rsidRPr="005453C4" w:rsidRDefault="00430D85" w:rsidP="009E6CA3">
      <w:pPr>
        <w:pStyle w:val="ListParagraph"/>
        <w:ind w:left="518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bookmarkEnd w:id="4"/>
    <w:p w14:paraId="68BA0685" w14:textId="5DB36CB5" w:rsidR="001D7786" w:rsidRPr="005453C4" w:rsidRDefault="001D7786" w:rsidP="001D7786">
      <w:pPr>
        <w:ind w:left="127" w:firstLine="413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5453C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การลงนามสัญญาเพื่อลงทุนในบริษัท พริ้นซิเพิล เฮลท์ แคร์-สกลนคร จำกัด</w:t>
      </w:r>
    </w:p>
    <w:p w14:paraId="475E4A59" w14:textId="77777777" w:rsidR="001D7786" w:rsidRPr="005453C4" w:rsidRDefault="001D7786" w:rsidP="001D7786">
      <w:pPr>
        <w:ind w:left="127" w:firstLine="413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14:paraId="43990A03" w14:textId="671CB692" w:rsidR="001D7786" w:rsidRPr="005453C4" w:rsidRDefault="001D7786" w:rsidP="001D778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บริษัทได้ลงนามสัญญาระหว่างผู้ถือหุ้นบริษัท พริ้นซิเพิล เฮลท์แคร์ จำกัด (“</w:t>
      </w:r>
      <w:r w:rsidRPr="005453C4">
        <w:rPr>
          <w:rFonts w:ascii="Angsana New" w:hAnsi="Angsana New"/>
          <w:snapToGrid w:val="0"/>
          <w:sz w:val="30"/>
          <w:szCs w:val="30"/>
          <w:lang w:val="th-TH" w:eastAsia="th-TH"/>
        </w:rPr>
        <w:t>PRINH”)</w:t>
      </w:r>
      <w:r w:rsidRPr="005453C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และผู้ร่วมลงทุนท้องถิ่นเพื่อลงทุนในบริษัท พริ้นซิเพิล เฮลท์แคร์ - สกลนคร จำกัด และลงทุนในธุรกิจโรงพยาบาลเอกชนภายใต้ชื่อโรงพยาบาล พริ้นซ์ สกลนคร โดยมีทุนจดทะเบียนจำนวน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(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1A3AFF" w:rsidRPr="005453C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1A3AFF" w:rsidRPr="005453C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)</w:t>
      </w:r>
      <w:r w:rsidRPr="005453C4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บริษัทถือหุ้นในสัดส่วนร้อยละ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คิดเป็นเงินลงทุนจำนวน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75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</w:t>
      </w:r>
      <w:r w:rsidRPr="005453C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เมื่อวันที่ </w:t>
      </w:r>
      <w:r w:rsidR="001A3AFF" w:rsidRPr="005453C4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Pr="005453C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เมษายน </w:t>
      </w:r>
      <w:r w:rsidR="001A3AFF" w:rsidRPr="005453C4">
        <w:rPr>
          <w:rFonts w:ascii="Angsana New" w:hAnsi="Angsana New" w:hint="cs"/>
          <w:snapToGrid w:val="0"/>
          <w:sz w:val="30"/>
          <w:szCs w:val="30"/>
          <w:lang w:eastAsia="th-TH"/>
        </w:rPr>
        <w:t>2565</w:t>
      </w:r>
      <w:r w:rsidRPr="005453C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บริษัทได้จ่ายชำระค่าหุ้นดังกล่าวตามสัดส่วนการลงทุนร้อยละ </w:t>
      </w:r>
      <w:r w:rsidR="001A3AFF" w:rsidRPr="005453C4">
        <w:rPr>
          <w:rFonts w:ascii="Angsana New" w:hAnsi="Angsana New" w:hint="cs"/>
          <w:snapToGrid w:val="0"/>
          <w:sz w:val="30"/>
          <w:szCs w:val="30"/>
          <w:lang w:eastAsia="th-TH"/>
        </w:rPr>
        <w:t>25</w:t>
      </w:r>
      <w:r w:rsidRPr="005453C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เป็นจำนวนเงินรวมทั้งสิ้น </w:t>
      </w:r>
      <w:r w:rsidR="001A3AFF" w:rsidRPr="005453C4">
        <w:rPr>
          <w:rFonts w:ascii="Angsana New" w:hAnsi="Angsana New" w:hint="cs"/>
          <w:snapToGrid w:val="0"/>
          <w:sz w:val="30"/>
          <w:szCs w:val="30"/>
          <w:lang w:eastAsia="th-TH"/>
        </w:rPr>
        <w:t>75</w:t>
      </w:r>
      <w:r w:rsidRPr="005453C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</w:t>
      </w:r>
    </w:p>
    <w:p w14:paraId="1F0D5DDF" w14:textId="7BB46B6B" w:rsidR="00E561A4" w:rsidRPr="005453C4" w:rsidRDefault="00E561A4" w:rsidP="004A4E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A748099" w14:textId="318F735B" w:rsidR="001C218C" w:rsidRPr="005453C4" w:rsidRDefault="001C218C" w:rsidP="001C218C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5453C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การเรียกชำระค่าหุ้นเพิ่มทุนของบริษัท อาร์ อี เอ็น โคราช เอนเนอร์ยี่ จำกัด (</w:t>
      </w:r>
      <w:r w:rsidRPr="005453C4"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  <w:t>“REN”)</w:t>
      </w:r>
    </w:p>
    <w:p w14:paraId="67494120" w14:textId="77777777" w:rsidR="001C218C" w:rsidRPr="005453C4" w:rsidRDefault="001C218C" w:rsidP="001C218C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</w:p>
    <w:p w14:paraId="52762660" w14:textId="7F7C641E" w:rsidR="001C218C" w:rsidRPr="005453C4" w:rsidRDefault="001C218C" w:rsidP="001C218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ในการประชุมสามัญผู้ถือหุ้นของบริษัท อาร์ อี เอ็น โคราช เอนเนอร์ยี่ จำกัด ซึ่งเป็นการร่วมค้าทางตรง เมื่อวันที่ 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29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มีนาคม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ผู้ถือหุ้นมีมติอนุมัติให้เพิ่มทุนจดทะเบียนจาก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1A3AFF" w:rsidRPr="005453C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1A3AFF" w:rsidRPr="005453C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เป็น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500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1A3AFF" w:rsidRPr="005453C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50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1A3AFF" w:rsidRPr="005453C4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5453C4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โดยการออกหุ้นสามัญใหม่จำนวน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มีมูลค่าที่ตราไว้หุ้นละ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และเรียกชำระค่าหุ้นเพิ่มทุนเต็มจำนวนของทุนจดทะเบียนที่เพิ่ม เมื่อวันที่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5453C4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เมษายน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5453C4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="001A3AFF" w:rsidRPr="005453C4">
        <w:rPr>
          <w:rFonts w:ascii="Angsana New" w:hAnsi="Angsana New"/>
          <w:snapToGrid w:val="0"/>
          <w:sz w:val="30"/>
          <w:szCs w:val="30"/>
          <w:lang w:eastAsia="th-TH"/>
        </w:rPr>
        <w:t>80</w:t>
      </w:r>
      <w:r w:rsidRPr="005453C4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5453C4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5389EBD2" w14:textId="15459BBE" w:rsidR="00E561A4" w:rsidRPr="004A4E17" w:rsidRDefault="00E561A4" w:rsidP="001C218C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E561A4" w:rsidRPr="004A4E17" w:rsidSect="00881097">
      <w:headerReference w:type="default" r:id="rId21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44DD" w14:textId="77777777" w:rsidR="00A201C8" w:rsidRDefault="00A201C8" w:rsidP="004956B4">
      <w:r>
        <w:separator/>
      </w:r>
    </w:p>
  </w:endnote>
  <w:endnote w:type="continuationSeparator" w:id="0">
    <w:p w14:paraId="2D1D7AFC" w14:textId="77777777" w:rsidR="00A201C8" w:rsidRDefault="00A201C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A96B" w14:textId="77777777" w:rsidR="00FA6A6A" w:rsidRDefault="00FA6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3433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4AA8D" w14:textId="62A3C893" w:rsidR="00556DBA" w:rsidRDefault="00556DBA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062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2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25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1A3AFF" w:rsidRPr="001A3AFF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E062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0DE4D" w14:textId="77777777" w:rsidR="00FA6A6A" w:rsidRDefault="00FA6A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61B5" w14:textId="4E9EF604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1A3AFF"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5C127" w14:textId="77777777" w:rsidR="00A201C8" w:rsidRDefault="00A201C8" w:rsidP="004956B4">
      <w:r>
        <w:separator/>
      </w:r>
    </w:p>
  </w:footnote>
  <w:footnote w:type="continuationSeparator" w:id="0">
    <w:p w14:paraId="1F56BF40" w14:textId="77777777" w:rsidR="00A201C8" w:rsidRDefault="00A201C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C883" w14:textId="77777777" w:rsidR="00FA6A6A" w:rsidRDefault="00FA6A6A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4CFF0EB0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0D5E" w14:textId="77777777" w:rsidR="00556DBA" w:rsidRPr="0023512F" w:rsidRDefault="00556DBA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311A6D1" w14:textId="77777777" w:rsidR="00556DBA" w:rsidRPr="0023512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17396756" w14:textId="1D8A5DDC" w:rsidR="00556DBA" w:rsidRPr="0023512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103E05B1" w14:textId="77777777" w:rsidR="00556DBA" w:rsidRPr="004E58EC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9453F" w14:textId="77777777" w:rsidR="00FA6A6A" w:rsidRDefault="00FA6A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50C2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58C41EF" w14:textId="7E38D506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0CA251E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A3D4" w14:textId="77777777" w:rsidR="00556DBA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77777777" w:rsidR="00556DBA" w:rsidRPr="004F0871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30CB45" w14:textId="79C7B0CC" w:rsidR="00556DBA" w:rsidRPr="00F813C9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57F2F9B8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394F" w14:textId="77777777" w:rsidR="009126A5" w:rsidRDefault="009126A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C0681CA" w14:textId="77777777" w:rsidR="009126A5" w:rsidRPr="004F0871" w:rsidRDefault="009126A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ADF721" w14:textId="4ADF3991" w:rsidR="009126A5" w:rsidRPr="00F813C9" w:rsidRDefault="009126A5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CEE712B" w14:textId="77777777" w:rsidR="009126A5" w:rsidRPr="009873F3" w:rsidRDefault="009126A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6300" w14:textId="77777777" w:rsidR="009126A5" w:rsidRDefault="009126A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7C3D302" w14:textId="77777777" w:rsidR="009126A5" w:rsidRPr="004F0871" w:rsidRDefault="009126A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E82F607" w14:textId="373790A9" w:rsidR="009126A5" w:rsidRPr="00F813C9" w:rsidRDefault="009126A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1253F95" w14:textId="77777777" w:rsidR="009126A5" w:rsidRPr="009873F3" w:rsidRDefault="009126A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1EF8" w14:textId="77777777" w:rsidR="009126A5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B0BD447" w14:textId="77777777" w:rsidR="009126A5" w:rsidRPr="004F0871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DB8CE0" w14:textId="6F1160D1" w:rsidR="009126A5" w:rsidRPr="00F813C9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44B82220" w14:textId="77777777" w:rsidR="009126A5" w:rsidRPr="009873F3" w:rsidRDefault="009126A5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522E" w14:textId="77777777" w:rsidR="009126A5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0B2F834F" w14:textId="77777777" w:rsidR="009126A5" w:rsidRPr="004F0871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CD23F3" w14:textId="3401CE96" w:rsidR="009126A5" w:rsidRPr="00F813C9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A3AFF" w:rsidRPr="001A3AF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1A3AFF" w:rsidRPr="001A3AFF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30E8E83C" w14:textId="77777777" w:rsidR="009126A5" w:rsidRPr="009873F3" w:rsidRDefault="009126A5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6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34"/>
  </w:num>
  <w:num w:numId="14">
    <w:abstractNumId w:val="20"/>
  </w:num>
  <w:num w:numId="15">
    <w:abstractNumId w:val="22"/>
  </w:num>
  <w:num w:numId="16">
    <w:abstractNumId w:val="38"/>
  </w:num>
  <w:num w:numId="17">
    <w:abstractNumId w:val="39"/>
  </w:num>
  <w:num w:numId="18">
    <w:abstractNumId w:val="24"/>
  </w:num>
  <w:num w:numId="19">
    <w:abstractNumId w:val="15"/>
  </w:num>
  <w:num w:numId="20">
    <w:abstractNumId w:val="11"/>
  </w:num>
  <w:num w:numId="21">
    <w:abstractNumId w:val="13"/>
  </w:num>
  <w:num w:numId="22">
    <w:abstractNumId w:val="31"/>
  </w:num>
  <w:num w:numId="23">
    <w:abstractNumId w:val="28"/>
  </w:num>
  <w:num w:numId="24">
    <w:abstractNumId w:val="17"/>
  </w:num>
  <w:num w:numId="25">
    <w:abstractNumId w:val="41"/>
  </w:num>
  <w:num w:numId="26">
    <w:abstractNumId w:val="20"/>
  </w:num>
  <w:num w:numId="27">
    <w:abstractNumId w:val="33"/>
  </w:num>
  <w:num w:numId="28">
    <w:abstractNumId w:val="37"/>
  </w:num>
  <w:num w:numId="29">
    <w:abstractNumId w:val="29"/>
  </w:num>
  <w:num w:numId="30">
    <w:abstractNumId w:val="32"/>
  </w:num>
  <w:num w:numId="31">
    <w:abstractNumId w:val="25"/>
  </w:num>
  <w:num w:numId="32">
    <w:abstractNumId w:val="10"/>
  </w:num>
  <w:num w:numId="33">
    <w:abstractNumId w:val="40"/>
  </w:num>
  <w:num w:numId="34">
    <w:abstractNumId w:val="27"/>
  </w:num>
  <w:num w:numId="35">
    <w:abstractNumId w:val="12"/>
  </w:num>
  <w:num w:numId="36">
    <w:abstractNumId w:val="26"/>
  </w:num>
  <w:num w:numId="37">
    <w:abstractNumId w:val="19"/>
  </w:num>
  <w:num w:numId="38">
    <w:abstractNumId w:val="14"/>
  </w:num>
  <w:num w:numId="39">
    <w:abstractNumId w:val="36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3"/>
  </w:num>
  <w:num w:numId="4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C11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BFB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5CC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426"/>
    <w:rsid w:val="00041576"/>
    <w:rsid w:val="0004162C"/>
    <w:rsid w:val="00041E41"/>
    <w:rsid w:val="00042059"/>
    <w:rsid w:val="0004263F"/>
    <w:rsid w:val="00042E2F"/>
    <w:rsid w:val="00042FE9"/>
    <w:rsid w:val="000430B4"/>
    <w:rsid w:val="000431BB"/>
    <w:rsid w:val="00043297"/>
    <w:rsid w:val="00043334"/>
    <w:rsid w:val="000437D4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5D3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AB9"/>
    <w:rsid w:val="00073E77"/>
    <w:rsid w:val="00073F9A"/>
    <w:rsid w:val="000742FD"/>
    <w:rsid w:val="00074301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64B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55B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376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CD5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CB3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92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4FC0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323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6F7D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50F"/>
    <w:rsid w:val="001859C7"/>
    <w:rsid w:val="001859E7"/>
    <w:rsid w:val="00185E1F"/>
    <w:rsid w:val="00185EED"/>
    <w:rsid w:val="00185EF5"/>
    <w:rsid w:val="0018607F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BE7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3D9"/>
    <w:rsid w:val="001A0487"/>
    <w:rsid w:val="001A0C6F"/>
    <w:rsid w:val="001A0CB9"/>
    <w:rsid w:val="001A116F"/>
    <w:rsid w:val="001A1712"/>
    <w:rsid w:val="001A18BF"/>
    <w:rsid w:val="001A1BC8"/>
    <w:rsid w:val="001A23C3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AFF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18C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786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18D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0A2"/>
    <w:rsid w:val="0021719C"/>
    <w:rsid w:val="00217C6A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97D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2F03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9EF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9AF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7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023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AE7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0F2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B54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983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41D"/>
    <w:rsid w:val="0031172F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02B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C60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E78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72B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4C7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2E3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2FA"/>
    <w:rsid w:val="003D55C3"/>
    <w:rsid w:val="003D5740"/>
    <w:rsid w:val="003D5D44"/>
    <w:rsid w:val="003D6345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A0F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52"/>
    <w:rsid w:val="00423290"/>
    <w:rsid w:val="004233A2"/>
    <w:rsid w:val="0042343D"/>
    <w:rsid w:val="0042348F"/>
    <w:rsid w:val="00423490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BC2"/>
    <w:rsid w:val="00430C69"/>
    <w:rsid w:val="00430CD0"/>
    <w:rsid w:val="00430CEC"/>
    <w:rsid w:val="00430D85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3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A33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3F87"/>
    <w:rsid w:val="004A4313"/>
    <w:rsid w:val="004A451B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7C8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D96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ED6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7E6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4AD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7C7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8C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3C4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3F7C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B0A"/>
    <w:rsid w:val="00564C83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C62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2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963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8B2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C39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3F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2D1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2F80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39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899"/>
    <w:rsid w:val="00671BC0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DD"/>
    <w:rsid w:val="00676B55"/>
    <w:rsid w:val="00676D9D"/>
    <w:rsid w:val="00677112"/>
    <w:rsid w:val="006771A8"/>
    <w:rsid w:val="006771E9"/>
    <w:rsid w:val="006771FB"/>
    <w:rsid w:val="0067763B"/>
    <w:rsid w:val="00677E6F"/>
    <w:rsid w:val="00677FA6"/>
    <w:rsid w:val="00677FD1"/>
    <w:rsid w:val="0068003D"/>
    <w:rsid w:val="00680202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87EFB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A25"/>
    <w:rsid w:val="00697E7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6BF"/>
    <w:rsid w:val="006A489C"/>
    <w:rsid w:val="006A4974"/>
    <w:rsid w:val="006A4B1A"/>
    <w:rsid w:val="006A4D4D"/>
    <w:rsid w:val="006A5504"/>
    <w:rsid w:val="006A5628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3E51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E3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5C1"/>
    <w:rsid w:val="006F569D"/>
    <w:rsid w:val="006F56AF"/>
    <w:rsid w:val="006F56E9"/>
    <w:rsid w:val="006F57A5"/>
    <w:rsid w:val="006F5CB1"/>
    <w:rsid w:val="006F5F48"/>
    <w:rsid w:val="006F60F7"/>
    <w:rsid w:val="006F613C"/>
    <w:rsid w:val="006F623E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89C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345A"/>
    <w:rsid w:val="00733505"/>
    <w:rsid w:val="007338AD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81F"/>
    <w:rsid w:val="00750BF7"/>
    <w:rsid w:val="00750C8D"/>
    <w:rsid w:val="00750E16"/>
    <w:rsid w:val="00750F5A"/>
    <w:rsid w:val="00750FF8"/>
    <w:rsid w:val="00751132"/>
    <w:rsid w:val="007515F8"/>
    <w:rsid w:val="007518D7"/>
    <w:rsid w:val="00751B49"/>
    <w:rsid w:val="00751DA5"/>
    <w:rsid w:val="007521CC"/>
    <w:rsid w:val="007522CA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77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43E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A0A"/>
    <w:rsid w:val="007D3B09"/>
    <w:rsid w:val="007D3E25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4BF2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807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270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743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3CB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569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6E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2F73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FAD"/>
    <w:rsid w:val="008D4066"/>
    <w:rsid w:val="008D4478"/>
    <w:rsid w:val="008D53A4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94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5D69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6A5"/>
    <w:rsid w:val="009127FF"/>
    <w:rsid w:val="00912D11"/>
    <w:rsid w:val="00912E66"/>
    <w:rsid w:val="0091316F"/>
    <w:rsid w:val="00913867"/>
    <w:rsid w:val="0091399B"/>
    <w:rsid w:val="009139C2"/>
    <w:rsid w:val="00913A74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03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EC9"/>
    <w:rsid w:val="00930F28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2D9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D7E43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0EC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AEF"/>
    <w:rsid w:val="009E4C9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84"/>
    <w:rsid w:val="009F581A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1C8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939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45E"/>
    <w:rsid w:val="00A77573"/>
    <w:rsid w:val="00A7767F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AB3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02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BC0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D8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AF6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D7F"/>
    <w:rsid w:val="00AF0EAD"/>
    <w:rsid w:val="00AF1068"/>
    <w:rsid w:val="00AF14D9"/>
    <w:rsid w:val="00AF16AE"/>
    <w:rsid w:val="00AF1790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F4B"/>
    <w:rsid w:val="00AF3F67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61B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404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2DF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3A6"/>
    <w:rsid w:val="00B566CF"/>
    <w:rsid w:val="00B568E5"/>
    <w:rsid w:val="00B56A26"/>
    <w:rsid w:val="00B56BA5"/>
    <w:rsid w:val="00B57458"/>
    <w:rsid w:val="00B57493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8CF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1F7A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3DC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B20"/>
    <w:rsid w:val="00BD7CCE"/>
    <w:rsid w:val="00BD7ED5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3F6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72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B28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6D8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16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4CD7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32"/>
    <w:rsid w:val="00C749BE"/>
    <w:rsid w:val="00C74DAF"/>
    <w:rsid w:val="00C74F34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578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378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38B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5BC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7C1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8DF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17FB4"/>
    <w:rsid w:val="00D20083"/>
    <w:rsid w:val="00D201F1"/>
    <w:rsid w:val="00D20308"/>
    <w:rsid w:val="00D203D4"/>
    <w:rsid w:val="00D20CED"/>
    <w:rsid w:val="00D20DEE"/>
    <w:rsid w:val="00D20F9C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39"/>
    <w:rsid w:val="00D226BA"/>
    <w:rsid w:val="00D226DD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A75"/>
    <w:rsid w:val="00D27D8C"/>
    <w:rsid w:val="00D27D9C"/>
    <w:rsid w:val="00D30142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625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C77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009"/>
    <w:rsid w:val="00D91241"/>
    <w:rsid w:val="00D9129A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B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E1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A2C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23A"/>
    <w:rsid w:val="00DC73BC"/>
    <w:rsid w:val="00DC7740"/>
    <w:rsid w:val="00DC7802"/>
    <w:rsid w:val="00DC7B27"/>
    <w:rsid w:val="00DC7B86"/>
    <w:rsid w:val="00DC7CF0"/>
    <w:rsid w:val="00DD003C"/>
    <w:rsid w:val="00DD0375"/>
    <w:rsid w:val="00DD0387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31E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0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4D97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A5B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436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765"/>
    <w:rsid w:val="00E62843"/>
    <w:rsid w:val="00E62C86"/>
    <w:rsid w:val="00E62F71"/>
    <w:rsid w:val="00E633CA"/>
    <w:rsid w:val="00E63580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920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2E28"/>
    <w:rsid w:val="00EB307E"/>
    <w:rsid w:val="00EB36F1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63B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A94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9A0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2F2C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14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601"/>
    <w:rsid w:val="00FA160E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6A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74F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677"/>
    <w:rsid w:val="00FD082F"/>
    <w:rsid w:val="00FD0A35"/>
    <w:rsid w:val="00FD0AB6"/>
    <w:rsid w:val="00FD0C47"/>
    <w:rsid w:val="00FD0E3E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05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</TotalTime>
  <Pages>33</Pages>
  <Words>6142</Words>
  <Characters>35014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41074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3</cp:revision>
  <cp:lastPrinted>2022-05-11T08:42:00Z</cp:lastPrinted>
  <dcterms:created xsi:type="dcterms:W3CDTF">2022-05-12T03:20:00Z</dcterms:created>
  <dcterms:modified xsi:type="dcterms:W3CDTF">2022-05-12T11:46:00Z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