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244103F4" w:rsidR="00C000BF" w:rsidRPr="00491D6D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DA61E8B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C0DB51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62AB40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2362ECB" w14:textId="7B6A3AE7" w:rsidR="00C000BF" w:rsidRPr="002B77D2" w:rsidRDefault="00C000BF" w:rsidP="00C000B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44406FFE" w14:textId="77777777" w:rsidR="00F96968" w:rsidRPr="00DC78DA" w:rsidRDefault="00F96968" w:rsidP="00F9696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77153312" w14:textId="77777777" w:rsidR="00F96968" w:rsidRPr="00C63845" w:rsidRDefault="00F96968" w:rsidP="00F96968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0355248A" w14:textId="23CEE605" w:rsidR="00F96968" w:rsidRPr="00C63845" w:rsidRDefault="00F96968" w:rsidP="00F96968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Pr="00D27341">
        <w:rPr>
          <w:sz w:val="36"/>
          <w:szCs w:val="36"/>
          <w:lang w:val="en-US"/>
        </w:rPr>
        <w:t>31</w:t>
      </w:r>
      <w:r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 w:rsidR="00CD7C58">
        <w:rPr>
          <w:sz w:val="36"/>
          <w:szCs w:val="36"/>
          <w:lang w:val="en-US"/>
        </w:rPr>
        <w:t>2</w:t>
      </w:r>
    </w:p>
    <w:p w14:paraId="7467844B" w14:textId="77777777" w:rsidR="00F96968" w:rsidRPr="00DC78DA" w:rsidRDefault="00F96968" w:rsidP="00F9696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424B1A00" w:rsidR="005E287B" w:rsidRPr="000D5F44" w:rsidRDefault="00F96968" w:rsidP="00F96968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BB55B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CC379FB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65D798A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D3F55C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1D4DB1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3067190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9800AAE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1846052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6D590D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6B64E30F" w14:textId="4E6FECA0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61933EEF" w14:textId="0D546165" w:rsidR="006C3DE4" w:rsidRPr="00D35204" w:rsidRDefault="006C3DE4" w:rsidP="006C3DE4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7A7D63">
        <w:rPr>
          <w:spacing w:val="-8"/>
          <w:szCs w:val="22"/>
        </w:rPr>
        <w:t>I have reviewed the accompanying consolidated and separate statements of financial position of SPCG</w:t>
      </w:r>
      <w:r w:rsidR="007A7D63" w:rsidRPr="007A7D63">
        <w:rPr>
          <w:rFonts w:cstheme="minorBidi" w:hint="cs"/>
          <w:spacing w:val="-8"/>
          <w:szCs w:val="28"/>
          <w:cs/>
          <w:lang w:bidi="th-TH"/>
        </w:rPr>
        <w:t xml:space="preserve"> </w:t>
      </w:r>
      <w:r w:rsidRPr="007A7D63">
        <w:rPr>
          <w:spacing w:val="-8"/>
          <w:szCs w:val="22"/>
        </w:rPr>
        <w:t>Public Company</w:t>
      </w:r>
      <w:r w:rsidRPr="00D35204">
        <w:rPr>
          <w:szCs w:val="22"/>
        </w:rPr>
        <w:t xml:space="preserve"> Limited and its subsidiaries, and of SPCG Public Company Limited, respectively, as </w:t>
      </w:r>
      <w:proofErr w:type="gramStart"/>
      <w:r w:rsidRPr="00D35204">
        <w:rPr>
          <w:szCs w:val="22"/>
        </w:rPr>
        <w:t>at</w:t>
      </w:r>
      <w:proofErr w:type="gramEnd"/>
      <w:r w:rsidRPr="00D35204">
        <w:rPr>
          <w:szCs w:val="22"/>
        </w:rPr>
        <w:t xml:space="preserve"> </w:t>
      </w:r>
      <w:r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>
        <w:rPr>
          <w:szCs w:val="22"/>
        </w:rPr>
        <w:t xml:space="preserve">March </w:t>
      </w:r>
      <w:r w:rsidRPr="00D27341">
        <w:rPr>
          <w:szCs w:val="22"/>
          <w:lang w:val="en-US"/>
        </w:rPr>
        <w:t>202</w:t>
      </w:r>
      <w:r w:rsidR="00CD7C58">
        <w:rPr>
          <w:szCs w:val="22"/>
          <w:lang w:val="en-US"/>
        </w:rPr>
        <w:t>2</w:t>
      </w:r>
      <w:r w:rsidRPr="00D35204">
        <w:rPr>
          <w:szCs w:val="22"/>
        </w:rPr>
        <w:t xml:space="preserve">, the </w:t>
      </w:r>
      <w:r w:rsidRPr="007A7D63">
        <w:rPr>
          <w:spacing w:val="-6"/>
          <w:szCs w:val="22"/>
        </w:rPr>
        <w:t>consolidated and separate statements of comprehensive income, changes in equity and cash flows for the three-month</w:t>
      </w:r>
      <w:r w:rsidRPr="00D35204">
        <w:rPr>
          <w:szCs w:val="22"/>
        </w:rPr>
        <w:t xml:space="preserve"> </w:t>
      </w:r>
      <w:r w:rsidRPr="007A7D63">
        <w:rPr>
          <w:spacing w:val="-2"/>
          <w:szCs w:val="22"/>
        </w:rPr>
        <w:t xml:space="preserve">period ended </w:t>
      </w:r>
      <w:r w:rsidRPr="007A7D63">
        <w:rPr>
          <w:spacing w:val="-2"/>
          <w:szCs w:val="22"/>
          <w:lang w:val="en-US"/>
        </w:rPr>
        <w:t>31</w:t>
      </w:r>
      <w:r w:rsidRPr="007A7D63">
        <w:rPr>
          <w:spacing w:val="-2"/>
          <w:szCs w:val="22"/>
        </w:rPr>
        <w:t xml:space="preserve"> March </w:t>
      </w:r>
      <w:r w:rsidRPr="007A7D63">
        <w:rPr>
          <w:spacing w:val="-2"/>
          <w:szCs w:val="22"/>
          <w:lang w:val="en-US"/>
        </w:rPr>
        <w:t>202</w:t>
      </w:r>
      <w:r w:rsidR="00CD7C58" w:rsidRPr="007A7D63">
        <w:rPr>
          <w:spacing w:val="-2"/>
          <w:szCs w:val="22"/>
          <w:lang w:val="en-US"/>
        </w:rPr>
        <w:t>2</w:t>
      </w:r>
      <w:r w:rsidRPr="007A7D63">
        <w:rPr>
          <w:spacing w:val="-2"/>
          <w:szCs w:val="22"/>
          <w:lang w:bidi="th-TH"/>
        </w:rPr>
        <w:t>;</w:t>
      </w:r>
      <w:r w:rsidRPr="007A7D63">
        <w:rPr>
          <w:spacing w:val="-2"/>
          <w:szCs w:val="22"/>
        </w:rPr>
        <w:t xml:space="preserve"> and condensed notes (“interim financial information”). Management is responsible</w:t>
      </w:r>
      <w:r w:rsidRPr="00D35204">
        <w:rPr>
          <w:szCs w:val="22"/>
        </w:rPr>
        <w:t xml:space="preserve"> for 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68E24830" w14:textId="77777777" w:rsidR="006C3DE4" w:rsidRPr="00D35204" w:rsidRDefault="006C3DE4" w:rsidP="006C3DE4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BF852D2" w14:textId="77777777" w:rsidR="006C3DE4" w:rsidRPr="00C63845" w:rsidRDefault="006C3DE4" w:rsidP="006C3DE4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108E2606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38555E97" w14:textId="5009F1D7" w:rsidR="006C3DE4" w:rsidRPr="00C63845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3E1A995A" w14:textId="77777777" w:rsidR="006C3DE4" w:rsidRPr="00C63845" w:rsidRDefault="006C3DE4" w:rsidP="006C3DE4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1D79EB03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69399958" w14:textId="77777777" w:rsidR="006C3DE4" w:rsidRPr="00C63845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61BCBB34" w14:textId="7ACEE701" w:rsidR="006C3DE4" w:rsidRPr="00C63845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 xml:space="preserve">in all material respects, in accordance with Thai Accounting Standard </w:t>
      </w:r>
      <w:r w:rsidR="0028352D" w:rsidRPr="007A7D63">
        <w:rPr>
          <w:spacing w:val="-2"/>
          <w:szCs w:val="22"/>
        </w:rPr>
        <w:t>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2066ABDC" w14:textId="77777777" w:rsidR="006C3DE4" w:rsidRPr="00C63845" w:rsidRDefault="006C3DE4" w:rsidP="006C3DE4">
      <w:pPr>
        <w:spacing w:line="240" w:lineRule="auto"/>
        <w:rPr>
          <w:i/>
          <w:iCs/>
          <w:sz w:val="20"/>
        </w:rPr>
      </w:pPr>
    </w:p>
    <w:p w14:paraId="1DDBD4F7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1585CA7F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48B6178B" w14:textId="77777777" w:rsidR="006C3DE4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0CB20C30" w14:textId="77777777" w:rsidR="006C3DE4" w:rsidRPr="00C63845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258A3500" w14:textId="5B21B64E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 w:rsidR="00C32419"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220173E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42881FC" w14:textId="4DCB4E60" w:rsidR="006C3DE4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 w:rsidR="00C32419">
        <w:rPr>
          <w:lang w:val="en-US"/>
        </w:rPr>
        <w:t>10042</w:t>
      </w:r>
    </w:p>
    <w:p w14:paraId="010F7FEF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AABB011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78E5784" w14:textId="77777777" w:rsidR="006C3DE4" w:rsidRPr="00C63845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1E95C715" w14:textId="77777777" w:rsidR="00C32419" w:rsidRDefault="006C3DE4" w:rsidP="00C3241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6C0CE2D5" w14:textId="77777777" w:rsidR="0074249D" w:rsidRDefault="00981043" w:rsidP="00ED0EAB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 xml:space="preserve">12 May </w:t>
      </w:r>
      <w:r w:rsidR="00CD7C58">
        <w:rPr>
          <w:lang w:val="en-US"/>
        </w:rPr>
        <w:t>2022</w:t>
      </w:r>
    </w:p>
    <w:sectPr w:rsidR="0074249D" w:rsidSect="00FA16A8">
      <w:headerReference w:type="default" r:id="rId14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D7A53" w14:textId="77777777" w:rsidR="004B7FFD" w:rsidRDefault="004B7FFD">
      <w:r>
        <w:separator/>
      </w:r>
    </w:p>
  </w:endnote>
  <w:endnote w:type="continuationSeparator" w:id="0">
    <w:p w14:paraId="5015057E" w14:textId="77777777" w:rsidR="004B7FFD" w:rsidRDefault="004B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43D9FBD9" w:rsidR="00EE3776" w:rsidRDefault="00EE377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EE3776" w:rsidRDefault="00EE377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81B0" w14:textId="31CE1CDA" w:rsidR="00EE3776" w:rsidRPr="00807056" w:rsidRDefault="00EE377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EE3776" w:rsidRDefault="00EE377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5376" w14:textId="77777777" w:rsidR="000E1C88" w:rsidRDefault="000E1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6D9BE" w14:textId="77777777" w:rsidR="004B7FFD" w:rsidRDefault="004B7FFD">
      <w:r>
        <w:separator/>
      </w:r>
    </w:p>
  </w:footnote>
  <w:footnote w:type="continuationSeparator" w:id="0">
    <w:p w14:paraId="12DC9122" w14:textId="77777777" w:rsidR="004B7FFD" w:rsidRDefault="004B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CB7D" w14:textId="77777777" w:rsidR="000E1C88" w:rsidRDefault="000E1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EE3776" w:rsidRPr="005471B4" w:rsidRDefault="00EE377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EE3776" w:rsidRPr="00E3305E" w:rsidRDefault="00EE377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A77E095" w14:textId="7785C410" w:rsidR="00EE3776" w:rsidRDefault="00EE3776" w:rsidP="004A3A4C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D27341">
      <w:rPr>
        <w:sz w:val="24"/>
        <w:szCs w:val="24"/>
        <w:lang w:val="en-US"/>
      </w:rPr>
      <w:t>31</w:t>
    </w:r>
    <w:r>
      <w:rPr>
        <w:sz w:val="24"/>
        <w:szCs w:val="24"/>
      </w:rPr>
      <w:t xml:space="preserve"> March </w:t>
    </w:r>
    <w:r w:rsidRPr="00D27341">
      <w:rPr>
        <w:sz w:val="24"/>
        <w:szCs w:val="24"/>
        <w:lang w:val="en-US"/>
      </w:rPr>
      <w:t>202</w:t>
    </w:r>
    <w:r>
      <w:rPr>
        <w:sz w:val="24"/>
        <w:szCs w:val="24"/>
        <w:lang w:val="en-US"/>
      </w:rPr>
      <w:t>2</w:t>
    </w:r>
    <w:r>
      <w:rPr>
        <w:sz w:val="24"/>
        <w:szCs w:val="24"/>
      </w:rPr>
      <w:t xml:space="preserve"> (Unaudited)</w:t>
    </w:r>
  </w:p>
  <w:p w14:paraId="03EF7818" w14:textId="77777777" w:rsidR="00EE3776" w:rsidRPr="00975EE7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EE3776" w:rsidRPr="00975EE7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320AD"/>
    <w:multiLevelType w:val="hybridMultilevel"/>
    <w:tmpl w:val="CFC09548"/>
    <w:lvl w:ilvl="0" w:tplc="B8284F0C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D297CA6"/>
    <w:multiLevelType w:val="multilevel"/>
    <w:tmpl w:val="53766D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7"/>
  </w:num>
  <w:num w:numId="6">
    <w:abstractNumId w:val="5"/>
  </w:num>
  <w:num w:numId="7">
    <w:abstractNumId w:val="18"/>
  </w:num>
  <w:num w:numId="8">
    <w:abstractNumId w:val="16"/>
  </w:num>
  <w:num w:numId="9">
    <w:abstractNumId w:val="15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1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13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6C6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EED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1B3D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47FAC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CEF"/>
    <w:rsid w:val="00053D09"/>
    <w:rsid w:val="00053DF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7A8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33FD"/>
    <w:rsid w:val="000D35F1"/>
    <w:rsid w:val="000D3F40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934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407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302"/>
    <w:rsid w:val="003A0749"/>
    <w:rsid w:val="003A0CC8"/>
    <w:rsid w:val="003A11A0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1C4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6CDD"/>
    <w:rsid w:val="00527053"/>
    <w:rsid w:val="00527058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567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1D21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583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597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2F35"/>
    <w:rsid w:val="00783165"/>
    <w:rsid w:val="007838B6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140"/>
    <w:rsid w:val="00824374"/>
    <w:rsid w:val="008245E6"/>
    <w:rsid w:val="0082471B"/>
    <w:rsid w:val="008247D3"/>
    <w:rsid w:val="00824ABB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336"/>
    <w:rsid w:val="008A44F0"/>
    <w:rsid w:val="008A4620"/>
    <w:rsid w:val="008A4781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5F7B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8C2"/>
    <w:rsid w:val="00930B0D"/>
    <w:rsid w:val="00930B76"/>
    <w:rsid w:val="00930CFA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57EFE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1C4"/>
    <w:rsid w:val="009A0288"/>
    <w:rsid w:val="009A046F"/>
    <w:rsid w:val="009A05C5"/>
    <w:rsid w:val="009A091D"/>
    <w:rsid w:val="009A0B4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4AF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01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F6"/>
    <w:rsid w:val="00ED02B2"/>
    <w:rsid w:val="00ED03D6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5E76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6A8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303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Saisamorn, Chimyoo</cp:lastModifiedBy>
  <cp:revision>3</cp:revision>
  <cp:lastPrinted>2022-05-10T08:34:00Z</cp:lastPrinted>
  <dcterms:created xsi:type="dcterms:W3CDTF">2022-05-12T05:22:00Z</dcterms:created>
  <dcterms:modified xsi:type="dcterms:W3CDTF">2022-05-12T05:23:00Z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