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3B37" w14:textId="2615B076" w:rsidR="00377773" w:rsidRPr="00377773" w:rsidRDefault="00377773" w:rsidP="00377773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6D2172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1A5299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lang w:bidi="th-TH"/>
        </w:rPr>
        <w:tab/>
      </w:r>
    </w:p>
    <w:p w14:paraId="7EB08D12" w14:textId="3B2F3D2B" w:rsidR="005A47A9" w:rsidRPr="001A5299" w:rsidRDefault="005A47A9" w:rsidP="005A47A9">
      <w:pPr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ของบริษัท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B0781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 w:rsidR="009D4DA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งบแสดงฐานะการเงินรวมและเฉพาะ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1521CA" w:rsidRPr="001A5299">
        <w:rPr>
          <w:rFonts w:ascii="Cordia New" w:hAnsi="Cordia New" w:cs="Cordia New"/>
          <w:sz w:val="28"/>
          <w:szCs w:val="28"/>
          <w:lang w:val="en-US" w:bidi="th-TH"/>
        </w:rPr>
        <w:t>31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มีนาคม</w:t>
      </w:r>
      <w:r w:rsidR="001521CA" w:rsidRPr="001A5299">
        <w:rPr>
          <w:rFonts w:ascii="Cordia New" w:hAnsi="Cordia New" w:cs="Cordia New"/>
          <w:sz w:val="28"/>
          <w:szCs w:val="28"/>
          <w:lang w:bidi="th-TH"/>
        </w:rPr>
        <w:t xml:space="preserve"> 256</w:t>
      </w:r>
      <w:r w:rsidR="00DE0EEE">
        <w:rPr>
          <w:rFonts w:ascii="Cordia New" w:hAnsi="Cordia New" w:cs="Cordia New"/>
          <w:sz w:val="28"/>
          <w:szCs w:val="28"/>
          <w:lang w:val="en-US" w:bidi="th-TH"/>
        </w:rPr>
        <w:t>5</w:t>
      </w:r>
      <w:r w:rsidR="00CD0463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งบกระแสเงินสดรวมและเฉพาะ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สำหรับงวดสามเดือนสิ้นสุดวันเดียวกัน และหมายเหตุประกอบ</w:t>
      </w:r>
      <w:r w:rsidR="003B00E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3440BD">
      <w:pPr>
        <w:spacing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2219FD">
      <w:pPr>
        <w:spacing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6BCD6C09" w:rsidR="005A47A9" w:rsidRPr="00DE0EEE" w:rsidRDefault="005A47A9" w:rsidP="00DE0EEE">
      <w:pPr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ทํา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230E587F" w14:textId="77777777" w:rsidR="00CD4D4E" w:rsidRPr="001A5299" w:rsidRDefault="00CD4D4E" w:rsidP="002219FD">
      <w:pPr>
        <w:spacing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1A5299" w:rsidRDefault="005A47A9" w:rsidP="005A47A9">
      <w:pPr>
        <w:spacing w:after="0" w:line="240" w:lineRule="auto"/>
        <w:jc w:val="thaiDistribute"/>
        <w:rPr>
          <w:rFonts w:ascii="Cordia New" w:hAnsi="Cordia New" w:cs="Cordia New"/>
          <w:color w:val="FF0000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ดังกล่าวไม่ได้จัดทําขึ้นตามมาตรฐานการบัญชี</w:t>
      </w:r>
      <w:r w:rsidR="00EA1B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D1A1BA8" w14:textId="6DA3EEE5" w:rsidR="009440FF" w:rsidRDefault="009440FF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BBAA8EA" w14:textId="77777777" w:rsidR="00D20415" w:rsidRDefault="00D2041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66843D0" w14:textId="77777777" w:rsidR="00D20415" w:rsidRDefault="00D2041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20496F5" w14:textId="77777777" w:rsidR="00D20415" w:rsidRDefault="00D2041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443AA773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704281">
      <w:pPr>
        <w:tabs>
          <w:tab w:val="left" w:pos="4025"/>
        </w:tabs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0B3370">
          <w:headerReference w:type="even" r:id="rId11"/>
          <w:headerReference w:type="default" r:id="rId12"/>
          <w:headerReference w:type="first" r:id="rId13"/>
          <w:pgSz w:w="11907" w:h="16840" w:code="9"/>
          <w:pgMar w:top="1440" w:right="1134" w:bottom="431" w:left="1701" w:header="1701" w:footer="420" w:gutter="0"/>
          <w:cols w:space="708"/>
          <w:titlePg/>
          <w:docGrid w:linePitch="360"/>
        </w:sectPr>
      </w:pPr>
    </w:p>
    <w:p w14:paraId="42BCDB10" w14:textId="77777777" w:rsidR="00175110" w:rsidRPr="001A5299" w:rsidRDefault="00175110" w:rsidP="000B3370">
      <w:pPr>
        <w:spacing w:after="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622CDE89" w14:textId="77777777" w:rsidR="00175110" w:rsidRPr="001A5299" w:rsidRDefault="00175110" w:rsidP="000B3370">
      <w:pPr>
        <w:spacing w:after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E6212EC" w14:textId="1834E2B6" w:rsidR="00175110" w:rsidRDefault="006C02E7" w:rsidP="000B3370">
      <w:pPr>
        <w:spacing w:after="0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</w:t>
      </w:r>
      <w:r w:rsidR="00050513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การเงินรวมและเฉพาะกิจการของ</w:t>
      </w:r>
      <w:r w:rsidR="00941950" w:rsidRPr="00D05669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="00175110" w:rsidRPr="001A529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050513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 w:rsidR="000D454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 ณ 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 w:rsidR="00941950"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 w:rsidR="00941950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</w:t>
      </w:r>
      <w:r w:rsidR="000D454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ค</w:t>
      </w:r>
      <w:r w:rsidR="00941950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ม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 w:rsidR="00941950">
        <w:rPr>
          <w:rFonts w:ascii="Cordia New" w:hAnsi="Cordia New" w:cs="Cordia New"/>
          <w:noProof/>
          <w:spacing w:val="-2"/>
          <w:sz w:val="28"/>
          <w:szCs w:val="28"/>
        </w:rPr>
        <w:t>4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0C08B9"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 w:rsidR="00DC0E22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ที่แสดง</w:t>
      </w:r>
      <w:r w:rsidR="000C08B9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เป็นข้อมูลเปรียบเทียบ 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ซึ่งแสดงความเห็นอย่างไม่มีเงื่อนไข ตามรายงานลง</w:t>
      </w:r>
      <w:r w:rsidR="00813ECA"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</w:rPr>
        <w:t>2</w:t>
      </w:r>
      <w:r w:rsidR="000D454D">
        <w:rPr>
          <w:rFonts w:ascii="Cordia New" w:hAnsi="Cordia New" w:cs="Cordia New"/>
          <w:noProof/>
          <w:spacing w:val="-2"/>
          <w:sz w:val="28"/>
          <w:szCs w:val="28"/>
          <w:lang w:val="en-US"/>
        </w:rPr>
        <w:t>2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</w:rPr>
        <w:t xml:space="preserve"> </w:t>
      </w:r>
      <w:r w:rsidR="000D454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กุมภาพันธ์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175110"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 w:rsidR="000D454D"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  <w:t>5</w:t>
      </w:r>
    </w:p>
    <w:p w14:paraId="6306758D" w14:textId="77777777" w:rsidR="000D454D" w:rsidRDefault="000D454D" w:rsidP="00175110">
      <w:pPr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</w:p>
    <w:p w14:paraId="701D8E70" w14:textId="53171771" w:rsidR="009440FF" w:rsidRDefault="00F73D9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 w:rsidR="00923928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Pr="001A529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="00CB0E1D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เฉพาะกิจการ </w:t>
      </w:r>
      <w:r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งบกระแสเงินสดรวมและเฉพาะกิจการสำหรับงวดสามเดือนสิ้นสุด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วัน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Pr="00FC28F0">
        <w:rPr>
          <w:rFonts w:ascii="Cordia New" w:eastAsia="Arial Unicode MS" w:hAnsi="Cordia New" w:cs="Cordia New"/>
          <w:sz w:val="28"/>
          <w:szCs w:val="28"/>
        </w:rPr>
        <w:t>31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มีนาคม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256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4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 w:rsidR="00923928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 </w:t>
      </w:r>
      <w:r w:rsidR="00717DBB">
        <w:rPr>
          <w:rFonts w:ascii="Cordia New" w:eastAsia="Arial Unicode MS" w:hAnsi="Cordia New" w:cs="Cordia New"/>
          <w:sz w:val="28"/>
          <w:szCs w:val="28"/>
          <w:cs/>
          <w:lang w:bidi="th-TH"/>
        </w:rPr>
        <w:br/>
      </w:r>
      <w:r>
        <w:rPr>
          <w:rFonts w:ascii="Cordia New" w:eastAsia="Arial Unicode MS" w:hAnsi="Cordia New" w:cs="Cordia New"/>
          <w:sz w:val="28"/>
          <w:szCs w:val="28"/>
          <w:lang w:val="en-US" w:bidi="th-TH"/>
        </w:rPr>
        <w:t>11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พฤษภาคม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375682"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ฉบับที่</w:t>
      </w:r>
      <w:r w:rsidR="00375682"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="00375682" w:rsidRPr="00375682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เรื่อง</w:t>
      </w:r>
      <w:r w:rsidR="00375682"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การรายงานทางการเงินระหว่างกาล</w:t>
      </w:r>
    </w:p>
    <w:p w14:paraId="482C5F6E" w14:textId="77777777" w:rsidR="00EE6455" w:rsidRDefault="00EE645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D9BDFF3" w14:textId="77777777" w:rsidR="00EE6455" w:rsidRDefault="00EE645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4E041544" w14:textId="77777777" w:rsidR="00150CA2" w:rsidRDefault="00150CA2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2AE783B3" w14:textId="77777777" w:rsidR="00704281" w:rsidRDefault="00704281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FADF9AC" w14:textId="77777777" w:rsidR="00F56687" w:rsidRDefault="00F56687" w:rsidP="0070428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56687">
        <w:rPr>
          <w:rFonts w:ascii="Cordia New" w:hAnsi="Cordia New" w:cs="Cordia New" w:hint="cs"/>
          <w:sz w:val="28"/>
          <w:szCs w:val="28"/>
          <w:cs/>
          <w:lang w:bidi="th-TH"/>
        </w:rPr>
        <w:t>นายธีรศักดิ์</w:t>
      </w:r>
      <w:r w:rsidRPr="00F56687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F56687">
        <w:rPr>
          <w:rFonts w:ascii="Cordia New" w:hAnsi="Cordia New" w:cs="Cordia New" w:hint="cs"/>
          <w:sz w:val="28"/>
          <w:szCs w:val="28"/>
          <w:cs/>
          <w:lang w:bidi="th-TH"/>
        </w:rPr>
        <w:t>ฉั่วศรีสกุล</w:t>
      </w:r>
    </w:p>
    <w:p w14:paraId="0CC79B45" w14:textId="180B8BEC" w:rsidR="00704281" w:rsidRPr="00F56687" w:rsidRDefault="00704281" w:rsidP="0070428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="00F56687">
        <w:rPr>
          <w:rFonts w:ascii="Cordia New" w:hAnsi="Cordia New" w:cs="Cordia New"/>
          <w:sz w:val="28"/>
          <w:szCs w:val="28"/>
          <w:lang w:val="en-US" w:bidi="th-TH"/>
        </w:rPr>
        <w:t>6624</w:t>
      </w:r>
    </w:p>
    <w:p w14:paraId="609C6E25" w14:textId="77777777" w:rsidR="00704281" w:rsidRPr="00704281" w:rsidRDefault="00704281" w:rsidP="0070428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 w:hint="cs"/>
          <w:sz w:val="28"/>
          <w:szCs w:val="28"/>
          <w:cs/>
        </w:rPr>
        <w:t xml:space="preserve">บริษัท </w:t>
      </w:r>
      <w:r w:rsidRPr="00704281">
        <w:rPr>
          <w:rFonts w:ascii="Cordia New" w:hAnsi="Cordia New" w:cs="Cordia New"/>
          <w:sz w:val="28"/>
          <w:szCs w:val="28"/>
          <w:cs/>
        </w:rPr>
        <w:t>บีดีโอ ออดิท จำกัด</w:t>
      </w:r>
    </w:p>
    <w:p w14:paraId="45A14318" w14:textId="77777777" w:rsidR="00F56687" w:rsidRDefault="00704281" w:rsidP="0070428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1A0B39F2" w14:textId="281841CE" w:rsidR="00704281" w:rsidRPr="00F56687" w:rsidRDefault="00F56687" w:rsidP="0070428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/>
          <w:sz w:val="28"/>
          <w:szCs w:val="28"/>
        </w:rPr>
        <w:t xml:space="preserve">12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พฤษภาคม </w:t>
      </w:r>
      <w:r>
        <w:rPr>
          <w:rFonts w:ascii="Cordia New" w:hAnsi="Cordia New" w:cs="Cordia New"/>
          <w:sz w:val="28"/>
          <w:szCs w:val="28"/>
          <w:lang w:val="en-US" w:bidi="th-TH"/>
        </w:rPr>
        <w:t>2565</w:t>
      </w:r>
    </w:p>
    <w:p w14:paraId="338599DE" w14:textId="77777777" w:rsidR="00704281" w:rsidRPr="001A5299" w:rsidRDefault="00704281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7047173D" w14:textId="77777777" w:rsidR="006932D7" w:rsidRPr="001A5299" w:rsidRDefault="006932D7" w:rsidP="003B4CCD">
      <w:pPr>
        <w:spacing w:line="360" w:lineRule="auto"/>
        <w:rPr>
          <w:rFonts w:ascii="Cordia New" w:hAnsi="Cordia New" w:cs="Cordia New"/>
          <w:sz w:val="28"/>
          <w:szCs w:val="28"/>
        </w:rPr>
      </w:pPr>
    </w:p>
    <w:p w14:paraId="72536EF3" w14:textId="77777777" w:rsidR="006932D7" w:rsidRPr="001A5299" w:rsidRDefault="006932D7" w:rsidP="003B4CCD">
      <w:pPr>
        <w:spacing w:line="36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05D460C9" w14:textId="77777777" w:rsidR="00D15EA5" w:rsidRPr="001A5299" w:rsidRDefault="00D15EA5" w:rsidP="00D15EA5">
      <w:pPr>
        <w:pStyle w:val="BodyText"/>
        <w:rPr>
          <w:rFonts w:ascii="Cordia New" w:hAnsi="Cordia New" w:cs="Cordia New"/>
          <w:sz w:val="28"/>
          <w:szCs w:val="28"/>
        </w:rPr>
      </w:pPr>
    </w:p>
    <w:p w14:paraId="3F919FEA" w14:textId="77777777" w:rsidR="00D15EA5" w:rsidRPr="001A5299" w:rsidRDefault="00D15EA5" w:rsidP="00D15EA5">
      <w:pPr>
        <w:pStyle w:val="BodyText"/>
        <w:rPr>
          <w:rFonts w:ascii="Cordia New" w:hAnsi="Cordia New" w:cs="Cordia New"/>
          <w:sz w:val="28"/>
          <w:szCs w:val="28"/>
        </w:rPr>
      </w:pPr>
    </w:p>
    <w:p w14:paraId="50B0A3E1" w14:textId="77777777" w:rsidR="00D15EA5" w:rsidRPr="001A5299" w:rsidRDefault="00D15EA5" w:rsidP="00D15EA5">
      <w:pPr>
        <w:pStyle w:val="BodyText"/>
        <w:rPr>
          <w:rFonts w:ascii="Cordia New" w:hAnsi="Cordia New" w:cs="Cordia New"/>
          <w:sz w:val="28"/>
          <w:szCs w:val="28"/>
        </w:rPr>
      </w:pPr>
    </w:p>
    <w:p w14:paraId="238BE0B5" w14:textId="77777777" w:rsidR="00D15EA5" w:rsidRPr="001A5299" w:rsidRDefault="00D15EA5" w:rsidP="00D15EA5">
      <w:pPr>
        <w:pStyle w:val="BodyText"/>
        <w:rPr>
          <w:rFonts w:ascii="Cordia New" w:hAnsi="Cordia New" w:cs="Cordia New"/>
          <w:sz w:val="28"/>
          <w:szCs w:val="28"/>
        </w:rPr>
      </w:pPr>
    </w:p>
    <w:p w14:paraId="48383DCB" w14:textId="77777777" w:rsidR="00D15EA5" w:rsidRPr="001A5299" w:rsidRDefault="00D15EA5" w:rsidP="00D15EA5">
      <w:pPr>
        <w:pStyle w:val="BodyText"/>
        <w:rPr>
          <w:rFonts w:ascii="Cordia New" w:hAnsi="Cordia New" w:cs="Cordia New"/>
          <w:sz w:val="28"/>
          <w:szCs w:val="28"/>
        </w:rPr>
      </w:pPr>
    </w:p>
    <w:sectPr w:rsidR="00D15EA5" w:rsidRPr="001A5299" w:rsidSect="000B3370">
      <w:headerReference w:type="default" r:id="rId14"/>
      <w:headerReference w:type="first" r:id="rId15"/>
      <w:footerReference w:type="first" r:id="rId16"/>
      <w:pgSz w:w="11907" w:h="16840" w:code="9"/>
      <w:pgMar w:top="1440" w:right="1134" w:bottom="420" w:left="1701" w:header="1701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2C8A8" w14:textId="77777777" w:rsidR="00C53345" w:rsidRDefault="00C53345">
      <w:r>
        <w:separator/>
      </w:r>
    </w:p>
  </w:endnote>
  <w:endnote w:type="continuationSeparator" w:id="0">
    <w:p w14:paraId="690C8877" w14:textId="77777777" w:rsidR="00C53345" w:rsidRDefault="00C5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261E" w14:textId="3573C45A" w:rsidR="00D20415" w:rsidRPr="000B3370" w:rsidRDefault="00D20415" w:rsidP="000B33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092C3" w14:textId="77777777" w:rsidR="00C53345" w:rsidRDefault="00C53345">
      <w:bookmarkStart w:id="0" w:name="_Hlk482348182"/>
      <w:bookmarkEnd w:id="0"/>
      <w:r>
        <w:separator/>
      </w:r>
    </w:p>
  </w:footnote>
  <w:footnote w:type="continuationSeparator" w:id="0">
    <w:p w14:paraId="7CB5EF9A" w14:textId="77777777" w:rsidR="00C53345" w:rsidRDefault="00C53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771F655F" w:rsidR="0079035E" w:rsidRPr="00C855D9" w:rsidRDefault="0079035E" w:rsidP="00D96128">
    <w:pPr>
      <w:pStyle w:val="Header"/>
      <w:jc w:val="right"/>
      <w:rPr>
        <w:rFonts w:cstheme="minorBidi"/>
        <w:cs/>
        <w:lang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EF6AD" w14:textId="0540234A" w:rsidR="0079035E" w:rsidRPr="000B3370" w:rsidRDefault="0079035E" w:rsidP="000B3370">
    <w:pPr>
      <w:pStyle w:val="Header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8483" w14:textId="08A6DB13" w:rsidR="00A74FF4" w:rsidRDefault="00A74FF4" w:rsidP="000B33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407D"/>
    <w:rsid w:val="000A5BAB"/>
    <w:rsid w:val="000B3370"/>
    <w:rsid w:val="000B4D04"/>
    <w:rsid w:val="000B65E3"/>
    <w:rsid w:val="000B7090"/>
    <w:rsid w:val="000C08B9"/>
    <w:rsid w:val="000C6440"/>
    <w:rsid w:val="000D454D"/>
    <w:rsid w:val="000E52CE"/>
    <w:rsid w:val="000F3AAB"/>
    <w:rsid w:val="000F6E25"/>
    <w:rsid w:val="001011DF"/>
    <w:rsid w:val="00101C2D"/>
    <w:rsid w:val="00104C94"/>
    <w:rsid w:val="00112B69"/>
    <w:rsid w:val="001218E7"/>
    <w:rsid w:val="00122E24"/>
    <w:rsid w:val="00123ED7"/>
    <w:rsid w:val="001316D3"/>
    <w:rsid w:val="00150CA2"/>
    <w:rsid w:val="001521CA"/>
    <w:rsid w:val="001554CD"/>
    <w:rsid w:val="00155A91"/>
    <w:rsid w:val="001613E2"/>
    <w:rsid w:val="0016459D"/>
    <w:rsid w:val="00167017"/>
    <w:rsid w:val="00175110"/>
    <w:rsid w:val="0019210D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6182A"/>
    <w:rsid w:val="00263C03"/>
    <w:rsid w:val="00277EBE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904"/>
    <w:rsid w:val="00387A6A"/>
    <w:rsid w:val="00393CAB"/>
    <w:rsid w:val="003A17CE"/>
    <w:rsid w:val="003A4023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186A"/>
    <w:rsid w:val="005230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25B2"/>
    <w:rsid w:val="005C2CCB"/>
    <w:rsid w:val="005C6479"/>
    <w:rsid w:val="005C69FD"/>
    <w:rsid w:val="005C773B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F77"/>
    <w:rsid w:val="0070147C"/>
    <w:rsid w:val="00704281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598A"/>
    <w:rsid w:val="00756BD8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B430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06E8"/>
    <w:rsid w:val="00881FCC"/>
    <w:rsid w:val="00883BD8"/>
    <w:rsid w:val="00884FF7"/>
    <w:rsid w:val="00894ACE"/>
    <w:rsid w:val="00897E5A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D4DAA"/>
    <w:rsid w:val="009E278C"/>
    <w:rsid w:val="009F6EDC"/>
    <w:rsid w:val="00A00DA8"/>
    <w:rsid w:val="00A035CE"/>
    <w:rsid w:val="00A0537F"/>
    <w:rsid w:val="00A05C39"/>
    <w:rsid w:val="00A0602E"/>
    <w:rsid w:val="00A06C1F"/>
    <w:rsid w:val="00A06CF5"/>
    <w:rsid w:val="00A07FFA"/>
    <w:rsid w:val="00A11FB4"/>
    <w:rsid w:val="00A1550B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E0C8A"/>
    <w:rsid w:val="00BE1E31"/>
    <w:rsid w:val="00BE334D"/>
    <w:rsid w:val="00BE4988"/>
    <w:rsid w:val="00BF1C24"/>
    <w:rsid w:val="00BF4ED5"/>
    <w:rsid w:val="00BF5E73"/>
    <w:rsid w:val="00BF6A22"/>
    <w:rsid w:val="00C01647"/>
    <w:rsid w:val="00C01D7B"/>
    <w:rsid w:val="00C06939"/>
    <w:rsid w:val="00C21E3B"/>
    <w:rsid w:val="00C322FD"/>
    <w:rsid w:val="00C35B1A"/>
    <w:rsid w:val="00C41C7D"/>
    <w:rsid w:val="00C43946"/>
    <w:rsid w:val="00C53345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63ABC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D1E47"/>
    <w:rsid w:val="00DD4B3F"/>
    <w:rsid w:val="00DD61A9"/>
    <w:rsid w:val="00DD6EF1"/>
    <w:rsid w:val="00DE0EEE"/>
    <w:rsid w:val="00DE4958"/>
    <w:rsid w:val="00DF1A18"/>
    <w:rsid w:val="00DF5702"/>
    <w:rsid w:val="00E04361"/>
    <w:rsid w:val="00E0491A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86B53"/>
    <w:rsid w:val="00E9110B"/>
    <w:rsid w:val="00EA1B10"/>
    <w:rsid w:val="00EA2B6F"/>
    <w:rsid w:val="00EB0781"/>
    <w:rsid w:val="00EB3478"/>
    <w:rsid w:val="00EB4B39"/>
    <w:rsid w:val="00EB6FE3"/>
    <w:rsid w:val="00EE0F65"/>
    <w:rsid w:val="00EE6455"/>
    <w:rsid w:val="00F246A1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909CD"/>
    <w:rsid w:val="00F974D1"/>
    <w:rsid w:val="00FA16E0"/>
    <w:rsid w:val="00FC332F"/>
    <w:rsid w:val="00FC4397"/>
    <w:rsid w:val="00FD05AD"/>
    <w:rsid w:val="00FD0666"/>
    <w:rsid w:val="00FD504A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35a98-d14b-49ed-b4a1-9274db6dd51a" xsi:nil="true"/>
    <SharedWithUsers xmlns="43acb731-247c-4824-8beb-d48d9f8736fa">
      <UserInfo>
        <DisplayName/>
        <AccountId xsi:nil="true"/>
        <AccountType/>
      </UserInfo>
    </SharedWithUsers>
    <MediaLengthInSeconds xmlns="97035a98-d14b-49ed-b4a1-9274db6dd51a" xsi:nil="true"/>
    <lcf76f155ced4ddcb4097134ff3c332f xmlns="97035a98-d14b-49ed-b4a1-9274db6dd51a">
      <Terms xmlns="http://schemas.microsoft.com/office/infopath/2007/PartnerControls"/>
    </lcf76f155ced4ddcb4097134ff3c332f>
    <TaxCatchAll xmlns="43acb731-247c-4824-8beb-d48d9f8736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02E324AD1C7904E8C0D2B8E8219AE6A" ma:contentTypeVersion="16" ma:contentTypeDescription="สร้างเอกสารใหม่" ma:contentTypeScope="" ma:versionID="47a6a5c3e95f2c0526a8c205b41a908d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4c4871101aa88d5d7461f538bcff39c5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97035a98-d14b-49ed-b4a1-9274db6dd51a"/>
    <ds:schemaRef ds:uri="43acb731-247c-4824-8beb-d48d9f8736fa"/>
  </ds:schemaRefs>
</ds:datastoreItem>
</file>

<file path=customXml/itemProps2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7EF770-5588-4D5F-9DE3-2EDEB9132884}"/>
</file>

<file path=customXml/itemProps4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116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Nuttaporn (Nat) Posrida</cp:lastModifiedBy>
  <cp:revision>90</cp:revision>
  <cp:lastPrinted>2021-05-10T02:42:00Z</cp:lastPrinted>
  <dcterms:created xsi:type="dcterms:W3CDTF">2021-05-10T15:44:00Z</dcterms:created>
  <dcterms:modified xsi:type="dcterms:W3CDTF">2022-05-11T16:23:00Z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0x010100D02E324AD1C7904E8C0D2B8E8219AE6A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