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22BA318F" w14:textId="77777777" w:rsidR="001B21D9" w:rsidRDefault="001B21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B0494B" w14:textId="61981713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84CB6CE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20DB9C1" w14:textId="0C30D386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E2A9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0003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6E2A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39BEE71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2B21A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52FCAED" w14:textId="77777777" w:rsidR="001B1279" w:rsidRDefault="001B127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5C64756" w14:textId="77777777" w:rsidR="001B1279" w:rsidRDefault="001B127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A1D38F6" w14:textId="77777777" w:rsidR="001B1279" w:rsidRDefault="001B127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CC1A5F3" w14:textId="77777777" w:rsidR="001B1279" w:rsidRDefault="001B127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F40ABB" w14:textId="77777777" w:rsidR="001B1279" w:rsidRDefault="001B127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BB05715" w14:textId="5C0C05E0" w:rsidR="001B21D9" w:rsidRDefault="001B21D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44A54CA" w14:textId="77777777" w:rsidR="001B21D9" w:rsidRDefault="001B21D9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44BB5F" w14:textId="3709C1BB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34143" w14:textId="27999977" w:rsidR="00A15395" w:rsidRDefault="00A15395" w:rsidP="00A1539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6E2A9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6E2A9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Pr="006E2A9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Pr="006E2A9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6E2A97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6F246D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272DBB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2B21A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E5D41AA" w14:textId="77777777" w:rsidR="001B1279" w:rsidRDefault="001B1279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DE7498" w14:textId="22D3B1EB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580A0CD2" w:rsidR="00710575" w:rsidRPr="00272DBB" w:rsidRDefault="00523DC4" w:rsidP="00BA1D0B">
      <w:pPr>
        <w:pStyle w:val="T0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lang w:val="en-US"/>
        </w:rPr>
        <w:t xml:space="preserve">13 </w:t>
      </w:r>
      <w:r>
        <w:rPr>
          <w:rFonts w:asciiTheme="majorBidi" w:hAnsiTheme="majorBidi" w:cstheme="majorBidi" w:hint="cs"/>
          <w:cs/>
          <w:lang w:val="en-US"/>
        </w:rPr>
        <w:t>พฤษภาคม</w:t>
      </w:r>
      <w:r w:rsidR="00A61EF0" w:rsidRPr="00272DBB">
        <w:rPr>
          <w:rFonts w:asciiTheme="majorBidi" w:hAnsiTheme="majorBidi" w:cstheme="majorBidi" w:hint="cs"/>
          <w:cs/>
          <w:lang w:val="en-US"/>
        </w:rPr>
        <w:t xml:space="preserve"> </w:t>
      </w:r>
      <w:r w:rsidR="00272DBB" w:rsidRPr="00272DBB">
        <w:rPr>
          <w:rFonts w:asciiTheme="majorBidi" w:hAnsiTheme="majorBidi" w:cstheme="majorBidi"/>
          <w:lang w:val="en-US"/>
        </w:rPr>
        <w:t>256</w:t>
      </w:r>
      <w:r w:rsidR="00A15395">
        <w:rPr>
          <w:rFonts w:asciiTheme="majorBidi" w:hAnsiTheme="majorBidi" w:cstheme="majorBidi"/>
          <w:lang w:val="en-US"/>
        </w:rPr>
        <w:t>5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sectPr w:rsidR="00710575" w:rsidRPr="00272DBB" w:rsidSect="001B1279"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06033" w14:textId="77777777" w:rsidR="00783332" w:rsidRDefault="00783332" w:rsidP="00900EE2">
      <w:r>
        <w:separator/>
      </w:r>
    </w:p>
  </w:endnote>
  <w:endnote w:type="continuationSeparator" w:id="0">
    <w:p w14:paraId="73B18B6B" w14:textId="77777777" w:rsidR="00783332" w:rsidRDefault="00783332" w:rsidP="00900EE2">
      <w:r>
        <w:continuationSeparator/>
      </w:r>
    </w:p>
  </w:endnote>
  <w:endnote w:type="continuationNotice" w:id="1">
    <w:p w14:paraId="62B4F58C" w14:textId="77777777" w:rsidR="00783332" w:rsidRDefault="007833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E15E5" w14:textId="77777777" w:rsidR="005E4962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2025309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133C5F" w14:textId="3ACA2F54" w:rsidR="001B1279" w:rsidRPr="001B1279" w:rsidRDefault="001B1279" w:rsidP="001B1279">
        <w:pPr>
          <w:pStyle w:val="Footer"/>
          <w:jc w:val="center"/>
          <w:rPr>
            <w:rStyle w:val="PageNumber"/>
            <w:rFonts w:ascii="Angsana New" w:hAnsi="Angsana New" w:hint="cs"/>
            <w:sz w:val="30"/>
            <w:szCs w:val="30"/>
          </w:rPr>
        </w:pPr>
        <w:r w:rsidRPr="001B1279">
          <w:rPr>
            <w:rFonts w:ascii="Angsana New" w:hAnsi="Angsana New" w:hint="cs"/>
            <w:sz w:val="30"/>
            <w:szCs w:val="30"/>
          </w:rPr>
          <w:fldChar w:fldCharType="begin"/>
        </w:r>
        <w:r w:rsidRPr="001B127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B1279">
          <w:rPr>
            <w:rFonts w:ascii="Angsana New" w:hAnsi="Angsana New" w:hint="cs"/>
            <w:sz w:val="30"/>
            <w:szCs w:val="30"/>
          </w:rPr>
          <w:fldChar w:fldCharType="separate"/>
        </w:r>
        <w:r w:rsidRPr="001B1279">
          <w:rPr>
            <w:rFonts w:ascii="Angsana New" w:hAnsi="Angsana New" w:hint="cs"/>
            <w:noProof/>
            <w:sz w:val="30"/>
            <w:szCs w:val="30"/>
          </w:rPr>
          <w:t>2</w:t>
        </w:r>
        <w:r w:rsidRPr="001B127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A5F1" w14:textId="77777777" w:rsidR="00783332" w:rsidRDefault="00783332" w:rsidP="00900EE2">
      <w:r>
        <w:separator/>
      </w:r>
    </w:p>
  </w:footnote>
  <w:footnote w:type="continuationSeparator" w:id="0">
    <w:p w14:paraId="791D9ED9" w14:textId="77777777" w:rsidR="00783332" w:rsidRDefault="00783332" w:rsidP="00900EE2">
      <w:r>
        <w:continuationSeparator/>
      </w:r>
    </w:p>
  </w:footnote>
  <w:footnote w:type="continuationNotice" w:id="1">
    <w:p w14:paraId="12DAF9DA" w14:textId="77777777" w:rsidR="00783332" w:rsidRDefault="007833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77777777" w:rsidR="005E4962" w:rsidRDefault="005E4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AF4C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113A" w14:textId="77777777" w:rsidR="001B1279" w:rsidRDefault="001B1279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3C3E6A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279"/>
    <w:rsid w:val="001B155D"/>
    <w:rsid w:val="001B1899"/>
    <w:rsid w:val="001B1F6B"/>
    <w:rsid w:val="001B1FCF"/>
    <w:rsid w:val="001B1FF7"/>
    <w:rsid w:val="001B20F9"/>
    <w:rsid w:val="001B21D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28A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2BE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DC"/>
    <w:rsid w:val="006C4CF0"/>
    <w:rsid w:val="006C4E86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405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Saisamorn, Chimyoo</cp:lastModifiedBy>
  <cp:revision>4</cp:revision>
  <cp:lastPrinted>2022-05-05T14:12:00Z</cp:lastPrinted>
  <dcterms:created xsi:type="dcterms:W3CDTF">2022-05-12T23:43:00Z</dcterms:created>
  <dcterms:modified xsi:type="dcterms:W3CDTF">2022-05-12T23:49:00Z</dcterms:modified>
</cp:coreProperties>
</file>