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272DBB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272DBB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272DBB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60B7970E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272DBB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7FE9459B" w:rsidR="00291DF4" w:rsidRPr="00272DBB" w:rsidRDefault="00272DBB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272DBB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67E52EB" w:rsidR="007A2546" w:rsidRPr="00272DBB" w:rsidRDefault="00272DBB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3763B6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63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272DBB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14E56A69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3763B6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272DBB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0B100A08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D11715" w:rsidRPr="00272DBB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7C4E88E2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5B7AE3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E87AEEC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11715" w:rsidRPr="00272DBB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7A3871A9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A88D4F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364E7D76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11715" w:rsidRPr="00272DBB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15488B90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7C2FD6BB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D11715" w:rsidRPr="00272DBB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0635EB23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524DACFB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11715" w:rsidRPr="00272DBB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1E903405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08F20C80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11715" w:rsidRPr="00272DBB" w14:paraId="3B38E1B1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2F5C0D69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C74E318" w14:textId="48D652E1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11715" w:rsidRPr="00272DBB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09EE1298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61366D69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D11715" w:rsidRPr="00272DBB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CBDA44A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00102FAA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11715" w:rsidRPr="00272DBB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2FE7C528" w:rsidR="00D11715" w:rsidRPr="00272DBB" w:rsidRDefault="00902B21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703A0AA2" w:rsidR="00D11715" w:rsidRPr="00272DBB" w:rsidRDefault="00902B21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D549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11715" w:rsidRPr="00272DBB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11715" w:rsidRPr="00272DBB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272DBB" w:rsidRDefault="001A021D" w:rsidP="0009267B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272DBB" w:rsidRDefault="00710575" w:rsidP="0009267B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272DBB" w:rsidRDefault="00710575" w:rsidP="00710575">
      <w:pPr>
        <w:rPr>
          <w:rFonts w:asciiTheme="majorBidi" w:hAnsiTheme="majorBidi" w:cstheme="majorBidi"/>
        </w:rPr>
      </w:pPr>
    </w:p>
    <w:p w14:paraId="5D3A0DB7" w14:textId="77777777" w:rsidR="0009267B" w:rsidRPr="00272DBB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</w:rPr>
        <w:br w:type="page"/>
      </w: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0159059F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272DBB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272DBB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272DB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03461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DC4" w:rsidRPr="00523DC4">
        <w:rPr>
          <w:rFonts w:asciiTheme="majorBidi" w:hAnsiTheme="majorBidi" w:cstheme="majorBidi"/>
          <w:sz w:val="30"/>
          <w:szCs w:val="30"/>
        </w:rPr>
        <w:t xml:space="preserve">13 </w:t>
      </w:r>
      <w:r w:rsidR="00523DC4" w:rsidRPr="00523DC4">
        <w:rPr>
          <w:rFonts w:asciiTheme="majorBidi" w:hAnsiTheme="majorBidi" w:hint="cs"/>
          <w:sz w:val="30"/>
          <w:szCs w:val="30"/>
          <w:cs/>
        </w:rPr>
        <w:t>พฤษภาคม</w:t>
      </w:r>
      <w:r w:rsidR="00523DC4" w:rsidRPr="00523DC4">
        <w:rPr>
          <w:rFonts w:asciiTheme="majorBidi" w:hAnsiTheme="majorBidi"/>
          <w:sz w:val="30"/>
          <w:szCs w:val="30"/>
          <w:cs/>
        </w:rPr>
        <w:t xml:space="preserve"> </w:t>
      </w:r>
      <w:r w:rsidR="00523DC4" w:rsidRPr="00523DC4">
        <w:rPr>
          <w:rFonts w:asciiTheme="majorBidi" w:hAnsiTheme="majorBidi" w:cstheme="majorBidi"/>
          <w:sz w:val="30"/>
          <w:szCs w:val="30"/>
        </w:rPr>
        <w:t>2565</w:t>
      </w:r>
    </w:p>
    <w:p w14:paraId="0055BCD2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272DBB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272DBB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1220A8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1220A8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1220A8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220A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1220A8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380B62E3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1220A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220A8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1220A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272DBB">
        <w:rPr>
          <w:rFonts w:asciiTheme="majorBidi" w:hAnsiTheme="majorBidi" w:cstheme="majorBidi"/>
          <w:sz w:val="30"/>
          <w:szCs w:val="30"/>
        </w:rPr>
        <w:br/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272DBB">
        <w:rPr>
          <w:rFonts w:asciiTheme="majorBidi" w:hAnsiTheme="majorBidi" w:cstheme="majorBidi"/>
          <w:sz w:val="30"/>
          <w:szCs w:val="30"/>
        </w:rPr>
        <w:t>“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272DBB">
        <w:rPr>
          <w:rFonts w:asciiTheme="majorBidi" w:hAnsiTheme="majorBidi" w:cstheme="majorBidi"/>
          <w:sz w:val="30"/>
          <w:szCs w:val="30"/>
        </w:rPr>
        <w:t>”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72DBB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C6112D">
        <w:rPr>
          <w:rFonts w:asciiTheme="majorBidi" w:hAnsiTheme="majorBidi" w:cstheme="majorBidi"/>
          <w:spacing w:val="6"/>
          <w:sz w:val="30"/>
          <w:szCs w:val="30"/>
        </w:rPr>
        <w:t>4</w:t>
      </w:r>
    </w:p>
    <w:p w14:paraId="2ABE7E87" w14:textId="77777777" w:rsidR="00A97F99" w:rsidRPr="00272DBB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2BB786EA" w:rsidR="001419CD" w:rsidRPr="00272DBB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C6112D">
        <w:rPr>
          <w:rFonts w:asciiTheme="majorBidi" w:hAnsiTheme="majorBidi" w:cstheme="majorBidi"/>
          <w:sz w:val="30"/>
          <w:szCs w:val="30"/>
        </w:rPr>
        <w:t>4</w:t>
      </w:r>
    </w:p>
    <w:p w14:paraId="7369B47E" w14:textId="77777777" w:rsidR="007A2546" w:rsidRPr="00272DBB" w:rsidRDefault="007A2546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272DBB" w:rsidRDefault="007A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272DBB" w:rsidRDefault="00F212CE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77777777" w:rsidR="00A15395" w:rsidRPr="00B713B1" w:rsidRDefault="00A15395" w:rsidP="00A1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15395" w:rsidRPr="00C0003D" w14:paraId="3F283C50" w14:textId="77777777" w:rsidTr="00A15395">
        <w:trPr>
          <w:tblHeader/>
        </w:trPr>
        <w:tc>
          <w:tcPr>
            <w:tcW w:w="4050" w:type="dxa"/>
            <w:shd w:val="clear" w:color="auto" w:fill="auto"/>
          </w:tcPr>
          <w:p w14:paraId="647CF8BD" w14:textId="77777777" w:rsidR="00A15395" w:rsidRPr="00114071" w:rsidRDefault="00A15395" w:rsidP="00A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11407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95F5FED" w14:textId="77777777" w:rsidR="00A15395" w:rsidRPr="0025625D" w:rsidRDefault="00A15395" w:rsidP="00A1539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EFC4D7" w14:textId="77777777" w:rsidR="00A15395" w:rsidRPr="0025625D" w:rsidRDefault="00A15395" w:rsidP="00A1539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B5F395B" w14:textId="77777777" w:rsidR="00A15395" w:rsidRPr="0025625D" w:rsidRDefault="00A15395" w:rsidP="00A1539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395" w:rsidRPr="00C0003D" w14:paraId="52D313A8" w14:textId="77777777" w:rsidTr="00A15395">
        <w:trPr>
          <w:tblHeader/>
        </w:trPr>
        <w:tc>
          <w:tcPr>
            <w:tcW w:w="4050" w:type="dxa"/>
            <w:shd w:val="clear" w:color="auto" w:fill="auto"/>
          </w:tcPr>
          <w:p w14:paraId="059EA467" w14:textId="77777777" w:rsidR="00A15395" w:rsidRPr="0025625D" w:rsidRDefault="00A15395" w:rsidP="00A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E2A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3215C701" w14:textId="0751791B" w:rsidR="00A15395" w:rsidRPr="0025625D" w:rsidRDefault="00A15395" w:rsidP="00A1539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804510" w14:textId="77777777" w:rsidR="00A15395" w:rsidRPr="0025625D" w:rsidRDefault="00A15395" w:rsidP="00A1539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E6262B" w14:textId="0E37732B" w:rsidR="00A15395" w:rsidRPr="0025625D" w:rsidRDefault="00A15395" w:rsidP="00A1539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75311AC" w14:textId="77777777" w:rsidR="00A15395" w:rsidRPr="0025625D" w:rsidRDefault="00A15395" w:rsidP="00A1539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D9A2FE" w14:textId="735B6E19" w:rsidR="00A15395" w:rsidRPr="0025625D" w:rsidRDefault="00A15395" w:rsidP="00A1539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4EA3E4" w14:textId="77777777" w:rsidR="00A15395" w:rsidRPr="0025625D" w:rsidRDefault="00A15395" w:rsidP="00A1539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255D2" w14:textId="159B973E" w:rsidR="00A15395" w:rsidRPr="0025625D" w:rsidRDefault="00A15395" w:rsidP="00A1539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15395" w:rsidRPr="00C0003D" w14:paraId="3B3E6E15" w14:textId="77777777" w:rsidTr="00A15395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06A600FB" w14:textId="77777777" w:rsidR="00A15395" w:rsidRPr="0025625D" w:rsidRDefault="00A15395" w:rsidP="00A15395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98054B5" w14:textId="77777777" w:rsidR="00A15395" w:rsidRPr="0025625D" w:rsidRDefault="00A15395" w:rsidP="00A15395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15395" w:rsidRPr="00C0003D" w14:paraId="6F67D477" w14:textId="77777777" w:rsidTr="00A15395">
        <w:tc>
          <w:tcPr>
            <w:tcW w:w="4050" w:type="dxa"/>
            <w:shd w:val="clear" w:color="auto" w:fill="auto"/>
          </w:tcPr>
          <w:p w14:paraId="6511FCA9" w14:textId="77777777" w:rsidR="00A15395" w:rsidRPr="0025625D" w:rsidRDefault="00A15395" w:rsidP="00A1539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E16C1D9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179599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D2DA7D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14A0F7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6FD603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71DFFE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AB083C" w14:textId="77777777" w:rsidR="00A15395" w:rsidRPr="0025625D" w:rsidRDefault="00A15395" w:rsidP="00A15395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340C" w:rsidRPr="00C0003D" w14:paraId="5A985B87" w14:textId="77777777" w:rsidTr="00A15395">
        <w:tc>
          <w:tcPr>
            <w:tcW w:w="4050" w:type="dxa"/>
            <w:shd w:val="clear" w:color="auto" w:fill="auto"/>
          </w:tcPr>
          <w:p w14:paraId="7D4EBDEE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50D95875" w14:textId="759927CC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236A3A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AF183A" w14:textId="423C5FFD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124C9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2D2A4D" w14:textId="10C09E8E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7BCD2C4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EEA0B7" w14:textId="1A332906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340C" w:rsidRPr="00C0003D" w14:paraId="274CCDA0" w14:textId="77777777" w:rsidTr="00A15395">
        <w:tc>
          <w:tcPr>
            <w:tcW w:w="4050" w:type="dxa"/>
            <w:shd w:val="clear" w:color="auto" w:fill="auto"/>
          </w:tcPr>
          <w:p w14:paraId="21FC3C16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6499DD00" w14:textId="0F98AFC1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02E00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B1B082" w14:textId="7A32C420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D4477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86FE2" w14:textId="488F7AC3" w:rsidR="0057340C" w:rsidRPr="0025625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790518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C55B4F" w14:textId="65F15A06" w:rsidR="0057340C" w:rsidRPr="0025625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7340C" w:rsidRPr="00C0003D" w14:paraId="63E1C0A6" w14:textId="77777777" w:rsidTr="00A15395">
        <w:tc>
          <w:tcPr>
            <w:tcW w:w="4050" w:type="dxa"/>
            <w:shd w:val="clear" w:color="auto" w:fill="auto"/>
          </w:tcPr>
          <w:p w14:paraId="48794A7E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02B95AB" w14:textId="6F9B2F4A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9AF6A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6B5DBC" w14:textId="3CD6BF74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7C22D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E0F9C3" w14:textId="43656820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A7745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1E77AC" w14:textId="5C9757CB" w:rsidR="0057340C" w:rsidRPr="0025625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57340C" w:rsidRPr="00C0003D" w14:paraId="15C85AF6" w14:textId="77777777" w:rsidTr="00A15395">
        <w:tc>
          <w:tcPr>
            <w:tcW w:w="4050" w:type="dxa"/>
            <w:shd w:val="clear" w:color="auto" w:fill="auto"/>
            <w:vAlign w:val="bottom"/>
          </w:tcPr>
          <w:p w14:paraId="66A87EDD" w14:textId="77777777" w:rsidR="0057340C" w:rsidRPr="0025625D" w:rsidRDefault="0057340C" w:rsidP="0057340C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6917C6F7" w14:textId="2F722238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38D409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2B4319" w14:textId="41F67BB6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9EA27" w14:textId="77777777" w:rsidR="0057340C" w:rsidRPr="0025625D" w:rsidRDefault="0057340C" w:rsidP="0057340C">
            <w:pPr>
              <w:pStyle w:val="a3"/>
              <w:tabs>
                <w:tab w:val="clear" w:pos="1080"/>
                <w:tab w:val="decimal" w:pos="765"/>
              </w:tabs>
              <w:ind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8AC5D" w14:textId="703E1675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50D94F97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CF2B99" w14:textId="3F219567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57340C" w:rsidRPr="00C0003D" w14:paraId="0437F2D9" w14:textId="77777777" w:rsidTr="00A15395">
        <w:tc>
          <w:tcPr>
            <w:tcW w:w="4050" w:type="dxa"/>
            <w:shd w:val="clear" w:color="auto" w:fill="auto"/>
          </w:tcPr>
          <w:p w14:paraId="425642B1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02496A67" w14:textId="48978D65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3ACAF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84A96B" w14:textId="73DFD3C1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64314E" w14:textId="77777777" w:rsidR="0057340C" w:rsidRPr="0025625D" w:rsidRDefault="0057340C" w:rsidP="0057340C">
            <w:pPr>
              <w:pStyle w:val="a3"/>
              <w:tabs>
                <w:tab w:val="clear" w:pos="1080"/>
                <w:tab w:val="decimal" w:pos="765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C46975" w14:textId="18F08C54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0E8B8A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0C0566" w14:textId="2F0AF238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7340C" w:rsidRPr="00C0003D" w14:paraId="5EE6F4FE" w14:textId="77777777" w:rsidTr="00A15395">
        <w:tc>
          <w:tcPr>
            <w:tcW w:w="4050" w:type="dxa"/>
            <w:shd w:val="clear" w:color="auto" w:fill="auto"/>
          </w:tcPr>
          <w:p w14:paraId="716C2BAC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DD45234" w14:textId="7918275E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34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2844F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7AA85D" w14:textId="55FC9D7C" w:rsidR="0057340C" w:rsidRPr="00113CF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C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9AD36" w14:textId="77777777" w:rsidR="0057340C" w:rsidRPr="0025625D" w:rsidRDefault="0057340C" w:rsidP="0057340C">
            <w:pPr>
              <w:pStyle w:val="a3"/>
              <w:tabs>
                <w:tab w:val="clear" w:pos="1080"/>
                <w:tab w:val="decimal" w:pos="765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96B7A7" w14:textId="56D3B787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2103CA4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F3112E" w14:textId="283F0768" w:rsidR="0057340C" w:rsidRPr="00F174BD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7340C" w:rsidRPr="00C0003D" w14:paraId="2C20485C" w14:textId="77777777" w:rsidTr="00A15395">
        <w:tc>
          <w:tcPr>
            <w:tcW w:w="4050" w:type="dxa"/>
            <w:shd w:val="clear" w:color="auto" w:fill="auto"/>
          </w:tcPr>
          <w:p w14:paraId="5D51989A" w14:textId="77777777" w:rsidR="0057340C" w:rsidRPr="0025625D" w:rsidRDefault="0057340C" w:rsidP="005734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E582E1B" w14:textId="2EAB2C86" w:rsidR="0057340C" w:rsidRPr="0025625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34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D7356" w14:textId="77777777" w:rsidR="0057340C" w:rsidRPr="0025625D" w:rsidRDefault="0057340C" w:rsidP="0057340C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6E868E" w14:textId="45F493B9" w:rsidR="0057340C" w:rsidRPr="00113CFD" w:rsidRDefault="0057340C" w:rsidP="00113C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C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CC708" w14:textId="77777777" w:rsidR="0057340C" w:rsidRPr="0025625D" w:rsidRDefault="0057340C" w:rsidP="0057340C">
            <w:pPr>
              <w:pStyle w:val="a3"/>
              <w:tabs>
                <w:tab w:val="clear" w:pos="1080"/>
                <w:tab w:val="decimal" w:pos="765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C68C1" w14:textId="13349821" w:rsidR="0057340C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AB8EB3" w14:textId="77777777" w:rsidR="0057340C" w:rsidRPr="0025625D" w:rsidRDefault="0057340C" w:rsidP="0057340C">
            <w:pPr>
              <w:pStyle w:val="a3"/>
              <w:tabs>
                <w:tab w:val="clear" w:pos="1080"/>
                <w:tab w:val="decimal" w:pos="765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8E5A04" w14:textId="0652C62E" w:rsidR="0057340C" w:rsidRPr="006A09A7" w:rsidRDefault="0057340C" w:rsidP="0057340C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30912" w:rsidRPr="00C0003D" w14:paraId="64344FEE" w14:textId="77777777" w:rsidTr="00E30E9D">
        <w:tc>
          <w:tcPr>
            <w:tcW w:w="4050" w:type="dxa"/>
            <w:shd w:val="clear" w:color="auto" w:fill="auto"/>
          </w:tcPr>
          <w:p w14:paraId="73A1BF6B" w14:textId="084CFCCD" w:rsidR="00D30912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F39640F" w14:textId="3356FCAE" w:rsidR="00D30912" w:rsidRPr="0057340C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34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0546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732C7E" w14:textId="4D6D7362" w:rsidR="00D30912" w:rsidRPr="00113CF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EAA6C" w14:textId="77777777" w:rsidR="00D30912" w:rsidRPr="0025625D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CEA78" w14:textId="0E5DF019" w:rsidR="00D30912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9BD363" w14:textId="77777777" w:rsidR="00D30912" w:rsidRPr="0025625D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0955FB" w14:textId="72DD131B" w:rsidR="00D30912" w:rsidRPr="006E2A97" w:rsidRDefault="00D30912" w:rsidP="00DA4BC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0912" w:rsidRPr="00B713B1" w14:paraId="4BAC68CE" w14:textId="77777777" w:rsidTr="00A15395">
        <w:tc>
          <w:tcPr>
            <w:tcW w:w="4050" w:type="dxa"/>
            <w:shd w:val="clear" w:color="auto" w:fill="auto"/>
          </w:tcPr>
          <w:p w14:paraId="27413C90" w14:textId="77777777" w:rsidR="00D30912" w:rsidRPr="00B713B1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BD3848" w14:textId="77777777" w:rsidR="00D30912" w:rsidRPr="00B713B1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4DF12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8EA93A" w14:textId="77777777" w:rsidR="00D30912" w:rsidRPr="00B713B1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FF014B" w14:textId="77777777" w:rsidR="00D30912" w:rsidRPr="00B713B1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E17164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C7C651" w14:textId="77777777" w:rsidR="00D30912" w:rsidRPr="00B713B1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100C15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D30912" w:rsidRPr="00C6798F" w14:paraId="31C646E6" w14:textId="77777777" w:rsidTr="00A15395">
        <w:tc>
          <w:tcPr>
            <w:tcW w:w="4050" w:type="dxa"/>
            <w:shd w:val="clear" w:color="auto" w:fill="auto"/>
          </w:tcPr>
          <w:p w14:paraId="6D84C377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94BA877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8A970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CFB69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9B8ACD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28C82C" w14:textId="77777777" w:rsidR="00D30912" w:rsidRPr="00810ED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93F076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7CCCB6" w14:textId="77777777" w:rsidR="00D30912" w:rsidRPr="006A09A7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30912" w:rsidRPr="00C6798F" w14:paraId="41C58815" w14:textId="77777777" w:rsidTr="00A15395">
        <w:tc>
          <w:tcPr>
            <w:tcW w:w="4050" w:type="dxa"/>
            <w:shd w:val="clear" w:color="auto" w:fill="auto"/>
          </w:tcPr>
          <w:p w14:paraId="1E9AA4CC" w14:textId="77777777" w:rsidR="00D30912" w:rsidRPr="0025625D" w:rsidRDefault="00D30912" w:rsidP="00D309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2DB0E546" w14:textId="6A7E3ECB" w:rsidR="00D30912" w:rsidRPr="00810ED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6588CFC" w14:textId="77777777" w:rsidR="00D30912" w:rsidRPr="00810ED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5A897" w14:textId="29F5A6FB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45C18B3C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076998" w14:textId="5E32DF4A" w:rsidR="00D30912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06ABC2C" w14:textId="77777777" w:rsidR="00D30912" w:rsidRPr="0025625D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19031" w14:textId="2846A198" w:rsidR="00D30912" w:rsidRPr="006A09A7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D30912" w:rsidRPr="00C6798F" w14:paraId="6D707274" w14:textId="77777777" w:rsidTr="00A15395">
        <w:tc>
          <w:tcPr>
            <w:tcW w:w="4050" w:type="dxa"/>
            <w:shd w:val="clear" w:color="auto" w:fill="auto"/>
          </w:tcPr>
          <w:p w14:paraId="52027721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3A0FD3D" w14:textId="083BE0F2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1FD53F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47B52" w14:textId="1E6C6C08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03BE3C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9E7E8B" w14:textId="69605C88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69833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DCDF55" w14:textId="1F07F2DF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30912" w:rsidRPr="00C6798F" w14:paraId="1763E9D1" w14:textId="77777777" w:rsidTr="00A15395">
        <w:tc>
          <w:tcPr>
            <w:tcW w:w="4050" w:type="dxa"/>
            <w:shd w:val="clear" w:color="auto" w:fill="auto"/>
          </w:tcPr>
          <w:p w14:paraId="233272C8" w14:textId="22B9DF30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C0D1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616A2245" w14:textId="7C31464E" w:rsidR="00D30912" w:rsidRPr="0025625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19313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6409DC" w14:textId="0963067D" w:rsidR="00D30912" w:rsidRPr="006E2A97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AFB1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E0583C" w14:textId="5292E6FD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72A5C152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F66A96" w14:textId="15DD6215" w:rsidR="00D30912" w:rsidRPr="006E2A97" w:rsidRDefault="00D30912" w:rsidP="00D30912">
            <w:pPr>
              <w:pStyle w:val="a1"/>
              <w:tabs>
                <w:tab w:val="decimal" w:pos="517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0912" w:rsidRPr="00C6798F" w14:paraId="174BFA11" w14:textId="77777777" w:rsidTr="00A15395">
        <w:trPr>
          <w:trHeight w:val="203"/>
        </w:trPr>
        <w:tc>
          <w:tcPr>
            <w:tcW w:w="4050" w:type="dxa"/>
            <w:shd w:val="clear" w:color="auto" w:fill="auto"/>
          </w:tcPr>
          <w:p w14:paraId="0DE3BD49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74E157C8" w14:textId="4932950C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3F191B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6ED47E" w14:textId="03598D92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67DAD185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A4BCCC" w14:textId="6BFFF0B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5AEBC403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CB8221" w14:textId="1FC7CC38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D30912" w:rsidRPr="00B713B1" w14:paraId="1A73F124" w14:textId="77777777" w:rsidTr="00A15395">
        <w:trPr>
          <w:trHeight w:val="203"/>
        </w:trPr>
        <w:tc>
          <w:tcPr>
            <w:tcW w:w="4050" w:type="dxa"/>
            <w:shd w:val="clear" w:color="auto" w:fill="auto"/>
          </w:tcPr>
          <w:p w14:paraId="14D8D4C9" w14:textId="77777777" w:rsidR="00D30912" w:rsidRPr="00B713B1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67EA5A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965589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5C569E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73A9F6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4C35E8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CF0F3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749B3B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D30912" w:rsidRPr="00C6798F" w14:paraId="1A41BA49" w14:textId="77777777" w:rsidTr="00A15395">
        <w:tc>
          <w:tcPr>
            <w:tcW w:w="4050" w:type="dxa"/>
            <w:shd w:val="clear" w:color="auto" w:fill="auto"/>
          </w:tcPr>
          <w:p w14:paraId="0BBC54E7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311E80D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00152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38A8F4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B65136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5663C6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3E96F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3375F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912" w:rsidRPr="00C6798F" w14:paraId="4980AF3C" w14:textId="77777777" w:rsidTr="00A15395">
        <w:tc>
          <w:tcPr>
            <w:tcW w:w="4050" w:type="dxa"/>
            <w:shd w:val="clear" w:color="auto" w:fill="auto"/>
          </w:tcPr>
          <w:p w14:paraId="66943A6A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5F91E1AD" w14:textId="4EDD8A26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A8B9CA2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04FD8B" w14:textId="07C6AD03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7F9FBA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1F816E" w14:textId="41C97888" w:rsidR="00D30912" w:rsidRPr="0025625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53127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2B76FE" w14:textId="3CFA0E1E" w:rsidR="00D30912" w:rsidRPr="0025625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0912" w:rsidRPr="00C6798F" w14:paraId="1A0C5ED7" w14:textId="77777777" w:rsidTr="00A15395">
        <w:tc>
          <w:tcPr>
            <w:tcW w:w="4050" w:type="dxa"/>
            <w:shd w:val="clear" w:color="auto" w:fill="auto"/>
          </w:tcPr>
          <w:p w14:paraId="68CF7D24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B00C0F1" w14:textId="2409AFE5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6F6C8D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840ADE" w14:textId="3DB475D0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8A1BEE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25EFCC" w14:textId="5D403B0A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A6D4863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7EF1BB" w14:textId="70093329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30912" w:rsidRPr="00C6798F" w14:paraId="101470EF" w14:textId="77777777" w:rsidTr="00113CFD">
        <w:trPr>
          <w:trHeight w:val="227"/>
        </w:trPr>
        <w:tc>
          <w:tcPr>
            <w:tcW w:w="4050" w:type="dxa"/>
            <w:shd w:val="clear" w:color="auto" w:fill="auto"/>
          </w:tcPr>
          <w:p w14:paraId="679F11A7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5C7532AC" w14:textId="165B530A" w:rsidR="00D30912" w:rsidRPr="0025625D" w:rsidRDefault="00D30912" w:rsidP="00D30912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  <w:r w:rsidRPr="006E2A9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25C5C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204BB7" w14:textId="5DCE695A" w:rsidR="00D30912" w:rsidRPr="0025625D" w:rsidRDefault="00D30912" w:rsidP="00D30912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Pr="006E2A9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50573B6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34EADB" w14:textId="68008545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228FF3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F9468D" w14:textId="1529E670" w:rsidR="00D30912" w:rsidRPr="0025625D" w:rsidRDefault="00D30912" w:rsidP="00D30912">
            <w:pPr>
              <w:pStyle w:val="a3"/>
              <w:tabs>
                <w:tab w:val="clear" w:pos="1080"/>
                <w:tab w:val="decimal" w:pos="765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6E2A97">
              <w:rPr>
                <w:rFonts w:ascii="Angsana New" w:hAnsi="Angsana New"/>
                <w:lang w:val="en-US"/>
              </w:rPr>
              <w:t>1</w:t>
            </w:r>
          </w:p>
        </w:tc>
      </w:tr>
      <w:tr w:rsidR="00D30912" w:rsidRPr="00C6798F" w14:paraId="79DDC29E" w14:textId="77777777" w:rsidTr="00A15395">
        <w:tc>
          <w:tcPr>
            <w:tcW w:w="4050" w:type="dxa"/>
            <w:shd w:val="clear" w:color="auto" w:fill="auto"/>
          </w:tcPr>
          <w:p w14:paraId="7B3D2EE7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53D48F4" w14:textId="04859037" w:rsidR="00D30912" w:rsidRPr="0025625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4AE5A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419A52" w14:textId="0466F900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CA1DA5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E02553" w14:textId="479F40FC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04A795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9DF571" w14:textId="7E6B81D4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30912" w:rsidRPr="00C6798F" w14:paraId="6FDC7BCF" w14:textId="77777777" w:rsidTr="00A15395">
        <w:tc>
          <w:tcPr>
            <w:tcW w:w="4050" w:type="dxa"/>
            <w:shd w:val="clear" w:color="auto" w:fill="auto"/>
          </w:tcPr>
          <w:p w14:paraId="4B802E0B" w14:textId="77777777" w:rsidR="00D30912" w:rsidRPr="0025625D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F734593" w14:textId="098F65C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40C94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75ACF0" w14:textId="128C870A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78435C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BD07E6" w14:textId="7B53B6E8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  <w:r w:rsidRPr="00113C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E4D67A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04CA95" w14:textId="2DCEC7B0" w:rsidR="00D30912" w:rsidRPr="0025625D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0912" w:rsidRPr="00C6798F" w14:paraId="331020B2" w14:textId="77777777" w:rsidTr="00A15395">
        <w:tc>
          <w:tcPr>
            <w:tcW w:w="4050" w:type="dxa"/>
            <w:shd w:val="clear" w:color="auto" w:fill="auto"/>
          </w:tcPr>
          <w:p w14:paraId="6B3B1AC9" w14:textId="37B8EDE8" w:rsidR="00D30912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557F88FB" w14:textId="5A160BDA" w:rsidR="00D30912" w:rsidRDefault="00575543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8B6D7AF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D0787" w14:textId="4BCD9CB0" w:rsidR="00D30912" w:rsidRPr="006E2A97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68D4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B792DA" w14:textId="207E205C" w:rsidR="00D30912" w:rsidRPr="00113CFD" w:rsidRDefault="00575543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B895A6F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5F38BA" w14:textId="532C2102" w:rsidR="00D30912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0912" w:rsidRPr="00B713B1" w14:paraId="7D5E4F38" w14:textId="77777777" w:rsidTr="00A15395">
        <w:tc>
          <w:tcPr>
            <w:tcW w:w="4050" w:type="dxa"/>
            <w:shd w:val="clear" w:color="auto" w:fill="auto"/>
          </w:tcPr>
          <w:p w14:paraId="76136F20" w14:textId="77777777" w:rsidR="00D30912" w:rsidRPr="00B713B1" w:rsidRDefault="00D30912" w:rsidP="00D30912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9B0AF8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0BF1B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0680B" w14:textId="77777777" w:rsidR="00D30912" w:rsidRPr="00B713B1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9443F0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FF3523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A66F95" w14:textId="77777777" w:rsidR="00D30912" w:rsidRPr="00B713B1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3883C" w14:textId="77777777" w:rsidR="00D30912" w:rsidRPr="00B713B1" w:rsidRDefault="00D30912" w:rsidP="00D3091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D30912" w:rsidRPr="00676BFE" w14:paraId="3C2551D5" w14:textId="77777777" w:rsidTr="00A15395">
        <w:tc>
          <w:tcPr>
            <w:tcW w:w="4050" w:type="dxa"/>
            <w:shd w:val="clear" w:color="auto" w:fill="auto"/>
          </w:tcPr>
          <w:p w14:paraId="7886B18D" w14:textId="77777777" w:rsidR="00D30912" w:rsidRPr="00676BFE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2566A14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3064D9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999BAB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F5C9DD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DD57C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03EAB6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501AEA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30912" w:rsidRPr="00C6798F" w14:paraId="7265F1F8" w14:textId="77777777" w:rsidTr="00A15395">
        <w:tc>
          <w:tcPr>
            <w:tcW w:w="4050" w:type="dxa"/>
            <w:shd w:val="clear" w:color="auto" w:fill="auto"/>
          </w:tcPr>
          <w:p w14:paraId="7EC13583" w14:textId="77777777" w:rsidR="00D30912" w:rsidRPr="00676BFE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2EDA53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7A8630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7A7F5B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74AE6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54BE99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20F18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DEFB92" w14:textId="77777777" w:rsidR="00D30912" w:rsidRPr="00676BFE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30912" w:rsidRPr="00C6798F" w14:paraId="52097C78" w14:textId="77777777" w:rsidTr="00A15395">
        <w:tc>
          <w:tcPr>
            <w:tcW w:w="4050" w:type="dxa"/>
            <w:shd w:val="clear" w:color="auto" w:fill="auto"/>
          </w:tcPr>
          <w:p w14:paraId="4C00A071" w14:textId="77777777" w:rsidR="00D30912" w:rsidRPr="00C6798F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4F17F7E0" w14:textId="087BDD10" w:rsidR="00D30912" w:rsidRPr="0025625D" w:rsidRDefault="00D30912" w:rsidP="00D30912">
            <w:pPr>
              <w:pStyle w:val="a1"/>
              <w:tabs>
                <w:tab w:val="decimal" w:pos="79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58D2AA2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A97605" w14:textId="14D4FDF3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721909B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56EA3" w14:textId="6793DCB2" w:rsidR="00D30912" w:rsidRPr="0025625D" w:rsidRDefault="00D30912" w:rsidP="00D30912">
            <w:pPr>
              <w:pStyle w:val="a1"/>
              <w:tabs>
                <w:tab w:val="decimal" w:pos="78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462455E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C258E" w14:textId="45CAB790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D30912" w:rsidRPr="00C6798F" w14:paraId="11A37EC1" w14:textId="77777777" w:rsidTr="00A15395">
        <w:tc>
          <w:tcPr>
            <w:tcW w:w="4050" w:type="dxa"/>
            <w:shd w:val="clear" w:color="auto" w:fill="auto"/>
          </w:tcPr>
          <w:p w14:paraId="50F8F729" w14:textId="77777777" w:rsidR="00D30912" w:rsidRPr="00C6798F" w:rsidRDefault="00D30912" w:rsidP="00D3091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7A2ECB7D" w14:textId="5550F0BB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0417451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1835A6" w14:textId="23EE24CE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CEDC46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54165" w14:textId="1D300D27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D0AA2F9" w14:textId="77777777" w:rsidR="00D30912" w:rsidRPr="0025625D" w:rsidRDefault="00D30912" w:rsidP="00D30912">
            <w:pPr>
              <w:pStyle w:val="a1"/>
              <w:tabs>
                <w:tab w:val="decimal" w:pos="76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AF7DB" w14:textId="12B15D62" w:rsidR="00D30912" w:rsidRPr="0025625D" w:rsidRDefault="00D30912" w:rsidP="00D30912">
            <w:pPr>
              <w:pStyle w:val="a1"/>
              <w:tabs>
                <w:tab w:val="decimal" w:pos="765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3816F199" w14:textId="0FB7D0C0" w:rsidR="00883221" w:rsidRDefault="00272DBB" w:rsidP="005E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883221" w:rsidRPr="00272DBB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E1724D" w:rsidRPr="00272DBB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E1724D" w:rsidRPr="00272DBB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E1724D" w:rsidRPr="00272DBB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DF7265">
        <w:rPr>
          <w:rFonts w:ascii="Angsana New" w:hAnsi="Angsana New" w:hint="cs"/>
          <w:sz w:val="30"/>
          <w:szCs w:val="30"/>
          <w:cs/>
        </w:rPr>
        <w:t>สาม</w:t>
      </w:r>
      <w:r w:rsidR="00E1724D" w:rsidRPr="00272DBB">
        <w:rPr>
          <w:rFonts w:ascii="Angsana New" w:hAnsi="Angsana New" w:hint="cs"/>
          <w:sz w:val="30"/>
          <w:szCs w:val="30"/>
          <w:cs/>
        </w:rPr>
        <w:t>เดือน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5395">
        <w:rPr>
          <w:rFonts w:ascii="Angsana New" w:hAnsi="Angsana New"/>
          <w:sz w:val="30"/>
          <w:szCs w:val="30"/>
        </w:rPr>
        <w:t xml:space="preserve">31 </w:t>
      </w:r>
      <w:r w:rsidR="00A153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15395">
        <w:rPr>
          <w:rFonts w:ascii="Angsana New" w:hAnsi="Angsana New"/>
          <w:sz w:val="30"/>
          <w:szCs w:val="30"/>
        </w:rPr>
        <w:t xml:space="preserve">2565 </w:t>
      </w:r>
      <w:r w:rsidR="00A153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15395">
        <w:rPr>
          <w:rFonts w:ascii="Angsana New" w:hAnsi="Angsana New"/>
          <w:sz w:val="30"/>
          <w:szCs w:val="30"/>
        </w:rPr>
        <w:t>2564</w:t>
      </w:r>
      <w:r w:rsidR="00E1724D" w:rsidRPr="00272DBB">
        <w:rPr>
          <w:rFonts w:ascii="Angsana New" w:hAnsi="Angsana New" w:hint="cs"/>
          <w:sz w:val="30"/>
          <w:szCs w:val="30"/>
          <w:cs/>
        </w:rPr>
        <w:t xml:space="preserve"> </w:t>
      </w:r>
      <w:r w:rsidR="00E1724D" w:rsidRPr="00272DBB">
        <w:rPr>
          <w:rFonts w:ascii="Angsana New" w:hAnsi="Angsana New"/>
          <w:sz w:val="30"/>
          <w:szCs w:val="30"/>
          <w:cs/>
        </w:rPr>
        <w:t xml:space="preserve">จำนวน </w:t>
      </w:r>
      <w:r w:rsidR="00113CFD" w:rsidRPr="00113CFD">
        <w:rPr>
          <w:rFonts w:ascii="Angsana New" w:hAnsi="Angsana New"/>
          <w:sz w:val="30"/>
          <w:szCs w:val="30"/>
        </w:rPr>
        <w:t>739</w:t>
      </w:r>
      <w:r w:rsidR="00E1724D" w:rsidRPr="00113CFD">
        <w:rPr>
          <w:rFonts w:ascii="Angsana New" w:hAnsi="Angsana New"/>
          <w:sz w:val="30"/>
          <w:szCs w:val="30"/>
        </w:rPr>
        <w:t xml:space="preserve"> </w:t>
      </w:r>
      <w:r w:rsidR="00E1724D" w:rsidRPr="00113CF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E1724D" w:rsidRPr="00113CF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113CFD" w:rsidRPr="00113CFD">
        <w:rPr>
          <w:rFonts w:ascii="Angsana New" w:hAnsi="Angsana New"/>
          <w:spacing w:val="-2"/>
          <w:sz w:val="30"/>
          <w:szCs w:val="30"/>
        </w:rPr>
        <w:t>576</w:t>
      </w:r>
      <w:r w:rsidR="00E1724D" w:rsidRPr="00113CFD">
        <w:rPr>
          <w:rFonts w:ascii="Angsana New" w:hAnsi="Angsana New"/>
          <w:spacing w:val="-2"/>
          <w:sz w:val="30"/>
          <w:szCs w:val="30"/>
        </w:rPr>
        <w:t xml:space="preserve"> </w:t>
      </w:r>
      <w:r w:rsidR="00E1724D" w:rsidRPr="00113CFD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1724D" w:rsidRPr="00113CFD">
        <w:rPr>
          <w:rFonts w:ascii="Angsana New" w:hAnsi="Angsana New"/>
          <w:sz w:val="30"/>
          <w:szCs w:val="30"/>
          <w:cs/>
        </w:rPr>
        <w:t>ตามลำดับ</w:t>
      </w:r>
      <w:r w:rsidR="00113CFD">
        <w:rPr>
          <w:rFonts w:ascii="Angsana New" w:hAnsi="Angsana New"/>
          <w:sz w:val="30"/>
          <w:szCs w:val="30"/>
        </w:rPr>
        <w:t xml:space="preserve"> </w:t>
      </w:r>
    </w:p>
    <w:p w14:paraId="51909DFD" w14:textId="77777777" w:rsidR="002C4259" w:rsidRPr="00272DBB" w:rsidRDefault="002C4259" w:rsidP="005E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lang w:val="th-TH"/>
        </w:rPr>
      </w:pPr>
    </w:p>
    <w:p w14:paraId="7533782A" w14:textId="3EAA2D0F" w:rsidR="00CF40A9" w:rsidRPr="002A0E18" w:rsidRDefault="00CF40A9" w:rsidP="00CF4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E2A97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E2A9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2A97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2A9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1B5983" w14:textId="55E456D8" w:rsidR="00A15395" w:rsidRPr="00EC0B0A" w:rsidRDefault="00A15395" w:rsidP="00A153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8545D1" w14:paraId="1178C65E" w14:textId="77777777" w:rsidTr="005E4962">
        <w:trPr>
          <w:tblHeader/>
        </w:trPr>
        <w:tc>
          <w:tcPr>
            <w:tcW w:w="2963" w:type="dxa"/>
          </w:tcPr>
          <w:p w14:paraId="4EC1B6F8" w14:textId="77777777" w:rsidR="002C4259" w:rsidRPr="008545D1" w:rsidRDefault="002C425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895247A" w14:textId="77777777" w:rsidR="002C4259" w:rsidRPr="008545D1" w:rsidRDefault="002C425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962" w:rsidRPr="008545D1" w14:paraId="03606877" w14:textId="77777777" w:rsidTr="005E4962">
        <w:trPr>
          <w:tblHeader/>
        </w:trPr>
        <w:tc>
          <w:tcPr>
            <w:tcW w:w="2963" w:type="dxa"/>
          </w:tcPr>
          <w:p w14:paraId="615EC615" w14:textId="64B806EC" w:rsidR="005E4962" w:rsidRPr="008545D1" w:rsidRDefault="005E4962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BE20DD7" w14:textId="77777777" w:rsidR="005E4962" w:rsidRPr="008545D1" w:rsidRDefault="005E4962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33650EAB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1E448DD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4BEA85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50CC2BF0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gridSpan w:val="2"/>
          </w:tcPr>
          <w:p w14:paraId="1B7D4BE5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7DF61607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4962" w:rsidRPr="008545D1" w14:paraId="42B47A86" w14:textId="77777777" w:rsidTr="005E4962">
        <w:trPr>
          <w:tblHeader/>
        </w:trPr>
        <w:tc>
          <w:tcPr>
            <w:tcW w:w="2963" w:type="dxa"/>
          </w:tcPr>
          <w:p w14:paraId="1798128A" w14:textId="24C056D2" w:rsidR="005E4962" w:rsidRPr="008545D1" w:rsidRDefault="005E4962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00BEC22" w14:textId="77777777" w:rsidR="005E4962" w:rsidRPr="008545D1" w:rsidRDefault="005E4962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2DD9A6CD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45739B98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11E0DBD2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gridSpan w:val="2"/>
          </w:tcPr>
          <w:p w14:paraId="45C150A4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7A5DB67E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320ECB4E" w14:textId="77777777" w:rsidR="005E4962" w:rsidRPr="008545D1" w:rsidRDefault="005E4962" w:rsidP="005E496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782EEA3E" w:rsidR="005E4962" w:rsidRPr="008545D1" w:rsidRDefault="005E4962" w:rsidP="005E496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E4962" w:rsidRPr="008545D1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5E4962" w:rsidRPr="008545D1" w:rsidRDefault="005E4962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5E4962" w:rsidRPr="008545D1" w:rsidRDefault="005E4962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3DD" w:rsidRPr="008545D1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6013DD" w:rsidRPr="008545D1" w:rsidRDefault="0067271A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6013DD" w:rsidRPr="008545D1" w:rsidRDefault="006013DD" w:rsidP="006013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8545D1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6013DD" w:rsidRPr="008545D1" w:rsidRDefault="006013DD" w:rsidP="006013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78F087D7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  <w:gridSpan w:val="2"/>
          </w:tcPr>
          <w:p w14:paraId="311F5E36" w14:textId="77777777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4C63E373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561</w:t>
            </w:r>
          </w:p>
        </w:tc>
        <w:tc>
          <w:tcPr>
            <w:tcW w:w="270" w:type="dxa"/>
            <w:gridSpan w:val="2"/>
          </w:tcPr>
          <w:p w14:paraId="66AC9606" w14:textId="77777777" w:rsidR="006013DD" w:rsidRPr="008545D1" w:rsidRDefault="006013DD" w:rsidP="006013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59EFB0E4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  <w:gridSpan w:val="2"/>
          </w:tcPr>
          <w:p w14:paraId="6D5E8561" w14:textId="77777777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223D4308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109</w:t>
            </w:r>
          </w:p>
        </w:tc>
      </w:tr>
    </w:tbl>
    <w:p w14:paraId="19D79B50" w14:textId="77777777" w:rsidR="002C4259" w:rsidRPr="00EC0B0A" w:rsidRDefault="002C4259" w:rsidP="002C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8545D1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8545D1" w:rsidRDefault="006013DD" w:rsidP="006013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8545D1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8545D1" w:rsidRDefault="006013DD" w:rsidP="0098325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2CE26AD6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346</w:t>
            </w:r>
          </w:p>
        </w:tc>
        <w:tc>
          <w:tcPr>
            <w:tcW w:w="270" w:type="dxa"/>
          </w:tcPr>
          <w:p w14:paraId="1E8F1F22" w14:textId="77777777" w:rsidR="006013DD" w:rsidRPr="008545D1" w:rsidRDefault="006013DD" w:rsidP="009832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EC0B0A" w:rsidRDefault="002C4259" w:rsidP="00A153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8545D1" w14:paraId="79860B14" w14:textId="77777777" w:rsidTr="00696DD7">
        <w:tc>
          <w:tcPr>
            <w:tcW w:w="4230" w:type="dxa"/>
          </w:tcPr>
          <w:p w14:paraId="11E5D786" w14:textId="039BACF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8545D1" w14:paraId="20670098" w14:textId="77777777" w:rsidTr="00696DD7">
        <w:tc>
          <w:tcPr>
            <w:tcW w:w="4230" w:type="dxa"/>
          </w:tcPr>
          <w:p w14:paraId="070F4ED1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787982E" w:rsidR="00696DD7" w:rsidRPr="008545D1" w:rsidRDefault="00696DD7" w:rsidP="00696DD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20BF3C5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0FD95A39" w14:textId="5CEF4D2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96DD7" w:rsidRPr="008545D1" w14:paraId="384A7E20" w14:textId="77777777" w:rsidTr="00696DD7">
        <w:tc>
          <w:tcPr>
            <w:tcW w:w="4230" w:type="dxa"/>
          </w:tcPr>
          <w:p w14:paraId="2A8E906D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4757980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378</w:t>
            </w:r>
          </w:p>
        </w:tc>
        <w:tc>
          <w:tcPr>
            <w:tcW w:w="270" w:type="dxa"/>
          </w:tcPr>
          <w:p w14:paraId="60DA40E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432CDDE8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3" w:type="dxa"/>
          </w:tcPr>
          <w:p w14:paraId="1378110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412EF90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/>
              </w:rPr>
              <w:t>247</w:t>
            </w:r>
          </w:p>
        </w:tc>
        <w:tc>
          <w:tcPr>
            <w:tcW w:w="272" w:type="dxa"/>
          </w:tcPr>
          <w:p w14:paraId="1B69506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323F0FB6" w14:textId="6CB8DB8F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696DD7" w:rsidRPr="008545D1" w14:paraId="16608225" w14:textId="77777777" w:rsidTr="00696DD7">
        <w:tc>
          <w:tcPr>
            <w:tcW w:w="4230" w:type="dxa"/>
          </w:tcPr>
          <w:p w14:paraId="1CD576A1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3139C04B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816A0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4B4BB7EB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3" w:type="dxa"/>
          </w:tcPr>
          <w:p w14:paraId="36CB45D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42151AA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/>
              </w:rPr>
              <w:t>2</w:t>
            </w:r>
          </w:p>
        </w:tc>
        <w:tc>
          <w:tcPr>
            <w:tcW w:w="272" w:type="dxa"/>
          </w:tcPr>
          <w:p w14:paraId="2FE20DE2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3B5CB7" w14:textId="4F344D7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96DD7" w:rsidRPr="008545D1" w14:paraId="658FC3EE" w14:textId="77777777" w:rsidTr="00696DD7">
        <w:tc>
          <w:tcPr>
            <w:tcW w:w="4230" w:type="dxa"/>
          </w:tcPr>
          <w:p w14:paraId="0F6D789F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3F63F48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5A4954D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2D0EB4B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3" w:type="dxa"/>
          </w:tcPr>
          <w:p w14:paraId="44BA15F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55C96A2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312</w:t>
            </w:r>
          </w:p>
        </w:tc>
        <w:tc>
          <w:tcPr>
            <w:tcW w:w="272" w:type="dxa"/>
          </w:tcPr>
          <w:p w14:paraId="4CD316C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91DC15C" w14:textId="5DE037C4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  <w:tr w:rsidR="00696DD7" w:rsidRPr="008545D1" w14:paraId="5E61ECE6" w14:textId="77777777" w:rsidTr="00696DD7">
        <w:trPr>
          <w:trHeight w:val="209"/>
        </w:trPr>
        <w:tc>
          <w:tcPr>
            <w:tcW w:w="4230" w:type="dxa"/>
          </w:tcPr>
          <w:p w14:paraId="575C75AC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BCB9F2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70" w:type="dxa"/>
          </w:tcPr>
          <w:p w14:paraId="5D04AED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18AB429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0BEF57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5232E9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72" w:type="dxa"/>
          </w:tcPr>
          <w:p w14:paraId="458FB92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BE3E1F" w14:textId="0907C78E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696DD7" w:rsidRPr="008545D1" w14:paraId="4CDD0807" w14:textId="77777777" w:rsidTr="00696DD7">
        <w:tc>
          <w:tcPr>
            <w:tcW w:w="4230" w:type="dxa"/>
          </w:tcPr>
          <w:p w14:paraId="6DCA11E3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25277378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053873C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6369DF05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3" w:type="dxa"/>
          </w:tcPr>
          <w:p w14:paraId="4F0F0EF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75592259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2" w:type="dxa"/>
          </w:tcPr>
          <w:p w14:paraId="6A546F51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4DF4F96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6BF536AE" w14:textId="6FEAE8BC" w:rsidR="00696DD7" w:rsidRDefault="00696DD7" w:rsidP="00B543A8">
      <w:pPr>
        <w:rPr>
          <w:rFonts w:asciiTheme="majorBidi" w:hAnsiTheme="majorBidi" w:cstheme="majorBidi"/>
          <w:sz w:val="30"/>
          <w:szCs w:val="30"/>
        </w:rPr>
      </w:pPr>
    </w:p>
    <w:p w14:paraId="21EF55B5" w14:textId="77777777" w:rsidR="00696DD7" w:rsidRDefault="00696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900"/>
        <w:gridCol w:w="1080"/>
        <w:gridCol w:w="236"/>
        <w:gridCol w:w="1120"/>
        <w:gridCol w:w="273"/>
        <w:gridCol w:w="1044"/>
        <w:gridCol w:w="272"/>
        <w:gridCol w:w="1105"/>
      </w:tblGrid>
      <w:tr w:rsidR="00CF40A9" w:rsidRPr="008545D1" w14:paraId="378F5E9C" w14:textId="77777777" w:rsidTr="00324B4F">
        <w:tc>
          <w:tcPr>
            <w:tcW w:w="2963" w:type="dxa"/>
          </w:tcPr>
          <w:p w14:paraId="29818636" w14:textId="77777777" w:rsidR="00CF40A9" w:rsidRPr="008545D1" w:rsidRDefault="00CF40A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67" w:type="dxa"/>
          </w:tcPr>
          <w:p w14:paraId="69067D96" w14:textId="77777777" w:rsidR="00CF40A9" w:rsidRPr="008545D1" w:rsidRDefault="00CF40A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0CD7A2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</w:tcPr>
          <w:p w14:paraId="3CB92A28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693253D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084D6E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0A9" w:rsidRPr="008545D1" w14:paraId="09A07542" w14:textId="77777777" w:rsidTr="00324B4F">
        <w:tc>
          <w:tcPr>
            <w:tcW w:w="2963" w:type="dxa"/>
          </w:tcPr>
          <w:p w14:paraId="2F687773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55BB3CAF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13F179" w14:textId="7777777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3421D898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6BFE8C0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B50E989" w14:textId="117F20C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7A1C1A29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3249E97" w14:textId="551938CD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4EE4DEE5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D47E171" w14:textId="43A4E764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40A9" w:rsidRPr="008545D1" w14:paraId="51BCC2DC" w14:textId="77777777" w:rsidTr="00324B4F">
        <w:tc>
          <w:tcPr>
            <w:tcW w:w="2963" w:type="dxa"/>
          </w:tcPr>
          <w:p w14:paraId="122D6502" w14:textId="00076A83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7288CB80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F3DC2C" w14:textId="5A64BAA7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524267" w14:textId="484373F3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0CA28A8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6869A8F" w14:textId="23BCFA9F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</w:tcPr>
          <w:p w14:paraId="34E43E82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33EE3E9" w14:textId="00B5A40A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</w:tcPr>
          <w:p w14:paraId="0EBA1D97" w14:textId="77777777" w:rsidR="00CF40A9" w:rsidRPr="008545D1" w:rsidRDefault="00CF40A9" w:rsidP="00CF40A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50DE953" w14:textId="0E1E9EA0" w:rsidR="00CF40A9" w:rsidRPr="008545D1" w:rsidRDefault="00CF40A9" w:rsidP="00CF40A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F40A9" w:rsidRPr="008545D1" w14:paraId="4E6C19BA" w14:textId="77777777" w:rsidTr="00324B4F">
        <w:tc>
          <w:tcPr>
            <w:tcW w:w="3330" w:type="dxa"/>
            <w:gridSpan w:val="2"/>
          </w:tcPr>
          <w:p w14:paraId="518C441E" w14:textId="77777777" w:rsidR="00CF40A9" w:rsidRPr="008545D1" w:rsidRDefault="00CF40A9" w:rsidP="00CF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1E16B5" w14:textId="77777777" w:rsidR="00CF40A9" w:rsidRPr="008545D1" w:rsidRDefault="00CF40A9" w:rsidP="00CF40A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CF40A9" w:rsidRPr="008545D1" w:rsidRDefault="00CF40A9" w:rsidP="00CF40A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8545D1" w14:paraId="529F4B3F" w14:textId="77777777" w:rsidTr="00324B4F">
        <w:tc>
          <w:tcPr>
            <w:tcW w:w="3330" w:type="dxa"/>
            <w:gridSpan w:val="2"/>
          </w:tcPr>
          <w:p w14:paraId="587DE648" w14:textId="0A22987A" w:rsidR="00696DD7" w:rsidRPr="008545D1" w:rsidRDefault="00401E6D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00" w:type="dxa"/>
          </w:tcPr>
          <w:p w14:paraId="70F838BC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8545D1" w14:paraId="5E6BA935" w14:textId="77777777" w:rsidTr="00324B4F">
        <w:tc>
          <w:tcPr>
            <w:tcW w:w="3330" w:type="dxa"/>
            <w:gridSpan w:val="2"/>
          </w:tcPr>
          <w:p w14:paraId="2423CE43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CACA41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3DD6521A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4AB40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5FA62AE" w14:textId="56A04BD0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1A8A26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D6B0031" w14:textId="45C22EC3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4CF3292C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7F6C54" w14:textId="16A6DE3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696DD7" w:rsidRPr="008545D1" w14:paraId="4002C2E7" w14:textId="77777777" w:rsidTr="00324B4F">
        <w:tc>
          <w:tcPr>
            <w:tcW w:w="3330" w:type="dxa"/>
            <w:gridSpan w:val="2"/>
          </w:tcPr>
          <w:p w14:paraId="63473629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3DF5AFEA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A88DD" w14:textId="7CB6E730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6" w:type="dxa"/>
          </w:tcPr>
          <w:p w14:paraId="33114C7E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B05F2E" w14:textId="5645303B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</w:tcPr>
          <w:p w14:paraId="3E4046A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E3071A" w14:textId="01FD71B5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2" w:type="dxa"/>
          </w:tcPr>
          <w:p w14:paraId="1A943E26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20F924" w14:textId="47EC614F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696DD7" w:rsidRPr="008545D1" w14:paraId="1F2CB075" w14:textId="77777777" w:rsidTr="00324B4F">
        <w:tc>
          <w:tcPr>
            <w:tcW w:w="3330" w:type="dxa"/>
            <w:gridSpan w:val="2"/>
          </w:tcPr>
          <w:p w14:paraId="44FBF62E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1120098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0FD01C32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75005B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9B5EDB" w14:textId="4D26536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0392A91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C6D8D4E" w14:textId="72FFCBB2" w:rsidR="00696DD7" w:rsidRPr="008545D1" w:rsidRDefault="00696DD7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D2BACA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547582" w14:textId="769CEDC1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6DD7" w:rsidRPr="008545D1" w14:paraId="093CB63C" w14:textId="77777777" w:rsidTr="00324B4F">
        <w:tc>
          <w:tcPr>
            <w:tcW w:w="3330" w:type="dxa"/>
            <w:gridSpan w:val="2"/>
          </w:tcPr>
          <w:p w14:paraId="107A33C4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B20A46F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6981251E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6" w:type="dxa"/>
          </w:tcPr>
          <w:p w14:paraId="332D07C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18FB129" w14:textId="6F8668B1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3" w:type="dxa"/>
          </w:tcPr>
          <w:p w14:paraId="608C4C4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1565C11" w14:textId="0CC3355E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6916B4B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71FC7B2" w14:textId="7E09EE85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tr w:rsidR="00696DD7" w:rsidRPr="008545D1" w14:paraId="537E9165" w14:textId="77777777" w:rsidTr="00696DD7">
        <w:tc>
          <w:tcPr>
            <w:tcW w:w="3330" w:type="dxa"/>
            <w:gridSpan w:val="2"/>
          </w:tcPr>
          <w:p w14:paraId="7927C29B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61B7F6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10DB116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AE8CE7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1ED61" w14:textId="16FB43E1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36" w:type="dxa"/>
          </w:tcPr>
          <w:p w14:paraId="22CC65D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42161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7E30D" w14:textId="14564554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3" w:type="dxa"/>
          </w:tcPr>
          <w:p w14:paraId="260E3BC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825230E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DE44F" w14:textId="14CF5A1A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2" w:type="dxa"/>
          </w:tcPr>
          <w:p w14:paraId="51EC785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42128C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3130D" w14:textId="77255BA9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696DD7" w:rsidRPr="008545D1" w14:paraId="1A18F5F9" w14:textId="77777777" w:rsidTr="00696DD7">
        <w:tc>
          <w:tcPr>
            <w:tcW w:w="3330" w:type="dxa"/>
            <w:gridSpan w:val="2"/>
          </w:tcPr>
          <w:p w14:paraId="399CA7F5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9E43ACB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708987FF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30843700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7C8D53D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3" w:type="dxa"/>
          </w:tcPr>
          <w:p w14:paraId="11F14AE1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7794421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2" w:type="dxa"/>
          </w:tcPr>
          <w:p w14:paraId="4FD1DE2D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2E0D9785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2CD70643" w14:textId="43216F9C" w:rsidR="00E43D8B" w:rsidRPr="00696DD7" w:rsidRDefault="00E4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5"/>
        <w:gridCol w:w="395"/>
        <w:gridCol w:w="1070"/>
        <w:gridCol w:w="242"/>
        <w:gridCol w:w="1118"/>
        <w:gridCol w:w="270"/>
        <w:gridCol w:w="1080"/>
        <w:gridCol w:w="270"/>
        <w:gridCol w:w="1083"/>
      </w:tblGrid>
      <w:tr w:rsidR="00DB5008" w:rsidRPr="00272DBB" w14:paraId="327B6521" w14:textId="77777777" w:rsidTr="00696DD7">
        <w:trPr>
          <w:cantSplit/>
          <w:trHeight w:val="291"/>
          <w:tblHeader/>
        </w:trPr>
        <w:tc>
          <w:tcPr>
            <w:tcW w:w="3835" w:type="dxa"/>
          </w:tcPr>
          <w:p w14:paraId="78176D33" w14:textId="79998AC5" w:rsidR="00DB5008" w:rsidRPr="00272DBB" w:rsidRDefault="00EC0B0A" w:rsidP="00A9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95" w:type="dxa"/>
          </w:tcPr>
          <w:p w14:paraId="76AD27E0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5C52D19" w14:textId="140DF643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FDD63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40BD1FD7" w14:textId="77777777" w:rsidR="00DB5008" w:rsidRPr="00272DBB" w:rsidRDefault="00DB5008" w:rsidP="00243ED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272DBB" w14:paraId="7C676F6A" w14:textId="77777777" w:rsidTr="00696DD7">
        <w:trPr>
          <w:cantSplit/>
          <w:trHeight w:val="280"/>
        </w:trPr>
        <w:tc>
          <w:tcPr>
            <w:tcW w:w="3835" w:type="dxa"/>
          </w:tcPr>
          <w:p w14:paraId="42E37DA7" w14:textId="56614D3D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95" w:type="dxa"/>
          </w:tcPr>
          <w:p w14:paraId="01804973" w14:textId="56712B75" w:rsidR="00613164" w:rsidRPr="00272DBB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14:paraId="2C584144" w14:textId="117C70D2" w:rsidR="00613164" w:rsidRPr="00272DBB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50CCA020" w14:textId="77777777" w:rsidR="00613164" w:rsidRPr="00272DBB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</w:tcPr>
          <w:p w14:paraId="5527BDF8" w14:textId="30F90B84" w:rsidR="00613164" w:rsidRPr="00272DBB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0AFC4D5" w14:textId="77777777" w:rsidR="00613164" w:rsidRPr="00272DBB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21F153E" w14:textId="519A742E" w:rsidR="00613164" w:rsidRPr="00272DBB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D7EBABA" w14:textId="77777777" w:rsidR="00613164" w:rsidRPr="00272DBB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21CE24D3" w14:textId="04CFD3E2" w:rsidR="00613164" w:rsidRPr="00272DBB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13164" w:rsidRPr="00272DBB" w14:paraId="5E2B9B21" w14:textId="77777777" w:rsidTr="00696DD7">
        <w:trPr>
          <w:cantSplit/>
          <w:trHeight w:val="291"/>
        </w:trPr>
        <w:tc>
          <w:tcPr>
            <w:tcW w:w="3835" w:type="dxa"/>
          </w:tcPr>
          <w:p w14:paraId="272A41A0" w14:textId="77777777" w:rsidR="00613164" w:rsidRPr="00272DBB" w:rsidRDefault="00613164" w:rsidP="0061316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5" w:type="dxa"/>
          </w:tcPr>
          <w:p w14:paraId="3DE9D77F" w14:textId="77777777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1B246461" w14:textId="318E5F46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3164" w:rsidRPr="00295CE8" w14:paraId="407975D8" w14:textId="77777777" w:rsidTr="00C65629">
        <w:trPr>
          <w:cantSplit/>
          <w:trHeight w:val="280"/>
        </w:trPr>
        <w:tc>
          <w:tcPr>
            <w:tcW w:w="3835" w:type="dxa"/>
          </w:tcPr>
          <w:p w14:paraId="70919DD4" w14:textId="2EAB4932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5" w:type="dxa"/>
          </w:tcPr>
          <w:p w14:paraId="5C9CCC48" w14:textId="35602CDE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1D60C7DA" w14:textId="61526CBD" w:rsidR="00613164" w:rsidRPr="00272DBB" w:rsidRDefault="00794E75" w:rsidP="0079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4DFB729" w14:textId="77777777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358265E1" w14:textId="53E839FC" w:rsidR="00613164" w:rsidRPr="00272DBB" w:rsidRDefault="00794E75" w:rsidP="0029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8B353D" w14:textId="77777777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865076" w14:textId="0EFED588" w:rsidR="00613164" w:rsidRPr="00272DBB" w:rsidRDefault="00794E75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9768B" w14:textId="77777777" w:rsidR="00613164" w:rsidRPr="00272DBB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7D56466" w14:textId="31D9A4A7" w:rsidR="00613164" w:rsidRPr="00272DBB" w:rsidRDefault="00794E75" w:rsidP="0029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3FF177FA" w14:textId="77777777" w:rsidR="00613164" w:rsidRPr="00696DD7" w:rsidRDefault="00613164" w:rsidP="0061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40"/>
        <w:gridCol w:w="1110"/>
        <w:gridCol w:w="6"/>
        <w:gridCol w:w="282"/>
        <w:gridCol w:w="1044"/>
        <w:gridCol w:w="36"/>
        <w:gridCol w:w="236"/>
        <w:gridCol w:w="34"/>
        <w:gridCol w:w="1071"/>
        <w:gridCol w:w="11"/>
      </w:tblGrid>
      <w:tr w:rsidR="00613164" w:rsidRPr="008545D1" w14:paraId="0D1BE247" w14:textId="77777777" w:rsidTr="00170301">
        <w:trPr>
          <w:gridAfter w:val="1"/>
          <w:wAfter w:w="11" w:type="dxa"/>
          <w:cantSplit/>
        </w:trPr>
        <w:tc>
          <w:tcPr>
            <w:tcW w:w="2963" w:type="dxa"/>
          </w:tcPr>
          <w:p w14:paraId="2D948BD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36C463C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14:paraId="2735CD59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6139E4E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9AD0168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8545D1" w14:paraId="56411386" w14:textId="77777777" w:rsidTr="00170301">
        <w:trPr>
          <w:gridAfter w:val="1"/>
          <w:wAfter w:w="11" w:type="dxa"/>
          <w:cantSplit/>
        </w:trPr>
        <w:tc>
          <w:tcPr>
            <w:tcW w:w="2963" w:type="dxa"/>
          </w:tcPr>
          <w:p w14:paraId="3D660F0A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F5BC56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B1DBC9" w14:textId="22789831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0" w:type="dxa"/>
          </w:tcPr>
          <w:p w14:paraId="18498B28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2"/>
          </w:tcPr>
          <w:p w14:paraId="586C4EE7" w14:textId="077351AB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2" w:type="dxa"/>
          </w:tcPr>
          <w:p w14:paraId="4E1BD7CC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1D328BD2" w14:textId="6E10B3A2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gridSpan w:val="2"/>
          </w:tcPr>
          <w:p w14:paraId="372AC18B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E4FCB8E" w14:textId="11C835A1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13164" w:rsidRPr="008545D1" w14:paraId="2289EF31" w14:textId="77777777" w:rsidTr="00170301">
        <w:trPr>
          <w:gridAfter w:val="1"/>
          <w:wAfter w:w="11" w:type="dxa"/>
          <w:cantSplit/>
        </w:trPr>
        <w:tc>
          <w:tcPr>
            <w:tcW w:w="2963" w:type="dxa"/>
          </w:tcPr>
          <w:p w14:paraId="01C47C10" w14:textId="3C85282C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69D8231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C7FD4F" w14:textId="42843361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14:paraId="4A4D8E26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2"/>
          </w:tcPr>
          <w:p w14:paraId="1C532877" w14:textId="677DB809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82" w:type="dxa"/>
          </w:tcPr>
          <w:p w14:paraId="3D441CD8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9136C79" w14:textId="690D982A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79354E45" w14:textId="77777777" w:rsidR="00613164" w:rsidRPr="008545D1" w:rsidRDefault="00613164" w:rsidP="00613164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D08B810" w14:textId="3880B610" w:rsidR="00613164" w:rsidRPr="008545D1" w:rsidRDefault="00613164" w:rsidP="00613164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13164" w:rsidRPr="008545D1" w14:paraId="4305FC5E" w14:textId="77777777" w:rsidTr="00170301">
        <w:trPr>
          <w:cantSplit/>
        </w:trPr>
        <w:tc>
          <w:tcPr>
            <w:tcW w:w="4212" w:type="dxa"/>
            <w:gridSpan w:val="2"/>
          </w:tcPr>
          <w:p w14:paraId="20A9F92E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11"/>
          </w:tcPr>
          <w:p w14:paraId="33C90D0A" w14:textId="77777777" w:rsidR="00613164" w:rsidRPr="008545D1" w:rsidRDefault="00613164" w:rsidP="0061316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8545D1" w14:paraId="1936A2A1" w14:textId="77777777" w:rsidTr="00170301">
        <w:trPr>
          <w:cantSplit/>
        </w:trPr>
        <w:tc>
          <w:tcPr>
            <w:tcW w:w="4212" w:type="dxa"/>
            <w:gridSpan w:val="2"/>
          </w:tcPr>
          <w:p w14:paraId="454B3A9E" w14:textId="4C2D544A" w:rsidR="00696DD7" w:rsidRPr="008545D1" w:rsidRDefault="00401E6D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50" w:type="dxa"/>
            <w:gridSpan w:val="11"/>
          </w:tcPr>
          <w:p w14:paraId="72148B73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8545D1" w14:paraId="47B79183" w14:textId="77777777" w:rsidTr="00170301">
        <w:trPr>
          <w:cantSplit/>
        </w:trPr>
        <w:tc>
          <w:tcPr>
            <w:tcW w:w="4212" w:type="dxa"/>
            <w:gridSpan w:val="2"/>
          </w:tcPr>
          <w:p w14:paraId="57AF83C7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F5D23" w14:textId="0EF1B0C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C84B42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9FFE4A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38F2D1A0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60B87F" w14:textId="10C5CA61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270" w:type="dxa"/>
            <w:gridSpan w:val="2"/>
          </w:tcPr>
          <w:p w14:paraId="5792C40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476AC2A" w14:textId="77777777" w:rsidR="00696DD7" w:rsidRPr="008545D1" w:rsidRDefault="00696DD7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96DD7" w:rsidRPr="00696DD7" w14:paraId="7787B4D6" w14:textId="77777777" w:rsidTr="00170301">
        <w:trPr>
          <w:cantSplit/>
        </w:trPr>
        <w:tc>
          <w:tcPr>
            <w:tcW w:w="4212" w:type="dxa"/>
            <w:gridSpan w:val="2"/>
          </w:tcPr>
          <w:p w14:paraId="6CBF3851" w14:textId="77777777" w:rsidR="00696DD7" w:rsidRPr="00696DD7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E06A04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02501F8E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6D7470D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1BCDADF8" w14:textId="77777777" w:rsidR="00696DD7" w:rsidRPr="00696DD7" w:rsidRDefault="00696DD7" w:rsidP="00696DD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97D152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2746028B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43DC5A79" w14:textId="77777777" w:rsidR="00696DD7" w:rsidRP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6DD7" w:rsidRPr="008545D1" w14:paraId="2FC5F7D7" w14:textId="77777777" w:rsidTr="00170301">
        <w:trPr>
          <w:cantSplit/>
        </w:trPr>
        <w:tc>
          <w:tcPr>
            <w:tcW w:w="4212" w:type="dxa"/>
            <w:gridSpan w:val="2"/>
          </w:tcPr>
          <w:p w14:paraId="74F03473" w14:textId="05191FC8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3E190DEC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237F12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72C080B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3D466C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C34818" w14:textId="77777777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AB196AA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EDB85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DD7" w:rsidRPr="008545D1" w14:paraId="064FD739" w14:textId="77777777" w:rsidTr="00170301">
        <w:trPr>
          <w:cantSplit/>
        </w:trPr>
        <w:tc>
          <w:tcPr>
            <w:tcW w:w="4212" w:type="dxa"/>
            <w:gridSpan w:val="2"/>
          </w:tcPr>
          <w:p w14:paraId="6A751318" w14:textId="436BDB19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6A6EFD" w14:textId="0892BA02" w:rsidR="00696DD7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630AFA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64CEBDE1" w14:textId="7FF683D0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A574D62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4090FA" w14:textId="2F2BBF65" w:rsidR="00696DD7" w:rsidRDefault="00696DD7" w:rsidP="0017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06A1A1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373A364" w14:textId="3C5A50D8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</w:tbl>
    <w:p w14:paraId="73B9611A" w14:textId="717D33D1" w:rsidR="006150C9" w:rsidRDefault="006150C9"/>
    <w:p w14:paraId="6B39BE9A" w14:textId="77777777" w:rsidR="006150C9" w:rsidRDefault="0061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613164" w:rsidRPr="008545D1" w14:paraId="5BA31E7C" w14:textId="77777777" w:rsidTr="00696DD7">
        <w:tc>
          <w:tcPr>
            <w:tcW w:w="3330" w:type="dxa"/>
            <w:shd w:val="clear" w:color="auto" w:fill="auto"/>
            <w:vAlign w:val="bottom"/>
          </w:tcPr>
          <w:p w14:paraId="09F13D9E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6D57E7D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7623BB4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994E5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7A604E27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3164" w:rsidRPr="008545D1" w14:paraId="0BFCC992" w14:textId="77777777" w:rsidTr="00696DD7">
        <w:tc>
          <w:tcPr>
            <w:tcW w:w="3330" w:type="dxa"/>
            <w:shd w:val="clear" w:color="auto" w:fill="auto"/>
            <w:vAlign w:val="bottom"/>
          </w:tcPr>
          <w:p w14:paraId="1DC75916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B15FB6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7B2DA2E3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223682B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040A05C" w14:textId="20CEE470" w:rsidR="00613164" w:rsidRPr="00613164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6A54BE0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00A7C10" w14:textId="3C1E6DD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D465F2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BC75B7" w14:textId="766879B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8545D1" w14:paraId="6ADAA218" w14:textId="77777777" w:rsidTr="00696DD7">
        <w:tc>
          <w:tcPr>
            <w:tcW w:w="3330" w:type="dxa"/>
            <w:shd w:val="clear" w:color="auto" w:fill="auto"/>
            <w:vAlign w:val="bottom"/>
          </w:tcPr>
          <w:p w14:paraId="1BD55FAE" w14:textId="352CA84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C4478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560FACC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1AF593C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FF1628" w14:textId="5B4CECB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B01E1A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23BEFA8" w14:textId="150A0BC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65EE41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71EE95" w14:textId="66E77599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3164" w:rsidRPr="008545D1" w14:paraId="5E8ACD02" w14:textId="77777777" w:rsidTr="00696DD7">
        <w:tc>
          <w:tcPr>
            <w:tcW w:w="3330" w:type="dxa"/>
            <w:shd w:val="clear" w:color="auto" w:fill="auto"/>
          </w:tcPr>
          <w:p w14:paraId="6089646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DCF29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452A54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19A7CC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EB12FF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05D11CF6" w14:textId="77777777" w:rsidTr="00495D28">
        <w:tc>
          <w:tcPr>
            <w:tcW w:w="3330" w:type="dxa"/>
            <w:shd w:val="clear" w:color="auto" w:fill="auto"/>
            <w:vAlign w:val="bottom"/>
          </w:tcPr>
          <w:p w14:paraId="5100CD19" w14:textId="088476B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6C90C2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9E4065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BD5019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05AAD59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5629" w:rsidRPr="008545D1" w14:paraId="0FC0AFB3" w14:textId="77777777" w:rsidTr="00696DD7">
        <w:tc>
          <w:tcPr>
            <w:tcW w:w="3330" w:type="dxa"/>
            <w:shd w:val="clear" w:color="auto" w:fill="auto"/>
          </w:tcPr>
          <w:p w14:paraId="0DE7A63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0AE123D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7F65FA2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40" w:type="dxa"/>
          </w:tcPr>
          <w:p w14:paraId="0667837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2BCAFE" w14:textId="4908896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40" w:type="dxa"/>
            <w:shd w:val="clear" w:color="auto" w:fill="auto"/>
          </w:tcPr>
          <w:p w14:paraId="47174CC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3E9A50B" w14:textId="219163E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156D71A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2AE31FE" w14:textId="56047465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C65629" w:rsidRPr="008545D1" w14:paraId="6389146F" w14:textId="77777777" w:rsidTr="00696DD7">
        <w:tc>
          <w:tcPr>
            <w:tcW w:w="3330" w:type="dxa"/>
            <w:shd w:val="clear" w:color="auto" w:fill="auto"/>
          </w:tcPr>
          <w:p w14:paraId="6E211202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BCC87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3663733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8EE9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F5BAE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60FCB3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F2F522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5B49D56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C42F4" w14:textId="455F5AB3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236" w:type="dxa"/>
            <w:shd w:val="clear" w:color="auto" w:fill="auto"/>
          </w:tcPr>
          <w:p w14:paraId="104144D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CB11DB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DB296" w14:textId="31CEBF9E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C65629" w:rsidRPr="008545D1" w14:paraId="60DFDE5A" w14:textId="77777777" w:rsidTr="00696DD7">
        <w:tc>
          <w:tcPr>
            <w:tcW w:w="3330" w:type="dxa"/>
            <w:shd w:val="clear" w:color="auto" w:fill="auto"/>
          </w:tcPr>
          <w:p w14:paraId="1CE1CE8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DBDC41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890F35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BD49DD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B7E1E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5DF6AD43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D83982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1EC8255B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208AF59C" w14:textId="77777777" w:rsidR="00613164" w:rsidRPr="00EC0B0A" w:rsidRDefault="00613164">
      <w:pPr>
        <w:rPr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613164" w:rsidRPr="008545D1" w14:paraId="24A34B40" w14:textId="77777777" w:rsidTr="00324B4F">
        <w:tc>
          <w:tcPr>
            <w:tcW w:w="3330" w:type="dxa"/>
            <w:shd w:val="clear" w:color="auto" w:fill="auto"/>
            <w:vAlign w:val="bottom"/>
          </w:tcPr>
          <w:p w14:paraId="3FCC1A4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17E44A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DB8F5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8545D1" w14:paraId="54ACB58F" w14:textId="77777777" w:rsidTr="00324B4F">
        <w:tc>
          <w:tcPr>
            <w:tcW w:w="3330" w:type="dxa"/>
            <w:shd w:val="clear" w:color="auto" w:fill="auto"/>
            <w:vAlign w:val="bottom"/>
          </w:tcPr>
          <w:p w14:paraId="2E3A957D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85B98C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C013B" w14:textId="0EF72B3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38184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0993C6" w14:textId="3B4192C8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5DA8C62A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2EC72C59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8545D1" w14:paraId="1B2768B2" w14:textId="77777777" w:rsidTr="00324B4F">
        <w:tc>
          <w:tcPr>
            <w:tcW w:w="3330" w:type="dxa"/>
            <w:shd w:val="clear" w:color="auto" w:fill="auto"/>
            <w:vAlign w:val="bottom"/>
          </w:tcPr>
          <w:p w14:paraId="278AADB1" w14:textId="1AF167FC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36382B" w14:textId="23FE6EB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158D6E" w14:textId="709465A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2DF9D9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7AC66AC" w14:textId="6AE57888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495C93A1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14F746C6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3164" w:rsidRPr="008545D1" w14:paraId="05829F44" w14:textId="77777777" w:rsidTr="00324B4F">
        <w:tc>
          <w:tcPr>
            <w:tcW w:w="3330" w:type="dxa"/>
            <w:shd w:val="clear" w:color="auto" w:fill="auto"/>
          </w:tcPr>
          <w:p w14:paraId="51E83913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26185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4206F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613164" w:rsidRPr="008545D1" w:rsidRDefault="00613164" w:rsidP="0061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739F8AEF" w14:textId="77777777" w:rsidTr="00AC7C39">
        <w:tc>
          <w:tcPr>
            <w:tcW w:w="3330" w:type="dxa"/>
            <w:shd w:val="clear" w:color="auto" w:fill="auto"/>
            <w:vAlign w:val="bottom"/>
          </w:tcPr>
          <w:p w14:paraId="73F9EDDB" w14:textId="78C3756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5626E46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D14B7A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5629" w:rsidRPr="008545D1" w14:paraId="57D97056" w14:textId="77777777" w:rsidTr="00324B4F">
        <w:tc>
          <w:tcPr>
            <w:tcW w:w="3330" w:type="dxa"/>
            <w:shd w:val="clear" w:color="auto" w:fill="auto"/>
          </w:tcPr>
          <w:p w14:paraId="7F24B68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E7BA6D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D91A7" w14:textId="16FBE23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</w:tcPr>
          <w:p w14:paraId="0B8988F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572DCA" w14:textId="6583A223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3647165C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358831C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C65629" w:rsidRPr="008545D1" w14:paraId="688BC617" w14:textId="77777777" w:rsidTr="00324B4F">
        <w:tc>
          <w:tcPr>
            <w:tcW w:w="3330" w:type="dxa"/>
            <w:shd w:val="clear" w:color="auto" w:fill="auto"/>
          </w:tcPr>
          <w:p w14:paraId="4BB7667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5E39BA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84CFD" w14:textId="58221BC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CDC760" w14:textId="65FBCC6C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4998F7C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7DC0DA13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65629" w:rsidRPr="008545D1" w14:paraId="71BF55ED" w14:textId="77777777" w:rsidTr="00324B4F">
        <w:tc>
          <w:tcPr>
            <w:tcW w:w="3330" w:type="dxa"/>
            <w:shd w:val="clear" w:color="auto" w:fill="auto"/>
          </w:tcPr>
          <w:p w14:paraId="553B5EE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B4E27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60D68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352A7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6832D978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0ADC39C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C65629" w:rsidRPr="008545D1" w14:paraId="2636590A" w14:textId="77777777" w:rsidTr="00324B4F">
        <w:tc>
          <w:tcPr>
            <w:tcW w:w="3330" w:type="dxa"/>
            <w:shd w:val="clear" w:color="auto" w:fill="auto"/>
          </w:tcPr>
          <w:p w14:paraId="54505C9B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9FD9BB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14BD3E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0C707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943B6F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CEDAF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1E50FB2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BED40" w14:textId="5430E8C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B6A273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E2034" w14:textId="326E6B8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C65629" w:rsidRPr="008545D1" w14:paraId="0AF87F83" w14:textId="77777777" w:rsidTr="00324B4F">
        <w:tc>
          <w:tcPr>
            <w:tcW w:w="3330" w:type="dxa"/>
            <w:shd w:val="clear" w:color="auto" w:fill="auto"/>
          </w:tcPr>
          <w:p w14:paraId="0E02889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23DAB12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8923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6E6DBDC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4F88170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73FE6D9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7D89DBA3" w14:textId="07AF9D82" w:rsidR="00054706" w:rsidRDefault="00692940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918"/>
        <w:gridCol w:w="236"/>
        <w:gridCol w:w="835"/>
        <w:gridCol w:w="273"/>
        <w:gridCol w:w="879"/>
        <w:gridCol w:w="272"/>
        <w:gridCol w:w="907"/>
      </w:tblGrid>
      <w:tr w:rsidR="00C312A4" w:rsidRPr="00272DBB" w14:paraId="14876FDC" w14:textId="77777777" w:rsidTr="00516CAF">
        <w:trPr>
          <w:cantSplit/>
          <w:tblHeader/>
        </w:trPr>
        <w:tc>
          <w:tcPr>
            <w:tcW w:w="4140" w:type="dxa"/>
          </w:tcPr>
          <w:p w14:paraId="11C50B8E" w14:textId="77777777" w:rsidR="00C312A4" w:rsidRPr="00272DBB" w:rsidRDefault="00C312A4" w:rsidP="00516C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F58F8DD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3"/>
          </w:tcPr>
          <w:p w14:paraId="23500B8E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0D8152F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8" w:type="dxa"/>
            <w:gridSpan w:val="3"/>
          </w:tcPr>
          <w:p w14:paraId="0CB19AAC" w14:textId="77777777" w:rsidR="00C312A4" w:rsidRPr="00272DBB" w:rsidRDefault="00C312A4" w:rsidP="00516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7C" w:rsidRPr="00272DBB" w14:paraId="3E2A08ED" w14:textId="77777777" w:rsidTr="00516CAF">
        <w:trPr>
          <w:cantSplit/>
        </w:trPr>
        <w:tc>
          <w:tcPr>
            <w:tcW w:w="4140" w:type="dxa"/>
          </w:tcPr>
          <w:p w14:paraId="2ADB0751" w14:textId="7715276D" w:rsidR="006E767C" w:rsidRPr="00272DBB" w:rsidRDefault="006E767C" w:rsidP="006E76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72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2FB47157" w14:textId="5581751B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</w:tcPr>
          <w:p w14:paraId="386CD1F3" w14:textId="1CAD0184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1BF2BB9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35" w:type="dxa"/>
          </w:tcPr>
          <w:p w14:paraId="5DFD26E1" w14:textId="44B63D06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53C97B4D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79" w:type="dxa"/>
          </w:tcPr>
          <w:p w14:paraId="738C1296" w14:textId="7B187192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5FB1E79F" w14:textId="77777777" w:rsidR="006E767C" w:rsidRPr="00272DBB" w:rsidRDefault="006E767C" w:rsidP="006E767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07" w:type="dxa"/>
          </w:tcPr>
          <w:p w14:paraId="470FA497" w14:textId="243B987B" w:rsidR="006E767C" w:rsidRPr="00272DBB" w:rsidRDefault="006E767C" w:rsidP="006E76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312A4" w:rsidRPr="00272DBB" w14:paraId="2D7324AF" w14:textId="77777777" w:rsidTr="00516CAF">
        <w:trPr>
          <w:cantSplit/>
        </w:trPr>
        <w:tc>
          <w:tcPr>
            <w:tcW w:w="4140" w:type="dxa"/>
          </w:tcPr>
          <w:p w14:paraId="6DA53E4B" w14:textId="77777777" w:rsidR="00C312A4" w:rsidRPr="00272DBB" w:rsidRDefault="00C312A4" w:rsidP="00516C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53A70C" w14:textId="77777777" w:rsidR="00C312A4" w:rsidRPr="00272DBB" w:rsidRDefault="00C312A4" w:rsidP="0051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7"/>
          </w:tcPr>
          <w:p w14:paraId="5F3C7576" w14:textId="77777777" w:rsidR="00C312A4" w:rsidRPr="00272DBB" w:rsidRDefault="00C312A4" w:rsidP="0051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0363" w:rsidRPr="00272DBB" w14:paraId="79B91F27" w14:textId="77777777" w:rsidTr="00C65629">
        <w:trPr>
          <w:cantSplit/>
        </w:trPr>
        <w:tc>
          <w:tcPr>
            <w:tcW w:w="4140" w:type="dxa"/>
          </w:tcPr>
          <w:p w14:paraId="355307DF" w14:textId="77777777" w:rsidR="00CD0363" w:rsidRPr="00272DBB" w:rsidRDefault="00CD0363" w:rsidP="00CD036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D61B5A0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38819D22" w14:textId="51071642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5EB4E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9D0F3E4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70294286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79EA0091" w14:textId="6AEEAA68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124BE7A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19AC1548" w14:textId="77777777" w:rsidR="00CD0363" w:rsidRPr="00272DBB" w:rsidRDefault="00CD0363" w:rsidP="00CD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773A470F" w14:textId="77777777" w:rsidR="00C312A4" w:rsidRDefault="00C312A4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</w:p>
    <w:p w14:paraId="77743BC5" w14:textId="77777777" w:rsidR="009C5211" w:rsidRPr="00272DBB" w:rsidRDefault="009C5211" w:rsidP="009C5211">
      <w:pPr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2614C9F2" w14:textId="594CF802" w:rsidR="00AC6751" w:rsidRDefault="00AC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AA0276" w:rsidRPr="008545D1" w14:paraId="740F540F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694047C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7CCC08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5BA32691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7FE3CC3C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1F0F22" w14:textId="39222CD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6F1F1B0E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175DD7F5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06328CD4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8545D1" w14:paraId="24E73614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B18B15F" w14:textId="69AF9DC9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94EF8" w14:textId="34C4B2BC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01BA374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4E117044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1B823F7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0276" w:rsidRPr="008545D1" w14:paraId="61BA836E" w14:textId="77777777" w:rsidTr="00324B4F">
        <w:tc>
          <w:tcPr>
            <w:tcW w:w="4228" w:type="dxa"/>
            <w:shd w:val="clear" w:color="auto" w:fill="auto"/>
          </w:tcPr>
          <w:p w14:paraId="5512558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68526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725C0CFD" w14:textId="77777777" w:rsidTr="003639FD">
        <w:tc>
          <w:tcPr>
            <w:tcW w:w="4228" w:type="dxa"/>
            <w:shd w:val="clear" w:color="auto" w:fill="auto"/>
            <w:vAlign w:val="bottom"/>
          </w:tcPr>
          <w:p w14:paraId="46BCB2AD" w14:textId="6540E661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01F6A0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5629" w:rsidRPr="008545D1" w14:paraId="12FED80F" w14:textId="77777777" w:rsidTr="00324B4F">
        <w:tc>
          <w:tcPr>
            <w:tcW w:w="4228" w:type="dxa"/>
            <w:shd w:val="clear" w:color="auto" w:fill="auto"/>
          </w:tcPr>
          <w:p w14:paraId="4B50F6E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1D54AF" w14:textId="17B2626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2510696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0001F18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4129537B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</w:tr>
      <w:tr w:rsidR="00C65629" w:rsidRPr="003B29BF" w14:paraId="1030C3E9" w14:textId="77777777" w:rsidTr="00324B4F">
        <w:tc>
          <w:tcPr>
            <w:tcW w:w="4228" w:type="dxa"/>
            <w:shd w:val="clear" w:color="auto" w:fill="auto"/>
          </w:tcPr>
          <w:p w14:paraId="55B380F4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66F1BF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5515D0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53295D8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AB4BAB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682D4E8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2EB6CE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27AD50" w14:textId="77777777" w:rsidR="00C65629" w:rsidRPr="003B29BF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629" w:rsidRPr="008545D1" w14:paraId="604EA258" w14:textId="77777777" w:rsidTr="00324B4F">
        <w:tc>
          <w:tcPr>
            <w:tcW w:w="4228" w:type="dxa"/>
            <w:shd w:val="clear" w:color="auto" w:fill="auto"/>
          </w:tcPr>
          <w:p w14:paraId="39D8800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41B5A50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89C93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0FA7AC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63A0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2D0EDD" w14:textId="115885A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C9FF27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F260305" w14:textId="32CD5A8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65629" w:rsidRPr="008545D1" w14:paraId="29A8C7E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3B6E76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AD847A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42182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0A5706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4F56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D76B26" w14:textId="35AF6D6C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44367EE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9AE2AB1" w14:textId="7257476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65629" w:rsidRPr="008545D1" w14:paraId="6D5E55A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B09CFA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26FC7E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554D66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B17C4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F9108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CAE84" w14:textId="3CEBD555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6BFC7C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3417" w14:textId="4789420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</w:tr>
    </w:tbl>
    <w:p w14:paraId="60E76CDF" w14:textId="2C355741" w:rsidR="00AA0276" w:rsidRPr="00401E6D" w:rsidRDefault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372AD2" w14:textId="195838F6" w:rsidR="00E43D8B" w:rsidRPr="00272DBB" w:rsidRDefault="003C6B73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B072DF" w:rsidRPr="00F64FE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272DBB" w:rsidRPr="00F64FE6">
        <w:rPr>
          <w:rFonts w:asciiTheme="majorBidi" w:hAnsiTheme="majorBidi" w:cstheme="majorBidi"/>
          <w:sz w:val="30"/>
          <w:szCs w:val="30"/>
        </w:rPr>
        <w:t>42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272DBB" w:rsidRPr="00F64FE6">
        <w:rPr>
          <w:rFonts w:asciiTheme="majorBidi" w:hAnsiTheme="majorBidi" w:cstheme="majorBidi"/>
          <w:sz w:val="30"/>
          <w:szCs w:val="30"/>
        </w:rPr>
        <w:t>4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- </w:t>
      </w:r>
      <w:r w:rsidR="00272DBB" w:rsidRPr="00F64FE6">
        <w:rPr>
          <w:rFonts w:asciiTheme="majorBidi" w:hAnsiTheme="majorBidi" w:cstheme="majorBidi"/>
          <w:sz w:val="30"/>
          <w:szCs w:val="30"/>
        </w:rPr>
        <w:t>6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="0070318A" w:rsidRPr="00F64FE6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F64FE6">
        <w:rPr>
          <w:rFonts w:asciiTheme="majorBidi" w:hAnsiTheme="majorBidi" w:cstheme="majorBidi"/>
          <w:sz w:val="30"/>
          <w:szCs w:val="30"/>
        </w:rPr>
        <w:t>2567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9C5CD5">
        <w:rPr>
          <w:rFonts w:asciiTheme="majorBidi" w:hAnsiTheme="majorBidi" w:cstheme="majorBidi" w:hint="cs"/>
          <w:sz w:val="30"/>
          <w:szCs w:val="30"/>
          <w:cs/>
        </w:rPr>
        <w:t>-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F64FE6">
        <w:rPr>
          <w:rFonts w:asciiTheme="majorBidi" w:hAnsiTheme="majorBidi" w:cstheme="majorBidi"/>
          <w:sz w:val="30"/>
          <w:szCs w:val="30"/>
        </w:rPr>
        <w:t>2569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โดยมีกำหนดชำระเงินต้นและดอกเบี้ยเป็นราย</w:t>
      </w:r>
      <w:r w:rsidR="0070318A" w:rsidRPr="00F64FE6">
        <w:rPr>
          <w:rFonts w:asciiTheme="majorBidi" w:hAnsiTheme="majorBidi" w:cstheme="majorBidi" w:hint="cs"/>
          <w:sz w:val="30"/>
          <w:szCs w:val="30"/>
          <w:cs/>
        </w:rPr>
        <w:t>เดือนและราย</w:t>
      </w:r>
      <w:r w:rsidRPr="00F64FE6">
        <w:rPr>
          <w:rFonts w:asciiTheme="majorBidi" w:hAnsiTheme="majorBidi" w:cstheme="majorBidi"/>
          <w:sz w:val="30"/>
          <w:szCs w:val="30"/>
          <w:cs/>
        </w:rPr>
        <w:t>ปี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FDBA48" w14:textId="7127EE1A" w:rsidR="00E43D8B" w:rsidRPr="00401E6D" w:rsidRDefault="00E43D8B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4357275D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905777C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018E0171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3FD9F9AF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3625E1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284C79CE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8545D1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55CD0DA2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23DD34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00A354E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D9B14F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584192A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62ADEA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69BB4DBF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A0276" w:rsidRPr="008545D1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AA0276" w:rsidRPr="008545D1" w:rsidRDefault="00AA0276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629" w:rsidRPr="008545D1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4C1DD54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2D1D24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55080C8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3C316C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3DB50A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65629" w:rsidRPr="008545D1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3835D4B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01205F9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53279145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F81D2A2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362544BE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225DE05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4642CC9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C65629" w:rsidRPr="008545D1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5D494A1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0F94B6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16B0F2B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8C4A66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4ECB109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28C50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7C712A4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65629" w:rsidRPr="008545D1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3A191D8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0B89639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01A5F67B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3BB14EF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06F2DF2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4B2FCC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37290672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0EC9D559" w14:textId="77777777" w:rsidR="00AA0276" w:rsidRPr="00401E6D" w:rsidRDefault="00AA0276" w:rsidP="00AA02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01E6D" w:rsidRPr="008545D1" w14:paraId="5274DFDE" w14:textId="77777777" w:rsidTr="00E504B3">
        <w:trPr>
          <w:cantSplit/>
        </w:trPr>
        <w:tc>
          <w:tcPr>
            <w:tcW w:w="4228" w:type="dxa"/>
          </w:tcPr>
          <w:p w14:paraId="5E150FEF" w14:textId="22763C20" w:rsidR="00401E6D" w:rsidRPr="008545D1" w:rsidRDefault="00401E6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69112993" w14:textId="77777777" w:rsidR="00401E6D" w:rsidRPr="008545D1" w:rsidRDefault="00401E6D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0276" w:rsidRPr="008545D1" w14:paraId="2BC12CAE" w14:textId="77777777" w:rsidTr="00E504B3">
        <w:trPr>
          <w:cantSplit/>
        </w:trPr>
        <w:tc>
          <w:tcPr>
            <w:tcW w:w="4228" w:type="dxa"/>
          </w:tcPr>
          <w:p w14:paraId="22A2AD1B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55D7BC8C" w14:textId="75377479" w:rsidR="00AA0276" w:rsidRPr="008545D1" w:rsidRDefault="006E767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93B9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3645" w14:textId="0EABFAFE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EDF2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42FE5" w14:textId="2E68C047" w:rsidR="00AA0276" w:rsidRPr="008545D1" w:rsidRDefault="006E767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BE0B4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48222" w14:textId="3E3805D3" w:rsidR="00AA0276" w:rsidRPr="008545D1" w:rsidRDefault="008941E8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A0276" w:rsidRPr="008545D1" w14:paraId="55101629" w14:textId="77777777" w:rsidTr="00E504B3">
        <w:trPr>
          <w:cantSplit/>
          <w:trHeight w:val="80"/>
        </w:trPr>
        <w:tc>
          <w:tcPr>
            <w:tcW w:w="4228" w:type="dxa"/>
          </w:tcPr>
          <w:p w14:paraId="2CDBD499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0877ACB4" w14:textId="6B7C3AD8" w:rsidR="00AA0276" w:rsidRPr="008545D1" w:rsidRDefault="006E767C" w:rsidP="006E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934E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06980" w14:textId="085F35D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3C21A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3C873" w14:textId="7980889C" w:rsidR="00AA0276" w:rsidRPr="008545D1" w:rsidRDefault="006E767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DDA3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A36AA" w14:textId="06B861F2" w:rsidR="00AA0276" w:rsidRPr="008545D1" w:rsidRDefault="008941E8" w:rsidP="0089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A0276" w:rsidRPr="008545D1" w14:paraId="389A8C46" w14:textId="77777777" w:rsidTr="00E504B3">
        <w:trPr>
          <w:cantSplit/>
          <w:trHeight w:val="389"/>
        </w:trPr>
        <w:tc>
          <w:tcPr>
            <w:tcW w:w="4228" w:type="dxa"/>
          </w:tcPr>
          <w:p w14:paraId="652F0D37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91AED84" w14:textId="17EA5819" w:rsidR="00AA0276" w:rsidRPr="008545D1" w:rsidRDefault="006E767C" w:rsidP="006E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6C86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3F7E1" w14:textId="0C522C26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195D5C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F7E8B" w14:textId="0FA62DCB" w:rsidR="00AA0276" w:rsidRPr="008545D1" w:rsidRDefault="006E767C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6788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8AD1AD" w14:textId="07A59E59" w:rsidR="00AA0276" w:rsidRPr="008545D1" w:rsidRDefault="008941E8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3D92D88D" w14:textId="77777777" w:rsidR="00401E6D" w:rsidRDefault="00401E6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1ABAC331" w14:textId="77777777" w:rsidTr="00324B4F">
        <w:trPr>
          <w:cantSplit/>
          <w:tblHeader/>
        </w:trPr>
        <w:tc>
          <w:tcPr>
            <w:tcW w:w="4228" w:type="dxa"/>
          </w:tcPr>
          <w:p w14:paraId="6996FF92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0D77361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724D4B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0C1627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8545D1" w14:paraId="1E807D84" w14:textId="77777777" w:rsidTr="00324B4F">
        <w:trPr>
          <w:cantSplit/>
          <w:tblHeader/>
        </w:trPr>
        <w:tc>
          <w:tcPr>
            <w:tcW w:w="4228" w:type="dxa"/>
          </w:tcPr>
          <w:p w14:paraId="21ADFC95" w14:textId="77777777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ABFAA9C" w14:textId="53D08A53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600EB48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4EDD02" w14:textId="02576181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88163E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E17385" w14:textId="6D44530C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219ABC8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DFD1CD" w14:textId="7132F49C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8545D1" w14:paraId="0B86D529" w14:textId="77777777" w:rsidTr="00324B4F">
        <w:trPr>
          <w:cantSplit/>
          <w:tblHeader/>
        </w:trPr>
        <w:tc>
          <w:tcPr>
            <w:tcW w:w="4228" w:type="dxa"/>
          </w:tcPr>
          <w:p w14:paraId="09DEED5F" w14:textId="4BB312CE" w:rsidR="00AA0276" w:rsidRPr="008545D1" w:rsidRDefault="00AA0276" w:rsidP="00AA027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844FC53" w14:textId="68635BC6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990D971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F27CFF" w14:textId="04827692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5B21E46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D4042E3" w14:textId="7DE7671D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552E80B" w14:textId="77777777" w:rsidR="00AA0276" w:rsidRPr="008545D1" w:rsidRDefault="00AA0276" w:rsidP="00AA027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89C9ED9" w14:textId="0D9D22DB" w:rsidR="00AA0276" w:rsidRPr="008545D1" w:rsidRDefault="00AA0276" w:rsidP="00AA027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A0276" w:rsidRPr="008545D1" w14:paraId="58CE5F91" w14:textId="77777777" w:rsidTr="00C65629">
        <w:trPr>
          <w:cantSplit/>
          <w:tblHeader/>
        </w:trPr>
        <w:tc>
          <w:tcPr>
            <w:tcW w:w="4228" w:type="dxa"/>
          </w:tcPr>
          <w:p w14:paraId="4EAC2FB4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3EAEF3DE" w14:textId="77777777" w:rsidR="00AA0276" w:rsidRPr="008545D1" w:rsidRDefault="00AA0276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8545D1" w14:paraId="0A3745A3" w14:textId="77777777" w:rsidTr="00C65629">
        <w:trPr>
          <w:cantSplit/>
          <w:trHeight w:val="389"/>
        </w:trPr>
        <w:tc>
          <w:tcPr>
            <w:tcW w:w="4228" w:type="dxa"/>
          </w:tcPr>
          <w:p w14:paraId="6E5981FF" w14:textId="64B368E4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ADD01A1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47035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1585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6556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6FD74" w14:textId="77777777" w:rsidR="00C65629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604F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A1A14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629" w:rsidRPr="008545D1" w14:paraId="11B9940D" w14:textId="77777777" w:rsidTr="00C65629">
        <w:trPr>
          <w:cantSplit/>
          <w:trHeight w:val="389"/>
        </w:trPr>
        <w:tc>
          <w:tcPr>
            <w:tcW w:w="4228" w:type="dxa"/>
          </w:tcPr>
          <w:p w14:paraId="0035284E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257D7A9" w14:textId="5D22509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EF91F0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280CF7" w14:textId="0C6960F0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863F5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8BDC0" w14:textId="135028C1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</w:tcPr>
          <w:p w14:paraId="61D4641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08B37" w14:textId="08C204B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65629" w:rsidRPr="008545D1" w14:paraId="69B7C86B" w14:textId="77777777" w:rsidTr="00324B4F">
        <w:trPr>
          <w:cantSplit/>
          <w:trHeight w:val="89"/>
        </w:trPr>
        <w:tc>
          <w:tcPr>
            <w:tcW w:w="4228" w:type="dxa"/>
          </w:tcPr>
          <w:p w14:paraId="17716CC0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7565B3CD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AFA633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87CD9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EE601C0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DE06E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8BCACC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3C4F38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65629" w:rsidRPr="008545D1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BC09942" w14:textId="101C787D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6C43B37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5E78DB44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5689469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4E79F5C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</w:tcPr>
          <w:p w14:paraId="66A50C8E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12BCE48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65629" w:rsidRPr="008545D1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5115EA49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790FF6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2C553B3A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0802901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6146B34C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</w:tcPr>
          <w:p w14:paraId="00BF521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1C9EA190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C65629" w:rsidRPr="008545D1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C65629" w:rsidRPr="008545D1" w:rsidRDefault="00C65629" w:rsidP="00C6562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5FE0916F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995E18C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61D73566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C12AAE6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2A8EB4A2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</w:tcPr>
          <w:p w14:paraId="7DDCE8FF" w14:textId="7777777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46831227" w:rsidR="00C65629" w:rsidRPr="008545D1" w:rsidRDefault="00C65629" w:rsidP="00C65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234</w:t>
            </w:r>
          </w:p>
        </w:tc>
      </w:tr>
    </w:tbl>
    <w:p w14:paraId="73319FAD" w14:textId="77777777" w:rsidR="007F24D9" w:rsidRDefault="007F24D9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F4D1" w14:textId="77777777" w:rsidR="007F24D9" w:rsidRPr="00F64FE6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F64FE6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Pr="00F64FE6">
        <w:rPr>
          <w:rFonts w:asciiTheme="majorBidi" w:hAnsiTheme="majorBidi" w:cstheme="majorBidi"/>
          <w:sz w:val="30"/>
          <w:szCs w:val="30"/>
        </w:rPr>
        <w:t>1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-</w:t>
      </w:r>
      <w:r w:rsidRPr="00F64FE6">
        <w:rPr>
          <w:rFonts w:asciiTheme="majorBidi" w:hAnsiTheme="majorBidi" w:cstheme="majorBidi" w:hint="cs"/>
          <w:sz w:val="30"/>
          <w:szCs w:val="30"/>
        </w:rPr>
        <w:t>5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</w:rPr>
        <w:t xml:space="preserve">2565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-</w:t>
      </w:r>
      <w:r w:rsidRPr="00F64FE6">
        <w:rPr>
          <w:rFonts w:asciiTheme="majorBidi" w:hAnsiTheme="majorBidi" w:cstheme="majorBidi"/>
          <w:sz w:val="30"/>
          <w:szCs w:val="30"/>
        </w:rPr>
        <w:t xml:space="preserve"> 2569</w:t>
      </w:r>
    </w:p>
    <w:p w14:paraId="612AF527" w14:textId="77777777" w:rsidR="007F24D9" w:rsidRPr="003B29BF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BC37E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Pr="00F64FE6">
        <w:rPr>
          <w:rFonts w:asciiTheme="majorBidi" w:hAnsiTheme="majorBidi" w:cstheme="majorBidi"/>
          <w:sz w:val="30"/>
          <w:szCs w:val="30"/>
        </w:rPr>
        <w:t>3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Pr="00F64FE6">
        <w:rPr>
          <w:rFonts w:asciiTheme="majorBidi" w:hAnsiTheme="majorBidi" w:cstheme="majorBidi"/>
          <w:sz w:val="30"/>
          <w:szCs w:val="30"/>
        </w:rPr>
        <w:t>31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64FE6">
        <w:rPr>
          <w:rFonts w:asciiTheme="majorBidi" w:hAnsiTheme="majorBidi" w:cstheme="majorBidi"/>
          <w:sz w:val="30"/>
          <w:szCs w:val="30"/>
        </w:rPr>
        <w:t>2567</w:t>
      </w:r>
    </w:p>
    <w:p w14:paraId="261BAFE7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8545D1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276" w:rsidRPr="008545D1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1F36FEA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1BD43CD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382EB45C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72CA065C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8545D1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2C80C0F1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7F12ECBF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798BDAAB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0A539873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0276" w:rsidRPr="008545D1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3C2CE54B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2B227728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3927CD94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BA8A2F6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0A8610B8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0B807E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363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เงินกู้ยืมระยะสั้นจากบุคคลหรือกิจการที่เกี่ยวข้องกันดังกล่าวจำนวน</w:t>
      </w:r>
      <w:r w:rsidRPr="00CD0363">
        <w:rPr>
          <w:rFonts w:asciiTheme="majorBidi" w:hAnsiTheme="majorBidi" w:cstheme="majorBidi"/>
          <w:sz w:val="30"/>
          <w:szCs w:val="30"/>
        </w:rPr>
        <w:t xml:space="preserve"> 1 </w:t>
      </w:r>
      <w:r w:rsidRPr="00CD0363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มีกำหนดชำระคืนเมื่อทวงถามและ </w:t>
      </w:r>
      <w:r w:rsidRPr="00CD0363">
        <w:rPr>
          <w:rFonts w:asciiTheme="majorBidi" w:hAnsiTheme="majorBidi" w:cstheme="majorBidi"/>
          <w:sz w:val="30"/>
          <w:szCs w:val="30"/>
        </w:rPr>
        <w:br/>
      </w:r>
      <w:r w:rsidRPr="00CD036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D0363">
        <w:rPr>
          <w:rFonts w:asciiTheme="majorBidi" w:hAnsiTheme="majorBidi" w:cstheme="majorBidi"/>
          <w:sz w:val="30"/>
          <w:szCs w:val="30"/>
        </w:rPr>
        <w:t xml:space="preserve">12 </w:t>
      </w:r>
      <w:r w:rsidRPr="00CD0363">
        <w:rPr>
          <w:rFonts w:asciiTheme="majorBidi" w:hAnsiTheme="majorBidi" w:cstheme="majorBidi"/>
          <w:sz w:val="30"/>
          <w:szCs w:val="30"/>
          <w:cs/>
        </w:rPr>
        <w:t>ล้านบาท มีกำหนดชำระคืนใน</w:t>
      </w:r>
      <w:r w:rsidRPr="00CD036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CD036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D0363">
        <w:rPr>
          <w:rFonts w:asciiTheme="majorBidi" w:hAnsiTheme="majorBidi" w:cstheme="majorBidi"/>
          <w:sz w:val="30"/>
          <w:szCs w:val="30"/>
        </w:rPr>
        <w:t>2565</w:t>
      </w:r>
    </w:p>
    <w:p w14:paraId="71C322E8" w14:textId="1283A0AC" w:rsidR="001B38C4" w:rsidRDefault="001B3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92A2C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6C3AFC1" w14:textId="312D453E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C3A336A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D33B1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058F4D3C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8545D1" w14:paraId="7C198988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57B9E09" w14:textId="585DA37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6A8EC5" w14:textId="189542C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3CF3EAB1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7F5AF2" w14:textId="7AD17E2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4D0DD2A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C179C9" w14:textId="4F3C13B3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869F29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8BFA99" w14:textId="1BE3BFB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572CA1E5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5A77550" w14:textId="1B549DD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4C5D39" w14:textId="0B3E452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0A1216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08B7A7B" w14:textId="6EEF4D5E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1E6A98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901BE7C" w14:textId="6D780070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2F5883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798C6" w14:textId="2FB5BB1B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4154CFFE" w14:textId="77777777" w:rsidTr="005E4962">
        <w:tc>
          <w:tcPr>
            <w:tcW w:w="4230" w:type="dxa"/>
            <w:shd w:val="clear" w:color="auto" w:fill="auto"/>
          </w:tcPr>
          <w:p w14:paraId="7ABE3152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D770DF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B60EF8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D25D5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68325FC5" w14:textId="77777777" w:rsidTr="000B1ECA">
        <w:tc>
          <w:tcPr>
            <w:tcW w:w="4230" w:type="dxa"/>
            <w:shd w:val="clear" w:color="auto" w:fill="auto"/>
            <w:vAlign w:val="bottom"/>
          </w:tcPr>
          <w:p w14:paraId="388E5482" w14:textId="551239DC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74CD49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83C8FE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C29DF3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751D5BCD" w14:textId="77777777" w:rsidTr="000B1ECA">
        <w:tc>
          <w:tcPr>
            <w:tcW w:w="4230" w:type="dxa"/>
            <w:shd w:val="clear" w:color="auto" w:fill="auto"/>
            <w:vAlign w:val="bottom"/>
          </w:tcPr>
          <w:p w14:paraId="3E6A744A" w14:textId="37428B1C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4FC0F0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D958B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12CF770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68881629" w14:textId="77777777" w:rsidTr="005E4962">
        <w:tc>
          <w:tcPr>
            <w:tcW w:w="4230" w:type="dxa"/>
            <w:shd w:val="clear" w:color="auto" w:fill="auto"/>
          </w:tcPr>
          <w:p w14:paraId="6DBC0BE0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22090F3" w14:textId="090FF484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65AEC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EF6687" w14:textId="48565E20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5C3D3F8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4BA185F" w14:textId="3D127B46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5CC8D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C52779" w14:textId="28284C8A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5D0140CB" w14:textId="77777777" w:rsidR="00C10977" w:rsidRPr="001B38C4" w:rsidRDefault="00C10977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482CBAD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CC69B52" w14:textId="4CA9945B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416836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7CE24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FBBEB7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  <w:p w14:paraId="7745B48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4D9" w:rsidRPr="008545D1" w14:paraId="42D9322D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708FC0F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BAB480" w14:textId="42A52CFD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4BAB5F73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879AD86" w14:textId="1EA0FB75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F02B2FD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996E6C" w14:textId="218378BB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A2E0F42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C31A3" w14:textId="6E4B6280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040C267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D52CEFA" w14:textId="5E9FF92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B14D4" w14:textId="5D0EC0C2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BBAD1D9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9113A97" w14:textId="1A05C0D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50174A4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3E4A3D9" w14:textId="69C40DA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6EA7CF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859DD" w14:textId="214CFB84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0B2C9E1A" w14:textId="77777777" w:rsidTr="005E4962">
        <w:tc>
          <w:tcPr>
            <w:tcW w:w="4230" w:type="dxa"/>
            <w:shd w:val="clear" w:color="auto" w:fill="auto"/>
          </w:tcPr>
          <w:p w14:paraId="2166BAC5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17E9E9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975816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BF1829D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110B3D78" w14:textId="77777777" w:rsidTr="003330A1">
        <w:tc>
          <w:tcPr>
            <w:tcW w:w="4230" w:type="dxa"/>
            <w:shd w:val="clear" w:color="auto" w:fill="auto"/>
            <w:vAlign w:val="bottom"/>
          </w:tcPr>
          <w:p w14:paraId="639F141B" w14:textId="4C4FAAB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8D32A3F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80895F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C6D1D5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8545D1" w14:paraId="1CCC8F7A" w14:textId="77777777" w:rsidTr="005E4962">
        <w:tc>
          <w:tcPr>
            <w:tcW w:w="4230" w:type="dxa"/>
            <w:shd w:val="clear" w:color="auto" w:fill="auto"/>
          </w:tcPr>
          <w:p w14:paraId="49B9EF7C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25500B" w14:textId="660D934C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1B7CBAB2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B130C84" w14:textId="0B119930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4D3F33A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226D8A8" w14:textId="5C5FA6AD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77525DAD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DE09BFA" w14:textId="04E79DE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6EA90400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0B552E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F64FE6">
        <w:rPr>
          <w:rFonts w:asciiTheme="majorBidi" w:hAnsiTheme="majorBidi" w:cstheme="majorBidi"/>
          <w:sz w:val="30"/>
          <w:szCs w:val="30"/>
          <w:cs/>
        </w:rPr>
        <w:t>จาก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มีกำหนดชำระคืนใน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เดือนธันวาคม </w:t>
      </w:r>
      <w:r w:rsidRPr="00F64FE6">
        <w:rPr>
          <w:rFonts w:asciiTheme="majorBidi" w:hAnsiTheme="majorBidi" w:cstheme="majorBidi"/>
          <w:sz w:val="30"/>
          <w:szCs w:val="30"/>
        </w:rPr>
        <w:t xml:space="preserve">2565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และเดือนกรกฎาคม </w:t>
      </w:r>
      <w:r w:rsidRPr="00F64FE6">
        <w:rPr>
          <w:rFonts w:asciiTheme="majorBidi" w:hAnsiTheme="majorBidi" w:cstheme="majorBidi"/>
          <w:sz w:val="30"/>
          <w:szCs w:val="30"/>
        </w:rPr>
        <w:t>2567</w:t>
      </w:r>
    </w:p>
    <w:p w14:paraId="7ECFB62D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8545D1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5488AAA3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1974E0F6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3F47ADE8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38E8DC69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8545D1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585C7612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6E2A66C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6BB5E31E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3BD6D56F" w:rsidR="007F24D9" w:rsidRPr="008545D1" w:rsidRDefault="007F24D9" w:rsidP="007F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F24D9" w:rsidRPr="008545D1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8545D1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1B38C4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1B38C4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C4" w:rsidRPr="008545D1" w14:paraId="101B2524" w14:textId="77777777" w:rsidTr="001B38C4">
        <w:tc>
          <w:tcPr>
            <w:tcW w:w="4230" w:type="dxa"/>
            <w:shd w:val="clear" w:color="auto" w:fill="auto"/>
          </w:tcPr>
          <w:p w14:paraId="1D1BA9FC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1C0DD04E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7C58B644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77777777" w:rsidR="001B38C4" w:rsidRPr="008545D1" w:rsidRDefault="001B38C4" w:rsidP="001B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  <w:sz w:val="20"/>
          <w:szCs w:val="20"/>
        </w:rPr>
      </w:pPr>
    </w:p>
    <w:p w14:paraId="6CBD490C" w14:textId="77777777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767C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เงินกู้ยืมระยะยาวจากบุคคลหรือกิจการที่เกี่ยวข้องกันดังกล่าวมีกำหนดชำระคืนใน</w:t>
      </w:r>
      <w:r w:rsidRPr="006E767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E767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E767C">
        <w:rPr>
          <w:rFonts w:asciiTheme="majorBidi" w:hAnsiTheme="majorBidi" w:cstheme="majorBidi"/>
          <w:sz w:val="30"/>
          <w:szCs w:val="30"/>
        </w:rPr>
        <w:t>2569</w:t>
      </w:r>
    </w:p>
    <w:p w14:paraId="723833EB" w14:textId="77777777" w:rsidR="007F24D9" w:rsidRPr="001B38C4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60D044D" w14:textId="02EDA442" w:rsidR="007D7002" w:rsidRPr="00272DBB" w:rsidRDefault="007D7002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-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="00253711"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78EA660" w14:textId="77777777" w:rsidR="004F1CA5" w:rsidRPr="001B38C4" w:rsidRDefault="004F1CA5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CB6DF97" w14:textId="0A8ABD59" w:rsidR="00FD1BDD" w:rsidRPr="00272DBB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10AA1A8E" w14:textId="77777777" w:rsidR="004F1CA5" w:rsidRPr="001B38C4" w:rsidRDefault="004F1CA5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D606A6" w14:textId="42394D14" w:rsidR="00D10D92" w:rsidRPr="00272DBB" w:rsidRDefault="00FD1BDD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2792F" w:rsidRPr="006E2A97">
        <w:rPr>
          <w:rFonts w:ascii="Angsana New" w:hAnsi="Angsana New"/>
          <w:sz w:val="30"/>
          <w:szCs w:val="30"/>
        </w:rPr>
        <w:t>31</w:t>
      </w:r>
      <w:r w:rsidR="00B2792F" w:rsidRPr="00690C5E">
        <w:rPr>
          <w:rFonts w:ascii="Angsana New" w:hAnsi="Angsana New"/>
          <w:sz w:val="30"/>
          <w:szCs w:val="30"/>
        </w:rPr>
        <w:t xml:space="preserve"> </w:t>
      </w:r>
      <w:r w:rsidR="00B2792F" w:rsidRPr="00690C5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2792F" w:rsidRPr="006E2A97">
        <w:rPr>
          <w:rFonts w:ascii="Angsana New" w:hAnsi="Angsana New"/>
          <w:sz w:val="30"/>
          <w:szCs w:val="30"/>
        </w:rPr>
        <w:t>256</w:t>
      </w:r>
      <w:r w:rsidR="00B2792F">
        <w:rPr>
          <w:rFonts w:ascii="Angsana New" w:hAnsi="Angsana New"/>
          <w:sz w:val="30"/>
          <w:szCs w:val="30"/>
        </w:rPr>
        <w:t>5</w:t>
      </w:r>
      <w:r w:rsidR="00B2792F" w:rsidRPr="00690C5E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F64FE6">
        <w:rPr>
          <w:rFonts w:asciiTheme="majorBidi" w:hAnsiTheme="majorBidi" w:cstheme="majorBidi"/>
          <w:sz w:val="30"/>
          <w:szCs w:val="30"/>
        </w:rPr>
        <w:t>90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690C5E"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90C5E" w:rsidRPr="00272D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2792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72DBB" w:rsidRPr="00272DBB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20BCDB8" w14:textId="24721107" w:rsidR="00DF7265" w:rsidRDefault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CDB5C08" w14:textId="38315AE9" w:rsidR="00DF7265" w:rsidRPr="00163011" w:rsidRDefault="00DF7265" w:rsidP="00DF7265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630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1630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272DBB" w:rsidRDefault="006C4CDC" w:rsidP="00DF7265"/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31DD46D9" w:rsidR="00BF745D" w:rsidRPr="008545D1" w:rsidRDefault="006C4CDC" w:rsidP="0018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8545D1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77777777" w:rsidR="00BF745D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ที่คาดว่าจะเกิดขึ้น</w:t>
            </w:r>
          </w:p>
          <w:p w14:paraId="30881FC2" w14:textId="77777777" w:rsidR="006C4CDC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8545D1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8545D1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8545D1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5E1B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14:paraId="2573519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CDC" w:rsidRPr="008545D1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18DF771B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236" w:type="dxa"/>
          </w:tcPr>
          <w:p w14:paraId="1983ADA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4FE912D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9" w:type="dxa"/>
          </w:tcPr>
          <w:p w14:paraId="408796D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3B8569C6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  <w:tc>
          <w:tcPr>
            <w:tcW w:w="236" w:type="dxa"/>
          </w:tcPr>
          <w:p w14:paraId="50A96BE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0837A155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3,349</w:t>
            </w:r>
          </w:p>
        </w:tc>
        <w:tc>
          <w:tcPr>
            <w:tcW w:w="236" w:type="dxa"/>
          </w:tcPr>
          <w:p w14:paraId="4DA47F9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5934E988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C4CDC" w:rsidRPr="008545D1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CDC" w:rsidRPr="008545D1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5DEFF453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36" w:type="dxa"/>
          </w:tcPr>
          <w:p w14:paraId="6561082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597CFFE6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4ADF268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2B71FC0A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4EDECB2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611AC86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54253205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C4CDC" w:rsidRPr="008545D1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31FCDE42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36" w:type="dxa"/>
          </w:tcPr>
          <w:p w14:paraId="2B64450C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4CE747CB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2AB10B0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5FBA0AF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7F4385D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36" w:type="dxa"/>
          </w:tcPr>
          <w:p w14:paraId="38EF300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5C734AD9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C4CDC" w:rsidRPr="008545D1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4E0B3F79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7A546E0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208EDA3A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2356B1A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4FEADBB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27C33FF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7FFBD936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C4CDC" w:rsidRPr="008545D1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7BC8F5B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0AC954E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678816B8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6ADC808F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283CE77C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4D5CFC7E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43894B80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6C4CDC" w:rsidRPr="008545D1" w14:paraId="4F6BCAEC" w14:textId="77777777" w:rsidTr="00F40FD0">
        <w:trPr>
          <w:trHeight w:val="20"/>
        </w:trPr>
        <w:tc>
          <w:tcPr>
            <w:tcW w:w="2790" w:type="dxa"/>
          </w:tcPr>
          <w:p w14:paraId="0F89F39F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052243F9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2,528</w:t>
            </w:r>
          </w:p>
        </w:tc>
        <w:tc>
          <w:tcPr>
            <w:tcW w:w="236" w:type="dxa"/>
          </w:tcPr>
          <w:p w14:paraId="3C7207F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0E964C1A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39" w:type="dxa"/>
          </w:tcPr>
          <w:p w14:paraId="2E2850E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36F22E1A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2,156</w:t>
            </w:r>
          </w:p>
        </w:tc>
        <w:tc>
          <w:tcPr>
            <w:tcW w:w="236" w:type="dxa"/>
          </w:tcPr>
          <w:p w14:paraId="0EDE466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03DF7F2E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4,767</w:t>
            </w:r>
          </w:p>
        </w:tc>
        <w:tc>
          <w:tcPr>
            <w:tcW w:w="236" w:type="dxa"/>
          </w:tcPr>
          <w:p w14:paraId="3563CF8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301EB21F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6C4CDC" w:rsidRPr="008545D1" w14:paraId="44780CE8" w14:textId="77777777" w:rsidTr="00F40FD0">
        <w:trPr>
          <w:trHeight w:val="20"/>
        </w:trPr>
        <w:tc>
          <w:tcPr>
            <w:tcW w:w="2790" w:type="dxa"/>
          </w:tcPr>
          <w:p w14:paraId="75549E8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A421C2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47AFE8CA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36" w:type="dxa"/>
          </w:tcPr>
          <w:p w14:paraId="0AA4C0D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2827B01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22B5A53D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D90E0C4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9601CD" w14:textId="2A0B7D3F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43CFB87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5D09CA7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7F166012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  <w:tc>
          <w:tcPr>
            <w:tcW w:w="236" w:type="dxa"/>
          </w:tcPr>
          <w:p w14:paraId="631EBAB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4CDC" w:rsidRPr="008545D1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1870959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1,987</w:t>
            </w:r>
          </w:p>
        </w:tc>
        <w:tc>
          <w:tcPr>
            <w:tcW w:w="236" w:type="dxa"/>
          </w:tcPr>
          <w:p w14:paraId="6C060B4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32278FDB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39" w:type="dxa"/>
          </w:tcPr>
          <w:p w14:paraId="4CB102D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32C6A1C5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2,150</w:t>
            </w:r>
          </w:p>
        </w:tc>
        <w:tc>
          <w:tcPr>
            <w:tcW w:w="236" w:type="dxa"/>
          </w:tcPr>
          <w:p w14:paraId="66B13F9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0938DAE9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4,220</w:t>
            </w:r>
          </w:p>
        </w:tc>
        <w:tc>
          <w:tcPr>
            <w:tcW w:w="236" w:type="dxa"/>
          </w:tcPr>
          <w:p w14:paraId="11E667B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7FFAEB6" w14:textId="77777777" w:rsidR="00BF745D" w:rsidRDefault="00BF745D" w:rsidP="00BF7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78880BAE" w14:textId="77777777" w:rsidTr="00F40FD0">
        <w:trPr>
          <w:trHeight w:val="20"/>
        </w:trPr>
        <w:tc>
          <w:tcPr>
            <w:tcW w:w="2790" w:type="dxa"/>
          </w:tcPr>
          <w:p w14:paraId="073E6512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66" w:type="dxa"/>
          </w:tcPr>
          <w:p w14:paraId="7FB8214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194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A073E1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69A55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3BB60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E52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150342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E1A1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56C586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7B7BCDE2" w14:textId="77777777" w:rsidTr="00F40FD0">
        <w:trPr>
          <w:trHeight w:val="20"/>
        </w:trPr>
        <w:tc>
          <w:tcPr>
            <w:tcW w:w="2790" w:type="dxa"/>
          </w:tcPr>
          <w:p w14:paraId="16350F1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0C91C3F3" w14:textId="2359434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1,043</w:t>
            </w:r>
          </w:p>
        </w:tc>
        <w:tc>
          <w:tcPr>
            <w:tcW w:w="236" w:type="dxa"/>
          </w:tcPr>
          <w:p w14:paraId="4F16F0C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2008A4" w14:textId="01890EAF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9" w:type="dxa"/>
          </w:tcPr>
          <w:p w14:paraId="6DF849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1D309F" w14:textId="12BAD94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236" w:type="dxa"/>
          </w:tcPr>
          <w:p w14:paraId="1FDF30C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05F4D82" w14:textId="723C392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3,369</w:t>
            </w:r>
          </w:p>
        </w:tc>
        <w:tc>
          <w:tcPr>
            <w:tcW w:w="236" w:type="dxa"/>
          </w:tcPr>
          <w:p w14:paraId="732D60C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EE75384" w14:textId="719E0F7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F745D" w:rsidRPr="008545D1" w14:paraId="3D716C38" w14:textId="77777777" w:rsidTr="00F40FD0">
        <w:trPr>
          <w:trHeight w:val="20"/>
        </w:trPr>
        <w:tc>
          <w:tcPr>
            <w:tcW w:w="2790" w:type="dxa"/>
          </w:tcPr>
          <w:p w14:paraId="57965C9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3E6C33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2CD1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F24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2652F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4A4D5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4BFA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B8DEA7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291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1E6C71C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2816EFCC" w14:textId="77777777" w:rsidTr="00F40FD0">
        <w:trPr>
          <w:trHeight w:val="20"/>
        </w:trPr>
        <w:tc>
          <w:tcPr>
            <w:tcW w:w="2790" w:type="dxa"/>
          </w:tcPr>
          <w:p w14:paraId="435166B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4DDD05F" w14:textId="0C7DDDEF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6C8FA3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74E1CC" w14:textId="4B4F0B89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68073C2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9AA2D7" w14:textId="1BDBF23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5FEA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6E81454" w14:textId="61EB4ED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6" w:type="dxa"/>
          </w:tcPr>
          <w:p w14:paraId="7060C06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AC2A3E9" w14:textId="0608385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CF312C7" w14:textId="77777777" w:rsidTr="00F40FD0">
        <w:trPr>
          <w:trHeight w:val="20"/>
        </w:trPr>
        <w:tc>
          <w:tcPr>
            <w:tcW w:w="2790" w:type="dxa"/>
          </w:tcPr>
          <w:p w14:paraId="12FA29E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226064B" w14:textId="56D9EB20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27CC256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C3455E" w14:textId="78CBED52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4911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2D3F43" w14:textId="6BA23AC0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B29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2F84F3" w14:textId="399C9FA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40C261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11CE7BD" w14:textId="220393B4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B1EBB63" w14:textId="77777777" w:rsidTr="00F40FD0">
        <w:trPr>
          <w:trHeight w:val="20"/>
        </w:trPr>
        <w:tc>
          <w:tcPr>
            <w:tcW w:w="2790" w:type="dxa"/>
          </w:tcPr>
          <w:p w14:paraId="5424435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E377144" w14:textId="62AE4F3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0000F45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A9FDF4" w14:textId="3C8C14E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803F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E0D17CE" w14:textId="708E2E8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6F51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E05DA49" w14:textId="10E4343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5193F55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436F340" w14:textId="1F17FEB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BF745D" w:rsidRPr="008545D1" w14:paraId="0726B924" w14:textId="77777777" w:rsidTr="00F40FD0">
        <w:trPr>
          <w:trHeight w:val="20"/>
        </w:trPr>
        <w:tc>
          <w:tcPr>
            <w:tcW w:w="2790" w:type="dxa"/>
          </w:tcPr>
          <w:p w14:paraId="25079657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F1F451F" w14:textId="0B06CFDE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5DAB94F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7EDEB7" w14:textId="6DC03C4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32C62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6E9B94B" w14:textId="6824134C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618E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0A671FF" w14:textId="2402E28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0C7004D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75ED8B" w14:textId="5E496AD5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BF745D" w:rsidRPr="008545D1" w14:paraId="60F7CC73" w14:textId="77777777" w:rsidTr="00F40FD0">
        <w:trPr>
          <w:trHeight w:val="20"/>
        </w:trPr>
        <w:tc>
          <w:tcPr>
            <w:tcW w:w="2790" w:type="dxa"/>
          </w:tcPr>
          <w:p w14:paraId="7399486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A7ABB2E" w14:textId="728269BC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00</w:t>
            </w:r>
          </w:p>
        </w:tc>
        <w:tc>
          <w:tcPr>
            <w:tcW w:w="236" w:type="dxa"/>
          </w:tcPr>
          <w:p w14:paraId="316BBCF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D3DF142" w14:textId="1A86C445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1C5D1F0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B7D5120" w14:textId="6E2C78E5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2,241</w:t>
            </w:r>
          </w:p>
        </w:tc>
        <w:tc>
          <w:tcPr>
            <w:tcW w:w="236" w:type="dxa"/>
          </w:tcPr>
          <w:p w14:paraId="519E07D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9F0344" w14:textId="5EBABAAD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4,827</w:t>
            </w:r>
          </w:p>
        </w:tc>
        <w:tc>
          <w:tcPr>
            <w:tcW w:w="236" w:type="dxa"/>
          </w:tcPr>
          <w:p w14:paraId="0D4D2AD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64711321" w14:textId="3D63B48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BF745D" w:rsidRPr="008545D1" w14:paraId="580A2C17" w14:textId="77777777" w:rsidTr="00F40FD0">
        <w:trPr>
          <w:trHeight w:val="20"/>
        </w:trPr>
        <w:tc>
          <w:tcPr>
            <w:tcW w:w="2790" w:type="dxa"/>
          </w:tcPr>
          <w:p w14:paraId="1D6B547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3993EFE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7881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051F8" w14:textId="0ACCA78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36" w:type="dxa"/>
          </w:tcPr>
          <w:p w14:paraId="22B5955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06ECA5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B9242" w14:textId="0555B21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6D4B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EEF02D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AE22B" w14:textId="524CECD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0D434D9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4FFEDE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36167" w14:textId="0955D05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  <w:tc>
          <w:tcPr>
            <w:tcW w:w="236" w:type="dxa"/>
          </w:tcPr>
          <w:p w14:paraId="4BEC763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9803F5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745D" w:rsidRPr="008545D1" w14:paraId="79B37E40" w14:textId="77777777" w:rsidTr="00F40FD0">
        <w:trPr>
          <w:trHeight w:val="20"/>
        </w:trPr>
        <w:tc>
          <w:tcPr>
            <w:tcW w:w="2790" w:type="dxa"/>
          </w:tcPr>
          <w:p w14:paraId="194A5F8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3E6F9D" w14:textId="2C1337F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574CCA2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F323A3" w14:textId="400E1F80" w:rsidR="00BF745D" w:rsidRPr="008545D1" w:rsidRDefault="00BF745D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05AB014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C5CCB33" w14:textId="0F8A1E6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2,235</w:t>
            </w:r>
          </w:p>
        </w:tc>
        <w:tc>
          <w:tcPr>
            <w:tcW w:w="236" w:type="dxa"/>
          </w:tcPr>
          <w:p w14:paraId="5EEC252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45A9A98" w14:textId="4882658D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4,280</w:t>
            </w:r>
          </w:p>
        </w:tc>
        <w:tc>
          <w:tcPr>
            <w:tcW w:w="236" w:type="dxa"/>
          </w:tcPr>
          <w:p w14:paraId="42E986F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3ECACF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AF7806" w14:textId="77777777" w:rsidR="00DF7265" w:rsidRPr="00272DBB" w:rsidRDefault="00DF7265" w:rsidP="00DF7265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36"/>
        <w:gridCol w:w="1204"/>
        <w:gridCol w:w="236"/>
        <w:gridCol w:w="1024"/>
        <w:gridCol w:w="236"/>
        <w:gridCol w:w="1375"/>
        <w:gridCol w:w="9"/>
      </w:tblGrid>
      <w:tr w:rsidR="00F40FD0" w:rsidRPr="008545D1" w14:paraId="349629E3" w14:textId="77777777" w:rsidTr="00B3693A">
        <w:trPr>
          <w:gridAfter w:val="1"/>
          <w:wAfter w:w="9" w:type="dxa"/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5D32CBE" w14:textId="64A48D62" w:rsidR="00F40FD0" w:rsidRPr="008545D1" w:rsidRDefault="00F40FD0" w:rsidP="00471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8CABBDF" w14:textId="595BE373" w:rsidR="00F40FD0" w:rsidRPr="008545D1" w:rsidRDefault="00F40FD0" w:rsidP="0047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8545D1" w14:paraId="75A86708" w14:textId="77777777" w:rsidTr="00B3693A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0D8D5E51" w14:textId="77777777" w:rsidR="009C5CD5" w:rsidRPr="008545D1" w:rsidRDefault="009C5CD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8101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A3DDA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3216C1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9FA2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9925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20885F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C07732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8545D1" w14:paraId="34D31285" w14:textId="77777777" w:rsidTr="00B3693A">
        <w:trPr>
          <w:gridAfter w:val="1"/>
          <w:wAfter w:w="9" w:type="dxa"/>
          <w:trHeight w:val="20"/>
        </w:trPr>
        <w:tc>
          <w:tcPr>
            <w:tcW w:w="3780" w:type="dxa"/>
          </w:tcPr>
          <w:p w14:paraId="4D57D2F9" w14:textId="20592F90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109ECED" w14:textId="328CB329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8545D1" w14:paraId="35A2D0D3" w14:textId="77777777" w:rsidTr="00B3693A">
        <w:trPr>
          <w:trHeight w:val="20"/>
        </w:trPr>
        <w:tc>
          <w:tcPr>
            <w:tcW w:w="3780" w:type="dxa"/>
          </w:tcPr>
          <w:p w14:paraId="6ECA83AB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5E1B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A2A172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81474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03556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F645E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EA6D32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C0B87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403175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FD0" w:rsidRPr="008545D1" w14:paraId="19D79BFA" w14:textId="77777777" w:rsidTr="00B3693A">
        <w:trPr>
          <w:trHeight w:val="20"/>
        </w:trPr>
        <w:tc>
          <w:tcPr>
            <w:tcW w:w="3780" w:type="dxa"/>
          </w:tcPr>
          <w:p w14:paraId="42320A4A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4C19858" w14:textId="00CF2F0B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36" w:type="dxa"/>
          </w:tcPr>
          <w:p w14:paraId="61FE2B2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49F7B" w14:textId="1586E15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236" w:type="dxa"/>
          </w:tcPr>
          <w:p w14:paraId="25072021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861F0" w14:textId="5AD02ECA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1,467</w:t>
            </w:r>
          </w:p>
        </w:tc>
        <w:tc>
          <w:tcPr>
            <w:tcW w:w="236" w:type="dxa"/>
          </w:tcPr>
          <w:p w14:paraId="488206C2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F4A20C3" w14:textId="3B6AFA2B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40FD0" w:rsidRPr="008545D1" w14:paraId="76C350BE" w14:textId="77777777" w:rsidTr="00B3693A">
        <w:trPr>
          <w:trHeight w:val="20"/>
        </w:trPr>
        <w:tc>
          <w:tcPr>
            <w:tcW w:w="3780" w:type="dxa"/>
          </w:tcPr>
          <w:p w14:paraId="7F879611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F94F8A0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BBB5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800CD8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8AB7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CB7CE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4600C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E657EEE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FD0" w:rsidRPr="008545D1" w14:paraId="7D8C48C3" w14:textId="77777777" w:rsidTr="00B3693A">
        <w:trPr>
          <w:trHeight w:val="20"/>
        </w:trPr>
        <w:tc>
          <w:tcPr>
            <w:tcW w:w="3780" w:type="dxa"/>
          </w:tcPr>
          <w:p w14:paraId="3DFD7286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F1F4EEE" w14:textId="56788245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2F23C88B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3D670C" w14:textId="727F8A6A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A7201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7A977" w14:textId="6241C4AA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3B7D0529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63BC1F2" w14:textId="120C0F14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0FD0" w:rsidRPr="008545D1" w14:paraId="0356870E" w14:textId="77777777" w:rsidTr="00B3693A">
        <w:trPr>
          <w:trHeight w:val="20"/>
        </w:trPr>
        <w:tc>
          <w:tcPr>
            <w:tcW w:w="3780" w:type="dxa"/>
          </w:tcPr>
          <w:p w14:paraId="09D0579B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D850A" w14:textId="1D88621D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39A59F29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4FC959" w14:textId="21EDED1C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C21C4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82C27" w14:textId="116E608E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4B22A6B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B6380F2" w14:textId="73AB225E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40FD0" w:rsidRPr="008545D1" w14:paraId="2E183451" w14:textId="77777777" w:rsidTr="00B3693A">
        <w:trPr>
          <w:trHeight w:val="20"/>
        </w:trPr>
        <w:tc>
          <w:tcPr>
            <w:tcW w:w="3780" w:type="dxa"/>
          </w:tcPr>
          <w:p w14:paraId="2987CDF9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9F59189" w14:textId="773EC9B5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3CDD2AEF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2AD14A" w14:textId="3FAE148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018A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C3D622" w14:textId="4FC53461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5CFACFBC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D004307" w14:textId="07526185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0FD0" w:rsidRPr="008545D1" w14:paraId="6100988B" w14:textId="77777777" w:rsidTr="00B3693A">
        <w:trPr>
          <w:trHeight w:val="20"/>
        </w:trPr>
        <w:tc>
          <w:tcPr>
            <w:tcW w:w="3780" w:type="dxa"/>
          </w:tcPr>
          <w:p w14:paraId="719BD9EB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0C0E" w14:textId="4A2CCFD9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4D4F15FB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09E4C6D" w14:textId="1456523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6B52F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19FC6" w14:textId="6EBA5E6B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131B1E4A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265A892" w14:textId="15FE1F1B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F40FD0" w:rsidRPr="008545D1" w14:paraId="035F958A" w14:textId="77777777" w:rsidTr="00B3693A">
        <w:trPr>
          <w:trHeight w:val="20"/>
        </w:trPr>
        <w:tc>
          <w:tcPr>
            <w:tcW w:w="3780" w:type="dxa"/>
          </w:tcPr>
          <w:p w14:paraId="6EE8EC7A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4F84E" w14:textId="411BB572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1,042</w:t>
            </w:r>
          </w:p>
        </w:tc>
        <w:tc>
          <w:tcPr>
            <w:tcW w:w="236" w:type="dxa"/>
          </w:tcPr>
          <w:p w14:paraId="3776CF6F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9C32D8" w14:textId="3AA3D36E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1,086</w:t>
            </w:r>
          </w:p>
        </w:tc>
        <w:tc>
          <w:tcPr>
            <w:tcW w:w="236" w:type="dxa"/>
          </w:tcPr>
          <w:p w14:paraId="5E57438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C5D786" w14:textId="3CEFA858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2,128</w:t>
            </w:r>
          </w:p>
        </w:tc>
        <w:tc>
          <w:tcPr>
            <w:tcW w:w="236" w:type="dxa"/>
          </w:tcPr>
          <w:p w14:paraId="44EA0ED7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81BCE" w14:textId="0B44C55D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F40FD0" w:rsidRPr="008545D1" w14:paraId="267F0F6E" w14:textId="77777777" w:rsidTr="00B3693A">
        <w:trPr>
          <w:trHeight w:val="20"/>
        </w:trPr>
        <w:tc>
          <w:tcPr>
            <w:tcW w:w="3780" w:type="dxa"/>
          </w:tcPr>
          <w:p w14:paraId="4EF6527A" w14:textId="35D114DD" w:rsidR="00F40FD0" w:rsidRPr="008545D1" w:rsidRDefault="00F40FD0" w:rsidP="00B3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="00B3693A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6FF7D" w14:textId="209BFE88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236" w:type="dxa"/>
          </w:tcPr>
          <w:p w14:paraId="1F445134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78A85F" w14:textId="58D71423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60E020D2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58101A" w14:textId="63F332EE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236" w:type="dxa"/>
          </w:tcPr>
          <w:p w14:paraId="7A6E79E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B487A0C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0FD0" w:rsidRPr="008545D1" w14:paraId="27970C81" w14:textId="77777777" w:rsidTr="00B3693A">
        <w:trPr>
          <w:trHeight w:val="20"/>
        </w:trPr>
        <w:tc>
          <w:tcPr>
            <w:tcW w:w="3780" w:type="dxa"/>
          </w:tcPr>
          <w:p w14:paraId="737FA62E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72DE6" w14:textId="1B9006C0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2B487559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5B2051" w14:textId="0D911A8A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1,080</w:t>
            </w:r>
          </w:p>
        </w:tc>
        <w:tc>
          <w:tcPr>
            <w:tcW w:w="236" w:type="dxa"/>
          </w:tcPr>
          <w:p w14:paraId="13F36958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C1D04FF" w14:textId="5E7AF8C4" w:rsidR="00F40FD0" w:rsidRPr="008545D1" w:rsidRDefault="00F40FD0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1,773</w:t>
            </w:r>
          </w:p>
        </w:tc>
        <w:tc>
          <w:tcPr>
            <w:tcW w:w="236" w:type="dxa"/>
          </w:tcPr>
          <w:p w14:paraId="0055950A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E435169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C76D2E" w14:textId="77777777" w:rsidR="00DF7265" w:rsidRPr="00B3693A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36"/>
        <w:gridCol w:w="1204"/>
        <w:gridCol w:w="236"/>
        <w:gridCol w:w="1024"/>
        <w:gridCol w:w="236"/>
        <w:gridCol w:w="1384"/>
      </w:tblGrid>
      <w:tr w:rsidR="009C5CD5" w:rsidRPr="008545D1" w14:paraId="7FBC9AB3" w14:textId="77777777" w:rsidTr="00B3693A">
        <w:trPr>
          <w:trHeight w:val="20"/>
        </w:trPr>
        <w:tc>
          <w:tcPr>
            <w:tcW w:w="3780" w:type="dxa"/>
          </w:tcPr>
          <w:p w14:paraId="53383FF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FFB8C0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6B39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925AB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072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B259D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2DF59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F342D5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52D3582F" w14:textId="77777777" w:rsidTr="00B3693A">
        <w:trPr>
          <w:trHeight w:val="20"/>
        </w:trPr>
        <w:tc>
          <w:tcPr>
            <w:tcW w:w="3780" w:type="dxa"/>
          </w:tcPr>
          <w:p w14:paraId="0187D06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25286D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430B98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991AF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236" w:type="dxa"/>
          </w:tcPr>
          <w:p w14:paraId="39AC010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B0ED3F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36" w:type="dxa"/>
          </w:tcPr>
          <w:p w14:paraId="1C8A531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1A284F5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C5CD5" w:rsidRPr="008545D1" w14:paraId="0520F4BD" w14:textId="77777777" w:rsidTr="00B3693A">
        <w:trPr>
          <w:trHeight w:val="20"/>
        </w:trPr>
        <w:tc>
          <w:tcPr>
            <w:tcW w:w="3780" w:type="dxa"/>
          </w:tcPr>
          <w:p w14:paraId="10EAF13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034D71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CA7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73DCB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821C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65282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193F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564EF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020F1867" w14:textId="77777777" w:rsidTr="00B3693A">
        <w:trPr>
          <w:trHeight w:val="20"/>
        </w:trPr>
        <w:tc>
          <w:tcPr>
            <w:tcW w:w="3780" w:type="dxa"/>
          </w:tcPr>
          <w:p w14:paraId="5C59AC4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7342EA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7EDF8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3C93A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F83A5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E3E870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5558E4A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49D8C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6E848C7E" w14:textId="77777777" w:rsidTr="00B3693A">
        <w:trPr>
          <w:trHeight w:val="20"/>
        </w:trPr>
        <w:tc>
          <w:tcPr>
            <w:tcW w:w="3780" w:type="dxa"/>
          </w:tcPr>
          <w:p w14:paraId="1827D86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BA6792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4C81EC4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FD555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BFF9C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DEBF01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0A52768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89A323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427FDA91" w14:textId="77777777" w:rsidTr="00B3693A">
        <w:trPr>
          <w:trHeight w:val="20"/>
        </w:trPr>
        <w:tc>
          <w:tcPr>
            <w:tcW w:w="3780" w:type="dxa"/>
          </w:tcPr>
          <w:p w14:paraId="6E0E9FE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21A458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4E929D4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D09EF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6FF4C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0E37DC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5281A3E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7A8CF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C5CD5" w:rsidRPr="008545D1" w14:paraId="1D4AB237" w14:textId="77777777" w:rsidTr="00B3693A">
        <w:trPr>
          <w:trHeight w:val="20"/>
        </w:trPr>
        <w:tc>
          <w:tcPr>
            <w:tcW w:w="3780" w:type="dxa"/>
          </w:tcPr>
          <w:p w14:paraId="3DF0D4E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46EC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1FBB498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76DB5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C8A8B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BFE2D3B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411A10D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05E5B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9C5CD5" w:rsidRPr="008545D1" w14:paraId="4C369D77" w14:textId="77777777" w:rsidTr="00B3693A">
        <w:trPr>
          <w:trHeight w:val="20"/>
        </w:trPr>
        <w:tc>
          <w:tcPr>
            <w:tcW w:w="3780" w:type="dxa"/>
          </w:tcPr>
          <w:p w14:paraId="55A3B0C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2E452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1,084</w:t>
            </w:r>
          </w:p>
        </w:tc>
        <w:tc>
          <w:tcPr>
            <w:tcW w:w="236" w:type="dxa"/>
          </w:tcPr>
          <w:p w14:paraId="66BDDF9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45B48A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236" w:type="dxa"/>
          </w:tcPr>
          <w:p w14:paraId="7CFF32B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5488C16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2,131</w:t>
            </w:r>
          </w:p>
        </w:tc>
        <w:tc>
          <w:tcPr>
            <w:tcW w:w="236" w:type="dxa"/>
          </w:tcPr>
          <w:p w14:paraId="2B33157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1CB382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9C5CD5" w:rsidRPr="008545D1" w14:paraId="7B86F2D9" w14:textId="77777777" w:rsidTr="00B3693A">
        <w:trPr>
          <w:trHeight w:val="20"/>
        </w:trPr>
        <w:tc>
          <w:tcPr>
            <w:tcW w:w="3780" w:type="dxa"/>
          </w:tcPr>
          <w:p w14:paraId="5071EB45" w14:textId="0423BEFE" w:rsidR="009C5CD5" w:rsidRPr="008545D1" w:rsidRDefault="009C5CD5" w:rsidP="00B3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30EE8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236" w:type="dxa"/>
          </w:tcPr>
          <w:p w14:paraId="7C3B08B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0DF094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68D319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CCB5C86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236" w:type="dxa"/>
          </w:tcPr>
          <w:p w14:paraId="50A9781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71DF0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5CD5" w:rsidRPr="008545D1" w14:paraId="19FD8BC7" w14:textId="77777777" w:rsidTr="00B3693A">
        <w:trPr>
          <w:trHeight w:val="20"/>
        </w:trPr>
        <w:tc>
          <w:tcPr>
            <w:tcW w:w="3780" w:type="dxa"/>
          </w:tcPr>
          <w:p w14:paraId="031F7C1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7A78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6" w:type="dxa"/>
          </w:tcPr>
          <w:p w14:paraId="771238C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B7699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</w:t>
            </w:r>
          </w:p>
        </w:tc>
        <w:tc>
          <w:tcPr>
            <w:tcW w:w="236" w:type="dxa"/>
          </w:tcPr>
          <w:p w14:paraId="215B0FF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D7F3F9B" w14:textId="77777777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1,776</w:t>
            </w:r>
          </w:p>
        </w:tc>
        <w:tc>
          <w:tcPr>
            <w:tcW w:w="236" w:type="dxa"/>
          </w:tcPr>
          <w:p w14:paraId="55B7F9D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F8B9D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Default="00B3693A"/>
    <w:tbl>
      <w:tblPr>
        <w:tblW w:w="921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118"/>
        <w:gridCol w:w="236"/>
        <w:gridCol w:w="1208"/>
      </w:tblGrid>
      <w:tr w:rsidR="00670549" w:rsidRPr="00670549" w14:paraId="50A2B219" w14:textId="77777777" w:rsidTr="00095649">
        <w:trPr>
          <w:tblHeader/>
        </w:trPr>
        <w:tc>
          <w:tcPr>
            <w:tcW w:w="3870" w:type="dxa"/>
            <w:vAlign w:val="bottom"/>
          </w:tcPr>
          <w:p w14:paraId="5EB7EDA5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2356B677" w14:textId="7DCF5FE0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49" w:rsidRPr="00670549" w14:paraId="12332471" w14:textId="1985BD79" w:rsidTr="00670549">
        <w:trPr>
          <w:tblHeader/>
        </w:trPr>
        <w:tc>
          <w:tcPr>
            <w:tcW w:w="3870" w:type="dxa"/>
            <w:vAlign w:val="bottom"/>
          </w:tcPr>
          <w:p w14:paraId="287289F0" w14:textId="0DD427EC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2EC65C19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" w:type="dxa"/>
          </w:tcPr>
          <w:p w14:paraId="1B469298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6763D114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748A0A30" w14:textId="1083BFA9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0168B34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AC27ECF" w14:textId="76DEE57B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6705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670549" w:rsidRPr="00670549" w14:paraId="198C9D29" w14:textId="77777777" w:rsidTr="00670549">
        <w:trPr>
          <w:tblHeader/>
        </w:trPr>
        <w:tc>
          <w:tcPr>
            <w:tcW w:w="3870" w:type="dxa"/>
            <w:vAlign w:val="bottom"/>
          </w:tcPr>
          <w:p w14:paraId="3FC5216E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36C4FFA8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4" w:type="dxa"/>
          </w:tcPr>
          <w:p w14:paraId="641DF7F1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17E88928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8" w:type="dxa"/>
          </w:tcPr>
          <w:p w14:paraId="463D634F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4C9CB954" w14:textId="295C5EDC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1186327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163B7BC" w14:textId="5BE73CE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70549" w:rsidRPr="00670549" w14:paraId="1F807FAB" w14:textId="77777777" w:rsidTr="001058B7">
        <w:trPr>
          <w:tblHeader/>
        </w:trPr>
        <w:tc>
          <w:tcPr>
            <w:tcW w:w="3870" w:type="dxa"/>
            <w:vAlign w:val="bottom"/>
          </w:tcPr>
          <w:p w14:paraId="1222CAB7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45" w:type="dxa"/>
            <w:gridSpan w:val="7"/>
          </w:tcPr>
          <w:p w14:paraId="47263307" w14:textId="47E99D39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70549" w:rsidRPr="00670549" w14:paraId="3DC35E38" w14:textId="52879959" w:rsidTr="00670549">
        <w:trPr>
          <w:tblHeader/>
        </w:trPr>
        <w:tc>
          <w:tcPr>
            <w:tcW w:w="3870" w:type="dxa"/>
            <w:vAlign w:val="bottom"/>
          </w:tcPr>
          <w:p w14:paraId="5BF9170F" w14:textId="76E458B8" w:rsidR="00670549" w:rsidRPr="00EB0473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B047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6403A78C" w:rsidR="00670549" w:rsidRPr="00670549" w:rsidRDefault="006C4F2A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34" w:type="dxa"/>
            <w:vAlign w:val="center"/>
          </w:tcPr>
          <w:p w14:paraId="56FE3AA4" w14:textId="77777777" w:rsidR="00670549" w:rsidRPr="00670549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21C8482" w14:textId="6B0CD0BE" w:rsidR="00670549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C07E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28" w:type="dxa"/>
          </w:tcPr>
          <w:p w14:paraId="4B1474C0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FCAC101" w14:textId="503C4ABB" w:rsidR="00670549" w:rsidRPr="00670549" w:rsidRDefault="00AC07ED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40E54A62" w14:textId="77777777" w:rsidR="00670549" w:rsidRPr="00670549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712D67B" w14:textId="799E6589" w:rsidR="00670549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1D3E85" w:rsidRPr="00670549" w14:paraId="1CD2C26E" w14:textId="68BAFCC8" w:rsidTr="008E1221">
        <w:trPr>
          <w:tblHeader/>
        </w:trPr>
        <w:tc>
          <w:tcPr>
            <w:tcW w:w="3870" w:type="dxa"/>
          </w:tcPr>
          <w:p w14:paraId="0B026B14" w14:textId="21389274" w:rsidR="001D3E85" w:rsidRPr="00670549" w:rsidRDefault="001D3E85" w:rsidP="001D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7054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5C50C797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4F2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vAlign w:val="center"/>
          </w:tcPr>
          <w:p w14:paraId="61A7BB3F" w14:textId="77777777" w:rsidR="001D3E85" w:rsidRPr="00670549" w:rsidRDefault="001D3E85" w:rsidP="001D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01" w:type="dxa"/>
          </w:tcPr>
          <w:p w14:paraId="7AC747E2" w14:textId="42B66B82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28" w:type="dxa"/>
          </w:tcPr>
          <w:p w14:paraId="4A1DADCD" w14:textId="77777777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F7F87F6" w14:textId="113E5437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36" w:type="dxa"/>
          </w:tcPr>
          <w:p w14:paraId="7AE72DB0" w14:textId="77777777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806529" w14:textId="52EA23D2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</w:tr>
      <w:tr w:rsidR="001D3E85" w:rsidRPr="00670549" w14:paraId="7859D377" w14:textId="26B72E21" w:rsidTr="00670549">
        <w:trPr>
          <w:tblHeader/>
        </w:trPr>
        <w:tc>
          <w:tcPr>
            <w:tcW w:w="3870" w:type="dxa"/>
          </w:tcPr>
          <w:p w14:paraId="76DA4921" w14:textId="534AB248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05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06E5A17A" w:rsidR="001D3E85" w:rsidRDefault="006C4F2A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234" w:type="dxa"/>
            <w:vAlign w:val="center"/>
          </w:tcPr>
          <w:p w14:paraId="203090F8" w14:textId="77777777" w:rsidR="001D3E85" w:rsidRPr="00670549" w:rsidRDefault="001D3E85" w:rsidP="001D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63E35" w14:textId="022DA4C1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228" w:type="dxa"/>
          </w:tcPr>
          <w:p w14:paraId="75FD2EFF" w14:textId="77777777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42D5B0B9" w:rsidR="001D3E85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0CFFC6FD" w14:textId="77777777" w:rsidR="001D3E85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11D0A968" w:rsidR="001D3E85" w:rsidRPr="00670549" w:rsidRDefault="001D3E85" w:rsidP="001D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</w:tr>
    </w:tbl>
    <w:p w14:paraId="1653A802" w14:textId="567BA70E" w:rsidR="00DF7265" w:rsidRPr="00272DBB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272DB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226113D1" w14:textId="77777777" w:rsidR="00DF7265" w:rsidRPr="00B3693A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3FBB5ECF" w14:textId="77777777" w:rsidTr="005E4962">
        <w:trPr>
          <w:tblHeader/>
        </w:trPr>
        <w:tc>
          <w:tcPr>
            <w:tcW w:w="2790" w:type="dxa"/>
            <w:vAlign w:val="bottom"/>
          </w:tcPr>
          <w:p w14:paraId="0142108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807EC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028B940D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7265" w:rsidRPr="00950205" w14:paraId="69E5BC37" w14:textId="77777777" w:rsidTr="005E4962">
        <w:trPr>
          <w:tblHeader/>
        </w:trPr>
        <w:tc>
          <w:tcPr>
            <w:tcW w:w="2790" w:type="dxa"/>
            <w:vAlign w:val="bottom"/>
          </w:tcPr>
          <w:p w14:paraId="12310BD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EA0CD89" w14:textId="77777777" w:rsidR="00DF7265" w:rsidRPr="00E232AA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9FA0012" w14:textId="77777777" w:rsidR="00DF7265" w:rsidRPr="002A1AE8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bottom"/>
          </w:tcPr>
          <w:p w14:paraId="06E1A3C2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540EA3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48C24FCB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617BEAA6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7265" w:rsidRPr="00950205" w14:paraId="1956A347" w14:textId="77777777" w:rsidTr="005E4962">
        <w:trPr>
          <w:tblHeader/>
        </w:trPr>
        <w:tc>
          <w:tcPr>
            <w:tcW w:w="2790" w:type="dxa"/>
          </w:tcPr>
          <w:p w14:paraId="2D7288FC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FE00D1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34722087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265" w:rsidRPr="00950205" w14:paraId="697C4411" w14:textId="77777777" w:rsidTr="005E4962">
        <w:trPr>
          <w:tblHeader/>
        </w:trPr>
        <w:tc>
          <w:tcPr>
            <w:tcW w:w="2790" w:type="dxa"/>
          </w:tcPr>
          <w:p w14:paraId="2BC2922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26E3803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67B45D" w14:textId="493F3861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8" w:type="dxa"/>
            <w:vAlign w:val="center"/>
          </w:tcPr>
          <w:p w14:paraId="5A7F357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D33F737" w14:textId="017ECBD5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D9FEE0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B7B0503" w14:textId="65FC5405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DF7265" w:rsidRPr="00950205" w14:paraId="28CD4E33" w14:textId="77777777" w:rsidTr="005E4962">
        <w:trPr>
          <w:tblHeader/>
        </w:trPr>
        <w:tc>
          <w:tcPr>
            <w:tcW w:w="2790" w:type="dxa"/>
          </w:tcPr>
          <w:p w14:paraId="5F4C234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6F34D18" w14:textId="77777777" w:rsidR="00DF7265" w:rsidRPr="00E232AA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E13875" w14:textId="0FDD2738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8" w:type="dxa"/>
            <w:vAlign w:val="center"/>
          </w:tcPr>
          <w:p w14:paraId="613FB6D2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645579B8" w14:textId="785E5679" w:rsidR="00DF7265" w:rsidRPr="00950205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E2B631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185E5CB" w14:textId="7D1C85A1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F7265" w:rsidRPr="00950205" w14:paraId="07AE1A9F" w14:textId="77777777" w:rsidTr="005E4962">
        <w:trPr>
          <w:tblHeader/>
        </w:trPr>
        <w:tc>
          <w:tcPr>
            <w:tcW w:w="2790" w:type="dxa"/>
          </w:tcPr>
          <w:p w14:paraId="0804C7A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3A6CEA0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5BC30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7E558FE6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337E58C6" w14:textId="562848F8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120854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A5334F" w14:textId="4A3F7C08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950205" w14:paraId="0A5FA441" w14:textId="77777777" w:rsidTr="005E4962">
        <w:trPr>
          <w:tblHeader/>
        </w:trPr>
        <w:tc>
          <w:tcPr>
            <w:tcW w:w="2790" w:type="dxa"/>
          </w:tcPr>
          <w:p w14:paraId="3D3FECBA" w14:textId="77777777" w:rsidR="00DF7265" w:rsidRPr="004A1E9E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5869606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3875AE19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8" w:type="dxa"/>
            <w:vAlign w:val="center"/>
          </w:tcPr>
          <w:p w14:paraId="25A36FE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62843A2B" w:rsidR="00DF7265" w:rsidRPr="00950205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65ED91A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108961EF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122D13A1" w14:textId="77777777" w:rsidR="00DF7265" w:rsidRPr="00AC6751" w:rsidRDefault="00DF7265" w:rsidP="00DF726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7064ED0F" w14:textId="77777777" w:rsidTr="005E4962">
        <w:trPr>
          <w:tblHeader/>
        </w:trPr>
        <w:tc>
          <w:tcPr>
            <w:tcW w:w="2790" w:type="dxa"/>
            <w:vAlign w:val="bottom"/>
          </w:tcPr>
          <w:p w14:paraId="6656BBF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74C5B9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2D21463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7265" w:rsidRPr="00950205" w14:paraId="37996215" w14:textId="77777777" w:rsidTr="005E4962">
        <w:trPr>
          <w:tblHeader/>
        </w:trPr>
        <w:tc>
          <w:tcPr>
            <w:tcW w:w="2790" w:type="dxa"/>
            <w:vAlign w:val="bottom"/>
          </w:tcPr>
          <w:p w14:paraId="6AE7432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507D575" w14:textId="77777777" w:rsidR="00DF7265" w:rsidRPr="00E232AA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894BC73" w14:textId="77777777" w:rsidR="00DF7265" w:rsidRPr="002A1AE8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5D0E648A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C33D708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BCCF9AA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192CB98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7265" w:rsidRPr="00950205" w14:paraId="5E887AE8" w14:textId="77777777" w:rsidTr="005E4962">
        <w:trPr>
          <w:tblHeader/>
        </w:trPr>
        <w:tc>
          <w:tcPr>
            <w:tcW w:w="2790" w:type="dxa"/>
          </w:tcPr>
          <w:p w14:paraId="12548DA2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CA36B3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78A1495D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265" w:rsidRPr="00950205" w14:paraId="6E511369" w14:textId="77777777" w:rsidTr="005E4962">
        <w:trPr>
          <w:tblHeader/>
        </w:trPr>
        <w:tc>
          <w:tcPr>
            <w:tcW w:w="2790" w:type="dxa"/>
          </w:tcPr>
          <w:p w14:paraId="34DFF58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EDA9DA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DC05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1D28B2CF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D606393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5D8D6F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ABBB66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DF7265" w:rsidRPr="00950205" w14:paraId="5F52AD51" w14:textId="77777777" w:rsidTr="005E4962">
        <w:trPr>
          <w:tblHeader/>
        </w:trPr>
        <w:tc>
          <w:tcPr>
            <w:tcW w:w="2790" w:type="dxa"/>
          </w:tcPr>
          <w:p w14:paraId="3762915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B6F7E1E" w14:textId="77777777" w:rsidR="00DF7265" w:rsidRPr="00E232AA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461CD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58" w:type="dxa"/>
            <w:vAlign w:val="center"/>
          </w:tcPr>
          <w:p w14:paraId="1FCE2D91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3B6E10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9E2A839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5C69C6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</w:tr>
      <w:tr w:rsidR="00DF7265" w:rsidRPr="00950205" w14:paraId="09D42DCE" w14:textId="77777777" w:rsidTr="005E4962">
        <w:trPr>
          <w:tblHeader/>
        </w:trPr>
        <w:tc>
          <w:tcPr>
            <w:tcW w:w="2790" w:type="dxa"/>
          </w:tcPr>
          <w:p w14:paraId="01CFD4D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30" w:type="dxa"/>
          </w:tcPr>
          <w:p w14:paraId="1D2522D6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B6205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4A03AE14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A3A1481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131472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A84203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7265" w:rsidRPr="00950205" w14:paraId="21802366" w14:textId="77777777" w:rsidTr="005E4962">
        <w:trPr>
          <w:tblHeader/>
        </w:trPr>
        <w:tc>
          <w:tcPr>
            <w:tcW w:w="2790" w:type="dxa"/>
          </w:tcPr>
          <w:p w14:paraId="2BEDF32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6297002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EDCD3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EE63975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136F0C2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3BEFF3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152D34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950205" w14:paraId="4C67851B" w14:textId="77777777" w:rsidTr="005E4962">
        <w:trPr>
          <w:tblHeader/>
        </w:trPr>
        <w:tc>
          <w:tcPr>
            <w:tcW w:w="2790" w:type="dxa"/>
          </w:tcPr>
          <w:p w14:paraId="4BDABEB2" w14:textId="77777777" w:rsidR="00DF7265" w:rsidRPr="004A1E9E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21D286D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8C5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58" w:type="dxa"/>
            <w:vAlign w:val="center"/>
          </w:tcPr>
          <w:p w14:paraId="7237AB77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9F2B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64A0FAF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EC8E78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01</w:t>
            </w:r>
          </w:p>
        </w:tc>
      </w:tr>
    </w:tbl>
    <w:p w14:paraId="315CBB32" w14:textId="77777777" w:rsidR="00DF7265" w:rsidRPr="00AC6751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233694B9" w14:textId="77777777" w:rsidTr="005E4962">
        <w:trPr>
          <w:tblHeader/>
        </w:trPr>
        <w:tc>
          <w:tcPr>
            <w:tcW w:w="2790" w:type="dxa"/>
            <w:vAlign w:val="bottom"/>
          </w:tcPr>
          <w:p w14:paraId="4D862EA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B88D1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6089B31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265" w:rsidRPr="00950205" w14:paraId="6E86E049" w14:textId="77777777" w:rsidTr="005E4962">
        <w:trPr>
          <w:tblHeader/>
        </w:trPr>
        <w:tc>
          <w:tcPr>
            <w:tcW w:w="2790" w:type="dxa"/>
            <w:vAlign w:val="bottom"/>
          </w:tcPr>
          <w:p w14:paraId="7FF44296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8AB7C56" w14:textId="77777777" w:rsidR="00DF7265" w:rsidRPr="00E232AA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5CDD538" w14:textId="77777777" w:rsidR="00DF7265" w:rsidRPr="000C7056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bottom"/>
          </w:tcPr>
          <w:p w14:paraId="0479A75B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A15F1A6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46E451DC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025359F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7265" w:rsidRPr="00950205" w14:paraId="3302CAFD" w14:textId="77777777" w:rsidTr="005E4962">
        <w:trPr>
          <w:tblHeader/>
        </w:trPr>
        <w:tc>
          <w:tcPr>
            <w:tcW w:w="2790" w:type="dxa"/>
          </w:tcPr>
          <w:p w14:paraId="47575451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4A94B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4393DC0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265" w:rsidRPr="00950205" w14:paraId="6D260CEB" w14:textId="77777777" w:rsidTr="005E4962">
        <w:trPr>
          <w:tblHeader/>
        </w:trPr>
        <w:tc>
          <w:tcPr>
            <w:tcW w:w="2790" w:type="dxa"/>
          </w:tcPr>
          <w:p w14:paraId="0D32166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5591C2E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F02509" w14:textId="69BF572F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8" w:type="dxa"/>
            <w:vAlign w:val="center"/>
          </w:tcPr>
          <w:p w14:paraId="3EC9BEC9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CA8E9CD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71E53E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186D855" w14:textId="477CA215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DF7265" w:rsidRPr="00950205" w14:paraId="42D13B4E" w14:textId="77777777" w:rsidTr="005E4962">
        <w:trPr>
          <w:tblHeader/>
        </w:trPr>
        <w:tc>
          <w:tcPr>
            <w:tcW w:w="2790" w:type="dxa"/>
          </w:tcPr>
          <w:p w14:paraId="67CA7D9E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E42061D" w14:textId="77777777" w:rsidR="00DF7265" w:rsidRPr="00E232AA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F18012" w14:textId="440634FC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8" w:type="dxa"/>
            <w:vAlign w:val="center"/>
          </w:tcPr>
          <w:p w14:paraId="3CCAFDD8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52791000" w14:textId="66227443" w:rsidR="00DF7265" w:rsidRPr="00950205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967A34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EE7A28" w14:textId="52630095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F7265" w:rsidRPr="00950205" w14:paraId="75C6B362" w14:textId="77777777" w:rsidTr="005E4962">
        <w:trPr>
          <w:tblHeader/>
        </w:trPr>
        <w:tc>
          <w:tcPr>
            <w:tcW w:w="2790" w:type="dxa"/>
          </w:tcPr>
          <w:p w14:paraId="6FDCF2F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0A616FC2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09155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2852086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183D6DB4" w14:textId="3C9186F9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A64EA3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2237831" w14:textId="3B1A44AC" w:rsidR="00DF7265" w:rsidRPr="00950205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950205" w14:paraId="6AD06AF7" w14:textId="77777777" w:rsidTr="005E4962">
        <w:trPr>
          <w:tblHeader/>
        </w:trPr>
        <w:tc>
          <w:tcPr>
            <w:tcW w:w="2790" w:type="dxa"/>
          </w:tcPr>
          <w:p w14:paraId="62DCB0A8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47721930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203E0E42" w:rsidR="00DF7265" w:rsidRPr="00F16A58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8" w:type="dxa"/>
            <w:vAlign w:val="center"/>
          </w:tcPr>
          <w:p w14:paraId="66EC76E3" w14:textId="77777777" w:rsidR="00DF7265" w:rsidRPr="00F16A58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C2E6" w14:textId="35F3D440" w:rsidR="00DF7265" w:rsidRPr="00F16A58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DD6C2A0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5C54CEE1" w:rsidR="00DF7265" w:rsidRPr="00F16A58" w:rsidRDefault="006C4CDC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5A9538F4" w14:textId="77777777" w:rsidR="004554AD" w:rsidRDefault="004554AD"/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69F54FE3" w14:textId="77777777" w:rsidTr="005E4962">
        <w:trPr>
          <w:tblHeader/>
        </w:trPr>
        <w:tc>
          <w:tcPr>
            <w:tcW w:w="2790" w:type="dxa"/>
            <w:vAlign w:val="bottom"/>
          </w:tcPr>
          <w:p w14:paraId="3823910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80B953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30528CE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265" w:rsidRPr="00950205" w14:paraId="03CBFD69" w14:textId="77777777" w:rsidTr="005E4962">
        <w:trPr>
          <w:tblHeader/>
        </w:trPr>
        <w:tc>
          <w:tcPr>
            <w:tcW w:w="2790" w:type="dxa"/>
            <w:vAlign w:val="bottom"/>
          </w:tcPr>
          <w:p w14:paraId="0306B7F9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3CC6C47" w14:textId="77777777" w:rsidR="00DF7265" w:rsidRPr="00E232AA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462A8B3" w14:textId="77777777" w:rsidR="00DF7265" w:rsidRPr="000C7056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bottom"/>
          </w:tcPr>
          <w:p w14:paraId="17EEC1C2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D8BE414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AB99A60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D6416CF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7265" w:rsidRPr="00950205" w14:paraId="08AA8979" w14:textId="77777777" w:rsidTr="005E4962">
        <w:trPr>
          <w:tblHeader/>
        </w:trPr>
        <w:tc>
          <w:tcPr>
            <w:tcW w:w="2790" w:type="dxa"/>
          </w:tcPr>
          <w:p w14:paraId="43C56283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610C5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4241E48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265" w:rsidRPr="00950205" w14:paraId="7C784494" w14:textId="77777777" w:rsidTr="005E4962">
        <w:trPr>
          <w:tblHeader/>
        </w:trPr>
        <w:tc>
          <w:tcPr>
            <w:tcW w:w="2790" w:type="dxa"/>
          </w:tcPr>
          <w:p w14:paraId="1168AE3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77F043DA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67F429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4A0EAD60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01E059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C9DAF6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E1C61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DF7265" w:rsidRPr="00950205" w14:paraId="1CAECDDF" w14:textId="77777777" w:rsidTr="005E4962">
        <w:trPr>
          <w:tblHeader/>
        </w:trPr>
        <w:tc>
          <w:tcPr>
            <w:tcW w:w="2790" w:type="dxa"/>
          </w:tcPr>
          <w:p w14:paraId="2CEBC9D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CAB227B" w14:textId="77777777" w:rsidR="00DF7265" w:rsidRPr="00E232AA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56BFA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58" w:type="dxa"/>
            <w:vAlign w:val="center"/>
          </w:tcPr>
          <w:p w14:paraId="2703EE0C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5CCFFDA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3241D6F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2E0948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DF7265" w:rsidRPr="00950205" w14:paraId="5D9F0C7E" w14:textId="77777777" w:rsidTr="005E4962">
        <w:trPr>
          <w:tblHeader/>
        </w:trPr>
        <w:tc>
          <w:tcPr>
            <w:tcW w:w="2790" w:type="dxa"/>
          </w:tcPr>
          <w:p w14:paraId="791C9AC8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596AE264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7BFA5B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34061B4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67F11EEA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283BDFC2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C03ECC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950205" w14:paraId="3D2C1F10" w14:textId="77777777" w:rsidTr="005E4962">
        <w:trPr>
          <w:tblHeader/>
        </w:trPr>
        <w:tc>
          <w:tcPr>
            <w:tcW w:w="2790" w:type="dxa"/>
          </w:tcPr>
          <w:p w14:paraId="39AF3031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10D8894B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58" w:type="dxa"/>
            <w:vAlign w:val="center"/>
          </w:tcPr>
          <w:p w14:paraId="4D391C2C" w14:textId="77777777" w:rsidR="00DF7265" w:rsidRPr="00F16A58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AB1E8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0687D6AB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77777777" w:rsidR="00DF7265" w:rsidRPr="00F16A58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49882275" w14:textId="77777777" w:rsidR="00B2792F" w:rsidRPr="007A2F35" w:rsidRDefault="00B2792F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0913D17" w14:textId="77777777" w:rsidR="00BF7843" w:rsidRPr="00272DBB" w:rsidRDefault="00BC06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ลูกหนี้ตามสัญญาปรับโครงสร้างหนี้</w:t>
      </w:r>
    </w:p>
    <w:p w14:paraId="5EE13E58" w14:textId="77777777" w:rsidR="00BC06E7" w:rsidRPr="007A2F35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21AF82" w14:textId="7A15B591" w:rsidR="00BF7843" w:rsidRPr="00272DBB" w:rsidRDefault="00BF7843" w:rsidP="006C2A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272DBB" w:rsidRPr="00272DBB">
        <w:rPr>
          <w:rFonts w:asciiTheme="majorBidi" w:hAnsiTheme="majorBidi" w:cstheme="majorBidi"/>
          <w:sz w:val="30"/>
          <w:szCs w:val="30"/>
        </w:rPr>
        <w:t>2560</w:t>
      </w:r>
      <w:r w:rsidR="00950E9E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272DBB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272DBB">
        <w:rPr>
          <w:rFonts w:asciiTheme="majorBidi" w:hAnsiTheme="majorBidi" w:cstheme="majorBidi"/>
          <w:sz w:val="30"/>
          <w:szCs w:val="30"/>
        </w:rPr>
        <w:t>”)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272DBB">
        <w:rPr>
          <w:rFonts w:asciiTheme="majorBidi" w:hAnsiTheme="majorBidi" w:cstheme="majorBidi"/>
          <w:sz w:val="30"/>
          <w:szCs w:val="30"/>
        </w:rPr>
        <w:t>“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272DBB">
        <w:rPr>
          <w:rFonts w:asciiTheme="majorBidi" w:hAnsiTheme="majorBidi" w:cstheme="majorBidi"/>
          <w:sz w:val="30"/>
          <w:szCs w:val="30"/>
        </w:rPr>
        <w:t>”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)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sz w:val="30"/>
          <w:szCs w:val="30"/>
        </w:rPr>
        <w:t>294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306E892E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272DBB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272DBB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0AA41D75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4866A4F0" w:rsidR="00BF7843" w:rsidRPr="00272DBB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272DB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272DBB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44168D3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8F5A496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68FEE115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4F066219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6C8923FA" w:rsidR="00BF7843" w:rsidRPr="00B07E17" w:rsidRDefault="00BF7843" w:rsidP="00B3693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272DBB" w:rsidRPr="00B07E1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7A2F35" w:rsidRDefault="00734A93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384FD24" w14:textId="46E5A429" w:rsidR="00930E5C" w:rsidRPr="00272DBB" w:rsidRDefault="00930E5C" w:rsidP="00B3693A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1" w:name="_Hlk78747847"/>
      <w:r w:rsidRPr="00B07E1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72DBB" w:rsidRPr="00B07E17">
        <w:rPr>
          <w:rFonts w:ascii="Angsana New" w:hAnsi="Angsana New" w:hint="cs"/>
          <w:sz w:val="30"/>
          <w:szCs w:val="30"/>
        </w:rPr>
        <w:t>3</w:t>
      </w:r>
      <w:r w:rsidR="00DF7265" w:rsidRPr="00B07E17">
        <w:rPr>
          <w:rFonts w:ascii="Angsana New" w:hAnsi="Angsana New"/>
          <w:sz w:val="30"/>
          <w:szCs w:val="30"/>
        </w:rPr>
        <w:t>1</w:t>
      </w:r>
      <w:r w:rsidRPr="00B07E17">
        <w:rPr>
          <w:rFonts w:ascii="Angsana New" w:hAnsi="Angsana New" w:hint="cs"/>
          <w:sz w:val="30"/>
          <w:szCs w:val="30"/>
        </w:rPr>
        <w:t xml:space="preserve"> </w:t>
      </w:r>
      <w:r w:rsidR="00DF7265" w:rsidRPr="00B07E17">
        <w:rPr>
          <w:rFonts w:ascii="Angsana New" w:hAnsi="Angsana New" w:hint="cs"/>
          <w:sz w:val="30"/>
          <w:szCs w:val="30"/>
          <w:cs/>
        </w:rPr>
        <w:t>มีนาคม</w:t>
      </w:r>
      <w:r w:rsidRPr="00B07E17">
        <w:rPr>
          <w:rFonts w:ascii="Angsana New" w:hAnsi="Angsana New" w:hint="cs"/>
          <w:sz w:val="30"/>
          <w:szCs w:val="30"/>
          <w:cs/>
        </w:rPr>
        <w:t xml:space="preserve"> </w:t>
      </w:r>
      <w:r w:rsidR="00272DBB" w:rsidRPr="00B07E17">
        <w:rPr>
          <w:rFonts w:ascii="Angsana New" w:hAnsi="Angsana New" w:hint="cs"/>
          <w:sz w:val="30"/>
          <w:szCs w:val="30"/>
        </w:rPr>
        <w:t>256</w:t>
      </w:r>
      <w:r w:rsidR="00DF7265" w:rsidRPr="00B07E17">
        <w:rPr>
          <w:rFonts w:ascii="Angsana New" w:hAnsi="Angsana New"/>
          <w:sz w:val="30"/>
          <w:szCs w:val="30"/>
        </w:rPr>
        <w:t>5</w:t>
      </w:r>
      <w:r w:rsidRPr="00B07E17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272DBB" w:rsidRPr="00B07E17">
        <w:rPr>
          <w:rFonts w:ascii="Angsana New" w:hAnsi="Angsana New" w:hint="cs"/>
          <w:sz w:val="30"/>
          <w:szCs w:val="30"/>
        </w:rPr>
        <w:t>2</w:t>
      </w:r>
      <w:r w:rsidRPr="00B07E17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DF7265" w:rsidRPr="00B07E17">
        <w:rPr>
          <w:rFonts w:ascii="Angsana New" w:hAnsi="Angsana New"/>
          <w:sz w:val="30"/>
          <w:szCs w:val="30"/>
        </w:rPr>
        <w:t>4</w:t>
      </w:r>
      <w:r w:rsidR="000D0B6F" w:rsidRPr="00B07E17">
        <w:rPr>
          <w:rFonts w:ascii="Angsana New" w:hAnsi="Angsana New"/>
          <w:sz w:val="30"/>
          <w:szCs w:val="30"/>
        </w:rPr>
        <w:t>55</w:t>
      </w:r>
      <w:r w:rsidRPr="00B07E1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725ACE" w:rsidRPr="00725ACE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725ACE" w:rsidRPr="00725AC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725ACE" w:rsidRPr="00725ACE">
        <w:rPr>
          <w:rFonts w:ascii="Angsana New" w:hAnsi="Angsana New"/>
          <w:i/>
          <w:iCs/>
          <w:spacing w:val="-4"/>
          <w:sz w:val="30"/>
          <w:szCs w:val="30"/>
        </w:rPr>
        <w:t xml:space="preserve">2564: 430 </w:t>
      </w:r>
      <w:r w:rsidR="00725ACE" w:rsidRPr="00725ACE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725ACE" w:rsidRPr="00725ACE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725ACE" w:rsidRPr="00725ACE">
        <w:rPr>
          <w:rFonts w:ascii="Angsana New" w:hAnsi="Angsana New"/>
          <w:spacing w:val="-4"/>
          <w:sz w:val="30"/>
          <w:szCs w:val="30"/>
        </w:rPr>
        <w:t xml:space="preserve"> </w:t>
      </w:r>
      <w:r w:rsidRPr="00725ACE">
        <w:rPr>
          <w:rFonts w:ascii="Angsana New" w:hAnsi="Angsana New" w:hint="cs"/>
          <w:spacing w:val="-4"/>
          <w:sz w:val="30"/>
          <w:szCs w:val="30"/>
          <w:cs/>
        </w:rPr>
        <w:t>อย่างไรก็ตาม จากสถานการณ์การแพร่ระบาดของโรค</w:t>
      </w:r>
      <w:r w:rsidR="00F40FD0" w:rsidRPr="00725ACE">
        <w:rPr>
          <w:rFonts w:ascii="Angsana New" w:hAnsi="Angsana New" w:hint="cs"/>
          <w:spacing w:val="-4"/>
          <w:sz w:val="30"/>
          <w:szCs w:val="30"/>
          <w:cs/>
        </w:rPr>
        <w:t>ติดเชื</w:t>
      </w:r>
      <w:r w:rsidR="007A2F35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="00F40FD0" w:rsidRPr="00725ACE">
        <w:rPr>
          <w:rFonts w:ascii="Angsana New" w:hAnsi="Angsana New" w:hint="cs"/>
          <w:spacing w:val="-4"/>
          <w:sz w:val="30"/>
          <w:szCs w:val="30"/>
          <w:cs/>
        </w:rPr>
        <w:t xml:space="preserve">อไวรัสโคโรนา </w:t>
      </w:r>
      <w:r w:rsidR="00F40FD0" w:rsidRPr="00725ACE">
        <w:rPr>
          <w:rFonts w:ascii="Angsana New" w:hAnsi="Angsana New"/>
          <w:spacing w:val="-4"/>
          <w:sz w:val="30"/>
          <w:szCs w:val="30"/>
        </w:rPr>
        <w:t>2019</w:t>
      </w:r>
      <w:r w:rsidR="00F40FD0" w:rsidRPr="00B07E17">
        <w:rPr>
          <w:rFonts w:ascii="Angsana New" w:hAnsi="Angsana New"/>
          <w:sz w:val="30"/>
          <w:szCs w:val="30"/>
        </w:rPr>
        <w:t xml:space="preserve"> </w:t>
      </w:r>
      <w:r w:rsidRPr="00B07E17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="00272DBB" w:rsidRPr="00B07E17">
        <w:rPr>
          <w:rFonts w:ascii="Angsana New" w:hAnsi="Angsana New" w:hint="cs"/>
          <w:sz w:val="30"/>
          <w:szCs w:val="30"/>
        </w:rPr>
        <w:t>2</w:t>
      </w:r>
      <w:r w:rsidRPr="00B07E17">
        <w:rPr>
          <w:rFonts w:ascii="Angsana New" w:hAnsi="Angsana New" w:hint="cs"/>
          <w:sz w:val="30"/>
          <w:szCs w:val="30"/>
          <w:cs/>
        </w:rPr>
        <w:t>.</w:t>
      </w:r>
      <w:r w:rsidR="00272DBB" w:rsidRPr="00B07E17">
        <w:rPr>
          <w:rFonts w:ascii="Angsana New" w:hAnsi="Angsana New" w:hint="cs"/>
          <w:sz w:val="30"/>
          <w:szCs w:val="30"/>
        </w:rPr>
        <w:t>2</w:t>
      </w:r>
      <w:r w:rsidRPr="00B07E17">
        <w:rPr>
          <w:rFonts w:ascii="Angsana New" w:hAnsi="Angsana New" w:hint="cs"/>
          <w:sz w:val="30"/>
          <w:szCs w:val="30"/>
          <w:cs/>
        </w:rPr>
        <w:t xml:space="preserve">) ของงวดเดือนพฤษภาคม </w:t>
      </w:r>
      <w:r w:rsidR="00272DBB" w:rsidRPr="00B07E17">
        <w:rPr>
          <w:rFonts w:ascii="Angsana New" w:hAnsi="Angsana New" w:hint="cs"/>
          <w:sz w:val="30"/>
          <w:szCs w:val="30"/>
        </w:rPr>
        <w:t>2563</w:t>
      </w:r>
      <w:r w:rsidRPr="00B07E17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0D0B6F" w:rsidRPr="00B07E17">
        <w:rPr>
          <w:rFonts w:ascii="Angsana New" w:hAnsi="Angsana New"/>
          <w:sz w:val="30"/>
          <w:szCs w:val="30"/>
        </w:rPr>
        <w:t>4</w:t>
      </w:r>
      <w:r w:rsidR="00DF7265" w:rsidRPr="00B07E17">
        <w:rPr>
          <w:rFonts w:ascii="Angsana New" w:hAnsi="Angsana New"/>
          <w:sz w:val="30"/>
          <w:szCs w:val="30"/>
        </w:rPr>
        <w:t>0</w:t>
      </w:r>
      <w:r w:rsidRPr="00B07E17">
        <w:rPr>
          <w:rFonts w:ascii="Angsana New" w:hAnsi="Angsana New" w:hint="cs"/>
          <w:sz w:val="30"/>
          <w:szCs w:val="30"/>
          <w:cs/>
        </w:rPr>
        <w:t xml:space="preserve"> ล้านบาท ซึ่งต่อมา สกสค. ได้มีหนังสือขอขยาย</w:t>
      </w:r>
      <w:r w:rsidRPr="00B07E17">
        <w:rPr>
          <w:rFonts w:asciiTheme="majorBidi" w:hAnsiTheme="majorBidi" w:cstheme="majorBidi"/>
          <w:sz w:val="30"/>
          <w:szCs w:val="30"/>
          <w:cs/>
        </w:rPr>
        <w:t>ระยะเวลาชำระหนี้ที่ครบกำหนดสำหรับงวดที่</w:t>
      </w:r>
      <w:r w:rsidR="003B29BF">
        <w:rPr>
          <w:rFonts w:asciiTheme="majorBidi" w:hAnsiTheme="majorBidi" w:cstheme="majorBidi"/>
          <w:sz w:val="30"/>
          <w:szCs w:val="30"/>
        </w:rPr>
        <w:br/>
      </w:r>
      <w:r w:rsidRPr="00B07E17">
        <w:rPr>
          <w:rFonts w:asciiTheme="majorBidi" w:hAnsiTheme="majorBidi" w:cstheme="majorBidi"/>
          <w:sz w:val="30"/>
          <w:szCs w:val="30"/>
          <w:cs/>
        </w:rPr>
        <w:t xml:space="preserve">ผิดนัดชำระตามที่กล่าวข้างต้น และขอชะลอการชำระเงินเพิ่มเติมตามข้อ </w:t>
      </w:r>
      <w:r w:rsidR="00272DBB" w:rsidRPr="00B07E17">
        <w:rPr>
          <w:rFonts w:asciiTheme="majorBidi" w:hAnsiTheme="majorBidi" w:cstheme="majorBidi"/>
          <w:sz w:val="30"/>
          <w:szCs w:val="30"/>
        </w:rPr>
        <w:t>2</w:t>
      </w:r>
      <w:r w:rsidRPr="00B07E17">
        <w:rPr>
          <w:rFonts w:asciiTheme="majorBidi" w:hAnsiTheme="majorBidi" w:cstheme="majorBidi"/>
          <w:sz w:val="30"/>
          <w:szCs w:val="30"/>
          <w:cs/>
        </w:rPr>
        <w:t>.</w:t>
      </w:r>
      <w:r w:rsidR="00272DBB" w:rsidRPr="00B07E17">
        <w:rPr>
          <w:rFonts w:asciiTheme="majorBidi" w:hAnsiTheme="majorBidi" w:cstheme="majorBidi"/>
          <w:sz w:val="30"/>
          <w:szCs w:val="30"/>
        </w:rPr>
        <w:t>2</w:t>
      </w:r>
      <w:r w:rsidRPr="00B07E17">
        <w:rPr>
          <w:rFonts w:asciiTheme="majorBidi" w:hAnsiTheme="majorBidi" w:cstheme="majorBidi"/>
          <w:sz w:val="30"/>
          <w:szCs w:val="30"/>
          <w:cs/>
        </w:rPr>
        <w:t xml:space="preserve">) ของงวดเดือนพฤษภาคม </w:t>
      </w:r>
      <w:r w:rsidR="00272DBB" w:rsidRPr="00B07E17">
        <w:rPr>
          <w:rFonts w:asciiTheme="majorBidi" w:hAnsiTheme="majorBidi" w:cstheme="majorBidi"/>
          <w:sz w:val="30"/>
          <w:szCs w:val="30"/>
        </w:rPr>
        <w:t>2564</w:t>
      </w:r>
      <w:r w:rsidRPr="00B07E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E17">
        <w:rPr>
          <w:rFonts w:asciiTheme="majorBidi" w:hAnsiTheme="majorBidi" w:cstheme="majorBidi"/>
          <w:sz w:val="30"/>
          <w:szCs w:val="30"/>
          <w:cs/>
        </w:rPr>
        <w:lastRenderedPageBreak/>
        <w:t>จำนวน</w:t>
      </w:r>
      <w:r w:rsidRPr="00B07E17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B07E17">
        <w:rPr>
          <w:rFonts w:asciiTheme="majorBidi" w:hAnsiTheme="majorBidi" w:cstheme="majorBidi"/>
          <w:sz w:val="30"/>
          <w:szCs w:val="30"/>
        </w:rPr>
        <w:t>120</w:t>
      </w:r>
      <w:r w:rsidRPr="00B07E17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เป็นจำนวนเงินรวมทั้งหมด </w:t>
      </w:r>
      <w:r w:rsidR="00DF7265" w:rsidRPr="00B07E17">
        <w:rPr>
          <w:rFonts w:asciiTheme="majorBidi" w:hAnsiTheme="majorBidi" w:cstheme="majorBidi"/>
          <w:sz w:val="30"/>
          <w:szCs w:val="30"/>
        </w:rPr>
        <w:t>1</w:t>
      </w:r>
      <w:r w:rsidR="000D0B6F" w:rsidRPr="00B07E17">
        <w:rPr>
          <w:rFonts w:asciiTheme="majorBidi" w:hAnsiTheme="majorBidi" w:cstheme="majorBidi"/>
          <w:sz w:val="30"/>
          <w:szCs w:val="30"/>
        </w:rPr>
        <w:t>60</w:t>
      </w:r>
      <w:r w:rsidRPr="00B07E17">
        <w:rPr>
          <w:rFonts w:asciiTheme="majorBidi" w:hAnsiTheme="majorBidi" w:cstheme="majorBidi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"/>
      <w:r w:rsidR="008C0A3B" w:rsidRPr="00B07E17">
        <w:rPr>
          <w:rFonts w:ascii="Angsana New" w:hAnsi="Angsana New"/>
          <w:sz w:val="30"/>
          <w:szCs w:val="30"/>
          <w:cs/>
        </w:rPr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</w:t>
      </w:r>
      <w:r w:rsidR="000D0B6F" w:rsidRPr="00B07E17">
        <w:rPr>
          <w:rFonts w:ascii="Angsana New" w:hAnsi="Angsana New"/>
          <w:sz w:val="30"/>
          <w:szCs w:val="30"/>
        </w:rPr>
        <w:t xml:space="preserve"> </w:t>
      </w:r>
      <w:r w:rsidR="000D0B6F" w:rsidRPr="00B07E17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กลุ่มบริษัทรับรู้ผลขาดทุนจากการลดมูลค่าสำหรับลูกหนี้จากการขยายระยะเวลาชำระหนี้ดังกล่าว</w:t>
      </w:r>
      <w:r w:rsidR="000D0B6F" w:rsidRPr="000D0B6F">
        <w:rPr>
          <w:rFonts w:ascii="Angsana New" w:hAnsi="Angsana New"/>
          <w:sz w:val="30"/>
          <w:szCs w:val="30"/>
          <w:cs/>
        </w:rPr>
        <w:t xml:space="preserve"> </w:t>
      </w:r>
      <w:r w:rsidR="000D0B6F" w:rsidRPr="000D0B6F">
        <w:rPr>
          <w:rFonts w:ascii="Angsana New" w:hAnsi="Angsana New" w:hint="cs"/>
          <w:sz w:val="30"/>
          <w:szCs w:val="30"/>
          <w:cs/>
        </w:rPr>
        <w:t>เป็นจำนวน</w:t>
      </w:r>
      <w:r w:rsidR="000D0B6F" w:rsidRPr="000D0B6F">
        <w:rPr>
          <w:rFonts w:ascii="Angsana New" w:hAnsi="Angsana New"/>
          <w:sz w:val="30"/>
          <w:szCs w:val="30"/>
          <w:cs/>
        </w:rPr>
        <w:t xml:space="preserve"> </w:t>
      </w:r>
      <w:r w:rsidR="000D0B6F">
        <w:rPr>
          <w:rFonts w:ascii="Angsana New" w:hAnsi="Angsana New"/>
          <w:sz w:val="30"/>
          <w:szCs w:val="30"/>
        </w:rPr>
        <w:t>2</w:t>
      </w:r>
      <w:r w:rsidR="000D0B6F" w:rsidRPr="000D0B6F">
        <w:rPr>
          <w:rFonts w:ascii="Angsana New" w:hAnsi="Angsana New"/>
          <w:sz w:val="30"/>
          <w:szCs w:val="30"/>
        </w:rPr>
        <w:t xml:space="preserve">0 </w:t>
      </w:r>
      <w:r w:rsidR="000D0B6F" w:rsidRPr="000D0B6F">
        <w:rPr>
          <w:rFonts w:ascii="Angsana New" w:hAnsi="Angsana New" w:hint="cs"/>
          <w:sz w:val="30"/>
          <w:szCs w:val="30"/>
          <w:cs/>
        </w:rPr>
        <w:t>ล้านบาท</w:t>
      </w:r>
      <w:r w:rsidR="000D0B6F" w:rsidRPr="000D0B6F">
        <w:rPr>
          <w:rFonts w:ascii="Angsana New" w:hAnsi="Angsana New"/>
          <w:sz w:val="30"/>
          <w:szCs w:val="30"/>
          <w:cs/>
        </w:rPr>
        <w:t xml:space="preserve"> </w:t>
      </w:r>
      <w:r w:rsidR="000D0B6F" w:rsidRPr="000D0B6F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ในงบกำไรขาดทุนรวมสำหรับงวดสามเดือนสิ้นสุด</w:t>
      </w:r>
      <w:r w:rsidR="007A2F35">
        <w:rPr>
          <w:rFonts w:ascii="Angsana New" w:hAnsi="Angsana New" w:hint="cs"/>
          <w:sz w:val="30"/>
          <w:szCs w:val="30"/>
          <w:cs/>
        </w:rPr>
        <w:t>วันที่</w:t>
      </w:r>
      <w:r w:rsidR="000D0B6F" w:rsidRPr="000D0B6F">
        <w:rPr>
          <w:rFonts w:ascii="Angsana New" w:hAnsi="Angsana New"/>
          <w:sz w:val="30"/>
          <w:szCs w:val="30"/>
          <w:cs/>
        </w:rPr>
        <w:t xml:space="preserve"> </w:t>
      </w:r>
      <w:r w:rsidR="000D0B6F" w:rsidRPr="000D0B6F">
        <w:rPr>
          <w:rFonts w:ascii="Angsana New" w:hAnsi="Angsana New"/>
          <w:sz w:val="30"/>
          <w:szCs w:val="30"/>
        </w:rPr>
        <w:t xml:space="preserve">31 </w:t>
      </w:r>
      <w:r w:rsidR="000D0B6F" w:rsidRPr="000D0B6F">
        <w:rPr>
          <w:rFonts w:ascii="Angsana New" w:hAnsi="Angsana New" w:hint="cs"/>
          <w:sz w:val="30"/>
          <w:szCs w:val="30"/>
          <w:cs/>
        </w:rPr>
        <w:t>มีนาคม</w:t>
      </w:r>
      <w:r w:rsidR="000D0B6F" w:rsidRPr="000D0B6F">
        <w:rPr>
          <w:rFonts w:ascii="Angsana New" w:hAnsi="Angsana New"/>
          <w:sz w:val="30"/>
          <w:szCs w:val="30"/>
          <w:cs/>
        </w:rPr>
        <w:t xml:space="preserve"> </w:t>
      </w:r>
      <w:r w:rsidR="000D0B6F" w:rsidRPr="000D0B6F">
        <w:rPr>
          <w:rFonts w:ascii="Angsana New" w:hAnsi="Angsana New"/>
          <w:sz w:val="30"/>
          <w:szCs w:val="30"/>
        </w:rPr>
        <w:t>256</w:t>
      </w:r>
      <w:r w:rsidR="000D0B6F">
        <w:rPr>
          <w:rFonts w:ascii="Angsana New" w:hAnsi="Angsana New"/>
          <w:sz w:val="30"/>
          <w:szCs w:val="30"/>
        </w:rPr>
        <w:t>5</w:t>
      </w:r>
    </w:p>
    <w:bookmarkEnd w:id="0"/>
    <w:p w14:paraId="2FF04331" w14:textId="3129B344" w:rsidR="00930E5C" w:rsidRPr="00B3693A" w:rsidRDefault="00930E5C" w:rsidP="00B3693A">
      <w:pPr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55A6C342" w14:textId="05961EDB" w:rsidR="00A859BC" w:rsidRPr="00272DBB" w:rsidRDefault="00930E5C" w:rsidP="00B3693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2" w:name="_Hlk102232325"/>
      <w:r w:rsidRPr="00272DBB">
        <w:rPr>
          <w:rFonts w:ascii="Angsana New" w:hAnsi="Angsana New" w:hint="cs"/>
          <w:sz w:val="30"/>
          <w:szCs w:val="30"/>
          <w:cs/>
        </w:rPr>
        <w:t>ในเดือน</w:t>
      </w:r>
      <w:r w:rsidR="00DF7265">
        <w:rPr>
          <w:rFonts w:ascii="Angsana New" w:hAnsi="Angsana New" w:hint="cs"/>
          <w:sz w:val="30"/>
          <w:szCs w:val="30"/>
          <w:cs/>
        </w:rPr>
        <w:t>เมษายน</w:t>
      </w:r>
      <w:r w:rsidRPr="00272DBB">
        <w:rPr>
          <w:rFonts w:ascii="Angsana New" w:hAnsi="Angsana New" w:hint="cs"/>
          <w:sz w:val="30"/>
          <w:szCs w:val="30"/>
          <w:cs/>
        </w:rPr>
        <w:t xml:space="preserve"> </w:t>
      </w:r>
      <w:r w:rsidR="00272DBB" w:rsidRPr="00272DBB">
        <w:rPr>
          <w:rFonts w:ascii="Angsana New" w:hAnsi="Angsana New" w:hint="cs"/>
          <w:sz w:val="30"/>
          <w:szCs w:val="30"/>
        </w:rPr>
        <w:t>256</w:t>
      </w:r>
      <w:r w:rsidR="00DF7265">
        <w:rPr>
          <w:rFonts w:ascii="Angsana New" w:hAnsi="Angsana New"/>
          <w:sz w:val="30"/>
          <w:szCs w:val="30"/>
        </w:rPr>
        <w:t>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</w:t>
      </w:r>
      <w:r w:rsidRPr="009D6D4D">
        <w:rPr>
          <w:rFonts w:ascii="Angsana New" w:hAnsi="Angsana New" w:hint="cs"/>
          <w:sz w:val="30"/>
          <w:szCs w:val="30"/>
          <w:cs/>
        </w:rPr>
        <w:t xml:space="preserve">ชำระเงินเพิ่มเติม เป็นจำนวน </w:t>
      </w:r>
      <w:r w:rsidR="009D6D4D" w:rsidRPr="009D6D4D">
        <w:rPr>
          <w:rFonts w:ascii="Angsana New" w:hAnsi="Angsana New"/>
          <w:sz w:val="30"/>
          <w:szCs w:val="30"/>
        </w:rPr>
        <w:t>15</w:t>
      </w:r>
      <w:r w:rsidRPr="009D6D4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0C0001C" w14:textId="77777777" w:rsidR="008C0A3B" w:rsidRPr="00B3693A" w:rsidRDefault="008C0A3B" w:rsidP="00B3693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BE1E241" w14:textId="72302879" w:rsidR="00D843FA" w:rsidRPr="00272DBB" w:rsidRDefault="00A859BC" w:rsidP="00B3693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DF7265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>)</w:t>
      </w:r>
    </w:p>
    <w:p w14:paraId="0BA1C4FA" w14:textId="0B6310D6" w:rsidR="008C0A3B" w:rsidRPr="00B3693A" w:rsidRDefault="008C0A3B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71E0C52" w14:textId="0112CB1B" w:rsidR="00BF7843" w:rsidRPr="00272DBB" w:rsidRDefault="00BF7843" w:rsidP="00B3693A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</w:t>
      </w:r>
      <w:r w:rsidR="00DF7265">
        <w:rPr>
          <w:rFonts w:asciiTheme="majorBidi" w:hAnsiTheme="majorBidi" w:cstheme="majorBidi"/>
          <w:sz w:val="30"/>
          <w:szCs w:val="30"/>
        </w:rPr>
        <w:t>1</w:t>
      </w:r>
      <w:r w:rsidR="00D22D75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DF726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F1CA5" w:rsidRPr="00272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DF7265">
        <w:rPr>
          <w:rFonts w:asciiTheme="majorBidi" w:hAnsiTheme="majorBidi" w:cstheme="majorBidi"/>
          <w:sz w:val="30"/>
          <w:szCs w:val="30"/>
        </w:rPr>
        <w:t>5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256</w:t>
      </w:r>
      <w:r w:rsidR="00DF7265">
        <w:rPr>
          <w:rFonts w:asciiTheme="majorBidi" w:hAnsiTheme="majorBidi" w:cstheme="majorBidi"/>
          <w:sz w:val="30"/>
          <w:szCs w:val="30"/>
        </w:rPr>
        <w:t>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2"/>
    <w:p w14:paraId="46CB7776" w14:textId="77807E82" w:rsidR="00BF7843" w:rsidRPr="00B3693A" w:rsidRDefault="00BF7843" w:rsidP="00B3693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D108DA" w14:paraId="37574D1E" w14:textId="77777777" w:rsidTr="00324B4F">
        <w:tc>
          <w:tcPr>
            <w:tcW w:w="2898" w:type="dxa"/>
          </w:tcPr>
          <w:p w14:paraId="2FED9CDC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D108DA" w14:paraId="106EA83E" w14:textId="77777777" w:rsidTr="00324B4F">
        <w:tc>
          <w:tcPr>
            <w:tcW w:w="2898" w:type="dxa"/>
          </w:tcPr>
          <w:p w14:paraId="2B365B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D108DA" w14:paraId="4348A1BA" w14:textId="77777777" w:rsidTr="00324B4F">
        <w:tc>
          <w:tcPr>
            <w:tcW w:w="2898" w:type="dxa"/>
          </w:tcPr>
          <w:p w14:paraId="00391E8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40FD0" w:rsidRPr="00D108DA" w14:paraId="556C4403" w14:textId="77777777" w:rsidTr="00324B4F">
        <w:tc>
          <w:tcPr>
            <w:tcW w:w="2898" w:type="dxa"/>
            <w:vAlign w:val="bottom"/>
          </w:tcPr>
          <w:p w14:paraId="443D082E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5F8223B0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C8E6749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1E9FF75F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79E1C895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153FBAC8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65D8EA7F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2B6F3488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49D088B7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643F1714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40FD0" w:rsidRPr="00D108DA" w14:paraId="4E39D87C" w14:textId="77777777" w:rsidTr="00324B4F">
        <w:tc>
          <w:tcPr>
            <w:tcW w:w="2898" w:type="dxa"/>
            <w:vAlign w:val="bottom"/>
          </w:tcPr>
          <w:p w14:paraId="5471240D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497343A5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3D7731A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33645F22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1F57DC05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4F08E41A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CC7C2A9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2623F136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FBFA7FD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5E02E829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EEC1866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529811D8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40FD0" w:rsidRPr="00D108DA" w14:paraId="64119852" w14:textId="77777777" w:rsidTr="00324B4F">
        <w:tc>
          <w:tcPr>
            <w:tcW w:w="2898" w:type="dxa"/>
          </w:tcPr>
          <w:p w14:paraId="1C32E6BD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40FD0" w:rsidRPr="00D108DA" w14:paraId="3C0FB08F" w14:textId="77777777" w:rsidTr="00324B4F">
        <w:tc>
          <w:tcPr>
            <w:tcW w:w="2898" w:type="dxa"/>
          </w:tcPr>
          <w:p w14:paraId="120D75A2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17A8E208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270" w:type="dxa"/>
          </w:tcPr>
          <w:p w14:paraId="5A87E358" w14:textId="77777777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37835BB8" w:rsidR="00F40FD0" w:rsidRPr="00D108DA" w:rsidRDefault="00F40FD0" w:rsidP="00F40FD0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243" w:type="dxa"/>
          </w:tcPr>
          <w:p w14:paraId="15BDD12F" w14:textId="77777777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47262666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  <w:tc>
          <w:tcPr>
            <w:tcW w:w="270" w:type="dxa"/>
          </w:tcPr>
          <w:p w14:paraId="05594092" w14:textId="77777777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055DE1A2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2478F89A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236" w:type="dxa"/>
          </w:tcPr>
          <w:p w14:paraId="13495815" w14:textId="77777777" w:rsidR="00F40FD0" w:rsidRPr="00D108DA" w:rsidRDefault="00F40FD0" w:rsidP="00F40FD0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158875CA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</w:tr>
      <w:tr w:rsidR="00F40FD0" w:rsidRPr="00D108DA" w14:paraId="08253339" w14:textId="77777777" w:rsidTr="00324B4F">
        <w:tc>
          <w:tcPr>
            <w:tcW w:w="2898" w:type="dxa"/>
          </w:tcPr>
          <w:p w14:paraId="40F53949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FE4723" w14:textId="77777777" w:rsidR="00F40FD0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16699" w14:textId="05FBD1CD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270" w:type="dxa"/>
          </w:tcPr>
          <w:p w14:paraId="24C9F3FE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07D313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03397146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243" w:type="dxa"/>
          </w:tcPr>
          <w:p w14:paraId="767E9983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072CA04" w14:textId="77777777" w:rsidR="00F40FD0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9AE5B4" w14:textId="0E7F28F9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(16)</w:t>
            </w:r>
          </w:p>
        </w:tc>
        <w:tc>
          <w:tcPr>
            <w:tcW w:w="270" w:type="dxa"/>
          </w:tcPr>
          <w:p w14:paraId="5E6B2F16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F531FC" w14:textId="77777777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0B8B855D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8BA2A49" w14:textId="77777777" w:rsidR="00F40FD0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C2897C" w14:textId="5F9C329D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(41)</w:t>
            </w:r>
          </w:p>
        </w:tc>
        <w:tc>
          <w:tcPr>
            <w:tcW w:w="236" w:type="dxa"/>
          </w:tcPr>
          <w:p w14:paraId="5920FD43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D07941E" w14:textId="77777777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36CA27C1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108D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</w:t>
            </w:r>
            <w:r w:rsidRPr="00D108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40FD0" w:rsidRPr="00D108DA" w14:paraId="1AB05D89" w14:textId="77777777" w:rsidTr="00324B4F">
        <w:trPr>
          <w:trHeight w:val="352"/>
        </w:trPr>
        <w:tc>
          <w:tcPr>
            <w:tcW w:w="2898" w:type="dxa"/>
          </w:tcPr>
          <w:p w14:paraId="162AB41A" w14:textId="77777777" w:rsidR="00F40FD0" w:rsidRPr="00D108DA" w:rsidRDefault="00F40FD0" w:rsidP="00F40FD0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4C0B3B" w14:textId="66435D51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70" w:type="dxa"/>
          </w:tcPr>
          <w:p w14:paraId="2357C2B5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22400A99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43" w:type="dxa"/>
          </w:tcPr>
          <w:p w14:paraId="2CB842CF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E7D8BD" w14:textId="08278618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393</w:t>
            </w:r>
          </w:p>
        </w:tc>
        <w:tc>
          <w:tcPr>
            <w:tcW w:w="270" w:type="dxa"/>
          </w:tcPr>
          <w:p w14:paraId="6072A6D2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35B8143E" w:rsidR="00F40FD0" w:rsidRPr="00D108DA" w:rsidRDefault="00F40FD0" w:rsidP="00F40FD0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95107FC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AC2863" w14:textId="4C7C2F58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633</w:t>
            </w:r>
          </w:p>
        </w:tc>
        <w:tc>
          <w:tcPr>
            <w:tcW w:w="236" w:type="dxa"/>
          </w:tcPr>
          <w:p w14:paraId="1B962FA4" w14:textId="77777777" w:rsidR="00F40FD0" w:rsidRPr="00D108DA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062E7433" w:rsidR="00F40FD0" w:rsidRPr="00D108DA" w:rsidRDefault="00F40FD0" w:rsidP="00F40FD0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08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</w:tbl>
    <w:p w14:paraId="1782391D" w14:textId="79D5D8FC" w:rsidR="00D108DA" w:rsidRPr="00B3693A" w:rsidRDefault="00D108DA" w:rsidP="00BF78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272DBB" w14:paraId="0C5D99AB" w14:textId="77777777" w:rsidTr="004F1CA5">
        <w:tc>
          <w:tcPr>
            <w:tcW w:w="6300" w:type="dxa"/>
          </w:tcPr>
          <w:p w14:paraId="3D50618E" w14:textId="5A40A3F9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272DBB" w14:paraId="7C503690" w14:textId="77777777" w:rsidTr="004F1CA5">
        <w:tc>
          <w:tcPr>
            <w:tcW w:w="6300" w:type="dxa"/>
          </w:tcPr>
          <w:p w14:paraId="4A84F774" w14:textId="56E2D30C" w:rsidR="0048632F" w:rsidRPr="00063FF4" w:rsidRDefault="00591207" w:rsidP="004F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ผลขาดทุนด้านเครดิตที่คาดว่าจะเกิดขึ้นสำหรับงวด</w:t>
            </w:r>
            <w:r w:rsidR="00D108DA" w:rsidRPr="00063FF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272DBB"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D108DA"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063F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108DA" w:rsidRPr="00063FF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6A15F40E" w14:textId="093D6C9B" w:rsidR="0048632F" w:rsidRPr="00272DBB" w:rsidRDefault="00D108DA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40B1E6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75CDDAF5" w:rsidR="0048632F" w:rsidRPr="00272DBB" w:rsidRDefault="00D108DA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8632F" w:rsidRPr="00272DBB" w14:paraId="7C14752F" w14:textId="77777777" w:rsidTr="004F1CA5">
        <w:tc>
          <w:tcPr>
            <w:tcW w:w="6300" w:type="dxa"/>
          </w:tcPr>
          <w:p w14:paraId="2C4A33B7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8632F" w:rsidRPr="00272DBB" w14:paraId="36410316" w14:textId="77777777" w:rsidTr="004F1CA5">
        <w:tc>
          <w:tcPr>
            <w:tcW w:w="6300" w:type="dxa"/>
          </w:tcPr>
          <w:p w14:paraId="54E9B405" w14:textId="659ECF45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21FC37C6" w:rsidR="0048632F" w:rsidRPr="00272DBB" w:rsidRDefault="00B70F7D" w:rsidP="00B70F7D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14:paraId="76B0165F" w14:textId="77777777" w:rsidR="0048632F" w:rsidRPr="00272DBB" w:rsidRDefault="0048632F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45F404A0" w:rsidR="0048632F" w:rsidRPr="00272DBB" w:rsidRDefault="0033428A" w:rsidP="0033428A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</w:t>
            </w:r>
          </w:p>
        </w:tc>
      </w:tr>
      <w:tr w:rsidR="0048632F" w:rsidRPr="00272DBB" w14:paraId="092282A5" w14:textId="77777777" w:rsidTr="004F1CA5">
        <w:tc>
          <w:tcPr>
            <w:tcW w:w="6300" w:type="dxa"/>
          </w:tcPr>
          <w:p w14:paraId="772026A6" w14:textId="68C70086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4172C18A" w:rsidR="0048632F" w:rsidRPr="00B70F7D" w:rsidRDefault="00B70F7D" w:rsidP="00B70F7D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  <w:tc>
          <w:tcPr>
            <w:tcW w:w="270" w:type="dxa"/>
          </w:tcPr>
          <w:p w14:paraId="358E21A0" w14:textId="77777777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659C03CE" w:rsidR="0048632F" w:rsidRPr="0033428A" w:rsidRDefault="0033428A" w:rsidP="0033428A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(9)</w:t>
            </w:r>
          </w:p>
        </w:tc>
      </w:tr>
    </w:tbl>
    <w:p w14:paraId="619E1450" w14:textId="406DF48F" w:rsidR="004F1CA5" w:rsidRPr="00272DBB" w:rsidRDefault="004F1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06A492" w14:textId="77777777" w:rsidR="00DF7265" w:rsidRDefault="00C12945" w:rsidP="00E370F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ตามแผนฟื้นฟู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จากกิจการดังกล่าว ซึ่งประกอบด้วยลูกหนี้การค้าจำนวน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46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13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</w:t>
      </w:r>
    </w:p>
    <w:p w14:paraId="2B5A9A14" w14:textId="2BC9601C" w:rsidR="00E370FC" w:rsidRPr="00272DBB" w:rsidRDefault="00E370FC" w:rsidP="006D0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C2F2BE" w14:textId="10372FD5" w:rsidR="00C12945" w:rsidRPr="00272DBB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ชำระหนี้ร้อยละ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100</w:t>
      </w:r>
      <w:r w:rsidR="004206BB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ของภาระหนี้เงินต้นคงค้าง จะได้รับชำระจากกระแสเงินสดจากการดำเนินงานปกติของ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ลูกหนี้ดังกล่าว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โดยทำการชำระเป็นรายครึ่งปีเป็นระยะเวลา </w:t>
      </w:r>
      <w:r w:rsidR="00272DBB" w:rsidRPr="00272DBB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เริ่มตั้งแต่ครึ่งปีหลังของปีที่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="004206BB" w:rsidRPr="00272DBB">
        <w:rPr>
          <w:rFonts w:asciiTheme="majorBidi" w:hAnsiTheme="majorBidi" w:cstheme="majorBidi"/>
          <w:sz w:val="30"/>
          <w:szCs w:val="30"/>
        </w:rPr>
        <w:t>.</w:t>
      </w:r>
      <w:r w:rsidR="00272DBB" w:rsidRPr="00272DBB">
        <w:rPr>
          <w:rFonts w:asciiTheme="majorBidi" w:hAnsiTheme="majorBidi" w:cstheme="majorBidi"/>
          <w:sz w:val="30"/>
          <w:szCs w:val="30"/>
        </w:rPr>
        <w:t>5</w:t>
      </w:r>
    </w:p>
    <w:p w14:paraId="1545B0D9" w14:textId="053F2098" w:rsidR="005E0F4C" w:rsidRPr="006D02B9" w:rsidRDefault="00C12945" w:rsidP="006D02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272DBB" w:rsidRPr="00272DBB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79B2233B" w14:textId="77777777" w:rsidR="00DF7265" w:rsidRPr="008545D1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545D1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8545D1">
        <w:rPr>
          <w:rFonts w:asciiTheme="majorBidi" w:hAnsiTheme="majorBidi" w:cstheme="majorBidi"/>
          <w:sz w:val="30"/>
          <w:szCs w:val="30"/>
        </w:rPr>
        <w:t xml:space="preserve"> 59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ล้านบาทและค่าเผื่อผลขาดทุนด้านเครดิตที่คาดว่าจะเกิดขึ้นจำนวน </w:t>
      </w:r>
      <w:r w:rsidRPr="008545D1">
        <w:rPr>
          <w:rFonts w:asciiTheme="majorBidi" w:hAnsiTheme="majorBidi" w:cstheme="majorBidi"/>
          <w:sz w:val="30"/>
          <w:szCs w:val="30"/>
        </w:rPr>
        <w:t>21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เป็นลูกหนี้ตามสัญญาปรับโครงสร้างหนี้ในปี </w:t>
      </w:r>
      <w:r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ที่เหลือทั้งจำนวน</w:t>
      </w:r>
      <w:r w:rsidRPr="008545D1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2"/>
          <w:sz w:val="30"/>
          <w:szCs w:val="30"/>
        </w:rPr>
        <w:t xml:space="preserve">38 </w:t>
      </w: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ในปี </w:t>
      </w:r>
      <w:r w:rsidRPr="008545D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</w:p>
    <w:p w14:paraId="580CA1CE" w14:textId="6B83039A" w:rsidR="008C0A3B" w:rsidRPr="00164C79" w:rsidRDefault="008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5E33DA" w14:textId="6C0744CF" w:rsidR="00BB3DB7" w:rsidRPr="00272DBB" w:rsidRDefault="00BB3DB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7777777" w:rsidR="00D108DA" w:rsidRPr="00164C79" w:rsidRDefault="00D108DA" w:rsidP="00D108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D108DA" w:rsidRPr="007F126F" w14:paraId="6184F368" w14:textId="77777777" w:rsidTr="00324B4F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129F51EA" w14:textId="77777777" w:rsidR="00D108DA" w:rsidRPr="007F126F" w:rsidRDefault="00D108DA" w:rsidP="00324B4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162BB8" w14:textId="77777777" w:rsidR="00D108DA" w:rsidRPr="007F126F" w:rsidRDefault="00D108DA" w:rsidP="00324B4F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E97DDAD" w14:textId="77777777" w:rsidR="00D108DA" w:rsidRPr="007F126F" w:rsidRDefault="00D108DA" w:rsidP="00324B4F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632019A6" w14:textId="77777777" w:rsidR="00D108DA" w:rsidRPr="007F126F" w:rsidRDefault="00D108DA" w:rsidP="00324B4F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108DA" w:rsidRPr="007F126F" w14:paraId="71DB07D7" w14:textId="77777777" w:rsidTr="00324B4F">
        <w:trPr>
          <w:tblHeader/>
        </w:trPr>
        <w:tc>
          <w:tcPr>
            <w:tcW w:w="4077" w:type="dxa"/>
            <w:shd w:val="clear" w:color="auto" w:fill="auto"/>
          </w:tcPr>
          <w:p w14:paraId="447AD185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C4B502" w14:textId="24F8B9DF" w:rsidR="00D108DA" w:rsidRPr="00C62B88" w:rsidRDefault="00D108DA" w:rsidP="00324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360D176" w14:textId="77777777" w:rsidR="00D108DA" w:rsidRPr="00C62B88" w:rsidRDefault="00D108DA" w:rsidP="00324B4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07D80" w14:textId="01AC7ACC" w:rsidR="00D108DA" w:rsidRPr="00C62B88" w:rsidRDefault="00D108DA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</w:t>
            </w:r>
            <w:r w:rsidR="00324B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EB64FA" w14:textId="77777777" w:rsidR="00D108DA" w:rsidRPr="008748B9" w:rsidRDefault="00D108DA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78D9D9D" w14:textId="12D0A495" w:rsidR="00D108DA" w:rsidRPr="00C62B88" w:rsidRDefault="00D108DA" w:rsidP="00324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</w:t>
            </w:r>
            <w:r w:rsidR="00324B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EE48539" w14:textId="77777777" w:rsidR="00D108DA" w:rsidRPr="00C62B88" w:rsidRDefault="00D108DA" w:rsidP="00324B4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D7B8D7" w14:textId="57531DE2" w:rsidR="00D108DA" w:rsidRPr="00C62B88" w:rsidRDefault="00D108DA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</w:t>
            </w:r>
            <w:r w:rsidR="00324B4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08DA" w:rsidRPr="007F126F" w14:paraId="64A2BE2D" w14:textId="77777777" w:rsidTr="00324B4F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7AC8A6FB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7EBAF054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108DA" w:rsidRPr="007F126F" w14:paraId="23FA741F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266A155" w14:textId="77777777" w:rsidR="00D108DA" w:rsidRPr="00E14C3F" w:rsidRDefault="00D108DA" w:rsidP="00324B4F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64823AD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8D8FF8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8FB0E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241963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7EEA184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B7016C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FBE561D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108DA" w:rsidRPr="007F126F" w14:paraId="75CEFAB0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A459E14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BCE56C8" w14:textId="6499E996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270" w:type="dxa"/>
            <w:shd w:val="clear" w:color="auto" w:fill="auto"/>
          </w:tcPr>
          <w:p w14:paraId="75E4179C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ABD86" w14:textId="1B2980B7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7BF58F46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6866938" w14:textId="2EDB387D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3D7F3554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42DA2E5" w14:textId="1E2FA359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D108DA" w:rsidRPr="007F126F" w14:paraId="100C4FFB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2074276D" w14:textId="77777777" w:rsidR="00D108DA" w:rsidRPr="009F63F1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319533F" w14:textId="350D9188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1D9B58C7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9894E" w14:textId="66D2D063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62056C52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51970B7" w14:textId="2B12E66F" w:rsidR="00D108DA" w:rsidRPr="00E14C3F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5D7AD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72FCE5B" w14:textId="4CB7F6BE" w:rsidR="00D108DA" w:rsidRPr="00E14C3F" w:rsidRDefault="00D108DA" w:rsidP="003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44C" w:rsidRPr="007F126F" w14:paraId="3F259078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A8990E6" w14:textId="4A60921D" w:rsidR="0030644C" w:rsidRPr="00E14C3F" w:rsidRDefault="0030644C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0A88B94D" w14:textId="6A2FB474" w:rsidR="0030644C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3A396842" w14:textId="77777777" w:rsidR="0030644C" w:rsidRPr="00E14C3F" w:rsidRDefault="0030644C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1890A" w14:textId="569922C2" w:rsidR="0030644C" w:rsidRPr="006E2A97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30F0A" w14:textId="77777777" w:rsidR="0030644C" w:rsidRPr="00E14C3F" w:rsidRDefault="0030644C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F4B445" w14:textId="0F1EEDB2" w:rsidR="0030644C" w:rsidRPr="00E14C3F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B49968" w14:textId="77777777" w:rsidR="0030644C" w:rsidRPr="007F126F" w:rsidRDefault="0030644C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B6DD231" w14:textId="3F5AD021" w:rsidR="0030644C" w:rsidRDefault="0030644C" w:rsidP="003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8DA" w:rsidRPr="007F126F" w14:paraId="2DCE0C39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364F845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3954FBA" w14:textId="432AA719" w:rsidR="00D108DA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220522F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FDB715" w14:textId="2123DE2C" w:rsidR="00D108DA" w:rsidRDefault="00D108DA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56A94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9B6BAAE" w14:textId="39CEC390" w:rsidR="00D108DA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2249C6C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191B4B2" w14:textId="31BB87D9" w:rsidR="00D108DA" w:rsidRDefault="00D108DA" w:rsidP="003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8DA" w:rsidRPr="007F126F" w14:paraId="04949B59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4B7AE56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14C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80BF6" w14:textId="64D3F94F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3,058</w:t>
            </w:r>
          </w:p>
        </w:tc>
        <w:tc>
          <w:tcPr>
            <w:tcW w:w="270" w:type="dxa"/>
            <w:shd w:val="clear" w:color="auto" w:fill="auto"/>
          </w:tcPr>
          <w:p w14:paraId="3ADF935D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53D10" w14:textId="71D61C14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65A46654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8459" w14:textId="36BA6215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02403063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D08B9" w14:textId="6BDA3B8C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D108DA" w:rsidRPr="00B70F7D" w14:paraId="01034453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4184C5E" w14:textId="77777777" w:rsidR="00D108DA" w:rsidRPr="00B70F7D" w:rsidRDefault="00D108DA" w:rsidP="00D108DA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36A457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4B708E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29ADFC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047171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1280CE2D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724AD1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25AD3627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8DA" w:rsidRPr="007F126F" w14:paraId="4401525F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560C292" w14:textId="77777777" w:rsidR="00D108DA" w:rsidRPr="007F126F" w:rsidRDefault="00D108DA" w:rsidP="00D108D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C155181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E4879E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3BCB8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DBD6A7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DC6AF98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4B1569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D814A04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108DA" w:rsidRPr="007F126F" w14:paraId="4B126465" w14:textId="77777777" w:rsidTr="00324B4F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01C1D4F7" w14:textId="77777777" w:rsidR="00D108DA" w:rsidRPr="007F126F" w:rsidRDefault="00D108DA" w:rsidP="00D108D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7F1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413C207" w14:textId="122271AC" w:rsidR="00D108DA" w:rsidRPr="002C0738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507462A" w14:textId="77777777" w:rsidR="00D108DA" w:rsidRPr="002C0738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B6589" w14:textId="249F4E3A" w:rsidR="00D108DA" w:rsidRPr="002C0738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D12EA66" w14:textId="77777777" w:rsidR="00D108DA" w:rsidRPr="002C0738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9B735BE" w14:textId="00796245" w:rsidR="00D108DA" w:rsidRPr="002C0738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495B4C2" w14:textId="77777777" w:rsidR="00D108DA" w:rsidRPr="002C0738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E443E2E" w14:textId="4E272363" w:rsidR="00D108DA" w:rsidRPr="002C0738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D108DA" w:rsidRPr="007F126F" w14:paraId="7BDAAC60" w14:textId="77777777" w:rsidTr="00324B4F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0D84FE55" w14:textId="77777777" w:rsidR="00D108DA" w:rsidRPr="00F93B06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21DA964" w14:textId="672B6C84" w:rsidR="00D108DA" w:rsidRPr="00F93B06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06F8491C" w14:textId="77777777" w:rsidR="00D108DA" w:rsidRPr="00F93B0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95A3C" w14:textId="63AA617A" w:rsidR="00D108DA" w:rsidRPr="006F4BBB" w:rsidRDefault="00D108DA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A7B04D" w14:textId="77777777" w:rsidR="00D108DA" w:rsidRPr="00F93B0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523413B" w14:textId="2E99BB6D" w:rsidR="00D108DA" w:rsidRPr="00F93B06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36" w:type="dxa"/>
            <w:shd w:val="clear" w:color="auto" w:fill="auto"/>
          </w:tcPr>
          <w:p w14:paraId="048A4450" w14:textId="79E2F54F" w:rsidR="00D108DA" w:rsidRPr="00F93B0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76B564D" w14:textId="76C0A607" w:rsidR="00D108DA" w:rsidRPr="00F93B06" w:rsidRDefault="00D108DA" w:rsidP="003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8DA" w:rsidRPr="007F126F" w14:paraId="2CEF4AC4" w14:textId="77777777" w:rsidTr="00324B4F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0F13C801" w14:textId="77777777" w:rsidR="00D108DA" w:rsidRPr="007F126F" w:rsidRDefault="00D108DA" w:rsidP="00D108D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C7BD9" w14:textId="761DB41B" w:rsidR="00D108DA" w:rsidRPr="00B214D6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F57F11F" w14:textId="77777777" w:rsidR="00D108DA" w:rsidRPr="00B214D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A226D" w14:textId="7FCE42AC" w:rsidR="00D108DA" w:rsidRPr="00B214D6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497ACA7" w14:textId="77777777" w:rsidR="00D108DA" w:rsidRPr="00B214D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762A8" w14:textId="5FE854BC" w:rsidR="00D108DA" w:rsidRPr="00B214D6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41206E4B" w14:textId="77777777" w:rsidR="00D108DA" w:rsidRPr="00B214D6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413FB" w14:textId="57439E7A" w:rsidR="00D108DA" w:rsidRPr="00B214D6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  <w:tr w:rsidR="00D108DA" w:rsidRPr="00B70F7D" w14:paraId="23EC876D" w14:textId="77777777" w:rsidTr="00324B4F">
        <w:trPr>
          <w:gridAfter w:val="1"/>
          <w:wAfter w:w="8" w:type="dxa"/>
          <w:trHeight w:val="70"/>
        </w:trPr>
        <w:tc>
          <w:tcPr>
            <w:tcW w:w="4077" w:type="dxa"/>
            <w:shd w:val="clear" w:color="auto" w:fill="auto"/>
          </w:tcPr>
          <w:p w14:paraId="73141F16" w14:textId="77777777" w:rsidR="00D108DA" w:rsidRPr="00B70F7D" w:rsidRDefault="00D108DA" w:rsidP="00D108DA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F97FAF" w14:textId="77777777" w:rsidR="00D108DA" w:rsidRPr="00B70F7D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A43D9C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DC45C4" w14:textId="77777777" w:rsidR="00D108DA" w:rsidRPr="00B70F7D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6D3D9A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1CE12F23" w14:textId="77777777" w:rsidR="00D108DA" w:rsidRPr="00B70F7D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A24AA" w14:textId="77777777" w:rsidR="00D108DA" w:rsidRPr="00B70F7D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CBD4429" w14:textId="77777777" w:rsidR="00D108DA" w:rsidRPr="00B70F7D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108DA" w:rsidRPr="007F126F" w14:paraId="63A18FAF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41432B8" w14:textId="77777777" w:rsidR="00D108DA" w:rsidRPr="007F126F" w:rsidRDefault="00D108DA" w:rsidP="00D108D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5EA99AE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168413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D59AE8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46D21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5FB6354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1E6D46" w14:textId="77777777" w:rsidR="00D108DA" w:rsidRPr="007F126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252F584" w14:textId="77777777" w:rsidR="00D108DA" w:rsidRPr="007F126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08DA" w:rsidRPr="00E14C3F" w14:paraId="2DC2C6FE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8121865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93EC323" w14:textId="6C68F03A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3,144</w:t>
            </w:r>
          </w:p>
        </w:tc>
        <w:tc>
          <w:tcPr>
            <w:tcW w:w="270" w:type="dxa"/>
            <w:shd w:val="clear" w:color="auto" w:fill="auto"/>
          </w:tcPr>
          <w:p w14:paraId="77D11DDB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735C69" w14:textId="17279371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60ACF9BD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6F5C071" w14:textId="2A27DAD6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7CE4A7C2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B04AF37" w14:textId="67E8EA85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D108DA" w:rsidRPr="00E14C3F" w14:paraId="1C26E51C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2458DB69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FE61C83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E0D7D5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C4E52B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984D7A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E13DA0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62114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2FE311" w14:textId="77777777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8DA" w:rsidRPr="00E14C3F" w14:paraId="4DDC9A36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1B302629" w14:textId="77777777" w:rsidR="00D108DA" w:rsidRPr="00E14C3F" w:rsidRDefault="00D108DA" w:rsidP="00D108DA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134B535" w14:textId="29256C1D" w:rsidR="00D108DA" w:rsidRPr="00E14C3F" w:rsidRDefault="0030644C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7E188293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636D2" w14:textId="71D7402E" w:rsidR="00D108DA" w:rsidRPr="00E14C3F" w:rsidRDefault="00D108DA" w:rsidP="00324B4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3F81BBAE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09CE30" w14:textId="560301A2" w:rsidR="00D108DA" w:rsidRPr="00E14C3F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37E851" w14:textId="77777777" w:rsidR="00D108DA" w:rsidRPr="00E14C3F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9D86663" w14:textId="763E7BD4" w:rsidR="00D108DA" w:rsidRPr="00E14C3F" w:rsidRDefault="00D108DA" w:rsidP="003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44C" w:rsidRPr="00E14C3F" w14:paraId="3EBB2AA6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B5A40AC" w14:textId="31701945" w:rsidR="0030644C" w:rsidRDefault="0030644C" w:rsidP="0030644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06FE5F1" w14:textId="34862E4E" w:rsidR="0030644C" w:rsidRPr="00E14C3F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3FD53820" w14:textId="77777777" w:rsidR="0030644C" w:rsidRPr="00E14C3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D6FAD7" w14:textId="1AAB2FB1" w:rsidR="0030644C" w:rsidRPr="006E2A97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1F46D" w14:textId="77777777" w:rsidR="0030644C" w:rsidRPr="00E14C3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BEAF035" w14:textId="34516C79" w:rsidR="0030644C" w:rsidRPr="00E14C3F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E0FB4" w14:textId="77777777" w:rsidR="0030644C" w:rsidRPr="00E14C3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97D15D4" w14:textId="32BB2943" w:rsidR="0030644C" w:rsidRDefault="0030644C" w:rsidP="0030644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44C" w:rsidRPr="007F126F" w14:paraId="5F1E5BF9" w14:textId="77777777" w:rsidTr="00324B4F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10B6000" w14:textId="77777777" w:rsidR="0030644C" w:rsidRPr="007F126F" w:rsidRDefault="0030644C" w:rsidP="0030644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DB30" w14:textId="1EC1AF70" w:rsidR="0030644C" w:rsidRPr="007F126F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3,076</w:t>
            </w:r>
          </w:p>
        </w:tc>
        <w:tc>
          <w:tcPr>
            <w:tcW w:w="270" w:type="dxa"/>
            <w:shd w:val="clear" w:color="auto" w:fill="auto"/>
          </w:tcPr>
          <w:p w14:paraId="13DB653B" w14:textId="77777777" w:rsidR="0030644C" w:rsidRPr="007F126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74307" w14:textId="2A95E154" w:rsidR="0030644C" w:rsidRPr="007F126F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11633F09" w14:textId="77777777" w:rsidR="0030644C" w:rsidRPr="007F126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5E76E" w14:textId="356B4C5B" w:rsidR="0030644C" w:rsidRPr="007F126F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713C3269" w14:textId="77777777" w:rsidR="0030644C" w:rsidRPr="007F126F" w:rsidRDefault="0030644C" w:rsidP="0030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6E2FA" w14:textId="6EB34872" w:rsidR="0030644C" w:rsidRPr="007F126F" w:rsidRDefault="0030644C" w:rsidP="0030644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70C3000F" w14:textId="64508CCE" w:rsidR="003763B6" w:rsidRPr="004B3DFA" w:rsidRDefault="003763B6" w:rsidP="00AB1428">
      <w:pPr>
        <w:pStyle w:val="a2"/>
        <w:numPr>
          <w:ilvl w:val="3"/>
          <w:numId w:val="18"/>
        </w:numPr>
        <w:tabs>
          <w:tab w:val="clear" w:pos="1080"/>
        </w:tabs>
        <w:ind w:left="990" w:right="29" w:hanging="450"/>
        <w:jc w:val="thaiDistribute"/>
        <w:rPr>
          <w:rFonts w:ascii="Angsana New" w:eastAsia="SimSun" w:hAnsi="Angsana New"/>
          <w:b w:val="0"/>
          <w:bCs w:val="0"/>
          <w:spacing w:val="-2"/>
          <w:lang w:val="en-US" w:eastAsia="en-US"/>
        </w:rPr>
      </w:pPr>
      <w:bookmarkStart w:id="3" w:name="_Hlk102674012"/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lastRenderedPageBreak/>
        <w:t>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ไทยไฟเบอร์ออพติคส์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จำกัด</w:t>
      </w:r>
      <w:r w:rsid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เป็นบริษัทร่วม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ของกลุ่มบริษัท</w:t>
      </w:r>
      <w:r w:rsidR="004C7C9D"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ซึ่งมูลค่าตามบัญชีของเงินลงทุน</w:t>
      </w:r>
      <w:r w:rsidR="00AB1428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br/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ในบริษัทร่วมดังกล่าว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ณ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วันที่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31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มีนาคม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="00EE2911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ในงบการเงินรวมและงบการเงินเฉพาะกิจการมีจำนวน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9212CA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98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ล้านบาทและ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EE2911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40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ตามลำดับ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โดยในระหว่างไตรมาส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1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ของปี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บริษัทร่วมดังกล่าวมีแผนที่จะหยุดดำเนินงานภายในปี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อย่างไรก็ตาม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ผู้บริหารของกลุ่มบริษัท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ได้พิจารณาแล้วพบว่าไม่เกิดการด้อยค่าในเงินลงทุนในบริษัทร่วมดังกล่าวอย่างมีสาระสำคัญต่องบการเงินรวมและงบการเงินเฉพาะกิจการสำหรับงวดสิ้นสุดวันที่</w:t>
      </w:r>
      <w:r w:rsidR="00433BD3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31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มีนาคม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433BD3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</w:p>
    <w:bookmarkEnd w:id="3"/>
    <w:p w14:paraId="2F75E5D6" w14:textId="77777777" w:rsidR="003763B6" w:rsidRPr="003763B6" w:rsidRDefault="003763B6" w:rsidP="00EE197D">
      <w:pPr>
        <w:pStyle w:val="a2"/>
        <w:tabs>
          <w:tab w:val="clear" w:pos="1080"/>
        </w:tabs>
        <w:ind w:right="29" w:firstLine="540"/>
        <w:jc w:val="thaiDistribute"/>
        <w:rPr>
          <w:rFonts w:asciiTheme="majorBidi" w:hAnsiTheme="majorBidi" w:cstheme="majorBidi"/>
          <w:spacing w:val="-2"/>
          <w:u w:val="single"/>
          <w:lang w:val="en-US"/>
        </w:rPr>
      </w:pPr>
    </w:p>
    <w:p w14:paraId="476986AB" w14:textId="3CE67DCE" w:rsidR="00EE197D" w:rsidRPr="00AB1428" w:rsidRDefault="00EE197D" w:rsidP="00AB1428">
      <w:pPr>
        <w:pStyle w:val="a2"/>
        <w:numPr>
          <w:ilvl w:val="3"/>
          <w:numId w:val="18"/>
        </w:numPr>
        <w:tabs>
          <w:tab w:val="clear" w:pos="1080"/>
        </w:tabs>
        <w:ind w:left="990" w:right="29"/>
        <w:jc w:val="thaiDistribute"/>
        <w:rPr>
          <w:rFonts w:asciiTheme="majorBidi" w:hAnsiTheme="majorBidi" w:cstheme="majorBidi"/>
          <w:b w:val="0"/>
          <w:bCs w:val="0"/>
          <w:color w:val="0000FF"/>
          <w:spacing w:val="-2"/>
          <w:u w:val="single"/>
          <w:lang w:val="en-US"/>
        </w:rPr>
      </w:pPr>
      <w:r w:rsidRPr="00AB1428">
        <w:rPr>
          <w:rFonts w:asciiTheme="majorBidi" w:hAnsiTheme="majorBidi" w:cstheme="majorBidi"/>
          <w:b w:val="0"/>
          <w:bCs w:val="0"/>
          <w:spacing w:val="-2"/>
          <w:u w:val="single"/>
          <w:cs/>
          <w:lang w:val="en-US"/>
        </w:rPr>
        <w:t>เงินลงทุนใน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โครงการจำหน่ายสลากแบบเลขท้าย </w:t>
      </w:r>
      <w:r w:rsidR="00272DBB" w:rsidRPr="00AB1428">
        <w:rPr>
          <w:rFonts w:asciiTheme="majorBidi" w:hAnsiTheme="majorBidi" w:cstheme="majorBidi"/>
          <w:b w:val="0"/>
          <w:bCs w:val="0"/>
          <w:u w:val="single"/>
          <w:lang w:val="en-US"/>
        </w:rPr>
        <w:t>3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 ตัว และ </w:t>
      </w:r>
      <w:r w:rsidR="00272DBB" w:rsidRPr="00AB1428">
        <w:rPr>
          <w:rFonts w:asciiTheme="majorBidi" w:hAnsiTheme="majorBidi" w:cstheme="majorBidi"/>
          <w:b w:val="0"/>
          <w:bCs w:val="0"/>
          <w:u w:val="single"/>
          <w:lang w:val="en-US"/>
        </w:rPr>
        <w:t>2</w:t>
      </w:r>
      <w:r w:rsidRPr="00AB1428">
        <w:rPr>
          <w:rFonts w:asciiTheme="majorBidi" w:hAnsiTheme="majorBidi" w:cstheme="majorBidi"/>
          <w:b w:val="0"/>
          <w:bCs w:val="0"/>
          <w:u w:val="single"/>
          <w:cs/>
        </w:rPr>
        <w:t xml:space="preserve"> ตัว ด้วยเครื่องจำหน่ายสลาก</w:t>
      </w:r>
    </w:p>
    <w:p w14:paraId="366024F7" w14:textId="77777777" w:rsidR="00EE197D" w:rsidRPr="003763B6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Theme="majorBidi" w:hAnsiTheme="majorBidi" w:cstheme="majorBidi"/>
          <w:b w:val="0"/>
          <w:bCs w:val="0"/>
          <w:spacing w:val="-2"/>
          <w:lang w:val="en-US"/>
        </w:rPr>
      </w:pPr>
    </w:p>
    <w:p w14:paraId="6ABA5A77" w14:textId="3A53C701" w:rsidR="00C06462" w:rsidRPr="00C86030" w:rsidRDefault="00640A4A" w:rsidP="00AB1428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86030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Pr="00C86030">
        <w:rPr>
          <w:rFonts w:ascii="Angsana New" w:hAnsi="Angsana New"/>
          <w:sz w:val="30"/>
          <w:szCs w:val="30"/>
        </w:rPr>
        <w:t>29</w:t>
      </w:r>
      <w:r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C86030">
        <w:rPr>
          <w:rFonts w:ascii="Angsana New" w:hAnsi="Angsana New"/>
          <w:sz w:val="30"/>
          <w:szCs w:val="30"/>
        </w:rPr>
        <w:t>2548</w:t>
      </w:r>
      <w:r w:rsidRPr="00C86030">
        <w:rPr>
          <w:rFonts w:ascii="Angsana New" w:hAnsi="Angsana New" w:hint="cs"/>
          <w:sz w:val="30"/>
          <w:szCs w:val="30"/>
          <w:cs/>
        </w:rPr>
        <w:t xml:space="preserve"> </w:t>
      </w:r>
      <w:r w:rsidRPr="00C8603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Pr="00C86030"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บริษัทร่วมได้ยื่นฟ้องสำนักงานสลากกินแบ่งรัฐบาลต่อศาลปกครองและเมื่อวันที่ </w:t>
      </w:r>
      <w:r w:rsidRPr="00C86030">
        <w:rPr>
          <w:rFonts w:ascii="Angsana New" w:hAnsi="Angsana New"/>
          <w:sz w:val="30"/>
          <w:szCs w:val="30"/>
        </w:rPr>
        <w:t>27</w:t>
      </w:r>
      <w:r w:rsidRPr="00C8603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C86030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Pr="00C86030">
        <w:rPr>
          <w:rFonts w:ascii="Angsana New" w:hAnsi="Angsana New"/>
          <w:sz w:val="30"/>
          <w:szCs w:val="30"/>
        </w:rPr>
        <w:t>1,654.6</w:t>
      </w:r>
      <w:r w:rsidRPr="00C86030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C86030">
        <w:rPr>
          <w:rFonts w:ascii="Angsana New" w:hAnsi="Angsana New"/>
          <w:sz w:val="30"/>
          <w:szCs w:val="30"/>
        </w:rPr>
        <w:t>7</w:t>
      </w:r>
      <w:r w:rsidRPr="00C86030">
        <w:rPr>
          <w:rFonts w:ascii="Angsana New" w:hAnsi="Angsana New" w:hint="cs"/>
          <w:sz w:val="30"/>
          <w:szCs w:val="30"/>
          <w:cs/>
        </w:rPr>
        <w:t>.</w:t>
      </w:r>
      <w:r w:rsidRPr="00C86030">
        <w:rPr>
          <w:rFonts w:ascii="Angsana New" w:hAnsi="Angsana New"/>
          <w:sz w:val="30"/>
          <w:szCs w:val="30"/>
        </w:rPr>
        <w:t>5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ต่อปีนับถัดจากวันฟ้องจนถึง </w:t>
      </w:r>
      <w:r w:rsidRPr="00C86030">
        <w:rPr>
          <w:rFonts w:ascii="Angsana New" w:hAnsi="Angsana New"/>
          <w:sz w:val="30"/>
          <w:szCs w:val="30"/>
        </w:rPr>
        <w:t>10</w:t>
      </w:r>
      <w:r w:rsidRPr="00C8603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C86030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Pr="00C86030">
        <w:rPr>
          <w:rFonts w:ascii="Angsana New" w:hAnsi="Angsana New"/>
          <w:sz w:val="30"/>
          <w:szCs w:val="30"/>
        </w:rPr>
        <w:t>3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ต่อปีบวกด้วยอัตราเพิ่มอีกร้อยละ </w:t>
      </w:r>
      <w:r w:rsidRPr="00C86030">
        <w:rPr>
          <w:rFonts w:ascii="Angsana New" w:hAnsi="Angsana New"/>
          <w:sz w:val="30"/>
          <w:szCs w:val="30"/>
        </w:rPr>
        <w:t>2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ต่อปีจนถึงวันชำระเสร็จ โดยให้ชำระเสร็จภายใน </w:t>
      </w:r>
      <w:r w:rsidRPr="00C86030">
        <w:rPr>
          <w:rFonts w:ascii="Angsana New" w:hAnsi="Angsana New"/>
          <w:sz w:val="30"/>
          <w:szCs w:val="30"/>
        </w:rPr>
        <w:t>60</w:t>
      </w:r>
      <w:r w:rsidRPr="00C86030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Pr="00C86030">
        <w:rPr>
          <w:rFonts w:ascii="Angsana New" w:hAnsi="Angsana New"/>
          <w:sz w:val="30"/>
          <w:szCs w:val="30"/>
        </w:rPr>
        <w:t xml:space="preserve">2,099.3 </w:t>
      </w:r>
      <w:r w:rsidRPr="00C86030">
        <w:rPr>
          <w:rFonts w:ascii="Angsana New" w:hAnsi="Angsana New" w:hint="cs"/>
          <w:sz w:val="30"/>
          <w:szCs w:val="30"/>
          <w:cs/>
        </w:rPr>
        <w:t xml:space="preserve">ล้านบาท และดำเนินการทำสัญญาประนีประนอมยอมความเมื่อวันที่ </w:t>
      </w:r>
      <w:r w:rsidR="006D02B9" w:rsidRPr="00C86030">
        <w:rPr>
          <w:rFonts w:ascii="Angsana New" w:hAnsi="Angsana New"/>
          <w:sz w:val="30"/>
          <w:szCs w:val="30"/>
        </w:rPr>
        <w:t>23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6D02B9" w:rsidRPr="00C86030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="006D02B9" w:rsidRPr="00C86030">
        <w:rPr>
          <w:rFonts w:ascii="Angsana New" w:hAnsi="Angsana New"/>
          <w:sz w:val="30"/>
          <w:szCs w:val="30"/>
        </w:rPr>
        <w:t>1,654.6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="006D02B9" w:rsidRPr="00C86030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="006D02B9" w:rsidRPr="00C86030">
        <w:rPr>
          <w:rFonts w:ascii="Angsana New" w:hAnsi="Angsana New"/>
          <w:sz w:val="30"/>
          <w:szCs w:val="30"/>
        </w:rPr>
        <w:t>444.7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ล้านบาท ภายในปีงบประมาณ </w:t>
      </w:r>
      <w:r w:rsidR="006D02B9" w:rsidRPr="00C86030">
        <w:rPr>
          <w:rFonts w:ascii="Angsana New" w:hAnsi="Angsana New"/>
          <w:sz w:val="30"/>
          <w:szCs w:val="30"/>
        </w:rPr>
        <w:t>2565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="006D02B9" w:rsidRPr="00C86030">
        <w:rPr>
          <w:rFonts w:ascii="Angsana New" w:hAnsi="Angsana New"/>
          <w:sz w:val="30"/>
          <w:szCs w:val="30"/>
        </w:rPr>
        <w:t>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และทั้งสองฝ่ายได้นำข้อตกลงในสัญญาประนีประนอมยอมความไปยื่นต่อสำนักบังคับคดีปกครอง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="006D02B9" w:rsidRPr="00C86030">
        <w:rPr>
          <w:rFonts w:ascii="Angsana New" w:hAnsi="Angsana New"/>
          <w:sz w:val="30"/>
          <w:szCs w:val="30"/>
        </w:rPr>
        <w:t xml:space="preserve">5 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D02B9" w:rsidRPr="00C86030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ทั้งนี้ ในปี </w:t>
      </w:r>
      <w:r w:rsidR="006D02B9" w:rsidRPr="00C86030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ซึ่งบริษัทจะได้รับชำระหนี้เป็นจำนวน </w:t>
      </w:r>
      <w:r w:rsidR="006D02B9" w:rsidRPr="00C86030">
        <w:rPr>
          <w:rFonts w:ascii="Angsana New" w:hAnsi="Angsana New"/>
          <w:sz w:val="30"/>
          <w:szCs w:val="30"/>
        </w:rPr>
        <w:t>771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16E33" w:rsidRPr="00C86030">
        <w:rPr>
          <w:rFonts w:ascii="Angsana New" w:hAnsi="Angsana New" w:hint="cs"/>
          <w:sz w:val="30"/>
          <w:szCs w:val="30"/>
          <w:cs/>
        </w:rPr>
        <w:t xml:space="preserve"> </w:t>
      </w:r>
      <w:r w:rsidR="00C06462" w:rsidRPr="00C86030">
        <w:rPr>
          <w:rFonts w:ascii="Angsana New" w:hAnsi="Angsana New" w:hint="cs"/>
          <w:sz w:val="30"/>
          <w:szCs w:val="30"/>
          <w:cs/>
        </w:rPr>
        <w:t>ณ วันที่</w:t>
      </w:r>
      <w:r w:rsidR="00C06462" w:rsidRPr="00C86030">
        <w:rPr>
          <w:rFonts w:ascii="Angsana New" w:hAnsi="Angsana New"/>
          <w:sz w:val="30"/>
          <w:szCs w:val="30"/>
        </w:rPr>
        <w:t xml:space="preserve"> 31 </w:t>
      </w:r>
      <w:r w:rsidR="00C06462" w:rsidRPr="00C8603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06462" w:rsidRPr="00C86030">
        <w:rPr>
          <w:rFonts w:ascii="Angsana New" w:hAnsi="Angsana New"/>
          <w:sz w:val="30"/>
          <w:szCs w:val="30"/>
        </w:rPr>
        <w:t xml:space="preserve">2565 </w:t>
      </w:r>
      <w:r w:rsidR="00C06462" w:rsidRPr="00C86030">
        <w:rPr>
          <w:rFonts w:ascii="Angsana New" w:hAnsi="Angsana New" w:hint="cs"/>
          <w:sz w:val="30"/>
          <w:szCs w:val="30"/>
          <w:cs/>
        </w:rPr>
        <w:t xml:space="preserve">บริษัทได้รับชำระหนี้บางส่วนแล้วรวมเป็นจำนวนเงิน </w:t>
      </w:r>
      <w:r w:rsidR="00C06462" w:rsidRPr="00C86030">
        <w:rPr>
          <w:rFonts w:ascii="Angsana New" w:hAnsi="Angsana New"/>
          <w:sz w:val="30"/>
          <w:szCs w:val="30"/>
        </w:rPr>
        <w:t xml:space="preserve">703 </w:t>
      </w:r>
      <w:r w:rsidR="00C06462" w:rsidRPr="00C86030">
        <w:rPr>
          <w:rFonts w:ascii="Angsana New" w:hAnsi="Angsana New" w:hint="cs"/>
          <w:sz w:val="30"/>
          <w:szCs w:val="30"/>
          <w:cs/>
        </w:rPr>
        <w:t>ล้านบาท ต่อมา</w:t>
      </w:r>
      <w:r w:rsidR="00C06462" w:rsidRPr="00C86030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C06462" w:rsidRPr="00C86030">
        <w:rPr>
          <w:rFonts w:asciiTheme="majorBidi" w:hAnsiTheme="majorBidi" w:cstheme="majorBidi" w:hint="cs"/>
          <w:sz w:val="30"/>
          <w:szCs w:val="30"/>
        </w:rPr>
        <w:t>256</w:t>
      </w:r>
      <w:r w:rsidR="00C06462" w:rsidRPr="00C86030">
        <w:rPr>
          <w:rFonts w:asciiTheme="majorBidi" w:hAnsiTheme="majorBidi" w:cstheme="majorBidi"/>
          <w:sz w:val="30"/>
          <w:szCs w:val="30"/>
        </w:rPr>
        <w:t>5</w:t>
      </w:r>
      <w:r w:rsidR="00C06462" w:rsidRPr="00C86030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บริษัทได้รับชำระเงินเพิ่มเติม</w:t>
      </w:r>
      <w:r w:rsidR="00B16E33" w:rsidRPr="00C860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6462" w:rsidRPr="00C8603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C06462" w:rsidRPr="00C86030">
        <w:rPr>
          <w:rFonts w:asciiTheme="majorBidi" w:hAnsiTheme="majorBidi" w:cstheme="majorBidi"/>
          <w:sz w:val="30"/>
          <w:szCs w:val="30"/>
        </w:rPr>
        <w:t>34</w:t>
      </w:r>
      <w:r w:rsidR="00C06462" w:rsidRPr="00C8603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2E7E9BC" w14:textId="77777777" w:rsidR="00C06462" w:rsidRPr="00C86030" w:rsidRDefault="00C06462" w:rsidP="00A208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399E0" w14:textId="40EAE2F8" w:rsidR="00A20848" w:rsidRPr="00C86030" w:rsidRDefault="00E474ED" w:rsidP="00AB1428">
      <w:pPr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89590C" w:rsidRPr="00C86030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89590C" w:rsidRPr="00C86030">
        <w:rPr>
          <w:rFonts w:ascii="Angsana New" w:hAnsi="Angsana New"/>
          <w:sz w:val="30"/>
          <w:szCs w:val="30"/>
        </w:rPr>
        <w:t>2565</w:t>
      </w:r>
      <w:r w:rsidR="0089590C" w:rsidRPr="00C86030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BB3615">
        <w:rPr>
          <w:rFonts w:ascii="Angsana New" w:hAnsi="Angsana New" w:hint="cs"/>
          <w:sz w:val="30"/>
          <w:szCs w:val="30"/>
          <w:cs/>
        </w:rPr>
        <w:t>ท</w:t>
      </w:r>
      <w:r w:rsidR="0089590C" w:rsidRPr="00C86030">
        <w:rPr>
          <w:rFonts w:ascii="Angsana New" w:hAnsi="Angsana New" w:hint="cs"/>
          <w:sz w:val="30"/>
          <w:szCs w:val="30"/>
          <w:cs/>
        </w:rPr>
        <w:t>ร่วมได้แบ่งเงินเพิ่มเติมให้กับเจ้าหนี้แต่ละราย ซึ่งบริษัทจะได้รับเพิ่ม</w:t>
      </w:r>
      <w:r w:rsidR="00C06462" w:rsidRPr="00C86030">
        <w:rPr>
          <w:rFonts w:ascii="Angsana New" w:hAnsi="Angsana New" w:hint="cs"/>
          <w:sz w:val="30"/>
          <w:szCs w:val="30"/>
          <w:cs/>
        </w:rPr>
        <w:t>เติม</w:t>
      </w:r>
      <w:r w:rsidR="0089590C" w:rsidRPr="00C86030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89590C" w:rsidRPr="00C86030">
        <w:rPr>
          <w:rFonts w:ascii="Angsana New" w:hAnsi="Angsana New"/>
          <w:sz w:val="30"/>
          <w:szCs w:val="30"/>
        </w:rPr>
        <w:t>95</w:t>
      </w:r>
      <w:r w:rsidR="0089590C" w:rsidRPr="00C8603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5444CE3" w14:textId="2D2C0F25" w:rsidR="00B16E33" w:rsidRPr="00C86030" w:rsidRDefault="00B1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2E23F3" w14:textId="5EE1C023" w:rsidR="003763B6" w:rsidRPr="00C86030" w:rsidRDefault="0037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Theme="majorBidi" w:hAnsiTheme="majorBidi" w:cstheme="majorBidi"/>
          <w:sz w:val="30"/>
          <w:szCs w:val="30"/>
        </w:rPr>
        <w:br w:type="page"/>
      </w:r>
    </w:p>
    <w:p w14:paraId="0F521710" w14:textId="77777777" w:rsidR="003763B6" w:rsidRDefault="003763B6" w:rsidP="00AB1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ยอดคงเหลือ ณ </w:t>
      </w:r>
      <w:r w:rsidRPr="00C860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86030">
        <w:rPr>
          <w:rFonts w:asciiTheme="majorBidi" w:hAnsiTheme="majorBidi" w:cstheme="majorBidi"/>
          <w:sz w:val="30"/>
          <w:szCs w:val="30"/>
        </w:rPr>
        <w:t xml:space="preserve">31 </w:t>
      </w:r>
      <w:r w:rsidRPr="00C86030">
        <w:rPr>
          <w:rFonts w:asciiTheme="majorBidi" w:hAnsiTheme="majorBidi" w:cstheme="majorBidi" w:hint="cs"/>
          <w:sz w:val="30"/>
          <w:szCs w:val="30"/>
          <w:cs/>
        </w:rPr>
        <w:t xml:space="preserve">มีนาคม  </w:t>
      </w:r>
      <w:r w:rsidRPr="00C86030">
        <w:rPr>
          <w:rFonts w:asciiTheme="majorBidi" w:hAnsiTheme="majorBidi" w:cstheme="majorBidi"/>
          <w:sz w:val="30"/>
          <w:szCs w:val="30"/>
        </w:rPr>
        <w:t xml:space="preserve">2565 </w:t>
      </w:r>
      <w:r w:rsidRPr="00C86030">
        <w:rPr>
          <w:rFonts w:asciiTheme="majorBidi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1594FA46" w14:textId="77777777" w:rsidR="00C06462" w:rsidRPr="003763B6" w:rsidRDefault="00C0646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8820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710"/>
        <w:gridCol w:w="270"/>
        <w:gridCol w:w="1890"/>
        <w:gridCol w:w="270"/>
        <w:gridCol w:w="1710"/>
      </w:tblGrid>
      <w:tr w:rsidR="006B1A70" w:rsidRPr="00272DBB" w14:paraId="0E999DA1" w14:textId="77777777" w:rsidTr="006B1A70">
        <w:trPr>
          <w:tblHeader/>
        </w:trPr>
        <w:tc>
          <w:tcPr>
            <w:tcW w:w="2970" w:type="dxa"/>
            <w:tcBorders>
              <w:top w:val="nil"/>
            </w:tcBorders>
          </w:tcPr>
          <w:p w14:paraId="7E051E35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2564C5DA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6F392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3BAE46E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63DA393C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45D29494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4B18FFE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DC488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1A70" w:rsidRPr="00272DBB" w14:paraId="5B445E97" w14:textId="77777777" w:rsidTr="006B1A70">
        <w:trPr>
          <w:tblHeader/>
        </w:trPr>
        <w:tc>
          <w:tcPr>
            <w:tcW w:w="2970" w:type="dxa"/>
          </w:tcPr>
          <w:p w14:paraId="3640E5A8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2B73266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5611F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43BDC05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70" w:type="dxa"/>
          </w:tcPr>
          <w:p w14:paraId="47748C19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8FA0951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6B52D5A6" w14:textId="77777777" w:rsidTr="00FA72EA">
        <w:trPr>
          <w:tblHeader/>
        </w:trPr>
        <w:tc>
          <w:tcPr>
            <w:tcW w:w="2970" w:type="dxa"/>
          </w:tcPr>
          <w:p w14:paraId="36C4E0C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49A8C9CF" w14:textId="463F250D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A70" w:rsidRPr="00272DBB" w14:paraId="679BA87D" w14:textId="77777777" w:rsidTr="006B1A70">
        <w:tc>
          <w:tcPr>
            <w:tcW w:w="2970" w:type="dxa"/>
          </w:tcPr>
          <w:p w14:paraId="2239F40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0" w:type="dxa"/>
            <w:shd w:val="clear" w:color="auto" w:fill="auto"/>
          </w:tcPr>
          <w:p w14:paraId="24532EBF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352171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F50AD8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1E578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5332EEB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4BDF1E4C" w14:textId="77777777" w:rsidTr="006B1A70">
        <w:tc>
          <w:tcPr>
            <w:tcW w:w="2970" w:type="dxa"/>
            <w:tcBorders>
              <w:bottom w:val="nil"/>
            </w:tcBorders>
          </w:tcPr>
          <w:p w14:paraId="599BA950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43BB3D1A" w14:textId="2E6E46DE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3DC8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57CFBE7F" w14:textId="57A18811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</w:tcPr>
          <w:p w14:paraId="57CBE25B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62BDD8C" w14:textId="406CBC78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6B1A70" w:rsidRPr="00272DBB" w14:paraId="7EFF2EB0" w14:textId="77777777" w:rsidTr="006B1A70">
        <w:tc>
          <w:tcPr>
            <w:tcW w:w="2970" w:type="dxa"/>
            <w:tcBorders>
              <w:top w:val="nil"/>
            </w:tcBorders>
          </w:tcPr>
          <w:p w14:paraId="153A2A4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5C1C2" w14:textId="26CA4CD1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7971E00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B66967A" w14:textId="6C6593DE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tcBorders>
              <w:top w:val="nil"/>
            </w:tcBorders>
          </w:tcPr>
          <w:p w14:paraId="39A7B42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9F60A8A" w14:textId="05225EE1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6B1A70" w:rsidRPr="00272DBB" w14:paraId="093BAA23" w14:textId="77777777" w:rsidTr="006B1A70">
        <w:tc>
          <w:tcPr>
            <w:tcW w:w="2970" w:type="dxa"/>
          </w:tcPr>
          <w:p w14:paraId="1EAF1EF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6591" w14:textId="61F34BD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3DF9321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C042C1F" w14:textId="74DE54E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671D73D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708F70" w14:textId="628840F8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</w:tr>
      <w:tr w:rsidR="006B1A70" w:rsidRPr="00272DBB" w14:paraId="372B0635" w14:textId="77777777" w:rsidTr="006B1A70">
        <w:tc>
          <w:tcPr>
            <w:tcW w:w="2970" w:type="dxa"/>
            <w:tcBorders>
              <w:bottom w:val="nil"/>
            </w:tcBorders>
          </w:tcPr>
          <w:p w14:paraId="50FAAA2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B5E5ECE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67C70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E4A0D63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F0664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36790C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A70" w:rsidRPr="00272DBB" w14:paraId="1A5803D3" w14:textId="77777777" w:rsidTr="006B1A70">
        <w:tc>
          <w:tcPr>
            <w:tcW w:w="2970" w:type="dxa"/>
            <w:tcBorders>
              <w:top w:val="nil"/>
            </w:tcBorders>
          </w:tcPr>
          <w:p w14:paraId="0899E1C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4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2778B9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3538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F18784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CAF68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EDB339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099F94A8" w14:textId="77777777" w:rsidTr="006B1A70">
        <w:tc>
          <w:tcPr>
            <w:tcW w:w="2970" w:type="dxa"/>
          </w:tcPr>
          <w:p w14:paraId="3D977DCF" w14:textId="7BC391DE" w:rsidR="006B1A70" w:rsidRPr="00C14D64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C14D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7C244F7" w14:textId="4312C44B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C9E9B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4BD8949" w14:textId="2889A1D9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87B6D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1209275" w14:textId="4228B42E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1B450BB2" w14:textId="77777777" w:rsidTr="006B1A70">
        <w:tc>
          <w:tcPr>
            <w:tcW w:w="2970" w:type="dxa"/>
            <w:tcBorders>
              <w:bottom w:val="nil"/>
            </w:tcBorders>
          </w:tcPr>
          <w:p w14:paraId="1B24976D" w14:textId="4CED2EC9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1E5B9" w14:textId="2D8A1200" w:rsidR="006B1A70" w:rsidRPr="00387885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6D2BB" w14:textId="77777777" w:rsidR="006B1A70" w:rsidRPr="00387885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3AF38AF" w14:textId="24E144E5" w:rsidR="006B1A70" w:rsidRPr="00387885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E68DE" w14:textId="77777777" w:rsidR="006B1A70" w:rsidRPr="00387885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EEB7DC7" w14:textId="7A51D6D6" w:rsidR="006B1A70" w:rsidRPr="00387885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</w:tr>
      <w:tr w:rsidR="006B1A70" w:rsidRPr="00272DBB" w14:paraId="12EBF9D3" w14:textId="77777777" w:rsidTr="006B1A70">
        <w:tc>
          <w:tcPr>
            <w:tcW w:w="2970" w:type="dxa"/>
            <w:tcBorders>
              <w:bottom w:val="nil"/>
            </w:tcBorders>
          </w:tcPr>
          <w:p w14:paraId="17AD701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1B562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8760E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25259788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3308D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21ECEB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6B1A70" w:rsidRPr="00272DBB" w14:paraId="3132F231" w14:textId="77777777" w:rsidTr="006B1A70">
        <w:tc>
          <w:tcPr>
            <w:tcW w:w="2970" w:type="dxa"/>
            <w:tcBorders>
              <w:top w:val="nil"/>
            </w:tcBorders>
          </w:tcPr>
          <w:p w14:paraId="42DE5B52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762205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FBBB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1513CF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C8F4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76AA46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17CB14EA" w14:textId="77777777" w:rsidTr="006B1A70">
        <w:tc>
          <w:tcPr>
            <w:tcW w:w="2970" w:type="dxa"/>
          </w:tcPr>
          <w:p w14:paraId="0A8220AA" w14:textId="3DC57129" w:rsidR="006B1A70" w:rsidRPr="00C14D64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C14D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D2BCB96" w14:textId="023D6B3E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E0B5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0574E364" w14:textId="69BFE83D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394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8412F95" w14:textId="12763418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60CCEA4F" w14:textId="77777777" w:rsidTr="006B1A70">
        <w:tc>
          <w:tcPr>
            <w:tcW w:w="2970" w:type="dxa"/>
            <w:tcBorders>
              <w:bottom w:val="nil"/>
            </w:tcBorders>
          </w:tcPr>
          <w:p w14:paraId="65094F7C" w14:textId="5314010D" w:rsidR="006B1A70" w:rsidRPr="00C14D64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B2C9A" w14:textId="1D4A1686" w:rsidR="006B1A70" w:rsidRPr="006B1A70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2AE0A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5F8E577" w14:textId="30B5474F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880A0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3EE8765" w14:textId="0F16FE7F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6B1A70" w:rsidRPr="007F6D3C" w14:paraId="24909A4A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3045B084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18D4B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6722D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1B712FA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FA037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5A19A30A" w14:textId="77777777" w:rsidR="006B1A70" w:rsidRPr="007F6D3C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1A70" w:rsidRPr="00272DBB" w14:paraId="462B08C6" w14:textId="77777777" w:rsidTr="006B1A70">
        <w:tc>
          <w:tcPr>
            <w:tcW w:w="2970" w:type="dxa"/>
            <w:tcBorders>
              <w:top w:val="nil"/>
            </w:tcBorders>
          </w:tcPr>
          <w:p w14:paraId="5A7BD2B0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5B4E808E" w14:textId="77777777" w:rsidR="006B1A70" w:rsidRPr="006B1A70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6A08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C6925D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DCCDEB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0EF071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42C750F2" w14:textId="77777777" w:rsidTr="006B1A70">
        <w:tc>
          <w:tcPr>
            <w:tcW w:w="2970" w:type="dxa"/>
          </w:tcPr>
          <w:p w14:paraId="7BFC7914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FBDFCB6" w14:textId="2E8F7E90" w:rsidR="006B1A70" w:rsidRPr="006B1A70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694A31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1F4276F0" w14:textId="3766EDE5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top w:val="nil"/>
            </w:tcBorders>
          </w:tcPr>
          <w:p w14:paraId="53D9A22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69AA3BDC" w14:textId="0EBDC40D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6B1A70" w:rsidRPr="00272DBB" w14:paraId="1A09E29B" w14:textId="77777777" w:rsidTr="006B1A70">
        <w:tc>
          <w:tcPr>
            <w:tcW w:w="2970" w:type="dxa"/>
            <w:tcBorders>
              <w:bottom w:val="nil"/>
            </w:tcBorders>
          </w:tcPr>
          <w:p w14:paraId="73792E9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0AFCB55E" w14:textId="4EE4A377" w:rsidR="006B1A70" w:rsidRPr="006B1A70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BC6834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29A73A79" w14:textId="2ADBCC9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</w:tcPr>
          <w:p w14:paraId="0F7AFB3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03922E61" w14:textId="6FA55FA1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</w:tbl>
    <w:p w14:paraId="770990B8" w14:textId="51D03A8F" w:rsidR="00CE53B1" w:rsidRDefault="00640A4A" w:rsidP="00C32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 w:hint="cs"/>
          <w:sz w:val="22"/>
          <w:szCs w:val="22"/>
          <w:cs/>
        </w:rPr>
        <w:t>.</w:t>
      </w:r>
    </w:p>
    <w:p w14:paraId="3C63682D" w14:textId="77777777" w:rsidR="00CE53B1" w:rsidRDefault="00C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8820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710"/>
        <w:gridCol w:w="270"/>
        <w:gridCol w:w="1890"/>
        <w:gridCol w:w="270"/>
        <w:gridCol w:w="1710"/>
      </w:tblGrid>
      <w:tr w:rsidR="006B1A70" w:rsidRPr="00272DBB" w14:paraId="167E30EF" w14:textId="77777777" w:rsidTr="006B1A70">
        <w:trPr>
          <w:tblHeader/>
        </w:trPr>
        <w:tc>
          <w:tcPr>
            <w:tcW w:w="2970" w:type="dxa"/>
            <w:tcBorders>
              <w:top w:val="nil"/>
            </w:tcBorders>
          </w:tcPr>
          <w:p w14:paraId="2B41A8F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0FBC38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9DE6D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26CC2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2C728B6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5A875F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6F2BCD0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57D20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1A70" w:rsidRPr="00272DBB" w14:paraId="41D80370" w14:textId="77777777" w:rsidTr="006B1A70">
        <w:trPr>
          <w:tblHeader/>
        </w:trPr>
        <w:tc>
          <w:tcPr>
            <w:tcW w:w="2970" w:type="dxa"/>
          </w:tcPr>
          <w:p w14:paraId="0228017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CDE8E2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6C0318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BF63CB" w14:textId="0CF3F784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14:paraId="706445CC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C7035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1A70" w:rsidRPr="00272DBB" w14:paraId="044105B7" w14:textId="77777777" w:rsidTr="00D56BD9">
        <w:trPr>
          <w:tblHeader/>
        </w:trPr>
        <w:tc>
          <w:tcPr>
            <w:tcW w:w="2970" w:type="dxa"/>
          </w:tcPr>
          <w:p w14:paraId="0A02D69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6D918FA8" w14:textId="6EA232E4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A70" w:rsidRPr="00272DBB" w14:paraId="736E5048" w14:textId="77777777" w:rsidTr="006B1A70">
        <w:tc>
          <w:tcPr>
            <w:tcW w:w="2970" w:type="dxa"/>
          </w:tcPr>
          <w:p w14:paraId="1A10980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0" w:type="dxa"/>
            <w:shd w:val="clear" w:color="auto" w:fill="auto"/>
          </w:tcPr>
          <w:p w14:paraId="09A5E552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5B2FE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149F58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5D2DD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C179E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1A70" w:rsidRPr="00272DBB" w14:paraId="674E74AA" w14:textId="77777777" w:rsidTr="006B1A70">
        <w:tc>
          <w:tcPr>
            <w:tcW w:w="2970" w:type="dxa"/>
            <w:tcBorders>
              <w:bottom w:val="nil"/>
            </w:tcBorders>
          </w:tcPr>
          <w:p w14:paraId="6A0AD14A" w14:textId="02EBCA89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C0BFCE4" w14:textId="59F1EE39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19E15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A4A4AA4" w14:textId="314CF00D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1E6C9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4BF73F91" w14:textId="33EA376B" w:rsidR="006B1A70" w:rsidRPr="00640A4A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0A4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6B1A70" w:rsidRPr="00272DBB" w14:paraId="3AC02D78" w14:textId="77777777" w:rsidTr="006B1A70">
        <w:tc>
          <w:tcPr>
            <w:tcW w:w="2970" w:type="dxa"/>
            <w:tcBorders>
              <w:top w:val="nil"/>
            </w:tcBorders>
          </w:tcPr>
          <w:p w14:paraId="3C2E76B5" w14:textId="3967DE91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CC2E9" w14:textId="18887F57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1E579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3312E165" w14:textId="08FE22C4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tcBorders>
              <w:top w:val="nil"/>
            </w:tcBorders>
          </w:tcPr>
          <w:p w14:paraId="765DB9A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0A4BBAA" w14:textId="75C00D7C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6B1A70" w:rsidRPr="00272DBB" w14:paraId="416750D5" w14:textId="77777777" w:rsidTr="006B1A70">
        <w:tc>
          <w:tcPr>
            <w:tcW w:w="2970" w:type="dxa"/>
          </w:tcPr>
          <w:p w14:paraId="380565BF" w14:textId="1333CE8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56634D7D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07D0C2F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8495DC4" w14:textId="3F07EBB3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19ED0E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7646443" w14:textId="78472AFD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</w:tr>
      <w:tr w:rsidR="006B1A70" w:rsidRPr="00272DBB" w14:paraId="2F99B28B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5FD1F71A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50194D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6A668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21AE27D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F8EE2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63E504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A70" w:rsidRPr="00272DBB" w14:paraId="58FE5978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629B5741" w14:textId="258BD86C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7C6F3DEA" w14:textId="548C922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2A72A0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7204174C" w14:textId="42C6829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FEA6C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4485B85B" w14:textId="784ECF3B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387811FB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30BB2557" w14:textId="7AF7599E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C14D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6943ECB" w14:textId="1B1C87DB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39B07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03379FB" w14:textId="6DCAE0BC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DB673A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9B8FABE" w14:textId="1459C36A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2996C1C4" w14:textId="77777777" w:rsidTr="006B1A70">
        <w:tc>
          <w:tcPr>
            <w:tcW w:w="2970" w:type="dxa"/>
            <w:tcBorders>
              <w:bottom w:val="nil"/>
            </w:tcBorders>
          </w:tcPr>
          <w:p w14:paraId="11EAA9C0" w14:textId="75994786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EE857" w14:textId="1810F346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4374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BE9B1B9" w14:textId="18C95B52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40DF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097A0822" w14:textId="4619E064" w:rsidR="006B1A70" w:rsidRPr="00272DBB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</w:tr>
      <w:tr w:rsidR="006B1A70" w:rsidRPr="00272DBB" w14:paraId="262592F8" w14:textId="77777777" w:rsidTr="006B1A70">
        <w:tc>
          <w:tcPr>
            <w:tcW w:w="2970" w:type="dxa"/>
            <w:tcBorders>
              <w:top w:val="nil"/>
            </w:tcBorders>
          </w:tcPr>
          <w:p w14:paraId="6535E5AB" w14:textId="0A840552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FB8C52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7183C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3D92BC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70695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8003FC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1A70" w:rsidRPr="00272DBB" w14:paraId="71C14BA7" w14:textId="77777777" w:rsidTr="006B1A70">
        <w:tc>
          <w:tcPr>
            <w:tcW w:w="2970" w:type="dxa"/>
            <w:tcBorders>
              <w:top w:val="nil"/>
            </w:tcBorders>
          </w:tcPr>
          <w:p w14:paraId="74A0FF2B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5F6A0F6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DEBDB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3620C54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3D5704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CBAB513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1A70" w:rsidRPr="00272DBB" w14:paraId="2720B1BD" w14:textId="77777777" w:rsidTr="006B1A70">
        <w:tc>
          <w:tcPr>
            <w:tcW w:w="2970" w:type="dxa"/>
          </w:tcPr>
          <w:p w14:paraId="1F804263" w14:textId="6748C7B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67FA3D0" w14:textId="0B27200E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C1FDB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11EDE5E" w14:textId="14314EF6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8456C68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852D1F" w14:textId="01128810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6B1A70" w:rsidRPr="00272DBB" w14:paraId="3F1D38CB" w14:textId="77777777" w:rsidTr="006B1A70">
        <w:tc>
          <w:tcPr>
            <w:tcW w:w="2970" w:type="dxa"/>
            <w:tcBorders>
              <w:bottom w:val="nil"/>
            </w:tcBorders>
          </w:tcPr>
          <w:p w14:paraId="2C4F7155" w14:textId="2176DD03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EBBA344" w14:textId="11363423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735C4A" w14:textId="77777777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7A87501" w14:textId="4DB7BD29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</w:tcPr>
          <w:p w14:paraId="649D4D0D" w14:textId="742D73AC" w:rsidR="006B1A70" w:rsidRPr="00295CE8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093547E" w14:textId="2A16B2E1" w:rsidR="006B1A70" w:rsidRPr="00295CE8" w:rsidRDefault="006B1A70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</w:tbl>
    <w:p w14:paraId="264026AD" w14:textId="1A3C9051" w:rsidR="00291DF4" w:rsidRPr="00C47B4B" w:rsidRDefault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7E14ACB" w14:textId="7300F29B" w:rsidR="00291DF4" w:rsidRPr="00272DBB" w:rsidRDefault="00291DF4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41BB35B" w14:textId="77777777" w:rsidR="00291DF4" w:rsidRPr="00C47B4B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65BCA7F0" w14:textId="65FF834E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4" w:name="_Hlk10223594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ADC309F" w14:textId="77777777" w:rsidR="00291DF4" w:rsidRPr="00C47B4B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C423008" w14:textId="77777777" w:rsidR="00291DF4" w:rsidRPr="00272DBB" w:rsidRDefault="00291DF4" w:rsidP="00291DF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</w:t>
      </w:r>
    </w:p>
    <w:p w14:paraId="49883EC7" w14:textId="00C1D469" w:rsidR="00364A7A" w:rsidRPr="00C47B4B" w:rsidRDefault="0036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5283DE4" w14:textId="18629CA8" w:rsidR="00291DF4" w:rsidRPr="003C5ECA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272DBB" w:rsidRPr="003C5ECA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3C5ECA">
        <w:rPr>
          <w:rFonts w:asciiTheme="majorBidi" w:hAnsiTheme="majorBidi" w:cstheme="majorBidi"/>
          <w:sz w:val="30"/>
          <w:szCs w:val="30"/>
        </w:rPr>
        <w:t>1</w:t>
      </w:r>
      <w:r w:rsidRPr="003C5ECA">
        <w:rPr>
          <w:rFonts w:asciiTheme="majorBidi" w:hAnsiTheme="majorBidi" w:cstheme="majorBidi"/>
          <w:sz w:val="30"/>
          <w:szCs w:val="30"/>
        </w:rPr>
        <w:t>,</w:t>
      </w:r>
      <w:r w:rsidR="00272DBB" w:rsidRPr="003C5ECA">
        <w:rPr>
          <w:rFonts w:asciiTheme="majorBidi" w:hAnsiTheme="majorBidi" w:cstheme="majorBidi"/>
          <w:sz w:val="30"/>
          <w:szCs w:val="30"/>
        </w:rPr>
        <w:t>023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272DBB" w:rsidRPr="003C5ECA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272DBB" w:rsidRPr="003C5ECA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272DBB" w:rsidRPr="003C5ECA">
        <w:rPr>
          <w:rFonts w:asciiTheme="majorBidi" w:hAnsiTheme="majorBidi" w:cstheme="majorBidi"/>
          <w:sz w:val="30"/>
          <w:szCs w:val="30"/>
        </w:rPr>
        <w:t>2561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272DBB" w:rsidRPr="003C5ECA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272DBB" w:rsidRPr="003C5ECA">
        <w:rPr>
          <w:rFonts w:asciiTheme="majorBidi" w:hAnsiTheme="majorBidi" w:cstheme="majorBidi"/>
          <w:sz w:val="30"/>
          <w:szCs w:val="30"/>
        </w:rPr>
        <w:t>2566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634C810B" w14:textId="461CDC02" w:rsidR="00652DA7" w:rsidRPr="00C3299A" w:rsidRDefault="00652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7FD0AC7" w14:textId="77777777" w:rsidR="00CE53B1" w:rsidRDefault="00C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D513C9" w14:textId="59449B0C" w:rsidR="00640A4A" w:rsidRPr="008545D1" w:rsidRDefault="00640A4A" w:rsidP="0064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ต่อมาลูกหนี้ตามสัญญาปรับโครงสร้างหนี้ (หมายเหตุ </w:t>
      </w:r>
      <w:r w:rsidR="00387885" w:rsidRPr="003C5ECA">
        <w:rPr>
          <w:rFonts w:asciiTheme="majorBidi" w:hAnsiTheme="majorBidi" w:cstheme="majorBidi"/>
          <w:sz w:val="30"/>
          <w:szCs w:val="30"/>
        </w:rPr>
        <w:t>5</w:t>
      </w:r>
      <w:r w:rsidRPr="003C5ECA">
        <w:rPr>
          <w:rFonts w:asciiTheme="majorBidi" w:hAnsiTheme="majorBidi" w:cstheme="majorBidi"/>
          <w:sz w:val="30"/>
          <w:szCs w:val="30"/>
        </w:rPr>
        <w:t xml:space="preserve">) </w:t>
      </w:r>
      <w:r w:rsidRPr="003C5ECA">
        <w:rPr>
          <w:rFonts w:asciiTheme="majorBidi" w:hAnsiTheme="majorBidi" w:cstheme="majorBidi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3C5EC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พฤษภาคม </w:t>
      </w:r>
      <w:r w:rsidRPr="003C5EC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2563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Pr="003C5ECA">
        <w:rPr>
          <w:rFonts w:asciiTheme="majorBidi" w:hAnsiTheme="majorBidi" w:cstheme="majorBidi"/>
          <w:sz w:val="30"/>
          <w:szCs w:val="30"/>
        </w:rPr>
        <w:t xml:space="preserve">31 </w:t>
      </w:r>
      <w:r w:rsidRPr="003C5EC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</w:rPr>
        <w:t xml:space="preserve">2565 </w:t>
      </w:r>
      <w:r w:rsidRPr="003C5ECA">
        <w:rPr>
          <w:rFonts w:asciiTheme="majorBidi" w:hAnsiTheme="majorBidi" w:cstheme="majorBidi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 w:rsidR="0028549B">
        <w:rPr>
          <w:rFonts w:asciiTheme="majorBidi" w:hAnsiTheme="majorBidi" w:cstheme="majorBidi"/>
          <w:sz w:val="30"/>
          <w:szCs w:val="30"/>
        </w:rPr>
        <w:br/>
      </w:r>
      <w:r w:rsidRPr="003C5ECA">
        <w:rPr>
          <w:rFonts w:asciiTheme="majorBidi" w:hAnsiTheme="majorBidi" w:cstheme="majorBidi"/>
          <w:sz w:val="30"/>
          <w:szCs w:val="30"/>
          <w:cs/>
        </w:rPr>
        <w:t>ตามกำหนดชำระคืนเดิม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28549B">
        <w:rPr>
          <w:rFonts w:asciiTheme="majorBidi" w:hAnsiTheme="majorBidi" w:cstheme="majorBidi"/>
          <w:sz w:val="30"/>
          <w:szCs w:val="30"/>
        </w:rPr>
        <w:br/>
      </w:r>
      <w:r w:rsidR="003C5ECA" w:rsidRPr="003C5ECA">
        <w:rPr>
          <w:rFonts w:asciiTheme="majorBidi" w:hAnsiTheme="majorBidi" w:cstheme="majorBidi"/>
          <w:sz w:val="30"/>
          <w:szCs w:val="30"/>
        </w:rPr>
        <w:t>322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Pr="003C5ECA">
        <w:rPr>
          <w:rFonts w:asciiTheme="majorBidi" w:hAnsiTheme="majorBidi" w:cstheme="majorBidi"/>
          <w:sz w:val="30"/>
          <w:szCs w:val="30"/>
        </w:rPr>
        <w:t xml:space="preserve">31 </w:t>
      </w:r>
      <w:r w:rsidRPr="003C5EC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</w:rPr>
        <w:t xml:space="preserve">2565 </w:t>
      </w:r>
      <w:r w:rsidRPr="003C5ECA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อย่างไรก็ตามบริษัท</w:t>
      </w:r>
      <w:r w:rsidRPr="0028549B">
        <w:rPr>
          <w:rFonts w:asciiTheme="majorBidi" w:hAnsiTheme="majorBidi" w:cstheme="majorBidi"/>
          <w:spacing w:val="-6"/>
          <w:sz w:val="30"/>
          <w:szCs w:val="30"/>
          <w:cs/>
        </w:rPr>
        <w:t>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</w:t>
      </w:r>
      <w:r w:rsidRPr="0028549B">
        <w:rPr>
          <w:rFonts w:asciiTheme="majorBidi" w:hAnsiTheme="majorBidi" w:cstheme="majorBidi" w:hint="cs"/>
          <w:spacing w:val="-6"/>
          <w:sz w:val="30"/>
          <w:szCs w:val="30"/>
          <w:cs/>
        </w:rPr>
        <w:t>ข้างต้น</w:t>
      </w:r>
    </w:p>
    <w:bookmarkEnd w:id="4"/>
    <w:p w14:paraId="2FDE904D" w14:textId="77777777" w:rsidR="0078318D" w:rsidRPr="00C3299A" w:rsidRDefault="0078318D" w:rsidP="001A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0A8F4C20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3668248B" w14:textId="77777777" w:rsidR="00291DF4" w:rsidRPr="00C3299A" w:rsidRDefault="00291DF4" w:rsidP="00291DF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44EB5D2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ภายใต้ข้อกำหนดของหุ้นกู้ของบริษัท 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AA22482" w14:textId="17E134F8" w:rsidR="00291DF4" w:rsidRPr="00C3299A" w:rsidRDefault="00291DF4" w:rsidP="00291DF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70"/>
        <w:gridCol w:w="999"/>
        <w:gridCol w:w="267"/>
        <w:gridCol w:w="984"/>
        <w:gridCol w:w="267"/>
        <w:gridCol w:w="1016"/>
      </w:tblGrid>
      <w:tr w:rsidR="00594180" w:rsidRPr="008545D1" w14:paraId="22271C61" w14:textId="77777777" w:rsidTr="00D56586">
        <w:tc>
          <w:tcPr>
            <w:tcW w:w="4221" w:type="dxa"/>
            <w:shd w:val="clear" w:color="auto" w:fill="auto"/>
          </w:tcPr>
          <w:p w14:paraId="6588EED3" w14:textId="41EA4B8B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513F033F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796C659E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4E836784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586" w:rsidRPr="008545D1" w14:paraId="2C29B12B" w14:textId="77777777" w:rsidTr="00D56586">
        <w:tc>
          <w:tcPr>
            <w:tcW w:w="4221" w:type="dxa"/>
            <w:shd w:val="clear" w:color="auto" w:fill="auto"/>
          </w:tcPr>
          <w:p w14:paraId="6AE7F1D9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360B5D" w14:textId="6B19DBCE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9418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75EE09A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DB4A69" w14:textId="64178783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8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70C28F82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308679C" w14:textId="0C76B10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5" w:right="-117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9418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shd w:val="clear" w:color="auto" w:fill="auto"/>
          </w:tcPr>
          <w:p w14:paraId="247BAF67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804D344" w14:textId="407203CE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2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9418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D56586" w:rsidRPr="008545D1" w14:paraId="05573EB0" w14:textId="77777777" w:rsidTr="00D56586">
        <w:tc>
          <w:tcPr>
            <w:tcW w:w="4221" w:type="dxa"/>
            <w:shd w:val="clear" w:color="auto" w:fill="auto"/>
          </w:tcPr>
          <w:p w14:paraId="51787E84" w14:textId="658FC4D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80" w:type="dxa"/>
            <w:shd w:val="clear" w:color="auto" w:fill="auto"/>
          </w:tcPr>
          <w:p w14:paraId="169A8085" w14:textId="76E3963F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413DBE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1EA6A2E" w14:textId="0C8C383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38F83D7B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65B5833" w14:textId="330A1508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19535F11" w14:textId="77777777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E72CE0B" w14:textId="354C007D" w:rsidR="00D56586" w:rsidRPr="00594180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1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56586" w:rsidRPr="008545D1" w14:paraId="78364A1F" w14:textId="77777777" w:rsidTr="00D56586">
        <w:tc>
          <w:tcPr>
            <w:tcW w:w="4221" w:type="dxa"/>
          </w:tcPr>
          <w:p w14:paraId="7F0C8C5F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1F721FAF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6586" w:rsidRPr="008545D1" w14:paraId="6153D250" w14:textId="77777777" w:rsidTr="00D56586">
        <w:trPr>
          <w:trHeight w:val="80"/>
        </w:trPr>
        <w:tc>
          <w:tcPr>
            <w:tcW w:w="4221" w:type="dxa"/>
          </w:tcPr>
          <w:p w14:paraId="55C68763" w14:textId="77777777" w:rsidR="00D56586" w:rsidRPr="008545D1" w:rsidRDefault="00D56586" w:rsidP="00D565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3C44D22F" w14:textId="42354761" w:rsidR="00D56586" w:rsidRPr="008545D1" w:rsidRDefault="00C14D64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63</w:t>
            </w:r>
            <w:r w:rsidR="000D0B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401A29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385C81" w14:textId="4CBE930C" w:rsidR="00D56586" w:rsidRPr="008545D1" w:rsidRDefault="00D56586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</w:tcPr>
          <w:p w14:paraId="5A4190E3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602E02" w14:textId="66A86F7A" w:rsidR="00D56586" w:rsidRPr="008545D1" w:rsidRDefault="0073317F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4D1B887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CA0D68E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86" w:rsidRPr="008545D1" w14:paraId="00A05135" w14:textId="77777777" w:rsidTr="00D56586">
        <w:trPr>
          <w:trHeight w:val="80"/>
        </w:trPr>
        <w:tc>
          <w:tcPr>
            <w:tcW w:w="4221" w:type="dxa"/>
          </w:tcPr>
          <w:p w14:paraId="2CBC8D78" w14:textId="18EECADC" w:rsidR="00D56586" w:rsidRPr="008545D1" w:rsidRDefault="00D56586" w:rsidP="00D565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080" w:type="dxa"/>
            <w:shd w:val="clear" w:color="auto" w:fill="auto"/>
          </w:tcPr>
          <w:p w14:paraId="588C0EBB" w14:textId="3B7A0483" w:rsidR="00D56586" w:rsidRPr="008545D1" w:rsidRDefault="0073317F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101E097B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B5E7C96" w14:textId="2C760165" w:rsidR="00D56586" w:rsidRPr="008545D1" w:rsidRDefault="00D56586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7" w:type="dxa"/>
          </w:tcPr>
          <w:p w14:paraId="22DE7C95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5E1DCB" w14:textId="66C97F0C" w:rsidR="00D56586" w:rsidRPr="008545D1" w:rsidRDefault="0073317F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1A9E164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D38A1B3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86" w:rsidRPr="008545D1" w14:paraId="0DAC18C3" w14:textId="77777777" w:rsidTr="00D56586">
        <w:trPr>
          <w:trHeight w:val="80"/>
        </w:trPr>
        <w:tc>
          <w:tcPr>
            <w:tcW w:w="4221" w:type="dxa"/>
          </w:tcPr>
          <w:p w14:paraId="2158176D" w14:textId="1BE92561" w:rsidR="00D56586" w:rsidRPr="008545D1" w:rsidRDefault="00D56586" w:rsidP="00D565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530BD8BA" w:rsidR="00D56586" w:rsidRPr="008545D1" w:rsidRDefault="0073317F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77E02E4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41B7DA" w14:textId="60F81502" w:rsidR="00D56586" w:rsidRPr="008545D1" w:rsidRDefault="00D56586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7C36E38F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0C4DC15" w14:textId="5B1BE67E" w:rsidR="00D56586" w:rsidRPr="008545D1" w:rsidRDefault="0073317F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B3C0AA3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970F677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86" w:rsidRPr="008545D1" w14:paraId="2A634A64" w14:textId="77777777" w:rsidTr="00D56586">
        <w:tc>
          <w:tcPr>
            <w:tcW w:w="4221" w:type="dxa"/>
          </w:tcPr>
          <w:p w14:paraId="1E3EA90A" w14:textId="77777777" w:rsidR="00D56586" w:rsidRPr="008545D1" w:rsidRDefault="00D56586" w:rsidP="00D565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1055F3F2" w:rsidR="00D56586" w:rsidRPr="008545D1" w:rsidRDefault="00C14D64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67</w:t>
            </w:r>
            <w:r w:rsidR="00AB43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5166C96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5C09E6FA" w:rsidR="00D56586" w:rsidRPr="008545D1" w:rsidRDefault="00D56586" w:rsidP="00D565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71CA0C12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F3E0719" w14:textId="586668A2" w:rsidR="00D56586" w:rsidRPr="008545D1" w:rsidRDefault="0073317F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A32DF6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4271527" w14:textId="77777777" w:rsidR="00D56586" w:rsidRPr="008545D1" w:rsidRDefault="00D56586" w:rsidP="00D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D6A7ABB" w14:textId="77777777" w:rsidR="00CE53B1" w:rsidRDefault="00CE53B1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0C64B2" w14:textId="15BE37AC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 xml:space="preserve">* </w:t>
      </w:r>
      <w:r w:rsidRPr="00272DB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z w:val="30"/>
          <w:szCs w:val="30"/>
          <w:cs/>
        </w:rPr>
        <w:t>ได้</w:t>
      </w:r>
      <w:r w:rsidRPr="00272DBB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272DBB" w:rsidRDefault="001A3909" w:rsidP="00733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2B6DAEA6" w14:textId="5A4BAA57" w:rsidR="001A3909" w:rsidRPr="00272DBB" w:rsidRDefault="001A3909" w:rsidP="001A390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72DBB">
        <w:rPr>
          <w:rFonts w:ascii="Angsana New" w:hAnsi="Angsana New"/>
          <w:spacing w:val="-4"/>
          <w:sz w:val="30"/>
          <w:szCs w:val="30"/>
        </w:rPr>
        <w:t>*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272DBB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9D1EE1F" w14:textId="77777777" w:rsidR="001A3909" w:rsidRPr="00272DBB" w:rsidRDefault="001A3909" w:rsidP="001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5A8F09A" w14:textId="23D2BCF9" w:rsidR="001A3909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>***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272DBB">
        <w:rPr>
          <w:rFonts w:ascii="Angsana New" w:hAnsi="Angsana New"/>
          <w:sz w:val="30"/>
          <w:szCs w:val="30"/>
          <w:cs/>
        </w:rPr>
        <w:t>จดจำนอง</w:t>
      </w:r>
      <w:r w:rsidRPr="00272DB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272DBB">
        <w:rPr>
          <w:rFonts w:ascii="Angsana New" w:hAnsi="Angsana New"/>
          <w:sz w:val="30"/>
          <w:szCs w:val="30"/>
          <w:cs/>
        </w:rPr>
        <w:t>เป็นหลักประกัน</w:t>
      </w:r>
      <w:r w:rsidRPr="00272DBB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272DBB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36573BBA" w14:textId="0F366A7B" w:rsidR="00AC6751" w:rsidRDefault="00AC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7BD99A" w14:textId="77777777" w:rsidR="00CE53B1" w:rsidRDefault="00C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5" w:name="_Hlk78730169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1AD539" w14:textId="38F32915" w:rsidR="00965508" w:rsidRPr="00272DBB" w:rsidRDefault="00837729" w:rsidP="006C2AA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427E27" w:rsidRDefault="00935D6A" w:rsidP="00935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35D6A" w:rsidRPr="00EA3831" w14:paraId="2BBCA1F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59CD43AE" w14:textId="77777777" w:rsidR="00935D6A" w:rsidRPr="00EA3831" w:rsidRDefault="00935D6A" w:rsidP="00935D6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AA41E1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E1C25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7A9540" w14:textId="77777777" w:rsidR="00935D6A" w:rsidRPr="00EA3831" w:rsidRDefault="00935D6A" w:rsidP="00935D6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5D6A" w:rsidRPr="00A97B80" w14:paraId="244666D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7E9EB29B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6ECC1" w14:textId="2DDEBB4D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25791D" w14:textId="77777777" w:rsidR="00935D6A" w:rsidRPr="00A97B80" w:rsidRDefault="00935D6A" w:rsidP="00935D6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40E93" w14:textId="1F25BED8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BCFEA5A" w14:textId="77777777" w:rsidR="00935D6A" w:rsidRPr="00A97B80" w:rsidRDefault="00935D6A" w:rsidP="00935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5E6D70" w14:textId="6A00E7D7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B994D5D" w14:textId="77777777" w:rsidR="00935D6A" w:rsidRPr="00A97B80" w:rsidRDefault="00935D6A" w:rsidP="00935D6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3399CF0" w14:textId="2614C558" w:rsidR="00935D6A" w:rsidRPr="00A97B80" w:rsidRDefault="00935D6A" w:rsidP="00935D6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35D6A" w:rsidRPr="00EA3831" w14:paraId="2DC368B8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3BE46D7F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54972BC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35D6A" w:rsidRPr="00EA3831" w14:paraId="6D33DAA4" w14:textId="77777777" w:rsidTr="00935D6A">
        <w:tc>
          <w:tcPr>
            <w:tcW w:w="4050" w:type="dxa"/>
            <w:shd w:val="clear" w:color="auto" w:fill="auto"/>
          </w:tcPr>
          <w:p w14:paraId="3C952D31" w14:textId="77777777" w:rsidR="00935D6A" w:rsidRPr="00EA3831" w:rsidRDefault="00935D6A" w:rsidP="00935D6A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1F37C2E" w14:textId="71851920" w:rsidR="00935D6A" w:rsidRPr="000113CF" w:rsidRDefault="0073317F" w:rsidP="00935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34EFC036" w14:textId="77777777" w:rsidR="00935D6A" w:rsidRPr="000113CF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DA6BD" w14:textId="23564826" w:rsidR="00935D6A" w:rsidRPr="00EA3831" w:rsidRDefault="00935D6A" w:rsidP="00935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5CE299AB" w14:textId="77777777" w:rsidR="00935D6A" w:rsidRPr="00EA3831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C2E1C72" w14:textId="591D5B30" w:rsidR="00935D6A" w:rsidRPr="000113CF" w:rsidRDefault="0073317F" w:rsidP="00935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10062DC3" w14:textId="77777777" w:rsidR="00935D6A" w:rsidRPr="000113CF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8165E7E" w14:textId="4DA5FFDE" w:rsidR="00935D6A" w:rsidRPr="00EA3831" w:rsidRDefault="00935D6A" w:rsidP="00935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C14D64" w:rsidRPr="00EA3831" w14:paraId="442415CA" w14:textId="77777777" w:rsidTr="00935D6A">
        <w:tc>
          <w:tcPr>
            <w:tcW w:w="4050" w:type="dxa"/>
            <w:shd w:val="clear" w:color="auto" w:fill="auto"/>
          </w:tcPr>
          <w:p w14:paraId="54870FB8" w14:textId="4827C7B4" w:rsidR="00C14D64" w:rsidRPr="00EA3831" w:rsidRDefault="00C14D64" w:rsidP="00C14D64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C72FB68" w14:textId="54DF0D9C" w:rsidR="00C14D64" w:rsidRDefault="00C14D64" w:rsidP="00C14D6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39E65" w14:textId="77777777" w:rsidR="00C14D64" w:rsidRPr="000113CF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806BD2" w14:textId="39252533" w:rsidR="00C14D64" w:rsidRPr="006E2A97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B53D0B" w14:textId="77777777" w:rsidR="00C14D64" w:rsidRPr="00EA3831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BF39C40" w14:textId="5547B297" w:rsidR="00C14D64" w:rsidRDefault="00C14D64" w:rsidP="00C14D6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E0123" w14:textId="77777777" w:rsidR="00C14D64" w:rsidRPr="000113CF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33E9D43" w14:textId="2EABB02F" w:rsidR="00C14D64" w:rsidRPr="006E2A97" w:rsidRDefault="00C14D64" w:rsidP="00C14D6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4D64" w:rsidRPr="00EA3831" w14:paraId="4B114831" w14:textId="77777777" w:rsidTr="00935D6A">
        <w:tc>
          <w:tcPr>
            <w:tcW w:w="4050" w:type="dxa"/>
            <w:shd w:val="clear" w:color="auto" w:fill="auto"/>
          </w:tcPr>
          <w:p w14:paraId="3C101862" w14:textId="77777777" w:rsidR="00C14D64" w:rsidRPr="00C673BC" w:rsidRDefault="00C14D64" w:rsidP="00C14D64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50842DCF" w14:textId="1311722D" w:rsidR="00C14D64" w:rsidRPr="000113CF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79DE3F9A" w14:textId="77777777" w:rsidR="00C14D64" w:rsidRPr="000113CF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AFC3E" w14:textId="5FE45007" w:rsidR="00C14D64" w:rsidRPr="000113CF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BB5C3" w14:textId="77777777" w:rsidR="00C14D64" w:rsidRPr="000113CF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A8A825" w14:textId="158447BA" w:rsidR="00C14D64" w:rsidRPr="000113CF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36" w:type="dxa"/>
            <w:shd w:val="clear" w:color="auto" w:fill="auto"/>
          </w:tcPr>
          <w:p w14:paraId="09477706" w14:textId="77777777" w:rsidR="00C14D64" w:rsidRPr="000113CF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5ADE405" w14:textId="52FB0B0D" w:rsidR="00C14D64" w:rsidRPr="000113CF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14D64" w:rsidRPr="00EA3831" w14:paraId="1602C9CF" w14:textId="77777777" w:rsidTr="00935D6A">
        <w:tc>
          <w:tcPr>
            <w:tcW w:w="4050" w:type="dxa"/>
            <w:shd w:val="clear" w:color="auto" w:fill="auto"/>
          </w:tcPr>
          <w:p w14:paraId="424C1438" w14:textId="77777777" w:rsidR="00C14D64" w:rsidRPr="00EA3831" w:rsidRDefault="00C14D64" w:rsidP="00C14D64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E2A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6E2A9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8E51" w14:textId="692F3CD6" w:rsidR="00C14D64" w:rsidRPr="00EA3831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F50C1CC" w14:textId="77777777" w:rsidR="00C14D64" w:rsidRPr="00EA3831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911" w14:textId="31AD1803" w:rsidR="00C14D64" w:rsidRPr="000471B3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3D5C3F5E" w14:textId="77777777" w:rsidR="00C14D64" w:rsidRPr="00EA3831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7C9D9" w14:textId="5C79780F" w:rsidR="00C14D64" w:rsidRPr="00EA3831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3B07555C" w14:textId="77777777" w:rsidR="00C14D64" w:rsidRPr="00EA3831" w:rsidRDefault="00C14D64" w:rsidP="00C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87DC" w14:textId="0CF2E30E" w:rsidR="00C14D64" w:rsidRPr="000471B3" w:rsidRDefault="00C14D64" w:rsidP="00C14D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</w:tr>
    </w:tbl>
    <w:p w14:paraId="6C198757" w14:textId="615034A1" w:rsidR="00935D6A" w:rsidRPr="00427E27" w:rsidRDefault="00935D6A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bookmarkEnd w:id="5"/>
    <w:p w14:paraId="4F10ECBA" w14:textId="5FE899AE" w:rsidR="00A20848" w:rsidRDefault="0073317F" w:rsidP="0073317F">
      <w:pPr>
        <w:ind w:left="533"/>
        <w:jc w:val="thaiDistribute"/>
        <w:rPr>
          <w:rFonts w:asciiTheme="majorBidi" w:hAnsiTheme="majorBidi"/>
          <w:sz w:val="30"/>
          <w:szCs w:val="30"/>
        </w:rPr>
      </w:pPr>
      <w:r w:rsidRPr="0073317F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73317F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1D4F25">
        <w:rPr>
          <w:rFonts w:asciiTheme="majorBidi" w:hAnsiTheme="majorBidi"/>
          <w:sz w:val="30"/>
          <w:szCs w:val="30"/>
        </w:rPr>
        <w:t>2019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ณ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วันที่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1D4F25">
        <w:rPr>
          <w:rFonts w:asciiTheme="majorBidi" w:hAnsiTheme="majorBidi"/>
          <w:sz w:val="30"/>
          <w:szCs w:val="30"/>
        </w:rPr>
        <w:t>31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มีนาคม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1D4F25">
        <w:rPr>
          <w:rFonts w:asciiTheme="majorBidi" w:hAnsiTheme="majorBidi"/>
          <w:sz w:val="30"/>
          <w:szCs w:val="30"/>
        </w:rPr>
        <w:t>2565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1D4F25">
        <w:rPr>
          <w:rFonts w:asciiTheme="majorBidi" w:hAnsiTheme="majorBidi"/>
          <w:sz w:val="30"/>
          <w:szCs w:val="30"/>
        </w:rPr>
        <w:t>831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วัน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เพื่อให้สอดคล้องกับผังการเชื่อมประสานงาน</w:t>
      </w:r>
      <w:r w:rsidRPr="0073317F">
        <w:rPr>
          <w:rFonts w:asciiTheme="majorBidi" w:hAnsiTheme="majorBidi"/>
          <w:sz w:val="30"/>
          <w:szCs w:val="30"/>
          <w:cs/>
        </w:rPr>
        <w:t xml:space="preserve"> (</w:t>
      </w:r>
      <w:r w:rsidRPr="0073317F">
        <w:rPr>
          <w:rFonts w:asciiTheme="majorBidi" w:hAnsiTheme="majorBidi" w:cstheme="majorBidi"/>
          <w:sz w:val="30"/>
          <w:szCs w:val="30"/>
        </w:rPr>
        <w:t xml:space="preserve">Key Dates: KD) </w:t>
      </w:r>
      <w:r w:rsidRPr="0073317F">
        <w:rPr>
          <w:rFonts w:asciiTheme="majorBidi" w:hAnsiTheme="majorBidi" w:hint="cs"/>
          <w:sz w:val="30"/>
          <w:szCs w:val="30"/>
          <w:cs/>
        </w:rPr>
        <w:t>ให้แล้วเสร็จภายในเวลาที่กำหนดในสัญญา</w:t>
      </w:r>
    </w:p>
    <w:p w14:paraId="4D2E430D" w14:textId="77777777" w:rsidR="0073317F" w:rsidRPr="0073317F" w:rsidRDefault="0073317F" w:rsidP="0073317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CA00C" w14:textId="77777777" w:rsidR="001D4F25" w:rsidRDefault="001D4F25" w:rsidP="006A4E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14B001" w14:textId="07338BF3" w:rsidR="001D4F25" w:rsidRPr="00272DBB" w:rsidRDefault="001D4F25" w:rsidP="006A4EB2">
      <w:pPr>
        <w:jc w:val="thaiDistribute"/>
        <w:rPr>
          <w:rFonts w:asciiTheme="majorBidi" w:hAnsiTheme="majorBidi" w:cstheme="majorBidi"/>
          <w:sz w:val="30"/>
          <w:szCs w:val="30"/>
        </w:rPr>
        <w:sectPr w:rsidR="001D4F25" w:rsidRPr="00272DBB" w:rsidSect="00D04B2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7662F00D" w14:textId="4CA00A33" w:rsidR="001D4F25" w:rsidRDefault="001D4F25" w:rsidP="002F3517">
      <w:pPr>
        <w:pStyle w:val="Heading1"/>
        <w:ind w:left="360" w:hanging="36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2B41A86" w14:textId="77777777" w:rsidR="001D4F25" w:rsidRPr="001D4F25" w:rsidRDefault="001D4F25" w:rsidP="001D4F25">
      <w:pPr>
        <w:rPr>
          <w:lang w:val="th-TH"/>
        </w:rPr>
      </w:pP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655"/>
        <w:gridCol w:w="236"/>
        <w:gridCol w:w="728"/>
        <w:gridCol w:w="236"/>
        <w:gridCol w:w="664"/>
        <w:gridCol w:w="236"/>
        <w:gridCol w:w="664"/>
        <w:gridCol w:w="273"/>
        <w:gridCol w:w="627"/>
        <w:gridCol w:w="236"/>
        <w:gridCol w:w="664"/>
        <w:gridCol w:w="273"/>
        <w:gridCol w:w="627"/>
        <w:gridCol w:w="240"/>
        <w:gridCol w:w="660"/>
        <w:gridCol w:w="270"/>
        <w:gridCol w:w="652"/>
        <w:gridCol w:w="248"/>
        <w:gridCol w:w="630"/>
        <w:gridCol w:w="236"/>
        <w:gridCol w:w="630"/>
        <w:gridCol w:w="270"/>
        <w:gridCol w:w="574"/>
        <w:gridCol w:w="56"/>
        <w:gridCol w:w="217"/>
        <w:gridCol w:w="19"/>
        <w:gridCol w:w="664"/>
        <w:gridCol w:w="270"/>
        <w:gridCol w:w="757"/>
      </w:tblGrid>
      <w:tr w:rsidR="00192AF3" w:rsidRPr="00C52E59" w14:paraId="2C5A14A8" w14:textId="77777777" w:rsidTr="00935D6A">
        <w:trPr>
          <w:trHeight w:val="360"/>
          <w:tblHeader/>
        </w:trPr>
        <w:tc>
          <w:tcPr>
            <w:tcW w:w="14940" w:type="dxa"/>
            <w:gridSpan w:val="30"/>
            <w:vAlign w:val="bottom"/>
          </w:tcPr>
          <w:p w14:paraId="586B6DA4" w14:textId="64223CEC" w:rsidR="00192AF3" w:rsidRDefault="00192AF3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935D6A" w:rsidRPr="00C52E59" w14:paraId="3C531FE2" w14:textId="77777777" w:rsidTr="00935D6A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428C106A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  <w:p w14:paraId="125E7905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C52E5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19" w:type="dxa"/>
            <w:gridSpan w:val="3"/>
            <w:vAlign w:val="bottom"/>
            <w:hideMark/>
          </w:tcPr>
          <w:p w14:paraId="4D55655F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</w:tcPr>
          <w:p w14:paraId="601EBBF6" w14:textId="77777777" w:rsidR="00935D6A" w:rsidRPr="00C52E59" w:rsidRDefault="00935D6A" w:rsidP="00935D6A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161DAD07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73" w:type="dxa"/>
          </w:tcPr>
          <w:p w14:paraId="0B83A529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5463D189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73" w:type="dxa"/>
          </w:tcPr>
          <w:p w14:paraId="146A6517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50B4E18C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C52E5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14:paraId="463D888F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1ACA17A" w14:textId="77777777" w:rsidR="00935D6A" w:rsidRPr="00C52E59" w:rsidRDefault="00935D6A" w:rsidP="00935D6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16BBA2C2" w14:textId="77777777" w:rsidR="00935D6A" w:rsidRPr="00C52E59" w:rsidRDefault="00935D6A" w:rsidP="00935D6A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75FB35C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73" w:type="dxa"/>
            <w:gridSpan w:val="2"/>
          </w:tcPr>
          <w:p w14:paraId="6D70A3D1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15496923" w14:textId="77777777" w:rsidR="00935D6A" w:rsidRPr="00C52E59" w:rsidRDefault="00935D6A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DC7B56" w:rsidRPr="00C52E59" w14:paraId="0AF4003F" w14:textId="77777777" w:rsidTr="00DC7B56">
        <w:trPr>
          <w:trHeight w:val="119"/>
          <w:tblHeader/>
        </w:trPr>
        <w:tc>
          <w:tcPr>
            <w:tcW w:w="2428" w:type="dxa"/>
            <w:noWrap/>
            <w:vAlign w:val="bottom"/>
            <w:hideMark/>
          </w:tcPr>
          <w:p w14:paraId="5BFAF57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Pr="006E2A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655" w:type="dxa"/>
            <w:vAlign w:val="bottom"/>
          </w:tcPr>
          <w:p w14:paraId="45A7EAAA" w14:textId="3145BA48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</w:tcPr>
          <w:p w14:paraId="55E24F14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66008B81" w14:textId="176B7488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3DF4BA84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0A42DF2" w14:textId="67BB2889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</w:tcPr>
          <w:p w14:paraId="65838E81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2FED2CB" w14:textId="120EEF28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3" w:type="dxa"/>
            <w:vAlign w:val="bottom"/>
          </w:tcPr>
          <w:p w14:paraId="04E966C1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vAlign w:val="bottom"/>
          </w:tcPr>
          <w:p w14:paraId="0917A5A7" w14:textId="5A502180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</w:tcPr>
          <w:p w14:paraId="6B3AB03A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5879756" w14:textId="4F2223E9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3" w:type="dxa"/>
            <w:vAlign w:val="bottom"/>
          </w:tcPr>
          <w:p w14:paraId="7DC5915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1F657AF1" w14:textId="2529D645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0" w:type="dxa"/>
            <w:vAlign w:val="bottom"/>
          </w:tcPr>
          <w:p w14:paraId="132A3C35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vAlign w:val="bottom"/>
          </w:tcPr>
          <w:p w14:paraId="565469C3" w14:textId="510DCD0A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7F6A33A1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84BA6DE" w14:textId="17D66014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8" w:type="dxa"/>
            <w:vAlign w:val="bottom"/>
          </w:tcPr>
          <w:p w14:paraId="794D6464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911570D" w14:textId="1630971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194557F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44CEBE3" w14:textId="76667F79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vAlign w:val="bottom"/>
          </w:tcPr>
          <w:p w14:paraId="660223A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B1F973C" w14:textId="553545C2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05F9CE8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B7438DA" w14:textId="6FB4DA5C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vAlign w:val="bottom"/>
          </w:tcPr>
          <w:p w14:paraId="14B5E50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121061B" w14:textId="0829FDCD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</w:tr>
      <w:tr w:rsidR="00DC7B56" w:rsidRPr="006D6B0E" w14:paraId="5FE82953" w14:textId="77777777" w:rsidTr="00935D6A">
        <w:trPr>
          <w:trHeight w:val="164"/>
          <w:tblHeader/>
        </w:trPr>
        <w:tc>
          <w:tcPr>
            <w:tcW w:w="2428" w:type="dxa"/>
            <w:vAlign w:val="bottom"/>
          </w:tcPr>
          <w:p w14:paraId="4DBA1A79" w14:textId="77777777" w:rsidR="00DC7B56" w:rsidRPr="006D6B0E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512" w:type="dxa"/>
            <w:gridSpan w:val="29"/>
          </w:tcPr>
          <w:p w14:paraId="77966686" w14:textId="77777777" w:rsidR="00DC7B56" w:rsidRPr="006D6B0E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DC7B56" w:rsidRPr="00C52E59" w14:paraId="42C50D95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68863EB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213CC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25D557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6612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1799519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598C9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7352A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6835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7358C0E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D6F5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5D44F5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F593E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438CF9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62802A7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9EB19C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B49111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211D0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3A63A3F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B96B97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56BA1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2CE6D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A140B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3D916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</w:tcPr>
          <w:p w14:paraId="2500A47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B246F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659547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0B025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1D64E57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C7B56" w:rsidRPr="00C52E59" w14:paraId="7B6FBBB4" w14:textId="77777777" w:rsidTr="00935D6A">
        <w:trPr>
          <w:trHeight w:val="101"/>
        </w:trPr>
        <w:tc>
          <w:tcPr>
            <w:tcW w:w="2428" w:type="dxa"/>
            <w:noWrap/>
            <w:vAlign w:val="bottom"/>
            <w:hideMark/>
          </w:tcPr>
          <w:p w14:paraId="1CA6DBC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tcBorders>
              <w:left w:val="nil"/>
              <w:right w:val="nil"/>
            </w:tcBorders>
            <w:noWrap/>
            <w:vAlign w:val="bottom"/>
          </w:tcPr>
          <w:p w14:paraId="484B3D09" w14:textId="5343B8C0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523</w:t>
            </w:r>
          </w:p>
        </w:tc>
        <w:tc>
          <w:tcPr>
            <w:tcW w:w="236" w:type="dxa"/>
            <w:noWrap/>
            <w:vAlign w:val="bottom"/>
          </w:tcPr>
          <w:p w14:paraId="09715BE3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noWrap/>
            <w:vAlign w:val="bottom"/>
          </w:tcPr>
          <w:p w14:paraId="5CDED03B" w14:textId="76B9CEE4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</w:tcPr>
          <w:p w14:paraId="6AE74D2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4688F78A" w14:textId="58C87DB7" w:rsidR="00DC7B56" w:rsidRPr="00C52E59" w:rsidRDefault="009753F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6" w:type="dxa"/>
            <w:noWrap/>
          </w:tcPr>
          <w:p w14:paraId="0F8D3F8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38CAE214" w14:textId="21DE348A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73" w:type="dxa"/>
            <w:noWrap/>
            <w:vAlign w:val="bottom"/>
          </w:tcPr>
          <w:p w14:paraId="5A4FF06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noWrap/>
            <w:vAlign w:val="bottom"/>
          </w:tcPr>
          <w:p w14:paraId="47C6A923" w14:textId="6D7B26B5" w:rsidR="00DC7B56" w:rsidRPr="00EA0410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2B537803" w14:textId="77777777" w:rsidR="00DC7B56" w:rsidRPr="00EA0410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3C2FCBD4" w14:textId="4EB9054F" w:rsidR="00DC7B56" w:rsidRPr="00EA041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0AB5B7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18E0705F" w14:textId="389CE536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418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43B05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0D02264" w14:textId="7C436263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41FB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7E004FBE" w14:textId="1AB86D57" w:rsidR="00DC7B56" w:rsidRPr="00F962E0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D001DB0" w14:textId="77777777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7FD7E8" w14:textId="3AFC5270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929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042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8AB993" w14:textId="77777777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3FDEB29" w14:textId="2063C687" w:rsidR="00DC7B56" w:rsidRPr="00F962E0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33448F" w14:textId="77777777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CD9F26C" w14:textId="44EF575C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C771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035F639" w14:textId="77777777" w:rsidR="00DC7B56" w:rsidRPr="00F962E0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33AC25" w14:textId="3B6B7851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FCD3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344FFB7D" w14:textId="229CB50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929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</w:t>
            </w:r>
            <w:r w:rsidR="00DC771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</w:tr>
      <w:tr w:rsidR="00DC7B56" w:rsidRPr="00C52E59" w14:paraId="67EDEE77" w14:textId="77777777" w:rsidTr="00935D6A">
        <w:trPr>
          <w:trHeight w:val="182"/>
        </w:trPr>
        <w:tc>
          <w:tcPr>
            <w:tcW w:w="2428" w:type="dxa"/>
            <w:noWrap/>
            <w:vAlign w:val="bottom"/>
            <w:hideMark/>
          </w:tcPr>
          <w:p w14:paraId="0880EBA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DDBB96" w14:textId="68138F1D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597259BC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E95EE3" w14:textId="10329CC3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1DE9D8E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3A0E4" w14:textId="6DDE5589" w:rsidR="00DC7B56" w:rsidRPr="00C52E59" w:rsidRDefault="009753F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noWrap/>
          </w:tcPr>
          <w:p w14:paraId="6AB0056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CCDBB8" w14:textId="5EF1D063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73" w:type="dxa"/>
            <w:noWrap/>
            <w:vAlign w:val="bottom"/>
          </w:tcPr>
          <w:p w14:paraId="371619B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E5E662" w14:textId="2888D6A8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14:paraId="3FC43A6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27F53" w14:textId="4162EEF8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8DB8C8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B477F" w14:textId="2F8A4225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81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AE2CA4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6B1EE" w14:textId="0324DF95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4AA7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D4BA2" w14:textId="3E5BF72B" w:rsidR="00DC7B56" w:rsidRPr="00EA0410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12B77F8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63112" w14:textId="1F2A64A7" w:rsidR="00DC7B56" w:rsidRPr="007631F8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B5606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0E3D5" w14:textId="2DCF8AE2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7118A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CA9F72" w14:textId="653CC175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353B2C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FE6F61" w14:textId="7BDB8F39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03DC7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CACCC" w14:textId="6683C570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106</w:t>
            </w:r>
          </w:p>
        </w:tc>
      </w:tr>
      <w:tr w:rsidR="00DC7B56" w:rsidRPr="00C52E59" w14:paraId="74C5BFF1" w14:textId="77777777" w:rsidTr="00935D6A">
        <w:trPr>
          <w:trHeight w:val="154"/>
        </w:trPr>
        <w:tc>
          <w:tcPr>
            <w:tcW w:w="2428" w:type="dxa"/>
            <w:vAlign w:val="bottom"/>
            <w:hideMark/>
          </w:tcPr>
          <w:p w14:paraId="2DE23BB3" w14:textId="77777777" w:rsidR="00DC7B56" w:rsidRPr="00EA0410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A041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90E27" w14:textId="450BE938" w:rsidR="00DC7B56" w:rsidRPr="00EA0410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532</w:t>
            </w:r>
          </w:p>
        </w:tc>
        <w:tc>
          <w:tcPr>
            <w:tcW w:w="236" w:type="dxa"/>
            <w:vAlign w:val="bottom"/>
          </w:tcPr>
          <w:p w14:paraId="6B40DCFC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AA230" w14:textId="2A21DA29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629</w:t>
            </w:r>
          </w:p>
        </w:tc>
        <w:tc>
          <w:tcPr>
            <w:tcW w:w="236" w:type="dxa"/>
          </w:tcPr>
          <w:p w14:paraId="3FDCE1F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62C28" w14:textId="18A7FCB7" w:rsidR="00DC7B56" w:rsidRPr="00EA0410" w:rsidRDefault="009753F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442</w:t>
            </w:r>
          </w:p>
        </w:tc>
        <w:tc>
          <w:tcPr>
            <w:tcW w:w="236" w:type="dxa"/>
          </w:tcPr>
          <w:p w14:paraId="0E68C96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046510" w14:textId="5671E789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397</w:t>
            </w:r>
          </w:p>
        </w:tc>
        <w:tc>
          <w:tcPr>
            <w:tcW w:w="273" w:type="dxa"/>
            <w:vAlign w:val="bottom"/>
          </w:tcPr>
          <w:p w14:paraId="74A60A6D" w14:textId="77777777" w:rsidR="00DC7B56" w:rsidRPr="00993527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ADBDB" w14:textId="35FADA53" w:rsidR="00DC7B56" w:rsidRPr="0099352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238</w:t>
            </w:r>
          </w:p>
        </w:tc>
        <w:tc>
          <w:tcPr>
            <w:tcW w:w="236" w:type="dxa"/>
          </w:tcPr>
          <w:p w14:paraId="6D011588" w14:textId="77777777" w:rsidR="00DC7B56" w:rsidRPr="00993527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3EC5A" w14:textId="584818FE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4AF32E7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0AB94" w14:textId="62D17B25" w:rsidR="00DC7B56" w:rsidRPr="0099352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499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C02F05B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BB79E" w14:textId="3C9A412E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FE11E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C28FF" w14:textId="53876449" w:rsidR="00DC7B56" w:rsidRPr="0099352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1,340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23D8419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752B" w14:textId="729EE62E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929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051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F8D468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94ED5" w14:textId="0E37A61C" w:rsidR="00DC7B56" w:rsidRPr="0099352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520BEE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9F66" w14:textId="5A426B22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C771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90FE24D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95A12" w14:textId="4AA3699E" w:rsidR="00DC7B56" w:rsidRPr="0099352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3,140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B143ED" w14:textId="77777777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879757" w14:textId="587E8644" w:rsidR="00DC7B56" w:rsidRPr="0099352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2,8</w:t>
            </w:r>
            <w:r w:rsidR="00DC771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</w:t>
            </w:r>
          </w:p>
        </w:tc>
      </w:tr>
      <w:tr w:rsidR="00DC7B56" w:rsidRPr="00C52E59" w14:paraId="10DEF692" w14:textId="77777777" w:rsidTr="00935D6A">
        <w:trPr>
          <w:trHeight w:val="30"/>
        </w:trPr>
        <w:tc>
          <w:tcPr>
            <w:tcW w:w="2428" w:type="dxa"/>
            <w:noWrap/>
            <w:vAlign w:val="bottom"/>
          </w:tcPr>
          <w:p w14:paraId="61616A7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713F8458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C507A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1DC24F15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26096D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0E86C6FD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38CA37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2566DD20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763DDB8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3E1ADD9F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7B4FD0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55C787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27877063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11EF4E0D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491F229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0E03D388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3D6CA9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2226056D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27AAFDE4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5DADEC1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18A08488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10916E4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4C01F97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4988B9DF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1D4F8DEF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004CF36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38E05BD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1A7EE334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C7B56" w:rsidRPr="00C52E59" w14:paraId="6895CE11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54A5E6C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7B9237ED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7879A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2FE0E858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23E538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C1760E6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7ED1EE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EC6C14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09F2BB4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4006985C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80FE2E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809DD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05335C55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1E69D0A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C76F4E7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5A9E386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2E5C1C0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346946D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05B903DA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5D57C0B" w14:textId="77777777" w:rsidR="00DC7B56" w:rsidRPr="00002EB4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0A046E2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70315A0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C61893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44D9167C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57406C49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D87132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1F752F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2837326A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C7B56" w:rsidRPr="00C52E59" w14:paraId="3E580DF4" w14:textId="77777777" w:rsidTr="00935D6A">
        <w:trPr>
          <w:trHeight w:val="155"/>
        </w:trPr>
        <w:tc>
          <w:tcPr>
            <w:tcW w:w="2428" w:type="dxa"/>
            <w:noWrap/>
            <w:vAlign w:val="bottom"/>
          </w:tcPr>
          <w:p w14:paraId="560F5FE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26DF192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D5C1A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3E7298C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D5CE3B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F98A4E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FAAEA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09E3E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5778DC1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52A09A5A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4E3E6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BD72E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vAlign w:val="bottom"/>
          </w:tcPr>
          <w:p w14:paraId="28EDCE4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460F42C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2817C9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C96BFA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E43F02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F6079EF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53328C08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532F050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E3A0C0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3EB14C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C89A3C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75E23E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94176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951C28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09F6F4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1F7DF62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C7B56" w:rsidRPr="00C52E59" w14:paraId="59A9F930" w14:textId="77777777" w:rsidTr="00935D6A">
        <w:trPr>
          <w:trHeight w:val="470"/>
        </w:trPr>
        <w:tc>
          <w:tcPr>
            <w:tcW w:w="2428" w:type="dxa"/>
            <w:noWrap/>
            <w:vAlign w:val="bottom"/>
          </w:tcPr>
          <w:p w14:paraId="531C2BC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C908F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0D6B2151" w14:textId="01460518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1E9CB8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1312513" w14:textId="7A5AE433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45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3568247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4CC066" w14:textId="1E5538FD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67E05F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BB7806A" w14:textId="3D55AF4E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09C6386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146D9ADC" w14:textId="08B4097C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BDAB78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0C05698" w14:textId="7C8830C0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0DC6CBCE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1E85555C" w14:textId="17E8632C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C2874BF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3713CAC8" w14:textId="555704FF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D573D31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6D32ECE" w14:textId="3EB76892" w:rsidR="00DC7B56" w:rsidRPr="00385775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1,276</w:t>
            </w:r>
          </w:p>
        </w:tc>
        <w:tc>
          <w:tcPr>
            <w:tcW w:w="248" w:type="dxa"/>
            <w:vAlign w:val="bottom"/>
          </w:tcPr>
          <w:p w14:paraId="4EB782E8" w14:textId="77777777" w:rsidR="00DC7B56" w:rsidRPr="00002EB4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25D199" w14:textId="497CBEAD" w:rsidR="00DC7B56" w:rsidRPr="00385775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038</w:t>
            </w:r>
          </w:p>
        </w:tc>
        <w:tc>
          <w:tcPr>
            <w:tcW w:w="236" w:type="dxa"/>
            <w:vAlign w:val="bottom"/>
          </w:tcPr>
          <w:p w14:paraId="52E6DA2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D4D23CC" w14:textId="401F7E1D" w:rsidR="00DC7B56" w:rsidRPr="00C52E59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3634A7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32B71F1" w14:textId="34BBD316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BF20CA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359B0FD" w14:textId="3B0BD89B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1,276</w:t>
            </w:r>
          </w:p>
        </w:tc>
        <w:tc>
          <w:tcPr>
            <w:tcW w:w="270" w:type="dxa"/>
            <w:vAlign w:val="bottom"/>
          </w:tcPr>
          <w:p w14:paraId="22E797F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9BD2E67" w14:textId="6822A042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038</w:t>
            </w:r>
          </w:p>
        </w:tc>
      </w:tr>
      <w:tr w:rsidR="00DC7B56" w:rsidRPr="00C52E59" w14:paraId="3C085EAC" w14:textId="77777777" w:rsidTr="00935D6A">
        <w:trPr>
          <w:trHeight w:val="245"/>
        </w:trPr>
        <w:tc>
          <w:tcPr>
            <w:tcW w:w="2428" w:type="dxa"/>
            <w:noWrap/>
            <w:vAlign w:val="bottom"/>
          </w:tcPr>
          <w:p w14:paraId="68C9831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55" w:type="dxa"/>
            <w:noWrap/>
            <w:vAlign w:val="bottom"/>
          </w:tcPr>
          <w:p w14:paraId="15B8308E" w14:textId="48505065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236" w:type="dxa"/>
            <w:noWrap/>
            <w:vAlign w:val="bottom"/>
          </w:tcPr>
          <w:p w14:paraId="562B677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A2D1CB1" w14:textId="4B5ADC8A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236" w:type="dxa"/>
          </w:tcPr>
          <w:p w14:paraId="0FB291B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8BC92E" w14:textId="4677FB15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DB1C50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7E1474F" w14:textId="14298B0E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2879756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56997969" w14:textId="7DDC7CCF" w:rsidR="00DC7B56" w:rsidRPr="00385775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8D3833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5CC4AB" w14:textId="4B92AA7F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12F1B41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5D973D6F" w14:textId="4931593D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40" w:type="dxa"/>
            <w:vAlign w:val="bottom"/>
          </w:tcPr>
          <w:p w14:paraId="0E1CAC0F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7D018207" w14:textId="4F93A87D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70" w:type="dxa"/>
            <w:vAlign w:val="bottom"/>
          </w:tcPr>
          <w:p w14:paraId="3DE64AC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6D01826" w14:textId="1D336D73" w:rsidR="00DC7B56" w:rsidRPr="00385775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383B51CE" w14:textId="77777777" w:rsidR="00DC7B56" w:rsidRPr="00002EB4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6BE2A2B" w14:textId="44BEC5CB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64A7C2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884AC26" w14:textId="1335E2F3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04CCEC2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48C2613" w14:textId="51FEF91F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gridSpan w:val="2"/>
            <w:vAlign w:val="bottom"/>
          </w:tcPr>
          <w:p w14:paraId="4F9D908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ABF4F68" w14:textId="127A9350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167</w:t>
            </w:r>
          </w:p>
        </w:tc>
        <w:tc>
          <w:tcPr>
            <w:tcW w:w="270" w:type="dxa"/>
            <w:vAlign w:val="bottom"/>
          </w:tcPr>
          <w:p w14:paraId="48562EF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D554A19" w14:textId="09A3805F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396</w:t>
            </w:r>
          </w:p>
        </w:tc>
      </w:tr>
      <w:tr w:rsidR="00DC7B56" w:rsidRPr="00C52E59" w14:paraId="26FA2557" w14:textId="77777777" w:rsidTr="00935D6A">
        <w:trPr>
          <w:trHeight w:val="209"/>
        </w:trPr>
        <w:tc>
          <w:tcPr>
            <w:tcW w:w="2428" w:type="dxa"/>
            <w:noWrap/>
            <w:vAlign w:val="bottom"/>
          </w:tcPr>
          <w:p w14:paraId="2824D22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279F5B64" w14:textId="5B740A5D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58</w:t>
            </w:r>
          </w:p>
        </w:tc>
        <w:tc>
          <w:tcPr>
            <w:tcW w:w="236" w:type="dxa"/>
            <w:noWrap/>
            <w:vAlign w:val="bottom"/>
          </w:tcPr>
          <w:p w14:paraId="2781E5C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3D587342" w14:textId="54BC772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</w:tcPr>
          <w:p w14:paraId="054A89C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793CF11" w14:textId="03E81ED0" w:rsidR="00DC7B56" w:rsidRPr="00385775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C7B6EC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54C911" w14:textId="5940CB60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3DB25AA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7E4DA651" w14:textId="2807B1DF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222</w:t>
            </w:r>
          </w:p>
        </w:tc>
        <w:tc>
          <w:tcPr>
            <w:tcW w:w="236" w:type="dxa"/>
            <w:noWrap/>
            <w:vAlign w:val="bottom"/>
          </w:tcPr>
          <w:p w14:paraId="03F25AD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394268E" w14:textId="27ECFBEE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273" w:type="dxa"/>
            <w:vAlign w:val="bottom"/>
          </w:tcPr>
          <w:p w14:paraId="6597C26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0A0967FF" w14:textId="79F0F58B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332</w:t>
            </w:r>
          </w:p>
        </w:tc>
        <w:tc>
          <w:tcPr>
            <w:tcW w:w="240" w:type="dxa"/>
            <w:vAlign w:val="bottom"/>
          </w:tcPr>
          <w:p w14:paraId="25E76A2B" w14:textId="77777777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39E0C6DE" w14:textId="7AB2FCC8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402</w:t>
            </w:r>
          </w:p>
        </w:tc>
        <w:tc>
          <w:tcPr>
            <w:tcW w:w="270" w:type="dxa"/>
            <w:vAlign w:val="bottom"/>
          </w:tcPr>
          <w:p w14:paraId="7F3A04E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FDB9624" w14:textId="58FAA865" w:rsidR="00DC7B56" w:rsidRPr="00385775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561BDD23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FF5D83" w14:textId="32C3251F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0B31D3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75A545" w14:textId="40892385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70" w:type="dxa"/>
            <w:vAlign w:val="bottom"/>
          </w:tcPr>
          <w:p w14:paraId="5652286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8E5A7B4" w14:textId="72E9F179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gridSpan w:val="2"/>
            <w:vAlign w:val="bottom"/>
          </w:tcPr>
          <w:p w14:paraId="0D5F7085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16C66C6" w14:textId="4E29CE3C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  <w:vAlign w:val="bottom"/>
          </w:tcPr>
          <w:p w14:paraId="56AF8635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6BC75A6" w14:textId="3BC4FE0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581</w:t>
            </w:r>
          </w:p>
        </w:tc>
      </w:tr>
      <w:tr w:rsidR="00DC7B56" w:rsidRPr="00C52E59" w14:paraId="3642BE5C" w14:textId="77777777" w:rsidTr="00935D6A">
        <w:trPr>
          <w:trHeight w:val="182"/>
        </w:trPr>
        <w:tc>
          <w:tcPr>
            <w:tcW w:w="2428" w:type="dxa"/>
            <w:noWrap/>
            <w:vAlign w:val="bottom"/>
          </w:tcPr>
          <w:p w14:paraId="657751B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2D87EFBE" w14:textId="0DBE84BB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305205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06B5AA88" w14:textId="2C6E7385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45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025BD47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7F371EA" w14:textId="099E6992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242</w:t>
            </w:r>
          </w:p>
        </w:tc>
        <w:tc>
          <w:tcPr>
            <w:tcW w:w="236" w:type="dxa"/>
            <w:noWrap/>
            <w:vAlign w:val="bottom"/>
          </w:tcPr>
          <w:p w14:paraId="7165E1D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950E87" w14:textId="61D53D8F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73" w:type="dxa"/>
            <w:noWrap/>
            <w:vAlign w:val="bottom"/>
          </w:tcPr>
          <w:p w14:paraId="2D5B37C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1F775B9B" w14:textId="4A3F91B3" w:rsidR="00DC7B56" w:rsidRPr="00C52E59" w:rsidRDefault="00DE548E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02176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47EEC9" w14:textId="3F82E73E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4AA042E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01326B83" w14:textId="51B682F4" w:rsidR="00DC7B56" w:rsidRPr="00C52E59" w:rsidRDefault="002F5B4C" w:rsidP="002F5B4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065335C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1435EE0" w14:textId="5944BCA2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09B8A3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A11CAC6" w14:textId="231B1FCE" w:rsidR="00DC7B56" w:rsidRPr="00385775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179CFEA0" w14:textId="77777777" w:rsidR="00DC7B56" w:rsidRPr="00002EB4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CE0FACA" w14:textId="10A6D471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E022033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29A3872" w14:textId="68247B7B" w:rsidR="00DC7B56" w:rsidRPr="00C52E59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17420D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F1BBCA2" w14:textId="50943179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6204A0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FC3AFDA" w14:textId="4753FFD0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270" w:type="dxa"/>
            <w:vAlign w:val="bottom"/>
          </w:tcPr>
          <w:p w14:paraId="313E0D7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3497952D" w14:textId="5FDC2D7E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</w:tr>
      <w:tr w:rsidR="00DC7B56" w:rsidRPr="00C52E59" w14:paraId="229427B3" w14:textId="77777777" w:rsidTr="00935D6A">
        <w:trPr>
          <w:trHeight w:val="344"/>
        </w:trPr>
        <w:tc>
          <w:tcPr>
            <w:tcW w:w="2428" w:type="dxa"/>
            <w:noWrap/>
            <w:vAlign w:val="bottom"/>
          </w:tcPr>
          <w:p w14:paraId="398D8F3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6BAEE0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4C49F787" w14:textId="64B749A6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297</w:t>
            </w:r>
          </w:p>
        </w:tc>
        <w:tc>
          <w:tcPr>
            <w:tcW w:w="236" w:type="dxa"/>
            <w:noWrap/>
            <w:vAlign w:val="bottom"/>
          </w:tcPr>
          <w:p w14:paraId="4CA9DB5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2B50AEFD" w14:textId="0CF1D2BA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280</w:t>
            </w:r>
          </w:p>
        </w:tc>
        <w:tc>
          <w:tcPr>
            <w:tcW w:w="236" w:type="dxa"/>
          </w:tcPr>
          <w:p w14:paraId="5155E89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7C8CA09" w14:textId="7BA831AE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155</w:t>
            </w:r>
          </w:p>
        </w:tc>
        <w:tc>
          <w:tcPr>
            <w:tcW w:w="236" w:type="dxa"/>
            <w:noWrap/>
            <w:vAlign w:val="bottom"/>
          </w:tcPr>
          <w:p w14:paraId="1CFBABA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DF55DEA" w14:textId="513F68CB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73" w:type="dxa"/>
            <w:noWrap/>
            <w:vAlign w:val="bottom"/>
          </w:tcPr>
          <w:p w14:paraId="4920CCF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0A635255" w14:textId="47852F42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1F5A485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5970E8B" w14:textId="190C3AB9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73" w:type="dxa"/>
            <w:vAlign w:val="bottom"/>
          </w:tcPr>
          <w:p w14:paraId="6F15E6E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36470D4C" w14:textId="0CD6973E" w:rsidR="00DC7B56" w:rsidRPr="00C52E59" w:rsidRDefault="002F5B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75</w:t>
            </w:r>
          </w:p>
        </w:tc>
        <w:tc>
          <w:tcPr>
            <w:tcW w:w="240" w:type="dxa"/>
            <w:vAlign w:val="bottom"/>
          </w:tcPr>
          <w:p w14:paraId="5ED5E21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E4E8EA0" w14:textId="15F09F6A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70" w:type="dxa"/>
            <w:vAlign w:val="bottom"/>
          </w:tcPr>
          <w:p w14:paraId="36C271E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C98ACB1" w14:textId="629FF800" w:rsidR="00DC7B56" w:rsidRPr="00385775" w:rsidRDefault="0030644C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6825F337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2F07AEC" w14:textId="44BEF739" w:rsidR="00DC7B56" w:rsidRPr="00385775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EA85F7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C6326C2" w14:textId="17BAA6A4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vAlign w:val="bottom"/>
          </w:tcPr>
          <w:p w14:paraId="52D2A1B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593B183" w14:textId="4BAE9AD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gridSpan w:val="2"/>
            <w:vAlign w:val="bottom"/>
          </w:tcPr>
          <w:p w14:paraId="3E0DF75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8D664C0" w14:textId="1E87CE76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577</w:t>
            </w:r>
          </w:p>
        </w:tc>
        <w:tc>
          <w:tcPr>
            <w:tcW w:w="270" w:type="dxa"/>
            <w:vAlign w:val="bottom"/>
          </w:tcPr>
          <w:p w14:paraId="13E3F0A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A949E93" w14:textId="1498E241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570</w:t>
            </w:r>
          </w:p>
        </w:tc>
      </w:tr>
      <w:tr w:rsidR="00DC7B56" w:rsidRPr="00C52E59" w14:paraId="471C4250" w14:textId="77777777" w:rsidTr="00935D6A">
        <w:trPr>
          <w:trHeight w:val="191"/>
        </w:trPr>
        <w:tc>
          <w:tcPr>
            <w:tcW w:w="2428" w:type="dxa"/>
            <w:noWrap/>
            <w:vAlign w:val="bottom"/>
          </w:tcPr>
          <w:p w14:paraId="28C3BDA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784F1E95" w14:textId="724385A8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14:paraId="0E552A7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744A3C0A" w14:textId="5DD3AF0C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EEE49A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768CC650" w14:textId="7E86D851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11A0D6D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25DA4D4" w14:textId="17CF8EFF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3" w:type="dxa"/>
            <w:noWrap/>
            <w:vAlign w:val="bottom"/>
          </w:tcPr>
          <w:p w14:paraId="3D894CD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noWrap/>
            <w:vAlign w:val="bottom"/>
          </w:tcPr>
          <w:p w14:paraId="5756405A" w14:textId="5B72C473" w:rsidR="00DC7B56" w:rsidRPr="00C52E59" w:rsidRDefault="00DE548E" w:rsidP="00DE548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2EFB1E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088083C" w14:textId="73CD88C4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5DB0DD8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652F8E49" w14:textId="53997D61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8</w:t>
            </w:r>
          </w:p>
        </w:tc>
        <w:tc>
          <w:tcPr>
            <w:tcW w:w="240" w:type="dxa"/>
            <w:vAlign w:val="bottom"/>
          </w:tcPr>
          <w:p w14:paraId="6C72653A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7BA252AF" w14:textId="327B734C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1D4B041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61E83A85" w14:textId="428A28EE" w:rsidR="00DC7B56" w:rsidRPr="00385775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19</w:t>
            </w:r>
          </w:p>
        </w:tc>
        <w:tc>
          <w:tcPr>
            <w:tcW w:w="248" w:type="dxa"/>
            <w:vAlign w:val="bottom"/>
          </w:tcPr>
          <w:p w14:paraId="2519F68E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147130" w14:textId="5E8E4995" w:rsidR="00DC7B56" w:rsidRPr="00385775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5B4722D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3107B3B" w14:textId="6E979D71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3A545A3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51155994" w14:textId="5A560C2F" w:rsidR="00DC7B56" w:rsidRPr="00C52E59" w:rsidRDefault="00DC7713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B1A50B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B966C8A" w14:textId="660FF202" w:rsidR="00DC7B56" w:rsidRPr="00C52E59" w:rsidRDefault="0030644C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70" w:type="dxa"/>
            <w:vAlign w:val="bottom"/>
          </w:tcPr>
          <w:p w14:paraId="54CEECF5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2165528A" w14:textId="2E9C4D1D" w:rsidR="00DC7B56" w:rsidRPr="00C52E59" w:rsidRDefault="00CC4025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</w:tr>
      <w:tr w:rsidR="00DC7B56" w:rsidRPr="00C52E59" w14:paraId="5CD20D40" w14:textId="77777777" w:rsidTr="00935D6A">
        <w:trPr>
          <w:trHeight w:val="163"/>
        </w:trPr>
        <w:tc>
          <w:tcPr>
            <w:tcW w:w="2428" w:type="dxa"/>
            <w:noWrap/>
            <w:vAlign w:val="bottom"/>
          </w:tcPr>
          <w:p w14:paraId="2228CA2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1E04B3B" w14:textId="263A1C1D" w:rsidR="00DC7B56" w:rsidRPr="00C52E59" w:rsidRDefault="00DE548E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523</w:t>
            </w:r>
          </w:p>
        </w:tc>
        <w:tc>
          <w:tcPr>
            <w:tcW w:w="236" w:type="dxa"/>
            <w:noWrap/>
            <w:vAlign w:val="bottom"/>
          </w:tcPr>
          <w:p w14:paraId="64B2E31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DBE95DD" w14:textId="242C8044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</w:tcPr>
          <w:p w14:paraId="5388151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9D7948" w14:textId="2797E189" w:rsidR="00DC7B56" w:rsidRPr="00C52E59" w:rsidRDefault="00DE548E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6" w:type="dxa"/>
            <w:noWrap/>
          </w:tcPr>
          <w:p w14:paraId="024290E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EBDCE46" w14:textId="6BF8E01E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73" w:type="dxa"/>
            <w:noWrap/>
            <w:vAlign w:val="bottom"/>
          </w:tcPr>
          <w:p w14:paraId="629F43E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FCB1B0" w14:textId="2D25A2EF" w:rsidR="00DC7B56" w:rsidRPr="00C52E59" w:rsidRDefault="00DE548E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03396C55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CFD9F9E" w14:textId="61BC7CA2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73" w:type="dxa"/>
            <w:vAlign w:val="bottom"/>
          </w:tcPr>
          <w:p w14:paraId="38E146B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2D4EA" w14:textId="5875B674" w:rsidR="00DC7B56" w:rsidRPr="00C52E59" w:rsidRDefault="00DE548E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418</w:t>
            </w:r>
          </w:p>
        </w:tc>
        <w:tc>
          <w:tcPr>
            <w:tcW w:w="240" w:type="dxa"/>
            <w:vAlign w:val="bottom"/>
          </w:tcPr>
          <w:p w14:paraId="2B8EE73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899B2" w14:textId="20051EFF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103D196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47929" w14:textId="562E0FC3" w:rsidR="00DC7B56" w:rsidRPr="00385775" w:rsidRDefault="0030644C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48" w:type="dxa"/>
            <w:vAlign w:val="bottom"/>
          </w:tcPr>
          <w:p w14:paraId="2DA8CD39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5C771" w14:textId="7088A2A9" w:rsidR="00DC7B56" w:rsidRPr="00385775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,042</w:t>
            </w:r>
          </w:p>
        </w:tc>
        <w:tc>
          <w:tcPr>
            <w:tcW w:w="236" w:type="dxa"/>
          </w:tcPr>
          <w:p w14:paraId="07511BB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FD60D" w14:textId="4E243EC5" w:rsidR="00DC7B56" w:rsidRPr="00C52E59" w:rsidRDefault="0030644C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</w:tcPr>
          <w:p w14:paraId="07E3838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95424" w14:textId="022F11C7" w:rsidR="00DC7B56" w:rsidRPr="00C52E59" w:rsidRDefault="00DC7713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gridSpan w:val="2"/>
            <w:vAlign w:val="bottom"/>
          </w:tcPr>
          <w:p w14:paraId="385DC63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9FD5B" w14:textId="00E851F5" w:rsidR="00DC7B56" w:rsidRPr="00C52E59" w:rsidRDefault="0030644C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2,944</w:t>
            </w:r>
          </w:p>
        </w:tc>
        <w:tc>
          <w:tcPr>
            <w:tcW w:w="270" w:type="dxa"/>
          </w:tcPr>
          <w:p w14:paraId="48C9499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86B1C" w14:textId="64D81235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,7</w:t>
            </w:r>
            <w:r w:rsidR="00CC402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73</w:t>
            </w:r>
          </w:p>
        </w:tc>
      </w:tr>
      <w:tr w:rsidR="00DC7B56" w:rsidRPr="00C52E59" w14:paraId="6DD73D70" w14:textId="77777777" w:rsidTr="00935D6A">
        <w:trPr>
          <w:trHeight w:val="30"/>
        </w:trPr>
        <w:tc>
          <w:tcPr>
            <w:tcW w:w="2428" w:type="dxa"/>
            <w:noWrap/>
            <w:vAlign w:val="bottom"/>
          </w:tcPr>
          <w:p w14:paraId="015348A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73175142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095575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5C43E464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39DB6F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44818F2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95EA2F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7E9DB91C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03D364E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5FD2C3F6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3B4B09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5E7BD9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1660314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035037B6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775E156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40527E21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7BD9952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7FAFB6C0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1302ED65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25A0917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31BA98D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74432C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E5DE599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233E0A7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1E24D9BE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6C20553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C52F693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75CA52CB" w14:textId="77777777" w:rsidR="00DC7B56" w:rsidRPr="00C52E59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C7B56" w:rsidRPr="00C52E59" w14:paraId="64BF500E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37399B8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38110760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054CC9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03960B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441597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A1185B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44924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AABA559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65F32A1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3CA2774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C64D6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94899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vAlign w:val="bottom"/>
          </w:tcPr>
          <w:p w14:paraId="1E6F348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2B3F149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E0657E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467DBD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F6A9309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697B3B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54D7099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98AF7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490437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D7A1BC1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0879301" w14:textId="77777777" w:rsidR="00DC7B56" w:rsidRPr="00517EE8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C1F69A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25E34C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48D9F19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1D364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33B93F5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C7B56" w:rsidRPr="00C52E59" w14:paraId="43DEC9CF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1A6F216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3461FB23" w14:textId="5F36FBB9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168</w:t>
            </w:r>
          </w:p>
        </w:tc>
        <w:tc>
          <w:tcPr>
            <w:tcW w:w="236" w:type="dxa"/>
            <w:noWrap/>
            <w:vAlign w:val="bottom"/>
          </w:tcPr>
          <w:p w14:paraId="2DEC2B7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84BF4C1" w14:textId="64652142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</w:tcPr>
          <w:p w14:paraId="74F9745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0F21557" w14:textId="397AFE4B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229605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61596D" w14:textId="449FC1BD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noWrap/>
            <w:vAlign w:val="bottom"/>
          </w:tcPr>
          <w:p w14:paraId="19B0551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1CBCF717" w14:textId="247C3AEB" w:rsidR="00DC7B56" w:rsidRPr="00C52E59" w:rsidRDefault="005003D7" w:rsidP="005003D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85FEA3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A9DCD2" w14:textId="6F6525EC" w:rsidR="00DC7B56" w:rsidRPr="00C52E59" w:rsidRDefault="00DC7B56" w:rsidP="00DC7B5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39893E6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612B5935" w14:textId="0D76F6C5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15</w:t>
            </w:r>
          </w:p>
        </w:tc>
        <w:tc>
          <w:tcPr>
            <w:tcW w:w="240" w:type="dxa"/>
            <w:vAlign w:val="bottom"/>
          </w:tcPr>
          <w:p w14:paraId="570A245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3B21E305" w14:textId="4A06A838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14:paraId="1E0F0B7D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23877A0" w14:textId="65B45BE5" w:rsidR="00DC7B56" w:rsidRPr="00385775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1,291</w:t>
            </w:r>
          </w:p>
        </w:tc>
        <w:tc>
          <w:tcPr>
            <w:tcW w:w="248" w:type="dxa"/>
            <w:vAlign w:val="bottom"/>
          </w:tcPr>
          <w:p w14:paraId="0B521E54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86230E3" w14:textId="51E842AA" w:rsidR="00DC7B56" w:rsidRPr="00385775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,039</w:t>
            </w:r>
          </w:p>
        </w:tc>
        <w:tc>
          <w:tcPr>
            <w:tcW w:w="236" w:type="dxa"/>
            <w:vAlign w:val="bottom"/>
          </w:tcPr>
          <w:p w14:paraId="19FA7365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829B7FE" w14:textId="04EE0B27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vAlign w:val="bottom"/>
          </w:tcPr>
          <w:p w14:paraId="33845DF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816C77D" w14:textId="0824B5F3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36" w:type="dxa"/>
            <w:gridSpan w:val="2"/>
            <w:vAlign w:val="bottom"/>
          </w:tcPr>
          <w:p w14:paraId="1CF00E0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0571A0E" w14:textId="6AB619D1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1,487</w:t>
            </w:r>
          </w:p>
        </w:tc>
        <w:tc>
          <w:tcPr>
            <w:tcW w:w="270" w:type="dxa"/>
            <w:vAlign w:val="bottom"/>
          </w:tcPr>
          <w:p w14:paraId="688F5A0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5E7EDC85" w14:textId="44F5ACE9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,456</w:t>
            </w:r>
          </w:p>
        </w:tc>
      </w:tr>
      <w:tr w:rsidR="00DC7B56" w:rsidRPr="00C52E59" w14:paraId="5232ECBD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54F0EED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3A0712AF" w14:textId="57317510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355</w:t>
            </w:r>
          </w:p>
        </w:tc>
        <w:tc>
          <w:tcPr>
            <w:tcW w:w="236" w:type="dxa"/>
            <w:noWrap/>
            <w:vAlign w:val="bottom"/>
          </w:tcPr>
          <w:p w14:paraId="3C648AF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78349CFE" w14:textId="6EDECE7B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317</w:t>
            </w:r>
          </w:p>
        </w:tc>
        <w:tc>
          <w:tcPr>
            <w:tcW w:w="236" w:type="dxa"/>
          </w:tcPr>
          <w:p w14:paraId="1577A60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A280CDE" w14:textId="1E10E252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398</w:t>
            </w:r>
          </w:p>
        </w:tc>
        <w:tc>
          <w:tcPr>
            <w:tcW w:w="236" w:type="dxa"/>
            <w:noWrap/>
            <w:vAlign w:val="bottom"/>
          </w:tcPr>
          <w:p w14:paraId="5D82635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E29A70B" w14:textId="69AAAC99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361</w:t>
            </w:r>
          </w:p>
        </w:tc>
        <w:tc>
          <w:tcPr>
            <w:tcW w:w="273" w:type="dxa"/>
            <w:noWrap/>
            <w:vAlign w:val="bottom"/>
          </w:tcPr>
          <w:p w14:paraId="4EFA31C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noWrap/>
            <w:vAlign w:val="bottom"/>
          </w:tcPr>
          <w:p w14:paraId="6F557962" w14:textId="7DAEAEA1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234</w:t>
            </w:r>
          </w:p>
        </w:tc>
        <w:tc>
          <w:tcPr>
            <w:tcW w:w="236" w:type="dxa"/>
            <w:noWrap/>
            <w:vAlign w:val="bottom"/>
          </w:tcPr>
          <w:p w14:paraId="3D1EA4B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BA264C9" w14:textId="65EA0EC4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73" w:type="dxa"/>
            <w:vAlign w:val="bottom"/>
          </w:tcPr>
          <w:p w14:paraId="00015E79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4F91E734" w14:textId="6E7C3465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403</w:t>
            </w:r>
          </w:p>
        </w:tc>
        <w:tc>
          <w:tcPr>
            <w:tcW w:w="240" w:type="dxa"/>
            <w:vAlign w:val="bottom"/>
          </w:tcPr>
          <w:p w14:paraId="2B5F85E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AA1496A" w14:textId="7ADC83C2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70" w:type="dxa"/>
            <w:vAlign w:val="bottom"/>
          </w:tcPr>
          <w:p w14:paraId="688A0E1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134B9D77" w14:textId="53365348" w:rsidR="00DC7B56" w:rsidRPr="00385775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</w:t>
            </w:r>
          </w:p>
        </w:tc>
        <w:tc>
          <w:tcPr>
            <w:tcW w:w="248" w:type="dxa"/>
            <w:vAlign w:val="bottom"/>
          </w:tcPr>
          <w:p w14:paraId="56E4A38A" w14:textId="77777777" w:rsidR="00DC7B56" w:rsidRPr="00002EB4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62BFA6" w14:textId="318B54D2" w:rsidR="00DC7B56" w:rsidRPr="00385775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35F06F8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F9B0C65" w14:textId="04756303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70" w:type="dxa"/>
            <w:vAlign w:val="bottom"/>
          </w:tcPr>
          <w:p w14:paraId="3A37504A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770FF94D" w14:textId="4EDFA91C" w:rsidR="00DC7B56" w:rsidRPr="00C52E59" w:rsidRDefault="008B07C1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gridSpan w:val="2"/>
            <w:vAlign w:val="bottom"/>
          </w:tcPr>
          <w:p w14:paraId="3ADBF7A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3B9C007" w14:textId="051DCB3E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1,457</w:t>
            </w:r>
          </w:p>
        </w:tc>
        <w:tc>
          <w:tcPr>
            <w:tcW w:w="270" w:type="dxa"/>
            <w:vAlign w:val="bottom"/>
          </w:tcPr>
          <w:p w14:paraId="2808A303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E627517" w14:textId="63C6CE4D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B07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</w:tr>
      <w:tr w:rsidR="00DC7B56" w:rsidRPr="00C52E59" w14:paraId="5271DCE3" w14:textId="77777777" w:rsidTr="00935D6A">
        <w:trPr>
          <w:trHeight w:val="235"/>
        </w:trPr>
        <w:tc>
          <w:tcPr>
            <w:tcW w:w="2428" w:type="dxa"/>
            <w:noWrap/>
            <w:vAlign w:val="bottom"/>
          </w:tcPr>
          <w:p w14:paraId="06B0F26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D4FB71A" w14:textId="57F051B2" w:rsidR="00DC7B56" w:rsidRPr="00C52E59" w:rsidRDefault="005003D7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523</w:t>
            </w:r>
          </w:p>
        </w:tc>
        <w:tc>
          <w:tcPr>
            <w:tcW w:w="236" w:type="dxa"/>
            <w:noWrap/>
            <w:vAlign w:val="bottom"/>
          </w:tcPr>
          <w:p w14:paraId="063032F2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21F20DF" w14:textId="5D6964D5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</w:tcPr>
          <w:p w14:paraId="7F3CABE7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59BB328" w14:textId="385EB616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6" w:type="dxa"/>
            <w:noWrap/>
          </w:tcPr>
          <w:p w14:paraId="5134E83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5BD41EC" w14:textId="15F631A1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73" w:type="dxa"/>
            <w:noWrap/>
            <w:vAlign w:val="bottom"/>
          </w:tcPr>
          <w:p w14:paraId="7896E08F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F31C875" w14:textId="761665AA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43E409B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56A4AD" w14:textId="021E3D5A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73" w:type="dxa"/>
            <w:vAlign w:val="bottom"/>
          </w:tcPr>
          <w:p w14:paraId="7CF854D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BADB2" w14:textId="0B2746F5" w:rsidR="00DC7B56" w:rsidRPr="00C52E59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418</w:t>
            </w:r>
          </w:p>
        </w:tc>
        <w:tc>
          <w:tcPr>
            <w:tcW w:w="240" w:type="dxa"/>
            <w:vAlign w:val="bottom"/>
          </w:tcPr>
          <w:p w14:paraId="4FA36D9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01139" w14:textId="3A093D8B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3C91899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8C73E" w14:textId="013BA1E3" w:rsidR="00DC7B56" w:rsidRPr="00FD539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48" w:type="dxa"/>
          </w:tcPr>
          <w:p w14:paraId="06E05764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53DD7" w14:textId="7B311F25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FD53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042</w:t>
            </w:r>
          </w:p>
        </w:tc>
        <w:tc>
          <w:tcPr>
            <w:tcW w:w="236" w:type="dxa"/>
          </w:tcPr>
          <w:p w14:paraId="7DA248E1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2CF88" w14:textId="6AD78973" w:rsidR="00DC7B56" w:rsidRPr="00FD5397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</w:tcPr>
          <w:p w14:paraId="13706E8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B80A" w14:textId="6D3FAC03" w:rsidR="00DC7B56" w:rsidRPr="00C52E59" w:rsidRDefault="008B07C1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gridSpan w:val="2"/>
            <w:vAlign w:val="bottom"/>
          </w:tcPr>
          <w:p w14:paraId="4F9A46E7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EDBA4" w14:textId="2FAE63AE" w:rsidR="00DC7B56" w:rsidRPr="004E04B5" w:rsidRDefault="005003D7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2,944</w:t>
            </w:r>
          </w:p>
        </w:tc>
        <w:tc>
          <w:tcPr>
            <w:tcW w:w="270" w:type="dxa"/>
          </w:tcPr>
          <w:p w14:paraId="255D069C" w14:textId="77777777" w:rsidR="00DC7B56" w:rsidRPr="004E04B5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35507" w14:textId="3EBE834A" w:rsidR="00DC7B56" w:rsidRPr="004E04B5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4E04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6E01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73</w:t>
            </w:r>
          </w:p>
        </w:tc>
      </w:tr>
      <w:tr w:rsidR="00DC7B56" w:rsidRPr="00C52E59" w14:paraId="3D825394" w14:textId="77777777" w:rsidTr="00935D6A">
        <w:trPr>
          <w:trHeight w:val="235"/>
        </w:trPr>
        <w:tc>
          <w:tcPr>
            <w:tcW w:w="2428" w:type="dxa"/>
            <w:noWrap/>
            <w:vAlign w:val="bottom"/>
          </w:tcPr>
          <w:p w14:paraId="7533C74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5E71E92E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30B6EA3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noWrap/>
            <w:vAlign w:val="bottom"/>
          </w:tcPr>
          <w:p w14:paraId="78A056C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A2D076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6C81B37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6CDB24B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5C3DC29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485EB814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noWrap/>
            <w:vAlign w:val="bottom"/>
          </w:tcPr>
          <w:p w14:paraId="74C8AAF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1537516" w14:textId="77777777" w:rsidR="00DC7B56" w:rsidRPr="00C52E59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09BF9F0B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vAlign w:val="bottom"/>
          </w:tcPr>
          <w:p w14:paraId="1745188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50C9C67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7D050A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3DB3B73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288A5E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3F5252FC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544657E0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9A60D69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25D313C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C36BE90" w14:textId="77777777" w:rsidR="00DC7B56" w:rsidRPr="00FD5397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4B39662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vAlign w:val="bottom"/>
          </w:tcPr>
          <w:p w14:paraId="74104605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5B30F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871629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0E0414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0635156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F3E2A" w:rsidRPr="00C52E59" w14:paraId="12659285" w14:textId="77777777" w:rsidTr="00935D6A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4BCD1BB9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16AD6293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4AB5721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 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3A4989" w14:textId="1B2901B6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3323B741" w14:textId="77777777" w:rsidR="005F3E2A" w:rsidRPr="00993527" w:rsidRDefault="005F3E2A" w:rsidP="005F3E2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3A1213" w14:textId="6588A43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</w:tcPr>
          <w:p w14:paraId="5AD45E75" w14:textId="77777777" w:rsidR="005F3E2A" w:rsidRDefault="005F3E2A" w:rsidP="005F3E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0389C93" w14:textId="77777777" w:rsidR="005F3E2A" w:rsidRDefault="005F3E2A" w:rsidP="005F3E2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DB86B9" w14:textId="77777777" w:rsidR="005F3E2A" w:rsidRPr="00993527" w:rsidRDefault="005F3E2A" w:rsidP="005F3E2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CC4073" w14:textId="79534833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noWrap/>
            <w:vAlign w:val="bottom"/>
          </w:tcPr>
          <w:p w14:paraId="1CD13C11" w14:textId="77777777" w:rsidR="005F3E2A" w:rsidRPr="00993527" w:rsidRDefault="005F3E2A" w:rsidP="005F3E2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A2C2C" w14:textId="7F77A8BA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3" w:type="dxa"/>
            <w:noWrap/>
            <w:vAlign w:val="bottom"/>
          </w:tcPr>
          <w:p w14:paraId="157D5F37" w14:textId="77777777" w:rsidR="005F3E2A" w:rsidRPr="00993527" w:rsidRDefault="005F3E2A" w:rsidP="005F3E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BA828C" w14:textId="2C82FF4D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  <w:vAlign w:val="bottom"/>
          </w:tcPr>
          <w:p w14:paraId="5F2EE5DC" w14:textId="77777777" w:rsidR="005F3E2A" w:rsidRPr="00993527" w:rsidRDefault="005F3E2A" w:rsidP="005F3E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35212F" w14:textId="560DA3B4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0246D002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A69E96" w14:textId="112D70A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1ED3BD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ADABC9" w14:textId="5BA4D939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A42BB6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2DE253" w14:textId="26A73955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14:paraId="625051B5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5B7880" w14:textId="4CFBC41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2AA7FB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7B2E16" w14:textId="45ABAC5C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A3DD08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6349FB" w14:textId="1F37156F" w:rsidR="005F3E2A" w:rsidRPr="00993527" w:rsidRDefault="00AF56CC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1A065D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72F201" w14:textId="50882C82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BAF07F" w14:textId="777777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A913B4" w14:textId="3073A377" w:rsidR="005F3E2A" w:rsidRPr="00993527" w:rsidRDefault="005F3E2A" w:rsidP="005F3E2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F56C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</w:tr>
      <w:tr w:rsidR="00DC7B56" w:rsidRPr="00C52E59" w14:paraId="517783CA" w14:textId="77777777" w:rsidTr="00935D6A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5DB2BFA6" w14:textId="77777777" w:rsidR="00DC7B56" w:rsidRPr="00C52E59" w:rsidRDefault="00DC7B56" w:rsidP="00DC7B5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2D6F1A2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A4AEB4A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4731344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B02D3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2C35626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ACCA80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855EAA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noWrap/>
            <w:vAlign w:val="bottom"/>
          </w:tcPr>
          <w:p w14:paraId="2318F79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0FDF48A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3F2FE9F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C1EC5F9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639D9B6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305E9B6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7B822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53BCDB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4F688E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0B6AD44C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vAlign w:val="bottom"/>
          </w:tcPr>
          <w:p w14:paraId="1C5F30BE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ADDA74B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467998C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57A7DA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326761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33B4983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3FE3ED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5817B730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DBA034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249DB6B8" w14:textId="77777777" w:rsidR="00DC7B56" w:rsidRPr="00C52E59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B56" w:rsidRPr="00585E7E" w14:paraId="7DEB39D4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7107B924" w14:textId="77777777" w:rsidR="00DC7B56" w:rsidRPr="007631F8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69556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ABD671" w14:textId="77777777" w:rsidR="00DC7B56" w:rsidRPr="00585E7E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4E6A7D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E583B84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00568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580C2113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DBBE1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7AFD88BE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3D157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5532DB3C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1648A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054AD083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222DE4EB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5B3CF1B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E1D2070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725C86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345479FD" w14:textId="77777777" w:rsidR="00DC7B56" w:rsidRPr="00002EB4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7D8BBC0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0A76A40" w14:textId="77777777" w:rsidR="00DC7B56" w:rsidRPr="00002EB4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3E73F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7EB5F76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BA0A35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267304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D17192C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A2D9A14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7CDD17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2B3A7D72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C7B56" w:rsidRPr="00585E7E" w14:paraId="23C2091A" w14:textId="77777777" w:rsidTr="00935D6A">
        <w:trPr>
          <w:trHeight w:val="60"/>
        </w:trPr>
        <w:tc>
          <w:tcPr>
            <w:tcW w:w="2428" w:type="dxa"/>
            <w:noWrap/>
            <w:vAlign w:val="bottom"/>
          </w:tcPr>
          <w:p w14:paraId="44167BCB" w14:textId="0788BDCD" w:rsidR="00DC7B56" w:rsidRPr="007631F8" w:rsidRDefault="00DC7B56" w:rsidP="00DC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="00427E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97E54D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448A8C" w14:textId="77777777" w:rsidR="00DC7B56" w:rsidRPr="00585E7E" w:rsidRDefault="00DC7B56" w:rsidP="00DC7B5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83F2F3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00C492A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5FB7E3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4D1E3B08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B8B42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6AAA2549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55835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76F5B84D" w14:textId="77777777" w:rsidR="00DC7B56" w:rsidRPr="00585E7E" w:rsidRDefault="00DC7B56" w:rsidP="00DC7B5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AC5403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D1FE29D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3B456D9D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18AEBEF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98A3019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642E16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2F48D756" w14:textId="77777777" w:rsidR="00DC7B56" w:rsidRPr="00002EB4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879D3D0" w14:textId="77777777" w:rsidR="00DC7B56" w:rsidRPr="00002EB4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4BF96AD" w14:textId="77777777" w:rsidR="00DC7B56" w:rsidRPr="00002EB4" w:rsidRDefault="00DC7B56" w:rsidP="00DC7B5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042299" w14:textId="77777777" w:rsidR="00DC7B56" w:rsidRPr="00585E7E" w:rsidRDefault="00DC7B56" w:rsidP="00DC7B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AB00074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0E36D0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5986C8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694697F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9FE183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9B3727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039FC7D6" w14:textId="77777777" w:rsidR="00DC7B56" w:rsidRPr="00585E7E" w:rsidRDefault="00DC7B56" w:rsidP="00DC7B5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003D7" w:rsidRPr="00C52E59" w14:paraId="4E2F91B1" w14:textId="77777777" w:rsidTr="00440A91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65E3F24D" w14:textId="4D7C376A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55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4D3553A" w14:textId="6A7873EC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441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2,295</w:t>
            </w:r>
          </w:p>
        </w:tc>
        <w:tc>
          <w:tcPr>
            <w:tcW w:w="236" w:type="dxa"/>
            <w:noWrap/>
          </w:tcPr>
          <w:p w14:paraId="6A79896E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39A2870" w14:textId="794F5C48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2,654</w:t>
            </w:r>
          </w:p>
        </w:tc>
        <w:tc>
          <w:tcPr>
            <w:tcW w:w="236" w:type="dxa"/>
          </w:tcPr>
          <w:p w14:paraId="5C0E249B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259F38EF" w14:textId="749439E1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1,599</w:t>
            </w:r>
          </w:p>
        </w:tc>
        <w:tc>
          <w:tcPr>
            <w:tcW w:w="236" w:type="dxa"/>
            <w:noWrap/>
          </w:tcPr>
          <w:p w14:paraId="6857EE81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065C839" w14:textId="63EC57C9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1,649</w:t>
            </w:r>
          </w:p>
        </w:tc>
        <w:tc>
          <w:tcPr>
            <w:tcW w:w="273" w:type="dxa"/>
            <w:noWrap/>
          </w:tcPr>
          <w:p w14:paraId="2BBEE1C3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4E7D260" w14:textId="7CF098A7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832</w:t>
            </w:r>
          </w:p>
        </w:tc>
        <w:tc>
          <w:tcPr>
            <w:tcW w:w="236" w:type="dxa"/>
            <w:noWrap/>
          </w:tcPr>
          <w:p w14:paraId="5C7E933A" w14:textId="77777777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EE2F68D" w14:textId="3AA089C3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419814C" w14:textId="77777777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</w:tcPr>
          <w:p w14:paraId="41822709" w14:textId="3BD1CB9E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2,526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92069B9" w14:textId="77777777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</w:tcPr>
          <w:p w14:paraId="2B84B5CD" w14:textId="305BC218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F39EA" w14:textId="77777777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double" w:sz="4" w:space="0" w:color="auto"/>
              <w:right w:val="nil"/>
            </w:tcBorders>
          </w:tcPr>
          <w:p w14:paraId="1D9D8194" w14:textId="4B31F15A" w:rsidR="005003D7" w:rsidRPr="00A06581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2,001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E80CDC0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6E62276C" w14:textId="16F85528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1,853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8F50EC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03203CCA" w14:textId="4FE79F5F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C8B6B3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D15B60A" w14:textId="560FB36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4F57345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</w:tcPr>
          <w:p w14:paraId="7753D9DB" w14:textId="33625C19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10,261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9A4D0" w14:textId="77777777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</w:tcPr>
          <w:p w14:paraId="46949BF3" w14:textId="7DF9A56A" w:rsidR="005003D7" w:rsidRPr="007631F8" w:rsidRDefault="005003D7" w:rsidP="005003D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003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10,726</w:t>
            </w:r>
          </w:p>
        </w:tc>
      </w:tr>
    </w:tbl>
    <w:p w14:paraId="11F51A08" w14:textId="77777777" w:rsidR="00935D6A" w:rsidRDefault="00935D6A" w:rsidP="00935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14:paraId="29ABA44B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A944F" w14:textId="77777777" w:rsidR="004A1506" w:rsidRPr="00272DBB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72DB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1ECE4F2" w14:textId="77777777" w:rsidR="00B3575B" w:rsidRPr="00272DBB" w:rsidRDefault="00B3575B" w:rsidP="000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B3575B" w:rsidRPr="00272DBB" w:rsidSect="002B21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BA6BB0" w:rsidRPr="003C70F7" w14:paraId="0665EF1F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37EBB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9F1A579" w14:textId="77777777" w:rsidR="00BA6BB0" w:rsidRPr="00DC37B2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A6BB0" w:rsidRPr="003C70F7" w14:paraId="26A817F7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3BC7" w14:textId="77777777" w:rsidR="00BA6BB0" w:rsidRPr="00F2748F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6E2A9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68E7A9" w14:textId="10934BE8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98BF1DF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AC9AF" w14:textId="2B22103B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BA6BB0" w:rsidRPr="003C70F7" w14:paraId="6E1CA474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C2CF5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D457EC1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BA6BB0" w:rsidRPr="003C70F7" w14:paraId="2738BD53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DD72C" w14:textId="77777777" w:rsidR="00BA6BB0" w:rsidRPr="00A24533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8949583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BA6BB0" w:rsidRPr="003C70F7" w14:paraId="27C64AC5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3E0DC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962B3E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05C2C4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D997D" w14:textId="77777777" w:rsidR="00BA6BB0" w:rsidRPr="003C70F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A6BB0" w:rsidRPr="003C70F7" w14:paraId="59FBE98A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F32CA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BC7DAD" w14:textId="11096801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582E06ED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C8AF6" w14:textId="75E609F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266</w:t>
            </w:r>
          </w:p>
        </w:tc>
      </w:tr>
      <w:tr w:rsidR="00BA6BB0" w:rsidRPr="003C70F7" w14:paraId="63C5A7EA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B3BCF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24485" w14:textId="30E7B4A6" w:rsidR="00BA6BB0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BB97BB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8ACB0" w14:textId="0723BE29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</w:t>
            </w:r>
          </w:p>
        </w:tc>
      </w:tr>
      <w:tr w:rsidR="00BA6BB0" w:rsidRPr="003C70F7" w14:paraId="2F41E86A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79CE4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DAAB58" w14:textId="752AFFB1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03EC4AFB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523FA" w14:textId="7C87DD9F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311</w:t>
            </w:r>
          </w:p>
        </w:tc>
      </w:tr>
      <w:tr w:rsidR="00BA6BB0" w:rsidRPr="003C70F7" w14:paraId="4A682C7A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E0600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B8D929" w14:textId="3C01ACC1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356FC559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2BDCD" w14:textId="65BFF831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120</w:t>
            </w:r>
          </w:p>
        </w:tc>
      </w:tr>
      <w:tr w:rsidR="00BA6BB0" w:rsidRPr="003C70F7" w14:paraId="6CB1DE97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1758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F4856" w14:textId="56B1E44C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4E76DC04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57F3" w14:textId="18564CF4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</w:t>
            </w:r>
          </w:p>
        </w:tc>
      </w:tr>
      <w:tr w:rsidR="00BA6BB0" w:rsidRPr="003C70F7" w14:paraId="590C7186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53479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AAFC46" w14:textId="7CBFB75E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229CB5B7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3EE5E" w14:textId="5145F812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</w:t>
            </w:r>
          </w:p>
        </w:tc>
      </w:tr>
      <w:tr w:rsidR="00BA6BB0" w:rsidRPr="00961692" w14:paraId="0BD74331" w14:textId="77777777" w:rsidTr="00BA6BB0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C18BE" w14:textId="77777777" w:rsidR="00BA6BB0" w:rsidRPr="00961692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DFC8D" w14:textId="77777777" w:rsidR="00BA6BB0" w:rsidRPr="00961692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CE8AA9" w14:textId="77777777" w:rsidR="00BA6BB0" w:rsidRPr="00961692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AA3C47" w14:textId="77777777" w:rsidR="00BA6BB0" w:rsidRPr="00961692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A6BB0" w:rsidRPr="003C70F7" w14:paraId="497F9E1A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68A5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06479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FCB4A53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F4038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A6BB0" w:rsidRPr="003C70F7" w14:paraId="362BA0A9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2BA7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548833" w14:textId="0A0B03D6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11F9E0E6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359F43" w14:textId="3FD2E06D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78</w:t>
            </w:r>
          </w:p>
        </w:tc>
      </w:tr>
      <w:tr w:rsidR="00BA6BB0" w:rsidRPr="003C70F7" w14:paraId="470EC5BB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4CA2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C981" w14:textId="2D1EE1B9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539E2DDB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21C26" w14:textId="35645035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372</w:t>
            </w:r>
          </w:p>
        </w:tc>
      </w:tr>
      <w:tr w:rsidR="00BA6BB0" w:rsidRPr="003C70F7" w14:paraId="5DB91E89" w14:textId="77777777" w:rsidTr="00BA6BB0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6E61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B31BE" w14:textId="40BBEC33" w:rsidR="00BA6BB0" w:rsidRPr="003C70F7" w:rsidRDefault="00192AF3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2C4009D6" w14:textId="77777777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618FB" w14:textId="2ED8A454" w:rsidR="00BA6BB0" w:rsidRPr="003C70F7" w:rsidRDefault="00BA6BB0" w:rsidP="00BA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50</w:t>
            </w:r>
          </w:p>
        </w:tc>
      </w:tr>
    </w:tbl>
    <w:p w14:paraId="47C81E84" w14:textId="77777777" w:rsidR="00051434" w:rsidRPr="00961692" w:rsidRDefault="00051434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2475F0FA" w14:textId="3CC1C8E1" w:rsidR="00080C75" w:rsidRPr="00961692" w:rsidRDefault="0096169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6579B266" w14:textId="77777777" w:rsidR="00BA6BB0" w:rsidRPr="00961692" w:rsidRDefault="00BA6BB0" w:rsidP="00BA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3" w:type="dxa"/>
        <w:tblInd w:w="450" w:type="dxa"/>
        <w:tblLook w:val="01E0" w:firstRow="1" w:lastRow="1" w:firstColumn="1" w:lastColumn="1" w:noHBand="0" w:noVBand="0"/>
      </w:tblPr>
      <w:tblGrid>
        <w:gridCol w:w="4062"/>
        <w:gridCol w:w="1061"/>
        <w:gridCol w:w="236"/>
        <w:gridCol w:w="1020"/>
        <w:gridCol w:w="268"/>
        <w:gridCol w:w="1064"/>
        <w:gridCol w:w="268"/>
        <w:gridCol w:w="1064"/>
      </w:tblGrid>
      <w:tr w:rsidR="00BA6BB0" w:rsidRPr="008F4497" w14:paraId="2C16B85B" w14:textId="77777777" w:rsidTr="00010A3D">
        <w:trPr>
          <w:tblHeader/>
        </w:trPr>
        <w:tc>
          <w:tcPr>
            <w:tcW w:w="4062" w:type="dxa"/>
          </w:tcPr>
          <w:p w14:paraId="08BDE540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7810804B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6BB0" w:rsidRPr="008F4497" w14:paraId="00B7B1FC" w14:textId="77777777" w:rsidTr="00010A3D">
        <w:trPr>
          <w:tblHeader/>
        </w:trPr>
        <w:tc>
          <w:tcPr>
            <w:tcW w:w="4062" w:type="dxa"/>
          </w:tcPr>
          <w:p w14:paraId="7EAB3F51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0AA8F27A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0E6AE31A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35971970" w14:textId="77777777" w:rsidR="00BA6BB0" w:rsidRPr="008F4497" w:rsidRDefault="00BA6BB0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0BC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651160" w:rsidRPr="008F4497" w14:paraId="7F0D14AB" w14:textId="77777777" w:rsidTr="00010A3D">
        <w:trPr>
          <w:tblHeader/>
        </w:trPr>
        <w:tc>
          <w:tcPr>
            <w:tcW w:w="4062" w:type="dxa"/>
          </w:tcPr>
          <w:p w14:paraId="2233D149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38F0B4F6" w14:textId="4DF8F430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055B25BD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14C36FB9" w14:textId="06DC7839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28A1B831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5F23FB2D" w14:textId="674E0C2D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  <w:vAlign w:val="center"/>
          </w:tcPr>
          <w:p w14:paraId="0267E337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66845DBD" w14:textId="3836001A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51160" w:rsidRPr="008F4497" w14:paraId="643037C1" w14:textId="77777777" w:rsidTr="00010A3D">
        <w:trPr>
          <w:tblHeader/>
        </w:trPr>
        <w:tc>
          <w:tcPr>
            <w:tcW w:w="4062" w:type="dxa"/>
          </w:tcPr>
          <w:p w14:paraId="33DEE260" w14:textId="77777777" w:rsidR="00651160" w:rsidRPr="008F4497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1" w:type="dxa"/>
            <w:gridSpan w:val="7"/>
          </w:tcPr>
          <w:p w14:paraId="089F5944" w14:textId="77777777" w:rsidR="00651160" w:rsidRPr="008F4497" w:rsidRDefault="00651160" w:rsidP="006511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51160" w:rsidRPr="008F4497" w14:paraId="64B1D442" w14:textId="77777777" w:rsidTr="00010A3D">
        <w:tc>
          <w:tcPr>
            <w:tcW w:w="4062" w:type="dxa"/>
          </w:tcPr>
          <w:p w14:paraId="28D7CDD7" w14:textId="77777777" w:rsidR="00651160" w:rsidRPr="008F4497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61" w:type="dxa"/>
          </w:tcPr>
          <w:p w14:paraId="7A008C11" w14:textId="5D99F88B" w:rsidR="00651160" w:rsidRPr="002A7951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3,140</w:t>
            </w:r>
          </w:p>
        </w:tc>
        <w:tc>
          <w:tcPr>
            <w:tcW w:w="236" w:type="dxa"/>
          </w:tcPr>
          <w:p w14:paraId="020A55A6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1848351" w14:textId="721BC6F8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2,8</w:t>
            </w:r>
            <w:r w:rsidR="0073725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68" w:type="dxa"/>
          </w:tcPr>
          <w:p w14:paraId="33AE953E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BA03BB2" w14:textId="6FAC4541" w:rsidR="00651160" w:rsidRPr="002A7951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188</w:t>
            </w:r>
          </w:p>
        </w:tc>
        <w:tc>
          <w:tcPr>
            <w:tcW w:w="268" w:type="dxa"/>
          </w:tcPr>
          <w:p w14:paraId="5D1F0323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9C85000" w14:textId="0E897CEA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8735F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</w:t>
            </w:r>
          </w:p>
        </w:tc>
      </w:tr>
      <w:tr w:rsidR="00651160" w:rsidRPr="008F4497" w14:paraId="710C21CF" w14:textId="77777777" w:rsidTr="00010A3D">
        <w:tc>
          <w:tcPr>
            <w:tcW w:w="4062" w:type="dxa"/>
          </w:tcPr>
          <w:p w14:paraId="1528D407" w14:textId="77777777" w:rsidR="00651160" w:rsidRPr="008F4497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61" w:type="dxa"/>
          </w:tcPr>
          <w:p w14:paraId="5A5AC12C" w14:textId="727C2215" w:rsidR="00651160" w:rsidRPr="002A7951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(196)</w:t>
            </w:r>
          </w:p>
        </w:tc>
        <w:tc>
          <w:tcPr>
            <w:tcW w:w="236" w:type="dxa"/>
          </w:tcPr>
          <w:p w14:paraId="66B18A67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176DF4" w14:textId="28DA6C4E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1E20FFE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8C61C2" w14:textId="3892693E" w:rsidR="00651160" w:rsidRPr="008C70DF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(43)</w:t>
            </w:r>
          </w:p>
        </w:tc>
        <w:tc>
          <w:tcPr>
            <w:tcW w:w="268" w:type="dxa"/>
          </w:tcPr>
          <w:p w14:paraId="6C8F2B30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B78B6DD" w14:textId="519EADA5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651160" w:rsidRPr="008F4497" w14:paraId="631DD2E6" w14:textId="77777777" w:rsidTr="00010A3D">
        <w:tc>
          <w:tcPr>
            <w:tcW w:w="4062" w:type="dxa"/>
          </w:tcPr>
          <w:p w14:paraId="797A071E" w14:textId="77777777" w:rsidR="00651160" w:rsidRPr="008F4497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61" w:type="dxa"/>
          </w:tcPr>
          <w:p w14:paraId="59701317" w14:textId="77777777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B9949AC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2AC300B" w14:textId="77777777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22BBC055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7CE4869" w14:textId="77777777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FBCB238" w14:textId="77777777" w:rsidR="00651160" w:rsidRPr="008F4497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0DF285" w14:textId="77777777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651160" w:rsidRPr="002F3592" w14:paraId="19521DF7" w14:textId="77777777" w:rsidTr="00010A3D">
        <w:tc>
          <w:tcPr>
            <w:tcW w:w="4062" w:type="dxa"/>
          </w:tcPr>
          <w:p w14:paraId="0A30A1B1" w14:textId="77777777" w:rsidR="00651160" w:rsidRPr="002F3592" w:rsidRDefault="00651160" w:rsidP="00651160">
            <w:pPr>
              <w:rPr>
                <w:rFonts w:ascii="Angsana New" w:hAnsi="Angsana New"/>
                <w:sz w:val="30"/>
                <w:szCs w:val="30"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061" w:type="dxa"/>
          </w:tcPr>
          <w:p w14:paraId="06B7B881" w14:textId="1F3474AB" w:rsidR="00651160" w:rsidRPr="002F3592" w:rsidRDefault="00192AF3" w:rsidP="0019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512DDEFD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7D07D9A" w14:textId="007B009C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446F7A27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3ADF1A7" w14:textId="63DC325C" w:rsidR="00651160" w:rsidRPr="002F3592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8" w:type="dxa"/>
          </w:tcPr>
          <w:p w14:paraId="431C5215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3085D53C" w14:textId="59794BC2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651160" w:rsidRPr="002F3592" w14:paraId="21747175" w14:textId="77777777" w:rsidTr="00010A3D">
        <w:tc>
          <w:tcPr>
            <w:tcW w:w="4062" w:type="dxa"/>
          </w:tcPr>
          <w:p w14:paraId="7E5444EC" w14:textId="77777777" w:rsidR="00651160" w:rsidRPr="002F3592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1" w:type="dxa"/>
          </w:tcPr>
          <w:p w14:paraId="01E51AC8" w14:textId="3A6C9379" w:rsidR="00651160" w:rsidRPr="002F3592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</w:tcPr>
          <w:p w14:paraId="4D4126AC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57758148" w14:textId="0281FE6E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68" w:type="dxa"/>
          </w:tcPr>
          <w:p w14:paraId="51ED8E1B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17191AE" w14:textId="1184CE2A" w:rsidR="00651160" w:rsidRPr="002F3592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8" w:type="dxa"/>
          </w:tcPr>
          <w:p w14:paraId="1CEE7AF5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4" w:type="dxa"/>
          </w:tcPr>
          <w:p w14:paraId="03EFCC12" w14:textId="76D672FD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651160" w:rsidRPr="008F4497" w14:paraId="0BAF9A4F" w14:textId="77777777" w:rsidTr="00010A3D">
        <w:tc>
          <w:tcPr>
            <w:tcW w:w="4062" w:type="dxa"/>
          </w:tcPr>
          <w:p w14:paraId="0B3161B6" w14:textId="77777777" w:rsidR="00651160" w:rsidRPr="002F3592" w:rsidRDefault="00651160" w:rsidP="006511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61" w:type="dxa"/>
          </w:tcPr>
          <w:p w14:paraId="007E2C2F" w14:textId="72624A24" w:rsidR="00651160" w:rsidRPr="002F3592" w:rsidRDefault="00192AF3" w:rsidP="0019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0371A8DF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68236B" w14:textId="3AF37AB0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48238BE2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6BA26AF" w14:textId="5EA59319" w:rsidR="00651160" w:rsidRPr="002F3592" w:rsidRDefault="00192AF3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6D5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7E6AC948" w14:textId="77777777" w:rsidR="00651160" w:rsidRPr="002F3592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B8DAD2" w14:textId="5676C7DE" w:rsidR="00651160" w:rsidRPr="002A7951" w:rsidRDefault="00651160" w:rsidP="0065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8735F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6568C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CC6D5F" w:rsidRPr="008F4497" w14:paraId="11C288AA" w14:textId="77777777" w:rsidTr="00010A3D">
        <w:tc>
          <w:tcPr>
            <w:tcW w:w="4062" w:type="dxa"/>
          </w:tcPr>
          <w:p w14:paraId="6ABF9161" w14:textId="145670FE" w:rsidR="00CC6D5F" w:rsidRPr="002F3592" w:rsidRDefault="00CC6D5F" w:rsidP="00CC6D5F">
            <w:pPr>
              <w:rPr>
                <w:rFonts w:ascii="Angsana New" w:hAnsi="Angsana New"/>
                <w:sz w:val="30"/>
                <w:szCs w:val="30"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>
              <w:rPr>
                <w:rFonts w:ascii="Angsana New" w:hAnsi="Angsana New"/>
                <w:sz w:val="30"/>
                <w:szCs w:val="30"/>
              </w:rPr>
              <w:t>TFRS 9</w:t>
            </w:r>
          </w:p>
        </w:tc>
        <w:tc>
          <w:tcPr>
            <w:tcW w:w="1061" w:type="dxa"/>
          </w:tcPr>
          <w:p w14:paraId="5239176B" w14:textId="69671FD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3445443" w14:textId="77777777" w:rsidR="00CC6D5F" w:rsidRPr="002F3592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F6179DD" w14:textId="343D783D" w:rsidR="00CC6D5F" w:rsidRPr="002F3592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798CDFEF" w14:textId="77777777" w:rsidR="00CC6D5F" w:rsidRPr="002F3592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C77CD0F" w14:textId="1F32462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B028E65" w14:textId="77777777" w:rsidR="00CC6D5F" w:rsidRPr="00FE0A37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4" w:type="dxa"/>
          </w:tcPr>
          <w:p w14:paraId="7C1D7947" w14:textId="63B4ED39" w:rsidR="00CC6D5F" w:rsidRPr="002F3592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8735F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CC6D5F" w:rsidRPr="008F4497" w14:paraId="6A29407A" w14:textId="77777777" w:rsidTr="00010A3D">
        <w:tc>
          <w:tcPr>
            <w:tcW w:w="4062" w:type="dxa"/>
          </w:tcPr>
          <w:p w14:paraId="034FB550" w14:textId="77777777" w:rsidR="00CC6D5F" w:rsidRDefault="00CC6D5F" w:rsidP="00CC6D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497">
              <w:rPr>
                <w:rFonts w:ascii="Angsana New" w:hAnsi="Angsana New"/>
                <w:sz w:val="30"/>
                <w:szCs w:val="30"/>
              </w:rPr>
              <w:lastRenderedPageBreak/>
              <w:t xml:space="preserve">-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  <w:p w14:paraId="23EB7955" w14:textId="77777777" w:rsidR="00CC6D5F" w:rsidRPr="008F4497" w:rsidRDefault="00CC6D5F" w:rsidP="00CC6D5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1" w:type="dxa"/>
          </w:tcPr>
          <w:p w14:paraId="41BAA518" w14:textId="7777777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1114AFDC" w14:textId="305C56BF" w:rsidR="00CC6D5F" w:rsidRPr="00F2748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61AB50AE" w14:textId="77777777" w:rsidR="00CC6D5F" w:rsidRPr="00F2748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DB1C9A1" w14:textId="7777777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1990C649" w14:textId="1890ED6C" w:rsidR="00CC6D5F" w:rsidRPr="00F2748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62139511" w14:textId="77777777" w:rsidR="00CC6D5F" w:rsidRPr="008F4497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5985A5" w14:textId="7777777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5B83669B" w14:textId="7344EC18" w:rsidR="00CC6D5F" w:rsidRPr="002A7951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268" w:type="dxa"/>
          </w:tcPr>
          <w:p w14:paraId="5B0425E5" w14:textId="77777777" w:rsidR="00CC6D5F" w:rsidRPr="008F4497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63DBE7" w14:textId="77777777" w:rsidR="00CC6D5F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1B64193F" w14:textId="59F816B7" w:rsidR="00CC6D5F" w:rsidRPr="002A7951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206</w:t>
            </w:r>
          </w:p>
        </w:tc>
      </w:tr>
      <w:tr w:rsidR="00CC6D5F" w:rsidRPr="008F4497" w14:paraId="0BCC2147" w14:textId="77777777" w:rsidTr="00010A3D">
        <w:tc>
          <w:tcPr>
            <w:tcW w:w="4062" w:type="dxa"/>
          </w:tcPr>
          <w:p w14:paraId="3011A661" w14:textId="77777777" w:rsidR="00CC6D5F" w:rsidRPr="008F4497" w:rsidRDefault="00CC6D5F" w:rsidP="00CC6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3028A23E" w14:textId="06B92999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2,947</w:t>
            </w:r>
          </w:p>
        </w:tc>
        <w:tc>
          <w:tcPr>
            <w:tcW w:w="236" w:type="dxa"/>
          </w:tcPr>
          <w:p w14:paraId="21E4F78C" w14:textId="77777777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7F97339" w14:textId="192BF048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,775</w:t>
            </w:r>
          </w:p>
        </w:tc>
        <w:tc>
          <w:tcPr>
            <w:tcW w:w="268" w:type="dxa"/>
          </w:tcPr>
          <w:p w14:paraId="67C648D7" w14:textId="77777777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CE558F7" w14:textId="20350000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68" w:type="dxa"/>
          </w:tcPr>
          <w:p w14:paraId="4592D50C" w14:textId="77777777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D03F49E" w14:textId="4B9D12AD" w:rsidR="00CC6D5F" w:rsidRPr="00E70BC5" w:rsidRDefault="00CC6D5F" w:rsidP="00CC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6E2A9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75</w:t>
            </w:r>
          </w:p>
        </w:tc>
      </w:tr>
    </w:tbl>
    <w:p w14:paraId="7527C493" w14:textId="77777777" w:rsidR="00204DE8" w:rsidRPr="008545D1" w:rsidRDefault="00204DE8" w:rsidP="00204DE8">
      <w:pPr>
        <w:ind w:left="313" w:firstLine="22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4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810"/>
        <w:gridCol w:w="1255"/>
        <w:gridCol w:w="271"/>
        <w:gridCol w:w="1126"/>
      </w:tblGrid>
      <w:tr w:rsidR="003D7AED" w:rsidRPr="008545D1" w14:paraId="2C6591E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B319718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E36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DE98C" w14:textId="3E40E276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7AED" w:rsidRPr="008545D1" w14:paraId="68DC98D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415D00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99A7A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DB80" w14:textId="1BD9068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19BA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E6EC7" w14:textId="0F15FE52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D7AED" w:rsidRPr="008545D1" w14:paraId="42A106CB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AD2BF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7BB62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8152B" w14:textId="78B60EF9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0D70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2187" w14:textId="145CBF41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D7AED" w:rsidRPr="008545D1" w14:paraId="5C49539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8E6FE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8398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2C70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7AED" w:rsidRPr="008545D1" w14:paraId="172DB1A0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18CD15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05075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39B6A5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4AD97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E8609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7AED" w:rsidRPr="008545D1" w14:paraId="43D2F2C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040C0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4F797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8F46250" w14:textId="7C5A2FEB" w:rsidR="003D7AED" w:rsidRPr="008545D1" w:rsidRDefault="00192AF3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6C6FD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50BE166" w14:textId="7BC5E511" w:rsidR="003D7AED" w:rsidRPr="008545D1" w:rsidRDefault="003D7AED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10,726</w:t>
            </w:r>
          </w:p>
        </w:tc>
      </w:tr>
      <w:tr w:rsidR="003D7AED" w:rsidRPr="008545D1" w14:paraId="17BDFC6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88547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DDA51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D14762B" w14:textId="6BD512EC" w:rsidR="003D7AED" w:rsidRPr="008545D1" w:rsidRDefault="00192AF3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063CA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B514482" w14:textId="61264D8E" w:rsidR="003D7AED" w:rsidRPr="008545D1" w:rsidRDefault="003D7AED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3,144</w:t>
            </w:r>
          </w:p>
        </w:tc>
      </w:tr>
      <w:tr w:rsidR="003D7AED" w:rsidRPr="008545D1" w14:paraId="65E1E0CD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88D8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EE50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ABEAA" w14:textId="112FA96F" w:rsidR="003D7AED" w:rsidRPr="008545D1" w:rsidRDefault="00192AF3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915F37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AA8F" w14:textId="0906D141" w:rsidR="003D7AED" w:rsidRPr="008545D1" w:rsidRDefault="003D7AED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3D7AED" w:rsidRPr="008545D1" w14:paraId="5775887C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7A02C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CA1C48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BDDA1" w14:textId="234904DF" w:rsidR="003D7AED" w:rsidRPr="008545D1" w:rsidRDefault="00192AF3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14,626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6263C6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A6730" w14:textId="5687544D" w:rsidR="003D7AED" w:rsidRPr="008545D1" w:rsidRDefault="003D7AED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15,072</w:t>
            </w:r>
          </w:p>
        </w:tc>
      </w:tr>
      <w:tr w:rsidR="003D7AED" w:rsidRPr="008545D1" w14:paraId="12C7308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01D430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618C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1F80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57EB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BC9B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D7AED" w:rsidRPr="008545D1" w14:paraId="3F3A6580" w14:textId="77777777" w:rsidTr="00AC6751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9D6ED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B289C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5D2076" w14:textId="5E9690FB" w:rsidR="003D7AED" w:rsidRPr="008545D1" w:rsidRDefault="00192AF3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8,467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B3487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042AA" w14:textId="16A8AC1E" w:rsidR="003D7AED" w:rsidRPr="008545D1" w:rsidRDefault="003D7AED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77F26756" w14:textId="1E6C6D0D" w:rsidR="003E0C53" w:rsidRPr="00010463" w:rsidRDefault="003E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A4CF171" w14:textId="1C18A158" w:rsidR="00F471B3" w:rsidRPr="00272DBB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50EA" w:rsidRPr="00272D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AE0279E" w14:textId="77777777" w:rsidR="003E0C53" w:rsidRPr="00272DBB" w:rsidRDefault="003E0C5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  <w:cs/>
        </w:rPr>
      </w:pPr>
    </w:p>
    <w:p w14:paraId="2BCD69FB" w14:textId="78907ED3" w:rsidR="00E225E7" w:rsidRPr="00BE4F69" w:rsidRDefault="00F471B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BE4F69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737252" w:rsidRPr="00BE4F69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BE4F69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="00737252" w:rsidRPr="00BE4F69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BE4F69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4B27E79" w14:textId="77777777" w:rsidR="003E0C53" w:rsidRPr="00010463" w:rsidRDefault="003E0C5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3C2F287" w14:textId="3270D24E" w:rsidR="00592ED8" w:rsidRPr="00272DBB" w:rsidRDefault="00592ED8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272DBB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437C7572" w14:textId="28493408" w:rsidR="001520F2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DF726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10463" w:rsidRPr="006E2A97">
        <w:rPr>
          <w:rFonts w:ascii="Angsana New" w:hAnsi="Angsana New"/>
          <w:sz w:val="30"/>
          <w:szCs w:val="30"/>
        </w:rPr>
        <w:t>31</w:t>
      </w:r>
      <w:r w:rsidR="00010463" w:rsidRPr="00E74B3C">
        <w:rPr>
          <w:rFonts w:ascii="Angsana New" w:hAnsi="Angsana New"/>
          <w:sz w:val="30"/>
          <w:szCs w:val="30"/>
          <w:cs/>
        </w:rPr>
        <w:t xml:space="preserve"> </w:t>
      </w:r>
      <w:r w:rsidR="00010463" w:rsidRPr="00E74B3C">
        <w:rPr>
          <w:rFonts w:ascii="Angsana New" w:hAnsi="Angsana New" w:hint="cs"/>
          <w:sz w:val="30"/>
          <w:szCs w:val="30"/>
          <w:cs/>
        </w:rPr>
        <w:t>มีนาคม</w:t>
      </w:r>
      <w:r w:rsidR="00010463" w:rsidRPr="00E74B3C">
        <w:rPr>
          <w:rFonts w:ascii="Angsana New" w:hAnsi="Angsana New"/>
          <w:sz w:val="30"/>
          <w:szCs w:val="30"/>
          <w:cs/>
        </w:rPr>
        <w:t xml:space="preserve"> </w:t>
      </w:r>
      <w:r w:rsidR="00010463" w:rsidRPr="006E2A97">
        <w:rPr>
          <w:rFonts w:ascii="Angsana New" w:hAnsi="Angsana New"/>
          <w:sz w:val="30"/>
          <w:szCs w:val="30"/>
        </w:rPr>
        <w:t>256</w:t>
      </w:r>
      <w:r w:rsidR="00010463">
        <w:rPr>
          <w:rFonts w:ascii="Angsana New" w:hAnsi="Angsana New"/>
          <w:sz w:val="30"/>
          <w:szCs w:val="30"/>
        </w:rPr>
        <w:t>5</w:t>
      </w:r>
      <w:r w:rsidR="00010463" w:rsidRPr="00E74B3C">
        <w:rPr>
          <w:rFonts w:ascii="Angsana New" w:hAnsi="Angsana New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192AF3">
        <w:rPr>
          <w:rFonts w:asciiTheme="majorBidi" w:hAnsiTheme="majorBidi" w:cstheme="majorBidi"/>
          <w:sz w:val="30"/>
          <w:szCs w:val="30"/>
        </w:rPr>
        <w:t>9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192AF3">
        <w:rPr>
          <w:rFonts w:asciiTheme="majorBidi" w:hAnsiTheme="majorBidi" w:cstheme="majorBidi"/>
          <w:sz w:val="30"/>
          <w:szCs w:val="30"/>
        </w:rPr>
        <w:t>1</w:t>
      </w:r>
      <w:r w:rsidR="00854BCD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</w:t>
      </w:r>
      <w:r w:rsidR="00955536" w:rsidRPr="00272DBB">
        <w:rPr>
          <w:rFonts w:asciiTheme="majorBidi" w:hAnsiTheme="majorBidi" w:cstheme="majorBidi"/>
          <w:sz w:val="30"/>
          <w:szCs w:val="30"/>
          <w:cs/>
        </w:rPr>
        <w:t>นรวมและของ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="00592ED8" w:rsidRPr="00272DBB">
        <w:rPr>
          <w:rFonts w:asciiTheme="majorBidi" w:hAnsiTheme="majorBidi" w:cstheme="majorBidi"/>
          <w:sz w:val="30"/>
          <w:szCs w:val="30"/>
          <w:cs/>
        </w:rPr>
        <w:t>เนื่องจาก</w:t>
      </w:r>
    </w:p>
    <w:p w14:paraId="1B5DE8A8" w14:textId="77777777" w:rsidR="001520F2" w:rsidRDefault="0015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A934E3" w14:textId="77777777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(ก)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2426E302" w14:textId="0848E95C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(ข)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5775F7CE" w14:textId="3548E089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(ค)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272DBB">
        <w:rPr>
          <w:rFonts w:asciiTheme="majorBidi" w:hAnsiTheme="majorBidi" w:cstheme="majorBidi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480A9234" w14:textId="77777777" w:rsidR="00DE18CB" w:rsidRPr="00272DBB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2BBE4" w14:textId="73112B7C" w:rsidR="00580AE7" w:rsidRPr="00272DBB" w:rsidRDefault="00580A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272DBB" w:rsidRDefault="007B28EE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9EA16F2" w14:textId="77777777" w:rsidR="00580AE7" w:rsidRPr="00272DBB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272DBB" w:rsidRDefault="00580AE7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6BBE82" w14:textId="40AE317A" w:rsidR="00C92C3C" w:rsidRPr="00272DBB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01046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E3516A">
        <w:rPr>
          <w:rFonts w:asciiTheme="majorBidi" w:hAnsiTheme="majorBidi" w:cstheme="majorBidi" w:hint="cs"/>
          <w:sz w:val="30"/>
          <w:szCs w:val="30"/>
          <w:cs/>
          <w:lang w:bidi="th-TH"/>
        </w:rPr>
        <w:t>บางรายการ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475798" w:rsidRPr="00272DB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662692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A4EE7" w:rsidRPr="00272DBB" w:rsidSect="002B21A9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272DBB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63820911" w:rsidR="00C92E1D" w:rsidRPr="00272DBB" w:rsidRDefault="00A146A3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D7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D7AE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3D7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15354403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559BE22E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11EBA284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230A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E8C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E624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D4E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F7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72D9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CBB9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8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4B78CE1E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33D9F42A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04CC7CBC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274C593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F7EB36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F1F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B969B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3711A03" w14:textId="76AB8EE6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2E95F256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497E8C8E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16E31016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298A037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26481A02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600E7916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4A7405C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6A9E000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1A91E8D5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538AEA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27369D2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4882D16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582" w:rsidRPr="00272DBB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7FA27382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EB8DB6" w14:textId="1FECD012" w:rsidR="00CF6582" w:rsidRPr="00272DBB" w:rsidRDefault="00CF6582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0DA8613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23D51AA3" w:rsidR="00CF6582" w:rsidRPr="00272DBB" w:rsidRDefault="00CF6582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F2D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50AA5938" w:rsidR="00CF6582" w:rsidRPr="00272DBB" w:rsidRDefault="00CF6582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0DA0F6AE" w:rsidR="00CF6582" w:rsidRPr="00272DBB" w:rsidRDefault="00CF6582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  <w:r w:rsidR="0083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FBE592A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1829B29F" w:rsidR="00CF6582" w:rsidRPr="00272DBB" w:rsidRDefault="00CF6582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0C2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091B4ED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  <w:r w:rsidR="0083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2F4E535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7482CC32" w:rsidR="00CF6582" w:rsidRPr="00272DBB" w:rsidRDefault="00CF6582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24239C69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  <w:r w:rsidR="0083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</w:tr>
      <w:tr w:rsidR="00CF6582" w:rsidRPr="00272DBB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3B73FE23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91F32C0" w14:textId="3CA5AD47" w:rsidR="00CF6582" w:rsidRPr="00272DBB" w:rsidRDefault="00CF6582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7CF7EC3A" w:rsidR="00CF6582" w:rsidRPr="00272DBB" w:rsidRDefault="00CF6582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6E8E131A" w:rsidR="00CF6582" w:rsidRPr="00272DBB" w:rsidRDefault="00CF6582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3D4C4EB7" w:rsidR="00CF6582" w:rsidRPr="00272DBB" w:rsidRDefault="00CF6582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6E64B2C1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3D12C2CD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01D315D6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14E14A69" w:rsidR="00CF6582" w:rsidRPr="00272DBB" w:rsidRDefault="00CF6582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21F05EA9" w:rsidR="00CF6582" w:rsidRPr="00272DBB" w:rsidRDefault="00CF6582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765D33E5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</w:tr>
      <w:tr w:rsidR="006C061B" w:rsidRPr="00272DBB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730F2C5C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34105EBC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68B648B6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6E5C5F06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BD66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728834B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76108340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0A8A489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3543F13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582" w:rsidRPr="00272DBB" w14:paraId="0F12FC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645F4F33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C3ED380" w14:textId="5C43FEB0" w:rsidR="00CF6582" w:rsidRPr="00272DBB" w:rsidRDefault="00CF6582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378E8EFD" w:rsidR="00CF6582" w:rsidRPr="00272DBB" w:rsidRDefault="00CF6582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73104CB5" w:rsidR="00CF6582" w:rsidRPr="00272DBB" w:rsidRDefault="00CF6582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535BC2EC" w:rsidR="00CF6582" w:rsidRPr="00272DBB" w:rsidRDefault="00CF6582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0B4A022D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0251CBA7" w:rsidR="00CF6582" w:rsidRPr="00272DBB" w:rsidRDefault="00CF6582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70603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16FE7912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6F147D51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3B77723F" w:rsidR="00CF6582" w:rsidRPr="00272DBB" w:rsidRDefault="00CF6582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7066A909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CF6582" w:rsidRPr="00272DBB" w14:paraId="5441525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1CB00F0F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345A467" w14:textId="009E00A4" w:rsidR="00CF6582" w:rsidRPr="00272DBB" w:rsidRDefault="00CF6582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B35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1C0DDA1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2FC33E1F" w:rsidR="00CF6582" w:rsidRPr="00272DBB" w:rsidRDefault="00CF6582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7032F357" w:rsidR="00CF6582" w:rsidRPr="00272DBB" w:rsidRDefault="00CF6582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1F65F5F7" w:rsidR="00CF6582" w:rsidRPr="00272DBB" w:rsidRDefault="00CF6582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B35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C694E39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51DDB846" w:rsidR="00CF6582" w:rsidRPr="00272DBB" w:rsidRDefault="00CF6582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53F7F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41F34500" w:rsidR="00CF6582" w:rsidRPr="00272DBB" w:rsidRDefault="00CF6582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3DFECD5F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B35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B48D290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34081F1D" w:rsidR="00CF6582" w:rsidRPr="00272DBB" w:rsidRDefault="00CF6582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B35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6C061B" w:rsidRPr="00272DBB" w14:paraId="431AED2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3523E049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B35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05463F8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471FD7F4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F2D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30F4151C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50291E63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B35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8BA36F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C061B" w:rsidRPr="00272DBB" w14:paraId="3F66AB03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36687C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C061B" w:rsidRPr="00272DBB" w14:paraId="4A6598C1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5BEC8E13" w14:textId="64B5CA6E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1D13653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C1EC18E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12F41E82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A43245D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CD6D409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91255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52BD7F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3C75C5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27EEF17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AA72E1C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AA09940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24051E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6E513B6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D31EF5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FB83F6A" w14:textId="77777777" w:rsidR="006C061B" w:rsidRPr="00272DBB" w:rsidRDefault="006C061B" w:rsidP="006C06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C061B" w:rsidRPr="00272DBB" w14:paraId="7EEEA99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DBB43E2" w14:textId="2D23BE9F" w:rsidR="006C061B" w:rsidRPr="00272DBB" w:rsidRDefault="006C061B" w:rsidP="002F2D13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428190E" w14:textId="68B5A058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613C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E410C55" w14:textId="7B618EF1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8319AF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7D0B57" w14:textId="249175D1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8EE5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D0C87" w14:textId="08F11A7A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46FF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3E8810" w14:textId="3702FEA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6CF7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80DEAB" w14:textId="7B20DE74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B1DF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85588" w14:textId="44BBFE8A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2617F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7295EF" w14:textId="6F5C587F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48A381A4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434B00" w14:textId="4F549960" w:rsidR="006C061B" w:rsidRPr="00272DBB" w:rsidRDefault="006C061B" w:rsidP="006C061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03A12AC0" w14:textId="0669546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F1C30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DD3644B" w14:textId="658F7D0E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B640B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CF9C8D2" w14:textId="4CBD66B7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9FD6D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9C0FF9" w14:textId="17478698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1D80F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9AF2B" w14:textId="21CE433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F1CEE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9A4171" w14:textId="4A70C402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CD4C43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399BB" w14:textId="5D81DB52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35D6A4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C333B5" w14:textId="521BBABA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043A989" w14:textId="77777777" w:rsidR="00592460" w:rsidRPr="00272DBB" w:rsidRDefault="00592460" w:rsidP="006C061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799FCC" w14:textId="77777777" w:rsidR="00602268" w:rsidRPr="00272DBB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8545D1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7AED" w:rsidRPr="008545D1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3449A0A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50055110" w14:textId="77777777" w:rsidR="003D7AED" w:rsidRPr="008545D1" w:rsidRDefault="003D7AED" w:rsidP="003D7AE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545D1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ADEE9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1C5C4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8D3001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3DB2C5D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3883EF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044C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B1DC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FB0FC9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</w:tr>
      <w:tr w:rsidR="003D7AED" w:rsidRPr="008545D1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D9E9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BABA91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40600F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5FF02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3D7AED" w:rsidRPr="008545D1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95BE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0CB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1A4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766F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670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22C5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B781B2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A4348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80A88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5CD98B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3D7AED" w:rsidRPr="008545D1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9C47D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39F091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F134B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7FC65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41AA30B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3D7AED" w:rsidRPr="008545D1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78C9FB8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6F45B81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085E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2B12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2405B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67741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D7AED" w:rsidRPr="008545D1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2EF2F9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815BD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DB16B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0030620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F0EFAC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CB8758C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8244F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D7AED" w:rsidRPr="008545D1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D577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9FDD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EA0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1242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F79AEB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6DFF05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C69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946BC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7CFE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C69C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C2D53E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D84A7AA" w14:textId="77777777" w:rsidR="003D7AED" w:rsidRPr="008545D1" w:rsidRDefault="003D7AED" w:rsidP="003D7AE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44AA967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00A52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99EAE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D5AF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B41CA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F91200" w14:textId="77777777" w:rsidR="003D7AED" w:rsidRPr="008545D1" w:rsidRDefault="003D7AED" w:rsidP="003D7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2A59D4" w14:textId="7BC4DC40" w:rsidR="003D7AED" w:rsidRDefault="003D7AED"/>
    <w:p w14:paraId="0DE5A0B5" w14:textId="77777777" w:rsidR="00352DF4" w:rsidRPr="00272DBB" w:rsidRDefault="00352DF4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2E1D" w:rsidRPr="00272DBB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6199CFF3" w:rsidR="00C92E1D" w:rsidRPr="00272DBB" w:rsidRDefault="003D7AE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609B1BD8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00D2FF80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4965B79A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72DBB" w:rsidRPr="00272DB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64CB9AEE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4273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98C8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0688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64B2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DB75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E4EF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8C1A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448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398B6472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BC56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7D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6D18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00C6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0AF60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4E6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33992D13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737012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D13" w:rsidRPr="00272DBB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1CFA1C5C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0FFC7B6" w14:textId="090AA95E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79102C26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7C7AA610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0841A230" w:rsidR="002F2D13" w:rsidRPr="00272DBB" w:rsidRDefault="002F2D13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48098C3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58F7ADFA" w:rsidR="002F2D13" w:rsidRPr="00272DBB" w:rsidRDefault="002F2D13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30DA45E9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40B8B950" w:rsidR="002F2D13" w:rsidRPr="00272DBB" w:rsidRDefault="002F2D13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09A9F859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2F2D13" w:rsidRPr="00272DBB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2D4810F8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03304D9E" w14:textId="58A93058" w:rsidR="002F2D13" w:rsidRPr="00272DBB" w:rsidRDefault="002F2D13" w:rsidP="002F2D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3E8E0AF6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26632A31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57098D52" w:rsidR="002F2D13" w:rsidRPr="00272DBB" w:rsidRDefault="002F2D13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</w:tcPr>
          <w:p w14:paraId="479CA61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1D108C4F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</w:tcPr>
          <w:p w14:paraId="7635AE0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7C3B6361" w:rsidR="002F2D13" w:rsidRPr="00272DBB" w:rsidRDefault="002F2D13" w:rsidP="002F2D1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0D6073A2" w:rsidR="002F2D13" w:rsidRPr="00272DBB" w:rsidRDefault="002F2D13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6A1CB9FF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6C061B" w:rsidRPr="00272DBB" w14:paraId="5B2A93B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23CC3023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D13" w:rsidRPr="00272DBB" w14:paraId="0F969D70" w14:textId="77777777" w:rsidTr="00592460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167F9530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6113F25" w14:textId="174B0E14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EB0593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72917322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50FAC5ED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46E30936" w:rsidR="002F2D13" w:rsidRPr="00272DBB" w:rsidRDefault="002F2D13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33E47D17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60BD52A1" w:rsidR="002F2D13" w:rsidRPr="00272DBB" w:rsidRDefault="002F2D13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5A17CDEB" w:rsidR="002F2D13" w:rsidRPr="00272DBB" w:rsidRDefault="002F2D13" w:rsidP="002F2D1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22D6E9D0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C0377B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18B23834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2F2D13" w:rsidRPr="00272DBB" w14:paraId="4B4EB27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77777777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859E05" w14:textId="76BED106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30BE76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84B9B" w14:textId="14C242C0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F82F" w14:textId="31C3DACC" w:rsidR="002F2D13" w:rsidRPr="00272DB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55ED" w14:textId="566F48E6" w:rsidR="002F2D13" w:rsidRPr="00272DBB" w:rsidRDefault="002F2D13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</w:p>
        </w:tc>
        <w:tc>
          <w:tcPr>
            <w:tcW w:w="270" w:type="dxa"/>
          </w:tcPr>
          <w:p w14:paraId="63BF2D7A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DC6CA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653BA9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7049B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F2D13" w:rsidRPr="00272DBB" w14:paraId="5BAE236C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77777777" w:rsidR="002F2D13" w:rsidRPr="006C061B" w:rsidRDefault="002F2D13" w:rsidP="002F2D1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95E8D9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12791E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0BD34CA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9EE865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C4661AE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1E14C5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0FAB20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4B12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AC3C45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0F18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8E359D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B87A5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7FCD4F" w14:textId="77777777" w:rsidR="002F2D13" w:rsidRPr="00272DBB" w:rsidRDefault="002F2D13" w:rsidP="002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4400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D13" w:rsidRPr="00272DBB" w14:paraId="2FAB9C4C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6C697DD8" w14:textId="3940F52F" w:rsidR="002F2D13" w:rsidRPr="006C061B" w:rsidRDefault="002F2D13" w:rsidP="002F2D1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260DCA7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C3E5E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8919CE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3C199C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DAF668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FC9EB5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616DE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C22356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D29413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78415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2D1A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2AE98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40C167" w14:textId="77777777" w:rsidR="002F2D13" w:rsidRPr="00272DBB" w:rsidRDefault="002F2D13" w:rsidP="002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87180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36F040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D13" w:rsidRPr="00272DBB" w14:paraId="049E82C7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6597C94D" w14:textId="0C0AD881" w:rsidR="002F2D13" w:rsidRPr="006C061B" w:rsidRDefault="002F2D13" w:rsidP="002F2D1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0B1289EF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424C1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76D3BD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left" w:pos="70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49E4149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63B699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4F4237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AC08D3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DB867B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C2F20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BCC1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238A5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23F00D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D01F4" w14:textId="77777777" w:rsidR="002F2D13" w:rsidRPr="00272DBB" w:rsidRDefault="002F2D13" w:rsidP="002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0E8C0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EDD202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D13" w:rsidRPr="00272DBB" w14:paraId="30EC1835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3DF3972F" w14:textId="061F02C6" w:rsidR="002F2D13" w:rsidRPr="006C061B" w:rsidRDefault="0075622F" w:rsidP="007562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2F2D13"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4FBB832" w14:textId="3F077D79" w:rsidR="002F2D13" w:rsidRPr="00272DBB" w:rsidRDefault="002F2D13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D6330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F6F62DD" w14:textId="3F8474E0" w:rsidR="002F2D13" w:rsidRPr="006C061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061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08649" w14:textId="77777777" w:rsidR="002F2D13" w:rsidRPr="006C061B" w:rsidRDefault="002F2D13" w:rsidP="002F2D13">
            <w:pPr>
              <w:tabs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39C7BBA" w14:textId="578491AF" w:rsidR="002F2D13" w:rsidRPr="006C061B" w:rsidRDefault="002F2D13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061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38D46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8F9644" w14:textId="52D09AB3" w:rsidR="002F2D13" w:rsidRPr="00272DBB" w:rsidRDefault="002F2D13" w:rsidP="00877E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846E6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8BDB4D" w14:textId="0EC14074" w:rsidR="002F2D13" w:rsidRPr="00272DBB" w:rsidRDefault="002F2D13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569053F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FB076C" w14:textId="498EFCD6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588349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B18B8A" w14:textId="6E481EC6" w:rsidR="002F2D13" w:rsidRPr="00272DBB" w:rsidRDefault="002F2D13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432F70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7F8A5E" w14:textId="7D0D851F" w:rsidR="002F2D13" w:rsidRPr="00272DBB" w:rsidRDefault="002F2D13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AFBE009" w14:textId="66B98706" w:rsidR="00D525D8" w:rsidRPr="00272DBB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0A6CAA7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7DD44F" w14:textId="41B6E0DF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2EF352A9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91C0B6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B9ADBE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7AED" w:rsidRPr="008545D1" w14:paraId="23D26E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B6EF24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001186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5134ACA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02919D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7AED" w:rsidRPr="008545D1" w14:paraId="787ED5E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AF2ADA8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2AFCDC6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1A105A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61EEF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A69A1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5319C9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0F4C2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A8DE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373493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CD6CF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BDA4EB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09CC0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FE4AEFC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319EB38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14616597" w14:textId="77777777" w:rsidR="003D7AED" w:rsidRPr="008545D1" w:rsidRDefault="003D7AED" w:rsidP="003D7AE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05B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28C8F2D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E10783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7EA0B86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545D1" w14:paraId="6744A57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018EFC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7B499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059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5AA767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0137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4895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90A9D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D118C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B0DC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E0EB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7544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9F5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0450F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A293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1A73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98DE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7C18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F8D8174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2AC1F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5BC2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87ECDE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ACE856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59FC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3A170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92E3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3B05E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5DFFC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A4A1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A05B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911E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E059AE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D39B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FCACC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531ABA6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2CBCC738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1337E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F7EF4A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7B91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2E3E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3E63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70512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E7074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F507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FA4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69B3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9D693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A53D2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E8E4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34543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38EA9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38AEA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36EB7B2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98A082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68580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5C86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6ED2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7254FD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5581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C1CB9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3AAC3A4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4532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A792C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B5EDC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66FA1D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A097F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2F19C1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D15C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3D7AED" w:rsidRPr="008545D1" w14:paraId="0D5944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2916B8B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FD77C1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C0CBA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751E08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201FA4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A6ACD0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D93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C1F1F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7A6D5D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7123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4EA289D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EF05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747B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833D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68B31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A5A5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3D7AED" w:rsidRPr="008545D1" w14:paraId="594174C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49F1A3E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6BE7A3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462701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F72BE0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F0072D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65028E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3D304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720D4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33A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948E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FA5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5683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63692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7E1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BB21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F3063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21C58D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F2983DB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B43DA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3BAEFCE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27EDD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C7AD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608DB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9DE5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31A7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075B8B9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8096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5CDE6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CCDB2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12B61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A26D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8E1EB9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17CAA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3D7AED" w:rsidRPr="008545D1" w14:paraId="55AE456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2CBBFAF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5733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3A0F7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CFEC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1D7E2F4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745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3029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7720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164</w:t>
            </w:r>
          </w:p>
        </w:tc>
        <w:tc>
          <w:tcPr>
            <w:tcW w:w="270" w:type="dxa"/>
          </w:tcPr>
          <w:p w14:paraId="78CE6E4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97DD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CCE0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48121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EA133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09E5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0F75CA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CA94AF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6491883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9A8EEBD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0DB813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F9939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49FFBE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9059B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4CD7D5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4D781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05319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C7E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3EB2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262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67C5B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7E9A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6B50AF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03191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E5BD0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150CC3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E2280B0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CAFC55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1850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A084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AC93B7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0AB99F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F55D4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CC747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CD9E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FBF7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40340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19ED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56CF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225D29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C93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D8563C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F49FFF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63B813E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7E16E2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E4B75B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F05D2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363CF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88DBB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62857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A76C6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709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2902E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61512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31AF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DE33E3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79457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6A89F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3BE19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005634A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4ECD98D" w14:textId="77777777" w:rsidR="003D7AED" w:rsidRPr="008545D1" w:rsidRDefault="003D7AED" w:rsidP="003D7AE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62F2F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8104B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255A5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344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CAF5E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F59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264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DDB50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7193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E0E87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DA2B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D8F484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294D3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83E19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732B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43B2DE1" w14:textId="4EF6EA21" w:rsidR="007704BC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80D9F7" w14:textId="7736BABC" w:rsidR="003D7AED" w:rsidRDefault="003D7AE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77777777" w:rsidR="00C92E1D" w:rsidRPr="00272DBB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92E1D" w:rsidRPr="00272DBB" w:rsidSect="002B21A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272DBB" w:rsidRDefault="00882010" w:rsidP="00925863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272DBB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272DBB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272DBB" w14:paraId="10250E81" w14:textId="77777777" w:rsidTr="00925863">
        <w:tc>
          <w:tcPr>
            <w:tcW w:w="3150" w:type="dxa"/>
          </w:tcPr>
          <w:p w14:paraId="1A8F51B6" w14:textId="77777777" w:rsidR="00C85327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272DBB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272DBB" w14:paraId="3B7CB413" w14:textId="77777777" w:rsidTr="00925863">
        <w:tc>
          <w:tcPr>
            <w:tcW w:w="3150" w:type="dxa"/>
          </w:tcPr>
          <w:p w14:paraId="78AA1BB7" w14:textId="488D7F3A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272DBB" w14:paraId="659BC28B" w14:textId="77777777" w:rsidTr="00925863">
        <w:tc>
          <w:tcPr>
            <w:tcW w:w="3150" w:type="dxa"/>
          </w:tcPr>
          <w:p w14:paraId="3A150CDA" w14:textId="08A3365F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272DBB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272DBB" w14:paraId="55B94F09" w14:textId="77777777" w:rsidTr="00925863">
        <w:tc>
          <w:tcPr>
            <w:tcW w:w="3150" w:type="dxa"/>
          </w:tcPr>
          <w:p w14:paraId="3BF8D2C9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EC0D1F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272DBB" w:rsidRDefault="007F64CF" w:rsidP="009E3AB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6" w:name="_Hlk6992519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272DBB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272DBB" w:rsidRDefault="00851AAC" w:rsidP="009E3AB3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851AAC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1C2F6A" w14:paraId="62D4852D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9180ADF" w14:textId="77777777" w:rsidR="00F12F1D" w:rsidRPr="006F0664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6A65EA2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64E2CAA6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E05F33B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50D6C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94C80E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FA44B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2ABA5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43B1BE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AA62A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596A20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3348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792B8D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C9165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76B27C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12F1D" w:rsidRPr="001C2F6A" w14:paraId="44F22ED7" w14:textId="77777777" w:rsidTr="00E63F30">
        <w:trPr>
          <w:trHeight w:val="166"/>
          <w:tblHeader/>
        </w:trPr>
        <w:tc>
          <w:tcPr>
            <w:tcW w:w="3240" w:type="dxa"/>
          </w:tcPr>
          <w:p w14:paraId="6B8537B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70B7598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0E7C14EC" w14:textId="77777777" w:rsidTr="00E63F30">
        <w:trPr>
          <w:trHeight w:val="20"/>
        </w:trPr>
        <w:tc>
          <w:tcPr>
            <w:tcW w:w="3240" w:type="dxa"/>
          </w:tcPr>
          <w:p w14:paraId="19FBBAC2" w14:textId="0B7CCB9D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938775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7672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C0F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0D8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7C89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6F39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CAC9A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076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0E98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188F57B4" w14:textId="77777777" w:rsidTr="00E63F30">
        <w:trPr>
          <w:trHeight w:val="20"/>
        </w:trPr>
        <w:tc>
          <w:tcPr>
            <w:tcW w:w="3240" w:type="dxa"/>
          </w:tcPr>
          <w:p w14:paraId="493B67A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0703EA7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47136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DBF278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5C8E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ED5CAF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D8E085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D29FFF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F4E9D8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5FDE6E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5AB34A60" w14:textId="77777777" w:rsidTr="00E63F30">
        <w:trPr>
          <w:trHeight w:val="20"/>
        </w:trPr>
        <w:tc>
          <w:tcPr>
            <w:tcW w:w="3240" w:type="dxa"/>
          </w:tcPr>
          <w:p w14:paraId="4E24419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5FF46C2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EE7215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43F7C1E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2D6A1F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0F916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3495FF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F2D71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F31E00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76C2425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F6370" w:rsidRPr="001C2F6A" w14:paraId="2419DA26" w14:textId="77777777" w:rsidTr="00E63F30">
        <w:trPr>
          <w:trHeight w:val="335"/>
        </w:trPr>
        <w:tc>
          <w:tcPr>
            <w:tcW w:w="3240" w:type="dxa"/>
          </w:tcPr>
          <w:p w14:paraId="2B3921CA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9D1FEDA" w14:textId="1A04A1CC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</w:tcPr>
          <w:p w14:paraId="182ABB14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7A57D" w14:textId="609843A2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74813A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8E7F96" w14:textId="3EBFD69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17E73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CDD44" w14:textId="7A348236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10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14B3B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FBB87" w14:textId="06043E2C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0F6370" w:rsidRPr="00F12F1D" w14:paraId="2C815B9B" w14:textId="77777777" w:rsidTr="00E63F30">
        <w:trPr>
          <w:trHeight w:val="20"/>
        </w:trPr>
        <w:tc>
          <w:tcPr>
            <w:tcW w:w="3240" w:type="dxa"/>
          </w:tcPr>
          <w:p w14:paraId="0ED2AED0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3890E38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F35E12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6CCFAD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67F27E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5CEB307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B6D290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1B88892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33F7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4245EC" w14:textId="77777777" w:rsidR="000F6370" w:rsidRPr="00F12F1D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6370" w:rsidRPr="001C2F6A" w14:paraId="4546710F" w14:textId="77777777" w:rsidTr="00E63F30">
        <w:trPr>
          <w:trHeight w:val="20"/>
        </w:trPr>
        <w:tc>
          <w:tcPr>
            <w:tcW w:w="3240" w:type="dxa"/>
          </w:tcPr>
          <w:p w14:paraId="79A4204C" w14:textId="77777777" w:rsidR="000F6370" w:rsidRPr="00803E49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2877FF65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7BD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D5B3A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952B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678B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2D11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C1E7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8D30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3B43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2C2A7008" w14:textId="77777777" w:rsidTr="00E63F30">
        <w:trPr>
          <w:trHeight w:val="20"/>
        </w:trPr>
        <w:tc>
          <w:tcPr>
            <w:tcW w:w="3240" w:type="dxa"/>
          </w:tcPr>
          <w:p w14:paraId="3A6C31A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3BAA2E5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81E5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169D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7373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9D795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5DCD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53DA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C0A7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9367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14B03A2A" w14:textId="77777777" w:rsidTr="00E63F30">
        <w:trPr>
          <w:trHeight w:val="20"/>
        </w:trPr>
        <w:tc>
          <w:tcPr>
            <w:tcW w:w="3240" w:type="dxa"/>
          </w:tcPr>
          <w:p w14:paraId="7318BAB8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61A76C32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D96DD" w14:textId="522F3658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5818DBB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0EB688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4378F" w14:textId="7FDE6D29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443A19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9D511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A2428" w14:textId="327FCCB6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A020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C4B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FD0DE" w14:textId="1EF932B5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4C9C0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B0E2A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514EA" w14:textId="0C45FB6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0F6370" w:rsidRPr="001C2F6A" w14:paraId="257CDD45" w14:textId="77777777" w:rsidTr="00E63F30">
        <w:trPr>
          <w:trHeight w:val="20"/>
        </w:trPr>
        <w:tc>
          <w:tcPr>
            <w:tcW w:w="3240" w:type="dxa"/>
          </w:tcPr>
          <w:p w14:paraId="47B418FA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32EFFB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5FC75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2E59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E26C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242D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ADB7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2484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AF8A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0D44A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510CD62D" w14:textId="77777777" w:rsidTr="00E63F30">
        <w:trPr>
          <w:trHeight w:val="20"/>
        </w:trPr>
        <w:tc>
          <w:tcPr>
            <w:tcW w:w="3240" w:type="dxa"/>
          </w:tcPr>
          <w:p w14:paraId="4241775C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29286A7D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FB7BC0" w14:textId="1B47B588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2C7363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20CA21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B4DF7" w14:textId="1EF73360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AEAA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AA61F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688A14" w14:textId="5843A83C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5DCA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99EFBF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E2B477" w14:textId="16AFCD55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033208C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806958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F924FD" w14:textId="6BF311EA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</w:tbl>
    <w:p w14:paraId="48CD34B9" w14:textId="77777777" w:rsidR="00F12F1D" w:rsidRPr="00851AAC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1C2F6A" w14:paraId="3DBA96DB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36C6DC2" w14:textId="77777777" w:rsidR="00F12F1D" w:rsidRPr="006F0664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71BB691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7477898E" w14:textId="77777777" w:rsidTr="00E63F30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A3A15C4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61E19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318FC9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09FA57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9BBA4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6C46CDF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57C30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8E20F8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799C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B79D0D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4E46A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4F8B65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12F1D" w:rsidRPr="001C2F6A" w14:paraId="49ACCE24" w14:textId="77777777" w:rsidTr="00E63F30">
        <w:trPr>
          <w:trHeight w:val="166"/>
          <w:tblHeader/>
        </w:trPr>
        <w:tc>
          <w:tcPr>
            <w:tcW w:w="3240" w:type="dxa"/>
          </w:tcPr>
          <w:p w14:paraId="28E5130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7717087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5D8277E5" w14:textId="77777777" w:rsidTr="00E63F30">
        <w:trPr>
          <w:trHeight w:val="20"/>
        </w:trPr>
        <w:tc>
          <w:tcPr>
            <w:tcW w:w="3240" w:type="dxa"/>
          </w:tcPr>
          <w:p w14:paraId="056D204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467D396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F57C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A6DB0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CCF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26A05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21AD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2BD5B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379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01C1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2D2F1B33" w14:textId="77777777" w:rsidTr="00E63F30">
        <w:trPr>
          <w:trHeight w:val="20"/>
        </w:trPr>
        <w:tc>
          <w:tcPr>
            <w:tcW w:w="3240" w:type="dxa"/>
          </w:tcPr>
          <w:p w14:paraId="713E685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02362E9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A563D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AF40FE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01368A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3A20CE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AD501A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8AD75C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8C34E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AD7359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3E5B2793" w14:textId="77777777" w:rsidTr="00E63F30">
        <w:trPr>
          <w:trHeight w:val="20"/>
        </w:trPr>
        <w:tc>
          <w:tcPr>
            <w:tcW w:w="3240" w:type="dxa"/>
          </w:tcPr>
          <w:p w14:paraId="03334DF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6242DFC9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A9000C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417BC71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4907DB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632B0B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1B225E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A6535C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7CD273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465BEF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64F2E468" w14:textId="77777777" w:rsidTr="00E63F30">
        <w:trPr>
          <w:trHeight w:val="335"/>
        </w:trPr>
        <w:tc>
          <w:tcPr>
            <w:tcW w:w="3240" w:type="dxa"/>
          </w:tcPr>
          <w:p w14:paraId="4A0A0E30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7ECF34D4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6E2AB0B5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CA0E28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08DFEDB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76E7CF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0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10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A7B848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571F5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10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188A4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3BDBE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F12F1D" w:rsidRPr="001C2F6A" w14:paraId="15A234EF" w14:textId="77777777" w:rsidTr="00E63F30">
        <w:trPr>
          <w:trHeight w:val="20"/>
        </w:trPr>
        <w:tc>
          <w:tcPr>
            <w:tcW w:w="3240" w:type="dxa"/>
          </w:tcPr>
          <w:p w14:paraId="5531676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59FE9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9BF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8286A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39EE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3407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D9C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DABC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366A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5F69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4808CCEC" w14:textId="77777777" w:rsidTr="00E63F30">
        <w:trPr>
          <w:trHeight w:val="20"/>
        </w:trPr>
        <w:tc>
          <w:tcPr>
            <w:tcW w:w="3240" w:type="dxa"/>
          </w:tcPr>
          <w:p w14:paraId="0AD5774A" w14:textId="77777777" w:rsidR="00F12F1D" w:rsidRPr="00803E49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3A4E09C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DA047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A15A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DB25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C055A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A2C69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A9E11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D968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F3E0E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3C065EA6" w14:textId="77777777" w:rsidTr="00E63F30">
        <w:trPr>
          <w:trHeight w:val="20"/>
        </w:trPr>
        <w:tc>
          <w:tcPr>
            <w:tcW w:w="3240" w:type="dxa"/>
          </w:tcPr>
          <w:p w14:paraId="14AA57F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5FE987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2B19D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B316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F4518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E9937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CA549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C902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D2295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7CE6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5C524C82" w14:textId="77777777" w:rsidTr="00E63F30">
        <w:trPr>
          <w:trHeight w:val="20"/>
        </w:trPr>
        <w:tc>
          <w:tcPr>
            <w:tcW w:w="3240" w:type="dxa"/>
          </w:tcPr>
          <w:p w14:paraId="5B69CB50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4A9A112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4DD5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BFB6BF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694F7A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ABB0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28524B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DDD33A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D16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A386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32319D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6335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C929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6123C5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A5FFC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12F1D" w:rsidRPr="001C2F6A" w14:paraId="30F31B5D" w14:textId="77777777" w:rsidTr="00E63F30">
        <w:trPr>
          <w:trHeight w:val="20"/>
        </w:trPr>
        <w:tc>
          <w:tcPr>
            <w:tcW w:w="3240" w:type="dxa"/>
          </w:tcPr>
          <w:p w14:paraId="5C4E018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79E4E6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2602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A0258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D09C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FC1D2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784E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1CDF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713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4447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730CFADB" w14:textId="77777777" w:rsidTr="00E63F30">
        <w:trPr>
          <w:trHeight w:val="20"/>
        </w:trPr>
        <w:tc>
          <w:tcPr>
            <w:tcW w:w="3240" w:type="dxa"/>
          </w:tcPr>
          <w:p w14:paraId="796D96F9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7C45C6A3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268E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57DF525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66A714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46B1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2CBCA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4F0D98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9446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2088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CCB40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E2B4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21BFBC4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7D0EE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7171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6E75839A" w14:textId="77777777" w:rsidR="00F12F1D" w:rsidRDefault="00F12F1D" w:rsidP="00F12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F12F1D" w:rsidRPr="001C2F6A" w14:paraId="7E08DB94" w14:textId="77777777" w:rsidTr="00E63F30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D46AB26" w14:textId="77777777" w:rsidR="00F12F1D" w:rsidRPr="00411002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0B20A28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F1D" w:rsidRPr="001C2F6A" w14:paraId="110F3DB8" w14:textId="77777777" w:rsidTr="00E63F30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34DCAD3C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0EEA30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DF006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6C334BC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6EE01E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73CAFBC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4D295EA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4721EFF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C0067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69F864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0EE240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AE93E7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12F1D" w:rsidRPr="001C2F6A" w14:paraId="49E94B03" w14:textId="77777777" w:rsidTr="00E63F30">
        <w:trPr>
          <w:trHeight w:val="164"/>
          <w:tblHeader/>
        </w:trPr>
        <w:tc>
          <w:tcPr>
            <w:tcW w:w="3228" w:type="dxa"/>
          </w:tcPr>
          <w:p w14:paraId="10BF7C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1D1857B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12BFA7C4" w14:textId="77777777" w:rsidTr="00E63F30">
        <w:trPr>
          <w:trHeight w:val="20"/>
        </w:trPr>
        <w:tc>
          <w:tcPr>
            <w:tcW w:w="3228" w:type="dxa"/>
          </w:tcPr>
          <w:p w14:paraId="15EF9BE4" w14:textId="3A904D20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8" w:type="dxa"/>
          </w:tcPr>
          <w:p w14:paraId="243C3F9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6603B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D5A27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57F9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DBCF3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4D2F36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BCFFA8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4CBC80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C6192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5B01E756" w14:textId="77777777" w:rsidTr="00E63F30">
        <w:trPr>
          <w:trHeight w:val="20"/>
        </w:trPr>
        <w:tc>
          <w:tcPr>
            <w:tcW w:w="3228" w:type="dxa"/>
          </w:tcPr>
          <w:p w14:paraId="5D93BF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081FCB0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6BD0A1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D38C47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D5ADD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17C170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8C71A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6F04AF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B799E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BED51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6B03C14E" w14:textId="77777777" w:rsidTr="00E63F30">
        <w:trPr>
          <w:trHeight w:val="20"/>
        </w:trPr>
        <w:tc>
          <w:tcPr>
            <w:tcW w:w="3228" w:type="dxa"/>
          </w:tcPr>
          <w:p w14:paraId="7314C47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7EC26E4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40DCB0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03188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5A1D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728C41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1F724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13C8E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B2A6A1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5341B2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2A059CBD" w14:textId="77777777" w:rsidTr="00E63F30">
        <w:trPr>
          <w:trHeight w:val="20"/>
        </w:trPr>
        <w:tc>
          <w:tcPr>
            <w:tcW w:w="3228" w:type="dxa"/>
          </w:tcPr>
          <w:p w14:paraId="0A1BBAA9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64D49978" w14:textId="35A346CB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4B1073A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1318617" w14:textId="53DFBAB4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F1F19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CD90B6" w14:textId="490A66E1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203556C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94F0721" w14:textId="2F199743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27D159FA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5758F42" w14:textId="03CCB0CC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6370" w:rsidRPr="001C2F6A" w14:paraId="22C37346" w14:textId="77777777" w:rsidTr="00E63F30">
        <w:trPr>
          <w:trHeight w:val="20"/>
        </w:trPr>
        <w:tc>
          <w:tcPr>
            <w:tcW w:w="3228" w:type="dxa"/>
          </w:tcPr>
          <w:p w14:paraId="345AB64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70ED34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ECC015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35C496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A179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4E6F34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B0F262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F37BE0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82B35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926061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5056847C" w14:textId="77777777" w:rsidTr="00E63F30">
        <w:trPr>
          <w:trHeight w:val="20"/>
        </w:trPr>
        <w:tc>
          <w:tcPr>
            <w:tcW w:w="3228" w:type="dxa"/>
          </w:tcPr>
          <w:p w14:paraId="3F2A07A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4A73F5CB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DA9571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47E1DB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6B69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4D7B92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2E65E5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ABDF55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47ACEB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65A46B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36B00BAE" w14:textId="77777777" w:rsidTr="00E63F30">
        <w:trPr>
          <w:trHeight w:val="20"/>
        </w:trPr>
        <w:tc>
          <w:tcPr>
            <w:tcW w:w="3228" w:type="dxa"/>
          </w:tcPr>
          <w:p w14:paraId="22256BE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10A8609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68F6AF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7081A5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8534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7D091E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77B32F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5E65C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C7434E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11F3E9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59B1FAEA" w14:textId="77777777" w:rsidTr="00E63F30">
        <w:trPr>
          <w:trHeight w:val="20"/>
        </w:trPr>
        <w:tc>
          <w:tcPr>
            <w:tcW w:w="3228" w:type="dxa"/>
          </w:tcPr>
          <w:p w14:paraId="1ABCE53C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1D75056A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AD807" w14:textId="2D5D76F2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7" w:type="dxa"/>
          </w:tcPr>
          <w:p w14:paraId="72DE7D6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BCC8F71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B207F" w14:textId="21A7D9DD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BAA13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962BB07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2A8A5" w14:textId="2BADC20D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0BBC99E9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301B906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452DA4" w14:textId="24242234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0" w:type="dxa"/>
          </w:tcPr>
          <w:p w14:paraId="5DF4B17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90CA9C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528480" w14:textId="72B9AABF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0F6370" w:rsidRPr="001C2F6A" w14:paraId="56A3F3B9" w14:textId="77777777" w:rsidTr="00E63F30">
        <w:trPr>
          <w:trHeight w:val="20"/>
        </w:trPr>
        <w:tc>
          <w:tcPr>
            <w:tcW w:w="3228" w:type="dxa"/>
          </w:tcPr>
          <w:p w14:paraId="5749CA9E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4EEE25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B6E26B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BD0A8D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E99F2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8ADE8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188A31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1E550FF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560FD7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4E9566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607AF7A" w14:textId="77777777" w:rsidTr="00E63F30">
        <w:trPr>
          <w:trHeight w:val="20"/>
        </w:trPr>
        <w:tc>
          <w:tcPr>
            <w:tcW w:w="3228" w:type="dxa"/>
          </w:tcPr>
          <w:p w14:paraId="2A1EE9F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108" w:type="dxa"/>
          </w:tcPr>
          <w:p w14:paraId="7F0322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65F57F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2BE09A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60A1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43ED35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93E115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D2CDA1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CB6FB1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2CAB82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7816C6FA" w14:textId="77777777" w:rsidTr="00E63F30">
        <w:trPr>
          <w:trHeight w:val="20"/>
        </w:trPr>
        <w:tc>
          <w:tcPr>
            <w:tcW w:w="3228" w:type="dxa"/>
          </w:tcPr>
          <w:p w14:paraId="6FE37FB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05A833C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D7231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86A4CB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D47F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58EBFF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66925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A09BF6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30055B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EE5270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D4B8D5B" w14:textId="77777777" w:rsidTr="00E63F30">
        <w:trPr>
          <w:trHeight w:val="20"/>
        </w:trPr>
        <w:tc>
          <w:tcPr>
            <w:tcW w:w="3228" w:type="dxa"/>
          </w:tcPr>
          <w:p w14:paraId="1CDC65B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4E3647B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36905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F08B68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FC4E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B423DB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746873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7BE653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E3D716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63368E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3862BFF9" w14:textId="77777777" w:rsidTr="00E63F30">
        <w:trPr>
          <w:trHeight w:val="20"/>
        </w:trPr>
        <w:tc>
          <w:tcPr>
            <w:tcW w:w="3228" w:type="dxa"/>
          </w:tcPr>
          <w:p w14:paraId="267A9B13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489BF88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229A179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C88508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852B5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3DDB2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B12F46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13740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2FBDDE7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20BC3C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2F1D" w:rsidRPr="001C2F6A" w14:paraId="14C10A98" w14:textId="77777777" w:rsidTr="00E63F30">
        <w:trPr>
          <w:trHeight w:val="20"/>
        </w:trPr>
        <w:tc>
          <w:tcPr>
            <w:tcW w:w="3228" w:type="dxa"/>
          </w:tcPr>
          <w:p w14:paraId="3F6B980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DB37BC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9A0BFE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6EF2B1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48B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678F42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3AAA7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AABA4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5CFBEC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DD7396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06F8282D" w14:textId="77777777" w:rsidTr="00E63F30">
        <w:trPr>
          <w:trHeight w:val="20"/>
        </w:trPr>
        <w:tc>
          <w:tcPr>
            <w:tcW w:w="3228" w:type="dxa"/>
          </w:tcPr>
          <w:p w14:paraId="4CC0203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01A0C44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F95EF7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611949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7EEFD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FC4C28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A683B3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B49C6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E0D2B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E0092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37590B5D" w14:textId="77777777" w:rsidTr="00E63F30">
        <w:trPr>
          <w:trHeight w:val="20"/>
        </w:trPr>
        <w:tc>
          <w:tcPr>
            <w:tcW w:w="3228" w:type="dxa"/>
          </w:tcPr>
          <w:p w14:paraId="792A084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5C8CAC5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BBD4F8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8A04BB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5F11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57DF27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BCC930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23169C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CB3E94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086D6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4F069E4C" w14:textId="77777777" w:rsidTr="00E63F30">
        <w:trPr>
          <w:trHeight w:val="20"/>
        </w:trPr>
        <w:tc>
          <w:tcPr>
            <w:tcW w:w="3228" w:type="dxa"/>
          </w:tcPr>
          <w:p w14:paraId="6E15C28D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53D59E45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5B16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5214A62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D37BE52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D55E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25AAE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3194E69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E1CF8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0DE2A55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AEEB348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0AA7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0" w:type="dxa"/>
          </w:tcPr>
          <w:p w14:paraId="1178AB3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D4D2CDA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E992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6B241686" w14:textId="62810CE3" w:rsidR="00F12F1D" w:rsidRDefault="00F12F1D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CBAF1" w14:textId="0E7F31BA" w:rsidR="007B32C6" w:rsidRPr="00272DBB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775278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1C2F6A" w14:paraId="38637145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585DD0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6913D1C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792F09D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FD43D3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1FD4B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4311D6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41712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EA74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79834A6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C9E02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7AA164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26A71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CE6229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CA860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B85703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12F1D" w:rsidRPr="001C2F6A" w14:paraId="23EC1536" w14:textId="77777777" w:rsidTr="00E63F30">
        <w:trPr>
          <w:trHeight w:val="20"/>
        </w:trPr>
        <w:tc>
          <w:tcPr>
            <w:tcW w:w="3240" w:type="dxa"/>
          </w:tcPr>
          <w:p w14:paraId="1C99030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515E48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278E88BC" w14:textId="77777777" w:rsidTr="00E63F30">
        <w:trPr>
          <w:trHeight w:val="20"/>
        </w:trPr>
        <w:tc>
          <w:tcPr>
            <w:tcW w:w="3240" w:type="dxa"/>
          </w:tcPr>
          <w:p w14:paraId="32F6851F" w14:textId="5F1C522B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5DBB32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34B3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8BBC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9338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AF1F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1CA2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60FB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4CFF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C232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185432D8" w14:textId="77777777" w:rsidTr="00E63F30">
        <w:trPr>
          <w:trHeight w:val="20"/>
        </w:trPr>
        <w:tc>
          <w:tcPr>
            <w:tcW w:w="3240" w:type="dxa"/>
          </w:tcPr>
          <w:p w14:paraId="222052C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4D14D59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52E34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DE5604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AB3C97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B403A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134149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BC765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C14EC4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9BA3A1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7735673D" w14:textId="77777777" w:rsidTr="00E63F30">
        <w:trPr>
          <w:trHeight w:val="20"/>
        </w:trPr>
        <w:tc>
          <w:tcPr>
            <w:tcW w:w="3240" w:type="dxa"/>
          </w:tcPr>
          <w:p w14:paraId="712F46C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DBC51D6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C9C4219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1A0C49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FA303D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BD621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CD04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42F9B6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16A3F3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4074D8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F6370" w:rsidRPr="001C2F6A" w14:paraId="00B80C41" w14:textId="77777777" w:rsidTr="00E63F30">
        <w:trPr>
          <w:trHeight w:val="335"/>
        </w:trPr>
        <w:tc>
          <w:tcPr>
            <w:tcW w:w="3240" w:type="dxa"/>
          </w:tcPr>
          <w:p w14:paraId="56C68865" w14:textId="77777777" w:rsidR="000F6370" w:rsidRPr="001C2F6A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196B60A3" w14:textId="36E0A3C8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7670DCE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96157" w14:textId="4BE06CCB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C6827B6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85A8A" w14:textId="7BBA8DCC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B464FC6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F5180" w14:textId="3EDEBF8C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09644A2" w14:textId="77777777" w:rsidR="000F6370" w:rsidRPr="00271006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3F056" w14:textId="5F0470A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6370" w:rsidRPr="001C2F6A" w14:paraId="65DA3D43" w14:textId="77777777" w:rsidTr="00E63F30">
        <w:trPr>
          <w:trHeight w:val="20"/>
        </w:trPr>
        <w:tc>
          <w:tcPr>
            <w:tcW w:w="3240" w:type="dxa"/>
          </w:tcPr>
          <w:p w14:paraId="2FBADA94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E6025C0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50EC1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63D5B3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9EC1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269A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BC97D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BDA57E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828787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95F4B8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70" w:rsidRPr="001C2F6A" w14:paraId="357430E6" w14:textId="77777777" w:rsidTr="00E63F30">
        <w:trPr>
          <w:trHeight w:val="20"/>
        </w:trPr>
        <w:tc>
          <w:tcPr>
            <w:tcW w:w="3240" w:type="dxa"/>
          </w:tcPr>
          <w:p w14:paraId="006D2E74" w14:textId="77777777" w:rsidR="000F6370" w:rsidRPr="00564EF0" w:rsidRDefault="000F6370" w:rsidP="000F63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779BB5F6" w14:textId="77777777" w:rsidR="000F6370" w:rsidRPr="00775278" w:rsidRDefault="000F6370" w:rsidP="000F63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4E630D98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DF9324" w14:textId="2343EE70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671CA70A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FA1D7D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685BF" w14:textId="41172615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85C43C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D98D0F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20F2A" w14:textId="1D052C9A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1BC6E96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8CD39A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84613" w14:textId="00AACB23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B252BC2" w14:textId="77777777" w:rsidR="000F6370" w:rsidRPr="001C2F6A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E110D" w14:textId="77777777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E15B8" w14:textId="63AFBDBE" w:rsidR="000F6370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0F6370" w:rsidRPr="00775278" w14:paraId="7C660EC8" w14:textId="77777777" w:rsidTr="00E63F30">
        <w:trPr>
          <w:trHeight w:val="20"/>
        </w:trPr>
        <w:tc>
          <w:tcPr>
            <w:tcW w:w="3240" w:type="dxa"/>
          </w:tcPr>
          <w:p w14:paraId="4584C78A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E7C6C3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0E137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8C9B34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2AD16A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B099D5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0A87C6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79975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97183C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89A404" w14:textId="77777777" w:rsidR="000F6370" w:rsidRPr="00775278" w:rsidRDefault="000F6370" w:rsidP="000F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A840C28" w14:textId="7ABDBF72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5C6663EF" w14:textId="5F14BAD6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39509CFA" w14:textId="64A2F89C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5B28780C" w14:textId="3A925C78" w:rsidR="00F12F1D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1BF247F4" w14:textId="77777777" w:rsidR="00F12F1D" w:rsidRPr="00775278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1C2F6A" w14:paraId="6A56BCF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D3447B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1F6F66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1D" w:rsidRPr="001C2F6A" w14:paraId="508887A4" w14:textId="77777777" w:rsidTr="00E63F3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9BD50E" w14:textId="77777777" w:rsidR="00F12F1D" w:rsidRPr="001C2F6A" w:rsidRDefault="00F12F1D" w:rsidP="00E6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149299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ECD65D8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8C8B6B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1704AA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591ADAC7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647E92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FC81D0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DDD9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DFA0FF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426B9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8264DE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12F1D" w:rsidRPr="001C2F6A" w14:paraId="34561216" w14:textId="77777777" w:rsidTr="00E63F30">
        <w:trPr>
          <w:trHeight w:val="20"/>
        </w:trPr>
        <w:tc>
          <w:tcPr>
            <w:tcW w:w="3240" w:type="dxa"/>
          </w:tcPr>
          <w:p w14:paraId="20C872C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44E8DC3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2F1D" w:rsidRPr="001C2F6A" w14:paraId="58AE5617" w14:textId="77777777" w:rsidTr="00E63F30">
        <w:trPr>
          <w:trHeight w:val="20"/>
        </w:trPr>
        <w:tc>
          <w:tcPr>
            <w:tcW w:w="3240" w:type="dxa"/>
          </w:tcPr>
          <w:p w14:paraId="6500AE7B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6632926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66A1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06F1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369F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474E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4C14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2C4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9E90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4D471F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4818A9F2" w14:textId="77777777" w:rsidTr="00E63F30">
        <w:trPr>
          <w:trHeight w:val="20"/>
        </w:trPr>
        <w:tc>
          <w:tcPr>
            <w:tcW w:w="3240" w:type="dxa"/>
          </w:tcPr>
          <w:p w14:paraId="332984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5ACA1BC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6991E8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B35DEF8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CB7781B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5877D80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9E65B3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546EE6D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35BF6F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1FDFE7C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6155111D" w14:textId="77777777" w:rsidTr="00E63F30">
        <w:trPr>
          <w:trHeight w:val="20"/>
        </w:trPr>
        <w:tc>
          <w:tcPr>
            <w:tcW w:w="3240" w:type="dxa"/>
          </w:tcPr>
          <w:p w14:paraId="753C8D0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EFAC61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58D5E81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B6F5D0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5060B4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89ADC23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7FC2991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FD38D72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E62C3A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63B706E" w14:textId="77777777" w:rsidR="00F12F1D" w:rsidRPr="00BF2A3E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12F1D" w:rsidRPr="001C2F6A" w14:paraId="01ED4A73" w14:textId="77777777" w:rsidTr="00E63F30">
        <w:trPr>
          <w:trHeight w:val="335"/>
        </w:trPr>
        <w:tc>
          <w:tcPr>
            <w:tcW w:w="3240" w:type="dxa"/>
          </w:tcPr>
          <w:p w14:paraId="177E7EB2" w14:textId="77777777" w:rsidR="00F12F1D" w:rsidRPr="001C2F6A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ACF417D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2C10358C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E30D4F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5825430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469AA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CB66963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F5D181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733A33" w14:textId="77777777" w:rsidR="00F12F1D" w:rsidRPr="00271006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8C8594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</w:tr>
      <w:tr w:rsidR="00F12F1D" w:rsidRPr="001C2F6A" w14:paraId="053A4028" w14:textId="77777777" w:rsidTr="00E63F30">
        <w:trPr>
          <w:trHeight w:val="20"/>
        </w:trPr>
        <w:tc>
          <w:tcPr>
            <w:tcW w:w="3240" w:type="dxa"/>
          </w:tcPr>
          <w:p w14:paraId="074DBC6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C42603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2EF4D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531DC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A866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3FEB4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F29F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78C145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B28D1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9AEF9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1D" w:rsidRPr="001C2F6A" w14:paraId="7A3DB8BD" w14:textId="77777777" w:rsidTr="00E63F30">
        <w:trPr>
          <w:trHeight w:val="20"/>
        </w:trPr>
        <w:tc>
          <w:tcPr>
            <w:tcW w:w="3240" w:type="dxa"/>
          </w:tcPr>
          <w:p w14:paraId="26BBECC4" w14:textId="77777777" w:rsidR="00F12F1D" w:rsidRPr="00564EF0" w:rsidRDefault="00F12F1D" w:rsidP="00F12F1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1276D174" w14:textId="77777777" w:rsidR="00F12F1D" w:rsidRPr="00775278" w:rsidRDefault="00F12F1D" w:rsidP="00E63F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734E1618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29773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7F68CCA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7FED25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9939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A5EBD2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C3438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C567C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4E9C8E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D8AE55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A4B5F0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06E4A7D6" w14:textId="77777777" w:rsidR="00F12F1D" w:rsidRPr="001C2F6A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76296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DBD8D" w14:textId="77777777" w:rsidR="00F12F1D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318</w:t>
            </w:r>
          </w:p>
        </w:tc>
      </w:tr>
      <w:tr w:rsidR="00F12F1D" w:rsidRPr="00775278" w14:paraId="5D1FBBED" w14:textId="77777777" w:rsidTr="00E63F30">
        <w:trPr>
          <w:trHeight w:val="20"/>
        </w:trPr>
        <w:tc>
          <w:tcPr>
            <w:tcW w:w="3240" w:type="dxa"/>
          </w:tcPr>
          <w:p w14:paraId="2CE527DE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373734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DB1A3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A49BD8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FBA14E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682680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99A50A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D2E5F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8E621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313DE1" w14:textId="77777777" w:rsidR="00F12F1D" w:rsidRPr="00775278" w:rsidRDefault="00F12F1D" w:rsidP="00E6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3A2C07A" w14:textId="688A59A8" w:rsidR="00F12F1D" w:rsidRDefault="00F12F1D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0"/>
        <w:gridCol w:w="236"/>
        <w:gridCol w:w="1098"/>
        <w:gridCol w:w="270"/>
        <w:gridCol w:w="990"/>
        <w:gridCol w:w="270"/>
        <w:gridCol w:w="1080"/>
      </w:tblGrid>
      <w:tr w:rsidR="008340BF" w:rsidRPr="001C2F6A" w14:paraId="7BFA29F2" w14:textId="77777777" w:rsidTr="00DC584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DF2E8D" w14:textId="52A659A5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F6B21BC" w14:textId="5F882831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0BF" w:rsidRPr="001C2F6A" w14:paraId="532A650D" w14:textId="77777777" w:rsidTr="008340B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5662DC" w14:textId="77777777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1B55F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3BD6F2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5DC1C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8E0836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281DED8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F2DDEC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C7915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FA0C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467DAE4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6E803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B39602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340BF" w:rsidRPr="001C2F6A" w14:paraId="4780BCA6" w14:textId="77777777" w:rsidTr="00BD5CD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23EB4E" w14:textId="77777777" w:rsidR="008340BF" w:rsidRPr="001C2F6A" w:rsidRDefault="008340BF" w:rsidP="00834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A5E1CB9" w14:textId="0DF1D7AC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340BF" w:rsidRPr="001C2F6A" w14:paraId="68A826B1" w14:textId="77777777" w:rsidTr="008340BF">
        <w:trPr>
          <w:trHeight w:val="20"/>
        </w:trPr>
        <w:tc>
          <w:tcPr>
            <w:tcW w:w="3240" w:type="dxa"/>
          </w:tcPr>
          <w:p w14:paraId="0F1B8AF0" w14:textId="6A8A00F9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EADC91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76DA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405E59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6013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A869C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EBAE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841D6F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A010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0EA4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7B5DFF8D" w14:textId="77777777" w:rsidTr="008340BF">
        <w:trPr>
          <w:trHeight w:val="20"/>
        </w:trPr>
        <w:tc>
          <w:tcPr>
            <w:tcW w:w="3240" w:type="dxa"/>
          </w:tcPr>
          <w:p w14:paraId="15E13509" w14:textId="685310BA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BBC60D9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C691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6B81509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BBBE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34919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3282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E90EC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9C11E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48C1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7B30DE4D" w14:textId="77777777" w:rsidTr="008340BF">
        <w:trPr>
          <w:trHeight w:val="20"/>
        </w:trPr>
        <w:tc>
          <w:tcPr>
            <w:tcW w:w="3240" w:type="dxa"/>
          </w:tcPr>
          <w:p w14:paraId="6021B7D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896711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CA1B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E54018E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C80E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B79C90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0EFD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9E326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123D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3F79D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7E86E48F" w14:textId="77777777" w:rsidTr="008340BF">
        <w:trPr>
          <w:trHeight w:val="20"/>
        </w:trPr>
        <w:tc>
          <w:tcPr>
            <w:tcW w:w="3240" w:type="dxa"/>
          </w:tcPr>
          <w:p w14:paraId="1CCD2397" w14:textId="77777777" w:rsidR="008340BF" w:rsidRPr="00E82E9E" w:rsidRDefault="008340BF" w:rsidP="008340B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4DB215D" w14:textId="77777777" w:rsidR="008340BF" w:rsidRPr="00E82E9E" w:rsidRDefault="008340BF" w:rsidP="00834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162E25E6" w14:textId="77777777" w:rsidR="008340BF" w:rsidRPr="0082744C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6CF78" w14:textId="0C6AAC56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C01F7E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4A2939D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B531" w14:textId="16C7F3BF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769E0F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A4B52D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998572" w14:textId="4FC75BE2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128F4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1CD374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D458EA" w14:textId="6E171309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263D5CF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A2F14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8DA2F" w14:textId="33F2D343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340BF" w:rsidRPr="001C2F6A" w14:paraId="701C402E" w14:textId="77777777" w:rsidTr="008340BF">
        <w:trPr>
          <w:trHeight w:val="20"/>
        </w:trPr>
        <w:tc>
          <w:tcPr>
            <w:tcW w:w="3240" w:type="dxa"/>
          </w:tcPr>
          <w:p w14:paraId="7B208722" w14:textId="77777777" w:rsidR="008340BF" w:rsidRP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ED0FD9" w14:textId="77777777" w:rsidR="008340BF" w:rsidRPr="0082744C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5D24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6E0841F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9780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DBF3594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76B1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37891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5232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245CA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497AB0CB" w14:textId="77777777" w:rsidTr="008340BF">
        <w:trPr>
          <w:trHeight w:val="20"/>
        </w:trPr>
        <w:tc>
          <w:tcPr>
            <w:tcW w:w="3240" w:type="dxa"/>
          </w:tcPr>
          <w:p w14:paraId="1DDB5F4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3E3DA2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4C11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DE06EAB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24B6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13412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738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FAB87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78BE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EA41D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1DEB24FB" w14:textId="77777777" w:rsidTr="008340BF">
        <w:trPr>
          <w:trHeight w:val="20"/>
        </w:trPr>
        <w:tc>
          <w:tcPr>
            <w:tcW w:w="3240" w:type="dxa"/>
          </w:tcPr>
          <w:p w14:paraId="02DD47CC" w14:textId="6EE3CEE0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E180DB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3E114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A6EAFE2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E2F1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40815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AE71C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4F6EE0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9F07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B2A8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34410EBC" w14:textId="77777777" w:rsidTr="008340BF">
        <w:trPr>
          <w:trHeight w:val="20"/>
        </w:trPr>
        <w:tc>
          <w:tcPr>
            <w:tcW w:w="3240" w:type="dxa"/>
          </w:tcPr>
          <w:p w14:paraId="60F683E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2F232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3D6F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C3ADF9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10C48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6111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48D6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10A597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A91B1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3E8A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0BF" w:rsidRPr="001C2F6A" w14:paraId="5A29CB0B" w14:textId="77777777" w:rsidTr="008340BF">
        <w:trPr>
          <w:trHeight w:val="20"/>
        </w:trPr>
        <w:tc>
          <w:tcPr>
            <w:tcW w:w="3240" w:type="dxa"/>
          </w:tcPr>
          <w:p w14:paraId="3EDF0163" w14:textId="77777777" w:rsidR="008340BF" w:rsidRPr="00E82E9E" w:rsidRDefault="008340BF" w:rsidP="008340B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C450A8F" w14:textId="77777777" w:rsidR="008340BF" w:rsidRPr="00E82E9E" w:rsidRDefault="008340BF" w:rsidP="008340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4FB2D063" w14:textId="77777777" w:rsidR="008340BF" w:rsidRPr="0082744C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147E6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5860058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6C167CE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84085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9023BA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3B788B0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393E9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4E58E3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B4F76C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4C6EC" w14:textId="77777777" w:rsidR="008340BF" w:rsidRPr="001C2F6A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B5BFF3B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B5D0A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D23F8" w14:textId="77777777" w:rsidR="008340BF" w:rsidRDefault="008340BF" w:rsidP="0083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</w:tr>
    </w:tbl>
    <w:p w14:paraId="025E5538" w14:textId="22129E95" w:rsidR="00F12F1D" w:rsidRDefault="00F12F1D">
      <w:pPr>
        <w:rPr>
          <w:rFonts w:asciiTheme="majorBidi" w:hAnsiTheme="majorBidi" w:cstheme="majorBidi"/>
          <w:sz w:val="16"/>
          <w:szCs w:val="16"/>
        </w:rPr>
      </w:pPr>
    </w:p>
    <w:bookmarkEnd w:id="6"/>
    <w:p w14:paraId="16AD773A" w14:textId="77777777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8B64A1" w14:textId="77777777" w:rsidR="008340BF" w:rsidRDefault="0083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14:paraId="64B096F3" w14:textId="0D9F9107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lastRenderedPageBreak/>
        <w:t>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3F704A0" w14:textId="5CC4FBE4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272DBB" w:rsidRPr="00272DBB">
        <w:rPr>
          <w:rFonts w:asciiTheme="majorBidi" w:hAnsiTheme="majorBidi" w:cstheme="majorBidi"/>
          <w:sz w:val="30"/>
          <w:szCs w:val="30"/>
        </w:rPr>
        <w:t>12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6A75DB81" w14:textId="38C76347" w:rsidR="0060037D" w:rsidRDefault="00600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907"/>
        <w:gridCol w:w="236"/>
        <w:gridCol w:w="1017"/>
        <w:gridCol w:w="236"/>
        <w:gridCol w:w="934"/>
        <w:gridCol w:w="236"/>
        <w:gridCol w:w="1026"/>
      </w:tblGrid>
      <w:tr w:rsidR="0027562D" w:rsidRPr="008545D1" w14:paraId="2C5B5276" w14:textId="77777777" w:rsidTr="00220CF5">
        <w:trPr>
          <w:trHeight w:val="83"/>
          <w:tblHeader/>
        </w:trPr>
        <w:tc>
          <w:tcPr>
            <w:tcW w:w="4050" w:type="dxa"/>
            <w:vAlign w:val="bottom"/>
          </w:tcPr>
          <w:p w14:paraId="577B5C67" w14:textId="77777777" w:rsidR="0027562D" w:rsidRPr="008545D1" w:rsidRDefault="0027562D" w:rsidP="00516CAF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94C7EA" w14:textId="143A82E2" w:rsidR="0027562D" w:rsidRPr="008545D1" w:rsidRDefault="0027562D" w:rsidP="00220C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07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10C63673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1F239679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196" w:type="dxa"/>
            <w:gridSpan w:val="3"/>
          </w:tcPr>
          <w:p w14:paraId="33505861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220CF5" w:rsidRPr="008545D1" w14:paraId="78F51A66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46A2011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CE7BF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05334D60" w14:textId="00DA4CF2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C2C1E30" w14:textId="77777777" w:rsidR="00220CF5" w:rsidRPr="008545D1" w:rsidRDefault="00220CF5" w:rsidP="00220CF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38EE7C2" w14:textId="6698A0B5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5DF2E3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B3BE082" w14:textId="2EDD4A34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20A064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5B5C28B" w14:textId="7A74878D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20CF5" w:rsidRPr="008545D1" w14:paraId="134BCDFC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6774ECF" w14:textId="630336C9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174226" w14:textId="1D0854D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9519BAD" w14:textId="4BC62158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6ACDF697" w14:textId="77777777" w:rsidR="00220CF5" w:rsidRPr="008545D1" w:rsidRDefault="00220CF5" w:rsidP="00220CF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A79E847" w14:textId="05C8148C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D0DB83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48203D6" w14:textId="6C55F191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D9FB03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77F8CDE" w14:textId="6FBB3550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20CF5" w:rsidRPr="008545D1" w14:paraId="58106090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5E29EBE6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94BCEF8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C4FAF99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0CF5" w:rsidRPr="008545D1" w14:paraId="38E7CB55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0755684E" w14:textId="77777777" w:rsidR="00220CF5" w:rsidRPr="008545D1" w:rsidRDefault="00220CF5" w:rsidP="00220CF5">
            <w:pPr>
              <w:pStyle w:val="BodyText"/>
              <w:spacing w:after="0" w:line="240" w:lineRule="auto"/>
              <w:ind w:right="-3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810" w:type="dxa"/>
          </w:tcPr>
          <w:p w14:paraId="728F32B4" w14:textId="111EE054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7A991055" w14:textId="3AB35AE3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  <w:vAlign w:val="bottom"/>
          </w:tcPr>
          <w:p w14:paraId="5D149147" w14:textId="77777777" w:rsidR="00220CF5" w:rsidRPr="008545D1" w:rsidRDefault="00220CF5" w:rsidP="00220CF5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9162921" w14:textId="18BD2350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34DD1C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1135A68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801C72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3D04B5C" w14:textId="58860283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220CF5" w:rsidRPr="008545D1" w14:paraId="0D792139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F705D96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810" w:type="dxa"/>
          </w:tcPr>
          <w:p w14:paraId="04C317F1" w14:textId="6890A3C5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6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B7A20DD" w14:textId="05CE9FBE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A43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74B8D7C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87FA7AA" w14:textId="4B6295DA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4FE186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78BB76F" w14:textId="2172616C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08EA94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1BEDA9" w14:textId="37256B6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174</w:t>
            </w:r>
          </w:p>
        </w:tc>
      </w:tr>
      <w:tr w:rsidR="00220CF5" w:rsidRPr="008545D1" w14:paraId="3EA5F956" w14:textId="77777777" w:rsidTr="00220CF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7AFC3D5A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810" w:type="dxa"/>
          </w:tcPr>
          <w:p w14:paraId="39CAA7FF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BB6AF" w14:textId="5279E4D1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A43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6BC1145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F58AA" w14:textId="631BD224" w:rsidR="00220CF5" w:rsidRPr="008545D1" w:rsidRDefault="00220CF5" w:rsidP="0074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292801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49F09BAF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9162F0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1A8D6D47" w14:textId="64910BD1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220CF5" w:rsidRPr="008545D1" w14:paraId="64918589" w14:textId="77777777" w:rsidTr="00220CF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005B2918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4430D2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BD7D" w14:textId="53796A3B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EA4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E9F1410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97BB" w14:textId="33477E9B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B6CCAE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10B1" w14:textId="53B9C27A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6A83C34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A71ED" w14:textId="4A89BC80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179</w:t>
            </w:r>
          </w:p>
        </w:tc>
      </w:tr>
      <w:tr w:rsidR="00220CF5" w:rsidRPr="008545D1" w14:paraId="5735FD7B" w14:textId="77777777" w:rsidTr="00220CF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3DBCBD19" w14:textId="77777777" w:rsidR="00220CF5" w:rsidRPr="008545D1" w:rsidRDefault="00220CF5" w:rsidP="00220CF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CAF4A3E" w14:textId="0817B8F2" w:rsidR="00220CF5" w:rsidRPr="008545D1" w:rsidRDefault="00220CF5" w:rsidP="00220CF5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BBFDE0D" w14:textId="6F30A673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43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AB67509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4B4ABB7" w14:textId="5FD7AF44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6" w:type="dxa"/>
          </w:tcPr>
          <w:p w14:paraId="322C7654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C44F1A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C1B896F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74643B" w14:textId="33306482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0CF5" w:rsidRPr="008545D1" w14:paraId="2780BDE9" w14:textId="77777777" w:rsidTr="00220CF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D4A2D8D" w14:textId="77777777" w:rsidR="00220CF5" w:rsidRPr="008545D1" w:rsidRDefault="00220CF5" w:rsidP="00220C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1C25A35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B70E2" w14:textId="0E0A231F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711</w:t>
            </w:r>
          </w:p>
        </w:tc>
        <w:tc>
          <w:tcPr>
            <w:tcW w:w="236" w:type="dxa"/>
          </w:tcPr>
          <w:p w14:paraId="39F64879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108A" w14:textId="70503813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525C05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0F626" w14:textId="3250F04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0FCA79" w14:textId="77777777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7666B" w14:textId="47D1B346" w:rsidR="00220CF5" w:rsidRPr="008545D1" w:rsidRDefault="00220CF5" w:rsidP="0022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5CEF776F" w14:textId="77777777" w:rsidR="00CD2ACE" w:rsidRDefault="00CD2ACE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3C5ED" w14:textId="59CB079A" w:rsidR="00426035" w:rsidRPr="00272DBB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ลงทุน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CAD0604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A92A51" w14:textId="19707CFE" w:rsidR="00A90DE5" w:rsidRDefault="00426035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0B77EB67" w14:textId="128E7AB4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60C46" w14:textId="060205BE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3860148E" w14:textId="77777777" w:rsidR="00573708" w:rsidRPr="00EC0D1F" w:rsidRDefault="00573708" w:rsidP="00EC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28EBFD8" w14:textId="77777777" w:rsidR="00CD2ACE" w:rsidRDefault="00CD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350403" w14:textId="2CD78179" w:rsidR="007F4DEB" w:rsidRPr="00272DBB" w:rsidRDefault="00913400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EC0D1F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8545D1" w14:paraId="59554E48" w14:textId="77777777" w:rsidTr="00D11715">
        <w:trPr>
          <w:tblHeader/>
        </w:trPr>
        <w:tc>
          <w:tcPr>
            <w:tcW w:w="1703" w:type="pct"/>
          </w:tcPr>
          <w:p w14:paraId="5F7A6FCE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410" w:rsidRPr="008545D1" w14:paraId="0F3FEEC0" w14:textId="77777777" w:rsidTr="00D11715">
        <w:trPr>
          <w:trHeight w:val="333"/>
          <w:tblHeader/>
        </w:trPr>
        <w:tc>
          <w:tcPr>
            <w:tcW w:w="1703" w:type="pct"/>
          </w:tcPr>
          <w:p w14:paraId="2E3C424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4825C1F4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4530871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1FF95F03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1C44E955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2676876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AB822C5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D3410" w:rsidRPr="008545D1" w14:paraId="1C61473C" w14:textId="77777777" w:rsidTr="00D11715">
        <w:trPr>
          <w:trHeight w:val="333"/>
          <w:tblHeader/>
        </w:trPr>
        <w:tc>
          <w:tcPr>
            <w:tcW w:w="1703" w:type="pct"/>
          </w:tcPr>
          <w:p w14:paraId="38A8F859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66053B9B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678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3" w:type="pct"/>
          </w:tcPr>
          <w:p w14:paraId="2D67711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326BC5FA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AEAEA2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52CC610E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678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08198405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048BF20C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3410" w:rsidRPr="008545D1" w14:paraId="0D65FBCA" w14:textId="77777777" w:rsidTr="00D11715">
        <w:trPr>
          <w:tblHeader/>
        </w:trPr>
        <w:tc>
          <w:tcPr>
            <w:tcW w:w="1703" w:type="pct"/>
          </w:tcPr>
          <w:p w14:paraId="5AF6776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410" w:rsidRPr="008545D1" w14:paraId="53AB2DB7" w14:textId="77777777" w:rsidTr="00D11715">
        <w:tc>
          <w:tcPr>
            <w:tcW w:w="2385" w:type="pct"/>
            <w:gridSpan w:val="2"/>
          </w:tcPr>
          <w:p w14:paraId="1C793EDD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3410" w:rsidRPr="008545D1" w14:paraId="37717423" w14:textId="77777777" w:rsidTr="00D11715">
        <w:tc>
          <w:tcPr>
            <w:tcW w:w="2385" w:type="pct"/>
            <w:gridSpan w:val="2"/>
          </w:tcPr>
          <w:p w14:paraId="6905AF34" w14:textId="77777777" w:rsidR="004D3410" w:rsidRPr="008545D1" w:rsidRDefault="004D3410" w:rsidP="004D34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022F3620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3FBF9A54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3D4ECDAA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99B5800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7B5DAAD1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D3410" w:rsidRPr="008545D1" w14:paraId="534B84A0" w14:textId="77777777" w:rsidTr="00D11715">
        <w:tc>
          <w:tcPr>
            <w:tcW w:w="2385" w:type="pct"/>
            <w:gridSpan w:val="2"/>
          </w:tcPr>
          <w:p w14:paraId="16812481" w14:textId="77777777" w:rsidR="004D3410" w:rsidRPr="008545D1" w:rsidRDefault="004D3410" w:rsidP="004D34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683C0AD1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22F484E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1334CF86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8666089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7E561D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3410" w:rsidRPr="008545D1" w14:paraId="0CEA2518" w14:textId="77777777" w:rsidTr="00D11715">
        <w:tc>
          <w:tcPr>
            <w:tcW w:w="2385" w:type="pct"/>
            <w:gridSpan w:val="2"/>
          </w:tcPr>
          <w:p w14:paraId="132BD18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2BCCC1F8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797F0EC9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6C09F635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F483302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76AF815E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4D3410" w:rsidRPr="00180AA2" w14:paraId="2891133B" w14:textId="77777777" w:rsidTr="00D11715">
        <w:tc>
          <w:tcPr>
            <w:tcW w:w="2385" w:type="pct"/>
            <w:gridSpan w:val="2"/>
          </w:tcPr>
          <w:p w14:paraId="0D9DB482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4D3410" w:rsidRPr="00180AA2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410" w:rsidRPr="008545D1" w14:paraId="68C8FC60" w14:textId="77777777" w:rsidTr="00D11715">
        <w:tc>
          <w:tcPr>
            <w:tcW w:w="2385" w:type="pct"/>
            <w:gridSpan w:val="2"/>
          </w:tcPr>
          <w:p w14:paraId="609B7F18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3410" w:rsidRPr="008545D1" w14:paraId="11038A0B" w14:textId="77777777" w:rsidTr="00D11715">
        <w:tc>
          <w:tcPr>
            <w:tcW w:w="2385" w:type="pct"/>
            <w:gridSpan w:val="2"/>
          </w:tcPr>
          <w:p w14:paraId="0186DF1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410" w:rsidRPr="008545D1" w14:paraId="252710CA" w14:textId="77777777" w:rsidTr="00D11715">
        <w:tc>
          <w:tcPr>
            <w:tcW w:w="2385" w:type="pct"/>
            <w:gridSpan w:val="2"/>
          </w:tcPr>
          <w:p w14:paraId="4FD38031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318148E3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3" w:type="pct"/>
          </w:tcPr>
          <w:p w14:paraId="44A3E2FD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0277B438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07DECBBC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44C7FA7F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5" w:type="pct"/>
          </w:tcPr>
          <w:p w14:paraId="27C4B0C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77619658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D3410" w:rsidRPr="008545D1" w14:paraId="50A199ED" w14:textId="77777777" w:rsidTr="00D11715">
        <w:tc>
          <w:tcPr>
            <w:tcW w:w="2385" w:type="pct"/>
            <w:gridSpan w:val="2"/>
          </w:tcPr>
          <w:p w14:paraId="66BBC8B5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6A34F351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2,568</w:t>
            </w:r>
          </w:p>
        </w:tc>
        <w:tc>
          <w:tcPr>
            <w:tcW w:w="143" w:type="pct"/>
          </w:tcPr>
          <w:p w14:paraId="6E26D9D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2F9013EC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148" w:type="pct"/>
          </w:tcPr>
          <w:p w14:paraId="29B21FB9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506D2B7D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145" w:type="pct"/>
          </w:tcPr>
          <w:p w14:paraId="580BB934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048468CE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</w:tr>
      <w:tr w:rsidR="004D3410" w:rsidRPr="008545D1" w14:paraId="476D860D" w14:textId="77777777" w:rsidTr="00D11715">
        <w:tc>
          <w:tcPr>
            <w:tcW w:w="2385" w:type="pct"/>
            <w:gridSpan w:val="2"/>
          </w:tcPr>
          <w:p w14:paraId="629AF4F5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410" w:rsidRPr="008545D1" w14:paraId="290B5CE9" w14:textId="77777777" w:rsidTr="00D11715">
        <w:tc>
          <w:tcPr>
            <w:tcW w:w="2385" w:type="pct"/>
            <w:gridSpan w:val="2"/>
          </w:tcPr>
          <w:p w14:paraId="4FBC82E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0DF7399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9A6A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02C43F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384401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95BC1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CD2FC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16DC3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410" w:rsidRPr="008545D1" w14:paraId="1B72E3AF" w14:textId="77777777" w:rsidTr="00D11715">
        <w:tc>
          <w:tcPr>
            <w:tcW w:w="2385" w:type="pct"/>
            <w:gridSpan w:val="2"/>
          </w:tcPr>
          <w:p w14:paraId="33F82732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34" w:type="pct"/>
          </w:tcPr>
          <w:p w14:paraId="520466C1" w14:textId="3DDDDDDB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143" w:type="pct"/>
          </w:tcPr>
          <w:p w14:paraId="0DE6DFCB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038166E9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3,262</w:t>
            </w:r>
          </w:p>
        </w:tc>
        <w:tc>
          <w:tcPr>
            <w:tcW w:w="148" w:type="pct"/>
          </w:tcPr>
          <w:p w14:paraId="210D762E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019F8588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45" w:type="pct"/>
          </w:tcPr>
          <w:p w14:paraId="48D65113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58AC65D5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</w:tr>
      <w:tr w:rsidR="004D3410" w:rsidRPr="008545D1" w14:paraId="6BC7D1A0" w14:textId="77777777" w:rsidTr="00D11715">
        <w:tc>
          <w:tcPr>
            <w:tcW w:w="2385" w:type="pct"/>
            <w:gridSpan w:val="2"/>
          </w:tcPr>
          <w:p w14:paraId="21956DA5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45B66AE2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5,916</w:t>
            </w:r>
          </w:p>
        </w:tc>
        <w:tc>
          <w:tcPr>
            <w:tcW w:w="143" w:type="pct"/>
          </w:tcPr>
          <w:p w14:paraId="08E5A617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70262E04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5,400</w:t>
            </w:r>
          </w:p>
        </w:tc>
        <w:tc>
          <w:tcPr>
            <w:tcW w:w="148" w:type="pct"/>
          </w:tcPr>
          <w:p w14:paraId="371AC76A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1F36DBDD" w:rsidR="004D3410" w:rsidRPr="008545D1" w:rsidRDefault="001B7F21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3,351</w:t>
            </w:r>
          </w:p>
        </w:tc>
        <w:tc>
          <w:tcPr>
            <w:tcW w:w="145" w:type="pct"/>
          </w:tcPr>
          <w:p w14:paraId="3921C17D" w14:textId="77777777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6437A956" w:rsidR="004D3410" w:rsidRPr="008545D1" w:rsidRDefault="004D3410" w:rsidP="004D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3,266</w:t>
            </w:r>
          </w:p>
        </w:tc>
      </w:tr>
    </w:tbl>
    <w:p w14:paraId="6BC1E407" w14:textId="77777777" w:rsidR="004D3410" w:rsidRPr="008545D1" w:rsidRDefault="004D3410" w:rsidP="004D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EB9B3A0" w14:textId="3A3C1393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</w:t>
      </w:r>
      <w:r w:rsidR="00DD0CEE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481E5D16" w:rsidR="00CF6FD5" w:rsidRPr="004F1486" w:rsidRDefault="00CF6FD5" w:rsidP="0017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48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</w:t>
      </w:r>
      <w:r w:rsidR="0026039E" w:rsidRPr="004F1486">
        <w:rPr>
          <w:rFonts w:asciiTheme="majorBidi" w:hAnsiTheme="majorBidi" w:cstheme="majorBidi"/>
          <w:sz w:val="30"/>
          <w:szCs w:val="30"/>
          <w:cs/>
        </w:rPr>
        <w:t>นังสือกับหน่วยงานราชการแห่งหนึ่ง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272DBB" w:rsidRPr="004F1486">
        <w:rPr>
          <w:rFonts w:asciiTheme="majorBidi" w:hAnsiTheme="majorBidi" w:cstheme="majorBidi"/>
          <w:sz w:val="30"/>
          <w:szCs w:val="30"/>
        </w:rPr>
        <w:t>12</w:t>
      </w:r>
      <w:r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272DBB" w:rsidRPr="004F1486">
        <w:rPr>
          <w:rFonts w:asciiTheme="majorBidi" w:hAnsiTheme="majorBidi" w:cstheme="majorBidi"/>
          <w:sz w:val="30"/>
          <w:szCs w:val="30"/>
        </w:rPr>
        <w:t>2557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C30EFC">
        <w:rPr>
          <w:rFonts w:asciiTheme="majorBidi" w:hAnsiTheme="majorBidi" w:cstheme="majorBidi"/>
          <w:sz w:val="30"/>
          <w:szCs w:val="30"/>
        </w:rPr>
        <w:br/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72DBB" w:rsidRPr="004F1486">
        <w:rPr>
          <w:rFonts w:asciiTheme="majorBidi" w:hAnsiTheme="majorBidi" w:cstheme="majorBidi"/>
          <w:sz w:val="30"/>
          <w:szCs w:val="30"/>
        </w:rPr>
        <w:t>3</w:t>
      </w:r>
      <w:r w:rsidR="00116788" w:rsidRPr="004F1486">
        <w:rPr>
          <w:rFonts w:asciiTheme="majorBidi" w:hAnsiTheme="majorBidi" w:cstheme="majorBidi"/>
          <w:sz w:val="30"/>
          <w:szCs w:val="30"/>
        </w:rPr>
        <w:t>1</w:t>
      </w:r>
      <w:r w:rsidR="008C5F2E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116788" w:rsidRPr="004F148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0037D" w:rsidRPr="004F1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4F1486">
        <w:rPr>
          <w:rFonts w:asciiTheme="majorBidi" w:hAnsiTheme="majorBidi" w:cstheme="majorBidi"/>
          <w:sz w:val="30"/>
          <w:szCs w:val="30"/>
        </w:rPr>
        <w:t>256</w:t>
      </w:r>
      <w:r w:rsidR="00116788" w:rsidRPr="004F1486">
        <w:rPr>
          <w:rFonts w:asciiTheme="majorBidi" w:hAnsiTheme="majorBidi" w:cstheme="majorBidi"/>
          <w:sz w:val="30"/>
          <w:szCs w:val="30"/>
        </w:rPr>
        <w:t>5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4F1486">
        <w:rPr>
          <w:rFonts w:asciiTheme="majorBidi" w:hAnsiTheme="majorBidi" w:cstheme="majorBidi"/>
          <w:sz w:val="30"/>
          <w:szCs w:val="30"/>
          <w:cs/>
        </w:rPr>
        <w:t>ๆ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272DBB" w:rsidRDefault="00D561A2" w:rsidP="00D56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18B0A2" w14:textId="48224E34" w:rsidR="00040155" w:rsidRPr="00272DBB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AFCFDF" w14:textId="77777777" w:rsidR="00443EAE" w:rsidRDefault="0044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7" w:name="_Hlk23297510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3800DA" w14:textId="57A79945" w:rsidR="002D52D5" w:rsidRPr="00272DBB" w:rsidRDefault="002D52D5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18859034" w14:textId="77777777" w:rsidR="002D52D5" w:rsidRPr="00272DBB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774A23" w14:textId="0B78B442" w:rsidR="007F64CF" w:rsidRPr="00116788" w:rsidRDefault="007F64CF" w:rsidP="00116788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272DBB" w:rsidRPr="00116788">
        <w:rPr>
          <w:rFonts w:asciiTheme="majorBidi" w:eastAsia="SimSun" w:hAnsiTheme="majorBidi" w:cstheme="majorBidi"/>
          <w:sz w:val="30"/>
          <w:szCs w:val="30"/>
        </w:rPr>
        <w:t>89</w:t>
      </w:r>
      <w:r w:rsidRPr="00116788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272DBB" w:rsidRPr="00116788">
        <w:rPr>
          <w:rFonts w:asciiTheme="majorBidi" w:eastAsia="SimSun" w:hAnsiTheme="majorBidi" w:cstheme="majorBidi"/>
          <w:sz w:val="30"/>
          <w:szCs w:val="30"/>
        </w:rPr>
        <w:t>2562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EC0D1F" w:rsidRPr="00116788">
        <w:rPr>
          <w:rFonts w:asciiTheme="majorBidi" w:eastAsia="SimSun" w:hAnsiTheme="majorBidi" w:cstheme="majorBidi"/>
          <w:sz w:val="30"/>
          <w:szCs w:val="30"/>
        </w:rPr>
        <w:t>41.7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116788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272DBB" w:rsidRPr="00116788">
        <w:rPr>
          <w:rFonts w:asciiTheme="majorBidi" w:eastAsia="SimSun" w:hAnsiTheme="majorBidi" w:cstheme="majorBidi"/>
          <w:sz w:val="30"/>
          <w:szCs w:val="30"/>
        </w:rPr>
        <w:t>2562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272DBB" w:rsidRPr="00116788">
        <w:rPr>
          <w:rFonts w:asciiTheme="majorBidi" w:eastAsia="SimSun" w:hAnsiTheme="majorBidi" w:cstheme="majorBidi"/>
          <w:sz w:val="30"/>
          <w:szCs w:val="30"/>
        </w:rPr>
        <w:t>2560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ดังนั้น บริษัทย่อยคำนวณค่าปรับสูงสุดที่คาดว่าจะเกิดขึ้นเป็นจำนวนเงิน </w:t>
      </w:r>
      <w:r w:rsidR="00272DBB" w:rsidRPr="00116788">
        <w:rPr>
          <w:rFonts w:asciiTheme="majorBidi" w:eastAsia="SimSun" w:hAnsiTheme="majorBidi" w:cstheme="majorBidi"/>
          <w:sz w:val="30"/>
          <w:szCs w:val="30"/>
        </w:rPr>
        <w:t>9</w:t>
      </w:r>
      <w:r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 </w:t>
      </w:r>
      <w:r w:rsidR="00116788"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ณ วันที่ </w:t>
      </w:r>
      <w:r w:rsidR="00116788" w:rsidRPr="00116788">
        <w:rPr>
          <w:rFonts w:asciiTheme="majorBidi" w:eastAsia="SimSun" w:hAnsiTheme="majorBidi" w:cstheme="majorBidi"/>
          <w:sz w:val="30"/>
          <w:szCs w:val="30"/>
        </w:rPr>
        <w:t>31</w:t>
      </w:r>
      <w:r w:rsidR="00116788"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116788" w:rsidRPr="00116788">
        <w:rPr>
          <w:rFonts w:asciiTheme="majorBidi" w:eastAsia="SimSun" w:hAnsiTheme="majorBidi" w:cstheme="majorBidi" w:hint="cs"/>
          <w:sz w:val="30"/>
          <w:szCs w:val="30"/>
          <w:cs/>
        </w:rPr>
        <w:t>มีนาคม</w:t>
      </w:r>
      <w:r w:rsidR="00116788" w:rsidRPr="00116788">
        <w:rPr>
          <w:rFonts w:asciiTheme="majorBidi" w:eastAsia="SimSun" w:hAnsiTheme="majorBidi" w:cstheme="majorBidi"/>
          <w:sz w:val="30"/>
          <w:szCs w:val="30"/>
        </w:rPr>
        <w:t xml:space="preserve"> 256</w:t>
      </w:r>
      <w:r w:rsidR="00116788" w:rsidRPr="00116788">
        <w:rPr>
          <w:rFonts w:asciiTheme="majorBidi" w:eastAsia="SimSun" w:hAnsiTheme="majorBidi" w:cstheme="majorBidi" w:hint="cs"/>
          <w:sz w:val="30"/>
          <w:szCs w:val="30"/>
          <w:cs/>
        </w:rPr>
        <w:t>5</w:t>
      </w:r>
      <w:r w:rsidR="00116788" w:rsidRPr="00116788">
        <w:rPr>
          <w:rFonts w:asciiTheme="majorBidi" w:eastAsia="SimSun" w:hAnsiTheme="majorBidi" w:cstheme="majorBidi"/>
          <w:sz w:val="30"/>
          <w:szCs w:val="30"/>
          <w:cs/>
        </w:rPr>
        <w:t xml:space="preserve"> กลุ่มบริษัทได้รับรู้ค่าปรับจำนวน </w:t>
      </w:r>
      <w:r w:rsidR="00116788" w:rsidRPr="00116788">
        <w:rPr>
          <w:rFonts w:asciiTheme="majorBidi" w:eastAsia="SimSun" w:hAnsiTheme="majorBidi" w:cstheme="majorBidi"/>
          <w:sz w:val="30"/>
          <w:szCs w:val="30"/>
        </w:rPr>
        <w:t xml:space="preserve">9 </w:t>
      </w:r>
      <w:r w:rsidR="00116788" w:rsidRPr="00116788">
        <w:rPr>
          <w:rFonts w:asciiTheme="majorBidi" w:eastAsia="SimSun" w:hAnsiTheme="majorBidi" w:cstheme="majorBidi"/>
          <w:sz w:val="30"/>
          <w:szCs w:val="30"/>
          <w:cs/>
        </w:rPr>
        <w:t>ล้านบาท ในงบการเงินรวม</w:t>
      </w:r>
      <w:r w:rsidR="00116788" w:rsidRPr="00116788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16788" w:rsidRPr="00116788">
        <w:rPr>
          <w:rFonts w:asciiTheme="majorBidi" w:eastAsia="SimSun" w:hAnsiTheme="majorBidi" w:cstheme="majorBidi"/>
          <w:sz w:val="30"/>
          <w:szCs w:val="30"/>
          <w:cs/>
        </w:rPr>
        <w:t>และ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787648C2" w14:textId="77777777" w:rsidR="0043424B" w:rsidRPr="0060037D" w:rsidRDefault="0043424B" w:rsidP="0050464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3A1DF2" w14:textId="1C4AE4F5" w:rsidR="00116788" w:rsidRDefault="00116788" w:rsidP="00116788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bookmarkStart w:id="8" w:name="_Hlk96467394"/>
      <w:bookmarkEnd w:id="7"/>
      <w:r w:rsidRPr="001B7F21">
        <w:rPr>
          <w:rFonts w:asciiTheme="majorBidi" w:eastAsia="SimSun" w:hAnsiTheme="majorBidi" w:cstheme="majorBidi"/>
          <w:sz w:val="30"/>
          <w:szCs w:val="30"/>
          <w:cs/>
        </w:rPr>
        <w:t xml:space="preserve">ในปี </w:t>
      </w:r>
      <w:r w:rsidRPr="001B7F21">
        <w:rPr>
          <w:rFonts w:asciiTheme="majorBidi" w:eastAsia="SimSun" w:hAnsiTheme="majorBidi" w:cstheme="majorBidi"/>
          <w:sz w:val="30"/>
          <w:szCs w:val="30"/>
        </w:rPr>
        <w:t xml:space="preserve">2564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บริษัท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>ย่อย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ได้ถูกพนักงานที่โอนย้ายไปบริษัท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รักษาความปลอดภัย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ท่าอากาศยานไทย จำกัด</w:t>
      </w:r>
      <w:r w:rsidRPr="001B7F21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</w:rPr>
        <w:br/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ยื่นคำร้องต่อศาลแรงงานเรียกร้อง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>ค่าชดเชยและค่าแจ้งแทนการบอกล่วงหน้า</w:t>
      </w:r>
      <w:r w:rsidRPr="001B7F21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คดีความดังกล่าวอยู่ในกระบวนการของศาลแรงาน อย่างไรก็ตาม</w:t>
      </w:r>
      <w:r w:rsidR="00CD7468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 บริษัทย่อยได้มีการดำเนินการอย่างถูกต้องตามสัญญาร่วมทุน ได้บอกกล่าวให้พนักงานทราบ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 xml:space="preserve">มีการนับอายุงานต่อเนื่อง และได้รับเงินค่าตอบแทนไม่ต่ำกว่าที่เคยได้รับจากบริษัทย่อยแล้ว จึงไม่ได้ตั้งประมาณการหนี้สินจากคดีความดังกล่าวไว้ในงบการเงินรวม </w:t>
      </w:r>
      <w:bookmarkEnd w:id="8"/>
      <w:r w:rsidRPr="001B7F21">
        <w:rPr>
          <w:rFonts w:asciiTheme="majorBidi" w:eastAsia="SimSun" w:hAnsiTheme="majorBidi" w:cstheme="majorBidi"/>
          <w:sz w:val="30"/>
          <w:szCs w:val="30"/>
          <w:cs/>
        </w:rPr>
        <w:t xml:space="preserve">ณ วันที่ </w:t>
      </w:r>
      <w:r w:rsidRPr="001B7F21">
        <w:rPr>
          <w:rFonts w:asciiTheme="majorBidi" w:eastAsia="SimSun" w:hAnsiTheme="majorBidi" w:cstheme="majorBidi"/>
          <w:sz w:val="30"/>
          <w:szCs w:val="30"/>
        </w:rPr>
        <w:t>31</w:t>
      </w:r>
      <w:r w:rsidRPr="001B7F2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>มีนาคม</w:t>
      </w:r>
      <w:r w:rsidRPr="001B7F21">
        <w:rPr>
          <w:rFonts w:asciiTheme="majorBidi" w:eastAsia="SimSun" w:hAnsiTheme="majorBidi" w:cstheme="majorBidi"/>
          <w:sz w:val="30"/>
          <w:szCs w:val="30"/>
        </w:rPr>
        <w:t xml:space="preserve"> 256</w:t>
      </w:r>
      <w:r w:rsidRPr="001B7F21">
        <w:rPr>
          <w:rFonts w:asciiTheme="majorBidi" w:eastAsia="SimSun" w:hAnsiTheme="majorBidi" w:cstheme="majorBidi" w:hint="cs"/>
          <w:sz w:val="30"/>
          <w:szCs w:val="30"/>
          <w:cs/>
        </w:rPr>
        <w:t>5</w:t>
      </w:r>
    </w:p>
    <w:p w14:paraId="003E4D65" w14:textId="7BC58E43" w:rsidR="00902B21" w:rsidRDefault="00902B21" w:rsidP="00902B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4C19BE1A" w14:textId="75EA2E8F" w:rsidR="00170E05" w:rsidRDefault="00902B21" w:rsidP="00902B21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02B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A521389" w14:textId="456A22F7" w:rsidR="00902B21" w:rsidRDefault="00902B21" w:rsidP="00902B21">
      <w:pPr>
        <w:rPr>
          <w:lang w:val="th-TH"/>
        </w:rPr>
      </w:pPr>
    </w:p>
    <w:p w14:paraId="13CC47C2" w14:textId="3B280AAA" w:rsidR="0067271A" w:rsidRPr="0067271A" w:rsidRDefault="0067271A" w:rsidP="00672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71A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22</w:t>
      </w:r>
      <w:r w:rsidRPr="00902B21">
        <w:rPr>
          <w:rFonts w:asciiTheme="majorBidi" w:hAnsiTheme="majorBidi" w:cstheme="majorBidi"/>
          <w:sz w:val="30"/>
          <w:szCs w:val="30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902B21">
        <w:rPr>
          <w:rFonts w:asciiTheme="majorBidi" w:hAnsiTheme="majorBidi" w:cstheme="majorBidi"/>
          <w:sz w:val="30"/>
          <w:szCs w:val="30"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0.07</w:t>
      </w:r>
      <w:r w:rsidRPr="00902B21">
        <w:rPr>
          <w:rFonts w:asciiTheme="majorBidi" w:hAnsiTheme="majorBidi" w:cstheme="majorBidi"/>
          <w:sz w:val="30"/>
          <w:szCs w:val="30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158</w:t>
      </w:r>
      <w:r w:rsidRPr="00902B21">
        <w:rPr>
          <w:rFonts w:asciiTheme="majorBidi" w:hAnsiTheme="majorBidi" w:cstheme="majorBidi"/>
          <w:sz w:val="30"/>
          <w:szCs w:val="30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</w:rPr>
        <w:t> </w:t>
      </w:r>
    </w:p>
    <w:p w14:paraId="1A02BBC5" w14:textId="77777777" w:rsidR="00902B21" w:rsidRPr="0067271A" w:rsidRDefault="00902B21" w:rsidP="00902B21"/>
    <w:sectPr w:rsidR="00902B21" w:rsidRPr="0067271A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06033" w14:textId="77777777" w:rsidR="00783332" w:rsidRDefault="00783332" w:rsidP="00900EE2">
      <w:r>
        <w:separator/>
      </w:r>
    </w:p>
  </w:endnote>
  <w:endnote w:type="continuationSeparator" w:id="0">
    <w:p w14:paraId="73B18B6B" w14:textId="77777777" w:rsidR="00783332" w:rsidRDefault="00783332" w:rsidP="00900EE2">
      <w:r>
        <w:continuationSeparator/>
      </w:r>
    </w:p>
  </w:endnote>
  <w:endnote w:type="continuationNotice" w:id="1">
    <w:p w14:paraId="62B4F58C" w14:textId="77777777" w:rsidR="00783332" w:rsidRDefault="007833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3635" w14:textId="4460FA3A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5197E99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57C2A3C6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3BD2A885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A5F1" w14:textId="77777777" w:rsidR="00783332" w:rsidRDefault="00783332" w:rsidP="00900EE2">
      <w:r>
        <w:separator/>
      </w:r>
    </w:p>
  </w:footnote>
  <w:footnote w:type="continuationSeparator" w:id="0">
    <w:p w14:paraId="791D9ED9" w14:textId="77777777" w:rsidR="00783332" w:rsidRDefault="00783332" w:rsidP="00900EE2">
      <w:r>
        <w:continuationSeparator/>
      </w:r>
    </w:p>
  </w:footnote>
  <w:footnote w:type="continuationNotice" w:id="1">
    <w:p w14:paraId="12DAF9DA" w14:textId="77777777" w:rsidR="00783332" w:rsidRDefault="007833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A94B" w14:textId="77777777" w:rsidR="005E4962" w:rsidRPr="005A1AF1" w:rsidRDefault="005E4962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F19671B" w14:textId="77777777" w:rsidR="005E4962" w:rsidRPr="003C763B" w:rsidRDefault="005E4962" w:rsidP="00A15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C954DDF" w14:textId="5E2A2B59" w:rsidR="005E4962" w:rsidRDefault="005E4962" w:rsidP="00A15395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5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6D966C4" w14:textId="77777777" w:rsidR="005E4962" w:rsidRPr="005D62A1" w:rsidRDefault="005E4962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D819" w14:textId="77777777" w:rsidR="005E4962" w:rsidRPr="005A1AF1" w:rsidRDefault="005E4962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472EFBB" w14:textId="77777777" w:rsidR="005E4962" w:rsidRPr="003C763B" w:rsidRDefault="005E4962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C9AAD9D" w14:textId="77777777" w:rsidR="005E4962" w:rsidRDefault="005E4962" w:rsidP="00E63F3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5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8C6A03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3EB9" w14:textId="77777777" w:rsidR="005E4962" w:rsidRPr="005A1AF1" w:rsidRDefault="005E4962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C1D03FD" w14:textId="77777777" w:rsidR="005E4962" w:rsidRPr="003C763B" w:rsidRDefault="005E4962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032BDC" w14:textId="77777777" w:rsidR="005E4962" w:rsidRDefault="005E4962" w:rsidP="00E63F3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5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CAEA" w14:textId="77777777" w:rsidR="005E4962" w:rsidRPr="005A1AF1" w:rsidRDefault="005E4962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D642369" w14:textId="77777777" w:rsidR="005E4962" w:rsidRPr="003C763B" w:rsidRDefault="005E4962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6B27A27" w14:textId="77777777" w:rsidR="005E4962" w:rsidRDefault="005E4962" w:rsidP="0057370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5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31D5ACB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3C3E6A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28A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2BE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0B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35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29</Pages>
  <Words>6008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Saisamorn, Chimyoo</cp:lastModifiedBy>
  <cp:revision>3</cp:revision>
  <cp:lastPrinted>2022-05-05T14:12:00Z</cp:lastPrinted>
  <dcterms:created xsi:type="dcterms:W3CDTF">2022-05-12T23:46:00Z</dcterms:created>
  <dcterms:modified xsi:type="dcterms:W3CDTF">2022-05-12T23:47:00Z</dcterms:modified>
</cp:coreProperties>
</file>