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650" w:type="dxa"/>
        <w:tblInd w:w="108" w:type="dxa"/>
        <w:tblLook w:val="04A0" w:firstRow="1" w:lastRow="0" w:firstColumn="1" w:lastColumn="0" w:noHBand="0" w:noVBand="1"/>
      </w:tblPr>
      <w:tblGrid>
        <w:gridCol w:w="1026"/>
        <w:gridCol w:w="491"/>
        <w:gridCol w:w="6133"/>
      </w:tblGrid>
      <w:tr w:rsidR="001079D5" w:rsidRPr="001079D5" w14:paraId="6BFFD8CE" w14:textId="77777777" w:rsidTr="00185F79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E1838" w14:textId="77777777" w:rsidR="001079D5" w:rsidRPr="001079D5" w:rsidRDefault="001079D5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9D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3F8F4" w14:textId="77777777" w:rsidR="001079D5" w:rsidRPr="001079D5" w:rsidRDefault="001079D5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295F6" w14:textId="77777777" w:rsidR="001079D5" w:rsidRPr="001079D5" w:rsidRDefault="001079D5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9D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</w:tr>
      <w:tr w:rsidR="001079D5" w:rsidRPr="001079D5" w14:paraId="66E4B3B3" w14:textId="77777777" w:rsidTr="00185F79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D39E4" w14:textId="77777777" w:rsidR="001079D5" w:rsidRPr="001079D5" w:rsidRDefault="001079D5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2BEC3" w14:textId="77777777" w:rsidR="001079D5" w:rsidRPr="001079D5" w:rsidRDefault="001079D5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D1E00" w14:textId="77777777" w:rsidR="001079D5" w:rsidRPr="001079D5" w:rsidRDefault="001079D5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9D5" w:rsidRPr="001079D5" w14:paraId="06DF0453" w14:textId="77777777" w:rsidTr="00185F79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EC1BA" w14:textId="77777777" w:rsidR="001079D5" w:rsidRPr="001079D5" w:rsidRDefault="00CD43C2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AE566" w14:textId="77777777" w:rsidR="001079D5" w:rsidRPr="001079D5" w:rsidRDefault="001079D5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F3207" w14:textId="77777777" w:rsidR="001079D5" w:rsidRPr="001079D5" w:rsidRDefault="001079D5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C1E59" w:rsidRPr="001079D5" w14:paraId="3E20AA4C" w14:textId="77777777" w:rsidTr="00185F79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58619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62B6C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CACDE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C1E59" w:rsidRPr="001079D5" w14:paraId="33CC3C9C" w14:textId="77777777" w:rsidTr="00185F79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203CC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868F3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F02D3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4C1E59" w:rsidRPr="001079D5" w14:paraId="76846CC8" w14:textId="77777777" w:rsidTr="00185F79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DEC23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8CECA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1C738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C1E59" w:rsidRPr="001079D5" w14:paraId="2E11331E" w14:textId="77777777" w:rsidTr="00185F79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E32C3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E3FAD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DABB6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C1E59" w:rsidRPr="001079D5" w14:paraId="66985B90" w14:textId="77777777" w:rsidTr="00185F79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2E31B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F8183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85E5A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62656" w:rsidRPr="001079D5" w14:paraId="061DCF10" w14:textId="77777777" w:rsidTr="00185F79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D9E57" w14:textId="77777777" w:rsidR="00F62656" w:rsidRDefault="00F62656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0798D" w14:textId="77777777" w:rsidR="00F62656" w:rsidRPr="001079D5" w:rsidRDefault="00F62656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3D922" w14:textId="77777777" w:rsidR="00F62656" w:rsidRPr="001079D5" w:rsidRDefault="00F62656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4C1E59" w:rsidRPr="001079D5" w14:paraId="6860FA85" w14:textId="77777777" w:rsidTr="00185F79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D46E5" w14:textId="77777777" w:rsidR="004C1E59" w:rsidRPr="001079D5" w:rsidRDefault="00F62656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58DDD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04CDA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ข้อมูลงบกระแสเงินสด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เปิดเผย</w:t>
            </w: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เพิ่มเติม</w:t>
            </w:r>
          </w:p>
        </w:tc>
      </w:tr>
      <w:tr w:rsidR="004C1E59" w:rsidRPr="001079D5" w14:paraId="1A9D5A41" w14:textId="77777777" w:rsidTr="00185F79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7AA6A" w14:textId="77777777" w:rsidR="004C1E59" w:rsidRPr="001079D5" w:rsidRDefault="00F62656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18623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3E0A1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C1E59" w:rsidRPr="001079D5" w14:paraId="780201E8" w14:textId="77777777" w:rsidTr="00185F79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C3A52" w14:textId="77777777" w:rsidR="004C1E59" w:rsidRPr="001079D5" w:rsidRDefault="00F62656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612F1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14F0A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00100D5F" w14:textId="77777777" w:rsidR="00CB7DCF" w:rsidRPr="00CB7DCF" w:rsidRDefault="00CB7DCF" w:rsidP="00CB7DCF">
      <w:pPr>
        <w:jc w:val="center"/>
        <w:rPr>
          <w:rFonts w:ascii="Angsana New" w:hAnsi="Angsana New"/>
          <w:sz w:val="30"/>
          <w:szCs w:val="30"/>
          <w:cs/>
        </w:rPr>
      </w:pPr>
    </w:p>
    <w:p w14:paraId="02DD968F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09E5A367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49BA5112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0BC4FF18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1F7AFE08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4C70493B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0AB62B7D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09AEFFBA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19954795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0EE7DDC6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7033A2B5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07F5F949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02691EFE" w14:textId="77777777" w:rsidR="00CD7C3F" w:rsidRDefault="002E750A" w:rsidP="003209E8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7DCF">
        <w:rPr>
          <w:rFonts w:ascii="Angsana New" w:hAnsi="Angsana New"/>
          <w:sz w:val="30"/>
          <w:szCs w:val="30"/>
          <w:cs/>
        </w:rPr>
        <w:br w:type="page"/>
      </w:r>
      <w:r w:rsidR="00CD7C3F" w:rsidRPr="00D81A00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CD7C3F">
        <w:rPr>
          <w:rFonts w:ascii="Angsana New" w:hAnsi="Angsana New" w:hint="cs"/>
          <w:sz w:val="30"/>
          <w:szCs w:val="30"/>
          <w:cs/>
        </w:rPr>
        <w:t>ระหว่างกาล</w:t>
      </w:r>
      <w:r w:rsidR="00CD7C3F" w:rsidRPr="00D81A00">
        <w:rPr>
          <w:rFonts w:ascii="Angsana New" w:hAnsi="Angsana New"/>
          <w:sz w:val="30"/>
          <w:szCs w:val="30"/>
          <w:cs/>
        </w:rPr>
        <w:t>นี้</w:t>
      </w:r>
    </w:p>
    <w:p w14:paraId="15D6B5F7" w14:textId="77777777" w:rsidR="00FD541D" w:rsidRPr="00617D92" w:rsidRDefault="00FD541D" w:rsidP="003209E8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90F8758" w14:textId="77777777" w:rsidR="001F41B2" w:rsidRDefault="00CD7C3F" w:rsidP="00DA4847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A6D75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</w:t>
      </w:r>
      <w:r>
        <w:rPr>
          <w:rFonts w:ascii="Angsana New" w:hAnsi="Angsana New"/>
          <w:sz w:val="30"/>
          <w:szCs w:val="30"/>
          <w:cs/>
        </w:rPr>
        <w:t>รเงินจาก</w:t>
      </w:r>
      <w:r w:rsidRPr="00140FB2">
        <w:rPr>
          <w:rFonts w:ascii="Angsana New" w:hAnsi="Angsana New"/>
          <w:sz w:val="30"/>
          <w:szCs w:val="30"/>
          <w:cs/>
        </w:rPr>
        <w:t>คณะกรรมการ</w:t>
      </w:r>
      <w:r w:rsidR="008E7D7D" w:rsidRPr="00140FB2">
        <w:rPr>
          <w:rFonts w:ascii="Angsana New" w:hAnsi="Angsana New"/>
          <w:sz w:val="30"/>
          <w:szCs w:val="30"/>
          <w:cs/>
        </w:rPr>
        <w:t>เมื่อวันที</w:t>
      </w:r>
      <w:r w:rsidR="008E7D7D" w:rsidRPr="00140FB2">
        <w:rPr>
          <w:rFonts w:ascii="Angsana New" w:hAnsi="Angsana New" w:hint="cs"/>
          <w:sz w:val="30"/>
          <w:szCs w:val="30"/>
          <w:cs/>
        </w:rPr>
        <w:t xml:space="preserve">่ </w:t>
      </w:r>
      <w:r w:rsidR="00F85966">
        <w:rPr>
          <w:rFonts w:ascii="Angsana New" w:hAnsi="Angsana New"/>
          <w:sz w:val="30"/>
          <w:szCs w:val="30"/>
        </w:rPr>
        <w:t>13</w:t>
      </w:r>
      <w:r w:rsidR="00F62656"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="008E7D7D" w:rsidRPr="004216E7">
        <w:rPr>
          <w:rFonts w:ascii="Angsana New" w:hAnsi="Angsana New" w:hint="cs"/>
          <w:sz w:val="30"/>
          <w:szCs w:val="30"/>
          <w:cs/>
        </w:rPr>
        <w:t xml:space="preserve"> </w:t>
      </w:r>
      <w:r w:rsidR="009A4396" w:rsidRPr="004216E7">
        <w:rPr>
          <w:rFonts w:ascii="Angsana New" w:hAnsi="Angsana New"/>
          <w:sz w:val="30"/>
          <w:szCs w:val="30"/>
        </w:rPr>
        <w:t>256</w:t>
      </w:r>
      <w:r w:rsidR="00695086">
        <w:rPr>
          <w:rFonts w:ascii="Angsana New" w:hAnsi="Angsana New"/>
          <w:sz w:val="30"/>
          <w:szCs w:val="30"/>
        </w:rPr>
        <w:t>5</w:t>
      </w:r>
      <w:r w:rsidR="001F41B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C817CF" w14:textId="77777777" w:rsidR="00142CD2" w:rsidRPr="00617D92" w:rsidRDefault="00142CD2" w:rsidP="00E661B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E4615B2" w14:textId="77777777" w:rsidR="00253213" w:rsidRDefault="00DA4847" w:rsidP="0032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53213" w:rsidRPr="00D81A00">
        <w:rPr>
          <w:rFonts w:ascii="Angsana New" w:hAnsi="Angsana New"/>
          <w:b/>
          <w:bCs/>
          <w:sz w:val="30"/>
          <w:szCs w:val="30"/>
        </w:rPr>
        <w:tab/>
      </w:r>
      <w:r w:rsidR="00253213" w:rsidRPr="00D81A00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253213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1BB4207" w14:textId="77777777" w:rsidR="00DA4847" w:rsidRPr="00617D92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7E0E3D4" w14:textId="77777777" w:rsidR="00DA4847" w:rsidRPr="00DA4847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A484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95EDA">
        <w:rPr>
          <w:rFonts w:ascii="Angsana New" w:hAnsi="Angsana New" w:hint="cs"/>
          <w:sz w:val="30"/>
          <w:szCs w:val="30"/>
          <w:cs/>
        </w:rPr>
        <w:t xml:space="preserve"> </w:t>
      </w:r>
      <w:r w:rsidRPr="00DA4847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A4847">
        <w:rPr>
          <w:rFonts w:ascii="Angsana New" w:hAnsi="Angsana New"/>
          <w:sz w:val="30"/>
          <w:szCs w:val="30"/>
        </w:rPr>
        <w:t>34</w:t>
      </w:r>
      <w:r w:rsidRPr="00DA4847">
        <w:rPr>
          <w:rFonts w:ascii="Angsana New" w:hAnsi="Angsana New"/>
          <w:sz w:val="30"/>
          <w:szCs w:val="30"/>
          <w:cs/>
        </w:rPr>
        <w:t xml:space="preserve"> เรื่อง </w:t>
      </w:r>
      <w:r w:rsidRPr="00E95ED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A4847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DA4847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DA4847">
        <w:rPr>
          <w:rFonts w:ascii="Angsana New" w:hAnsi="Angsana New"/>
          <w:sz w:val="30"/>
          <w:szCs w:val="30"/>
          <w:cs/>
        </w:rPr>
        <w:t xml:space="preserve"> </w:t>
      </w:r>
      <w:r w:rsidRPr="00DA4847">
        <w:rPr>
          <w:rFonts w:ascii="Angsana New" w:hAnsi="Angsana New"/>
          <w:sz w:val="30"/>
          <w:szCs w:val="30"/>
        </w:rPr>
        <w:t>256</w:t>
      </w:r>
      <w:r w:rsidR="00695086">
        <w:rPr>
          <w:rFonts w:ascii="Angsana New" w:hAnsi="Angsana New"/>
          <w:sz w:val="30"/>
          <w:szCs w:val="30"/>
        </w:rPr>
        <w:t>4</w:t>
      </w:r>
    </w:p>
    <w:p w14:paraId="39911B53" w14:textId="77777777" w:rsidR="00DA4847" w:rsidRPr="00617D92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ED21ACB" w14:textId="77777777" w:rsidR="00DA4847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A4847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DA4847">
        <w:rPr>
          <w:rFonts w:ascii="Angsana New" w:hAnsi="Angsana New"/>
          <w:sz w:val="30"/>
          <w:szCs w:val="30"/>
        </w:rPr>
        <w:t xml:space="preserve">30 </w:t>
      </w:r>
      <w:r w:rsidRPr="00DA4847">
        <w:rPr>
          <w:rFonts w:ascii="Angsana New" w:hAnsi="Angsana New" w:hint="cs"/>
          <w:sz w:val="30"/>
          <w:szCs w:val="30"/>
          <w:cs/>
        </w:rPr>
        <w:t>กันยายน</w:t>
      </w:r>
      <w:r w:rsidRPr="00DA4847">
        <w:rPr>
          <w:rFonts w:ascii="Angsana New" w:hAnsi="Angsana New"/>
          <w:sz w:val="30"/>
          <w:szCs w:val="30"/>
          <w:cs/>
        </w:rPr>
        <w:t xml:space="preserve"> </w:t>
      </w:r>
      <w:r w:rsidRPr="00DA4847">
        <w:rPr>
          <w:rFonts w:ascii="Angsana New" w:hAnsi="Angsana New"/>
          <w:sz w:val="30"/>
          <w:szCs w:val="30"/>
        </w:rPr>
        <w:t>256</w:t>
      </w:r>
      <w:r w:rsidR="00695086">
        <w:rPr>
          <w:rFonts w:ascii="Angsana New" w:hAnsi="Angsana New"/>
          <w:sz w:val="30"/>
          <w:szCs w:val="30"/>
        </w:rPr>
        <w:t>4</w:t>
      </w:r>
      <w:r w:rsidR="009B78AD">
        <w:rPr>
          <w:rFonts w:ascii="Angsana New" w:hAnsi="Angsana New"/>
          <w:sz w:val="30"/>
          <w:szCs w:val="30"/>
        </w:rPr>
        <w:t xml:space="preserve"> </w:t>
      </w:r>
    </w:p>
    <w:p w14:paraId="2D5A96D8" w14:textId="77777777" w:rsidR="007960FC" w:rsidRPr="00617D92" w:rsidRDefault="007960FC" w:rsidP="0079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7599FAF" w14:textId="77777777" w:rsidR="00931365" w:rsidRPr="00EC4950" w:rsidRDefault="00931365" w:rsidP="007D6D8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26BF0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44FAD6E" w14:textId="77777777" w:rsidR="00EC4950" w:rsidRPr="00983EA3" w:rsidRDefault="00EC4950" w:rsidP="00EC4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FBD18EC" w14:textId="77777777" w:rsidR="004D3141" w:rsidRPr="00CD43C2" w:rsidRDefault="00B50A49" w:rsidP="00CD4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50A49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B50A49">
        <w:rPr>
          <w:rFonts w:ascii="Angsana New" w:hAnsi="Angsana New"/>
          <w:sz w:val="30"/>
          <w:szCs w:val="30"/>
        </w:rPr>
        <w:t> </w:t>
      </w:r>
      <w:r w:rsidR="00F5168D">
        <w:rPr>
          <w:rFonts w:ascii="Angsana New" w:hAnsi="Angsana New"/>
          <w:sz w:val="30"/>
          <w:szCs w:val="30"/>
        </w:rPr>
        <w:t>4</w:t>
      </w:r>
      <w:r w:rsidR="007D6D84">
        <w:rPr>
          <w:rFonts w:ascii="Angsana New" w:hAnsi="Angsana New"/>
          <w:sz w:val="30"/>
          <w:szCs w:val="30"/>
        </w:rPr>
        <w:t xml:space="preserve"> </w:t>
      </w:r>
      <w:r w:rsidRPr="00B50A49">
        <w:rPr>
          <w:rFonts w:ascii="Angsana New" w:hAnsi="Angsana New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</w:t>
      </w:r>
      <w:r w:rsidR="003537F5">
        <w:rPr>
          <w:rFonts w:ascii="Angsana New" w:hAnsi="Angsana New" w:hint="cs"/>
          <w:sz w:val="30"/>
          <w:szCs w:val="30"/>
          <w:cs/>
        </w:rPr>
        <w:t>กำหนด</w:t>
      </w:r>
      <w:r w:rsidRPr="00B50A49">
        <w:rPr>
          <w:rFonts w:ascii="Angsana New" w:hAnsi="Angsana New"/>
          <w:sz w:val="30"/>
          <w:szCs w:val="30"/>
          <w:cs/>
        </w:rPr>
        <w:t xml:space="preserve">ราคาไม่มีการเปลี่ยนแปลงอย่างมีสาระสำคัญจากงบการเงินสำหรับปีสิ้นสุดวันที่ </w:t>
      </w:r>
      <w:r w:rsidR="00A748B0">
        <w:rPr>
          <w:rFonts w:ascii="Angsana New" w:hAnsi="Angsana New"/>
          <w:sz w:val="30"/>
          <w:szCs w:val="30"/>
        </w:rPr>
        <w:t>30</w:t>
      </w:r>
      <w:r w:rsidRPr="00B50A49">
        <w:rPr>
          <w:rFonts w:ascii="Angsana New" w:hAnsi="Angsana New"/>
          <w:sz w:val="30"/>
          <w:szCs w:val="30"/>
          <w:cs/>
        </w:rPr>
        <w:t> กันยายน</w:t>
      </w:r>
      <w:r w:rsidR="00E16865">
        <w:rPr>
          <w:rFonts w:ascii="Angsana New" w:hAnsi="Angsana New"/>
          <w:sz w:val="30"/>
          <w:szCs w:val="30"/>
        </w:rPr>
        <w:t xml:space="preserve"> 256</w:t>
      </w:r>
      <w:r w:rsidR="003A6240">
        <w:rPr>
          <w:rFonts w:ascii="Angsana New" w:hAnsi="Angsana New"/>
          <w:sz w:val="30"/>
          <w:szCs w:val="30"/>
        </w:rPr>
        <w:t>4</w:t>
      </w:r>
    </w:p>
    <w:p w14:paraId="2471E5E9" w14:textId="77777777" w:rsidR="004D3141" w:rsidRPr="00983EA3" w:rsidRDefault="00FB19A8" w:rsidP="00A5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ab/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BA5D8D" w:rsidRPr="00D81A00" w14:paraId="7428FD29" w14:textId="77777777" w:rsidTr="00F125FC">
        <w:trPr>
          <w:tblHeader/>
        </w:trPr>
        <w:tc>
          <w:tcPr>
            <w:tcW w:w="4320" w:type="dxa"/>
          </w:tcPr>
          <w:p w14:paraId="408DDCC2" w14:textId="77777777" w:rsidR="00BA5D8D" w:rsidRPr="006136EC" w:rsidRDefault="006136EC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36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D5AD266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465751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590841B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D8D" w:rsidRPr="00D81A00" w14:paraId="0BCAEA3B" w14:textId="77777777" w:rsidTr="00F125FC">
        <w:trPr>
          <w:tblHeader/>
        </w:trPr>
        <w:tc>
          <w:tcPr>
            <w:tcW w:w="4320" w:type="dxa"/>
          </w:tcPr>
          <w:p w14:paraId="638509AD" w14:textId="77777777" w:rsidR="00BA5D8D" w:rsidRPr="00701BDA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626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11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3A62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9451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01D10E63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6265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C21ABF4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CE8E21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6265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092F5458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7C36AF7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6265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1EEB6C03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9B6051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6265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BA5D8D" w:rsidRPr="00D81A00" w14:paraId="579EE102" w14:textId="77777777" w:rsidTr="00F125FC">
        <w:trPr>
          <w:tblHeader/>
        </w:trPr>
        <w:tc>
          <w:tcPr>
            <w:tcW w:w="4320" w:type="dxa"/>
          </w:tcPr>
          <w:p w14:paraId="02889501" w14:textId="77777777" w:rsidR="00BA5D8D" w:rsidRPr="004A1A0B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CC90A59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D8D" w:rsidRPr="00D81A00" w14:paraId="2BC0CE3A" w14:textId="77777777" w:rsidTr="00F125FC">
        <w:tc>
          <w:tcPr>
            <w:tcW w:w="4320" w:type="dxa"/>
          </w:tcPr>
          <w:p w14:paraId="052AF10E" w14:textId="77777777" w:rsidR="00BA5D8D" w:rsidRPr="003B27EB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27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B6E6C11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4BB0B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F859EF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EDD80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42968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52D35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342D75" w14:textId="77777777" w:rsidR="00BA5D8D" w:rsidRPr="003D5C08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240" w:rsidRPr="00D81A00" w14:paraId="6D9B5672" w14:textId="77777777" w:rsidTr="00F125FC">
        <w:tc>
          <w:tcPr>
            <w:tcW w:w="4320" w:type="dxa"/>
          </w:tcPr>
          <w:p w14:paraId="1EB4500E" w14:textId="77777777" w:rsidR="003A6240" w:rsidRPr="003B27EB" w:rsidRDefault="003A6240" w:rsidP="003A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66FD96B" w14:textId="77777777" w:rsidR="003A6240" w:rsidRPr="00DB67D2" w:rsidRDefault="00DE3D6E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547,269</w:t>
            </w:r>
          </w:p>
        </w:tc>
        <w:tc>
          <w:tcPr>
            <w:tcW w:w="270" w:type="dxa"/>
          </w:tcPr>
          <w:p w14:paraId="0BF4976B" w14:textId="77777777" w:rsidR="003A6240" w:rsidRPr="00D81A00" w:rsidRDefault="003A6240" w:rsidP="003A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61AA87" w14:textId="77777777" w:rsidR="003A6240" w:rsidRPr="00F36DE5" w:rsidRDefault="00F62656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62656">
              <w:rPr>
                <w:rFonts w:ascii="Angsana New" w:hAnsi="Angsana New"/>
                <w:sz w:val="30"/>
                <w:szCs w:val="30"/>
              </w:rPr>
              <w:t>224,583</w:t>
            </w:r>
          </w:p>
        </w:tc>
        <w:tc>
          <w:tcPr>
            <w:tcW w:w="270" w:type="dxa"/>
          </w:tcPr>
          <w:p w14:paraId="5AD7E1E5" w14:textId="77777777" w:rsidR="003A6240" w:rsidRPr="00D81A00" w:rsidRDefault="003A6240" w:rsidP="003A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01FAC4" w14:textId="77777777" w:rsidR="003A6240" w:rsidRPr="002C1D21" w:rsidRDefault="00DE3D6E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547,269</w:t>
            </w:r>
          </w:p>
        </w:tc>
        <w:tc>
          <w:tcPr>
            <w:tcW w:w="270" w:type="dxa"/>
          </w:tcPr>
          <w:p w14:paraId="11FDEC40" w14:textId="77777777" w:rsidR="003A6240" w:rsidRPr="006B4B54" w:rsidRDefault="003A6240" w:rsidP="003A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5D0BD2" w14:textId="77777777" w:rsidR="003A6240" w:rsidRPr="00F36DE5" w:rsidRDefault="00F62656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62656">
              <w:rPr>
                <w:rFonts w:ascii="Angsana New" w:hAnsi="Angsana New"/>
                <w:sz w:val="30"/>
                <w:szCs w:val="30"/>
              </w:rPr>
              <w:t>223,971</w:t>
            </w:r>
          </w:p>
        </w:tc>
      </w:tr>
      <w:tr w:rsidR="003A6240" w:rsidRPr="00D81A00" w14:paraId="2DF28067" w14:textId="77777777" w:rsidTr="00F125FC">
        <w:tc>
          <w:tcPr>
            <w:tcW w:w="4320" w:type="dxa"/>
          </w:tcPr>
          <w:p w14:paraId="7B50477A" w14:textId="77777777" w:rsidR="003A6240" w:rsidRPr="003B27EB" w:rsidRDefault="003A6240" w:rsidP="003A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E01BF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</w:t>
            </w:r>
            <w:r w:rsidR="00983EA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E01BFA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51D2FB18" w14:textId="77777777" w:rsidR="003A6240" w:rsidRPr="00DB67D2" w:rsidRDefault="00DE3D6E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17,155</w:t>
            </w:r>
          </w:p>
        </w:tc>
        <w:tc>
          <w:tcPr>
            <w:tcW w:w="270" w:type="dxa"/>
          </w:tcPr>
          <w:p w14:paraId="25F7B797" w14:textId="77777777" w:rsidR="003A6240" w:rsidRPr="00D81A00" w:rsidRDefault="003A6240" w:rsidP="003A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AD69A" w14:textId="77777777" w:rsidR="003A6240" w:rsidRPr="00F36DE5" w:rsidRDefault="00F62656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62656">
              <w:rPr>
                <w:rFonts w:ascii="Angsana New" w:hAnsi="Angsana New"/>
                <w:sz w:val="30"/>
                <w:szCs w:val="30"/>
              </w:rPr>
              <w:t>42,952</w:t>
            </w:r>
          </w:p>
        </w:tc>
        <w:tc>
          <w:tcPr>
            <w:tcW w:w="270" w:type="dxa"/>
          </w:tcPr>
          <w:p w14:paraId="71179501" w14:textId="77777777" w:rsidR="003A6240" w:rsidRPr="006B4B54" w:rsidRDefault="003A6240" w:rsidP="003A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BC3702" w14:textId="77777777" w:rsidR="003A6240" w:rsidRPr="002C1D21" w:rsidRDefault="00DE3D6E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16,997</w:t>
            </w:r>
          </w:p>
        </w:tc>
        <w:tc>
          <w:tcPr>
            <w:tcW w:w="270" w:type="dxa"/>
          </w:tcPr>
          <w:p w14:paraId="3F971414" w14:textId="77777777" w:rsidR="003A6240" w:rsidRPr="006B4B54" w:rsidRDefault="003A6240" w:rsidP="003A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EA20A1" w14:textId="77777777" w:rsidR="003A6240" w:rsidRPr="00F36DE5" w:rsidRDefault="00F62656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62656">
              <w:rPr>
                <w:rFonts w:ascii="Angsana New" w:hAnsi="Angsana New"/>
                <w:sz w:val="30"/>
                <w:szCs w:val="30"/>
              </w:rPr>
              <w:t>42,124</w:t>
            </w:r>
          </w:p>
        </w:tc>
      </w:tr>
      <w:tr w:rsidR="00F62656" w:rsidRPr="00D81A00" w14:paraId="4D600A91" w14:textId="77777777" w:rsidTr="00F125FC">
        <w:tc>
          <w:tcPr>
            <w:tcW w:w="4320" w:type="dxa"/>
          </w:tcPr>
          <w:p w14:paraId="4B34C6EF" w14:textId="77777777" w:rsidR="00F62656" w:rsidRPr="003B27EB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29AC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42C09EA8" w14:textId="77777777" w:rsidR="00F62656" w:rsidRPr="00DB67D2" w:rsidRDefault="00DE3D6E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67,418</w:t>
            </w:r>
          </w:p>
        </w:tc>
        <w:tc>
          <w:tcPr>
            <w:tcW w:w="270" w:type="dxa"/>
          </w:tcPr>
          <w:p w14:paraId="72937915" w14:textId="77777777" w:rsidR="00F62656" w:rsidRPr="00D81A00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99039B" w14:textId="77777777" w:rsidR="00F62656" w:rsidRPr="00F36DE5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62656">
              <w:rPr>
                <w:rFonts w:ascii="Angsana New" w:hAnsi="Angsana New"/>
                <w:sz w:val="30"/>
                <w:szCs w:val="30"/>
              </w:rPr>
              <w:t>70,869</w:t>
            </w:r>
          </w:p>
        </w:tc>
        <w:tc>
          <w:tcPr>
            <w:tcW w:w="270" w:type="dxa"/>
          </w:tcPr>
          <w:p w14:paraId="6F2C1737" w14:textId="77777777" w:rsidR="00F62656" w:rsidRPr="006B4B54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384E1" w14:textId="77777777" w:rsidR="00F62656" w:rsidRPr="002C1D21" w:rsidRDefault="00EA7DA9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22A5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,6</w:t>
            </w:r>
            <w:r w:rsidR="00D87425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158D74CC" w14:textId="77777777" w:rsidR="00F62656" w:rsidRPr="006B4B54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C66D67" w14:textId="77777777" w:rsidR="00F62656" w:rsidRPr="00F36DE5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62656">
              <w:rPr>
                <w:rFonts w:ascii="Angsana New" w:hAnsi="Angsana New"/>
                <w:sz w:val="30"/>
                <w:szCs w:val="30"/>
              </w:rPr>
              <w:t>70,247</w:t>
            </w:r>
          </w:p>
        </w:tc>
      </w:tr>
      <w:tr w:rsidR="00F62656" w:rsidRPr="00D81A00" w14:paraId="74E59C78" w14:textId="77777777" w:rsidTr="00F125FC">
        <w:tc>
          <w:tcPr>
            <w:tcW w:w="4320" w:type="dxa"/>
          </w:tcPr>
          <w:p w14:paraId="78824A25" w14:textId="77777777" w:rsidR="00F62656" w:rsidRPr="003B27EB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ธรรมเนียมทางเทคนิค</w:t>
            </w:r>
          </w:p>
        </w:tc>
        <w:tc>
          <w:tcPr>
            <w:tcW w:w="1080" w:type="dxa"/>
          </w:tcPr>
          <w:p w14:paraId="396355BE" w14:textId="77777777" w:rsidR="00F62656" w:rsidRPr="00DB67D2" w:rsidRDefault="00DE3D6E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1,858</w:t>
            </w:r>
          </w:p>
        </w:tc>
        <w:tc>
          <w:tcPr>
            <w:tcW w:w="270" w:type="dxa"/>
          </w:tcPr>
          <w:p w14:paraId="32DD2DDF" w14:textId="77777777" w:rsidR="00F62656" w:rsidRPr="00D81A00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35814D" w14:textId="77777777" w:rsidR="00F62656" w:rsidRPr="00F36DE5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62656">
              <w:rPr>
                <w:rFonts w:ascii="Angsana New" w:hAnsi="Angsana New"/>
                <w:sz w:val="30"/>
                <w:szCs w:val="30"/>
              </w:rPr>
              <w:t>5,468</w:t>
            </w:r>
          </w:p>
        </w:tc>
        <w:tc>
          <w:tcPr>
            <w:tcW w:w="270" w:type="dxa"/>
          </w:tcPr>
          <w:p w14:paraId="21AE5724" w14:textId="77777777" w:rsidR="00F62656" w:rsidRPr="006B4B54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51D6B2" w14:textId="77777777" w:rsidR="00F62656" w:rsidRPr="002C1D21" w:rsidRDefault="00EA7DA9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1,858</w:t>
            </w:r>
          </w:p>
        </w:tc>
        <w:tc>
          <w:tcPr>
            <w:tcW w:w="270" w:type="dxa"/>
          </w:tcPr>
          <w:p w14:paraId="36A6439B" w14:textId="77777777" w:rsidR="00F62656" w:rsidRPr="006B4B54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7C5C17" w14:textId="77777777" w:rsidR="00F62656" w:rsidRPr="00F36DE5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62656">
              <w:rPr>
                <w:rFonts w:ascii="Angsana New" w:hAnsi="Angsana New"/>
                <w:sz w:val="30"/>
                <w:szCs w:val="30"/>
              </w:rPr>
              <w:t>4,369</w:t>
            </w:r>
          </w:p>
        </w:tc>
      </w:tr>
      <w:tr w:rsidR="00F62656" w:rsidRPr="00D81A00" w14:paraId="0C40448F" w14:textId="77777777" w:rsidTr="00F125FC">
        <w:tc>
          <w:tcPr>
            <w:tcW w:w="4320" w:type="dxa"/>
          </w:tcPr>
          <w:p w14:paraId="27B097B0" w14:textId="77777777" w:rsidR="00F62656" w:rsidRPr="003B27EB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CB80A96" w14:textId="77777777" w:rsidR="00F62656" w:rsidRPr="00DB67D2" w:rsidRDefault="000E7EF9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7AF98D" w14:textId="77777777" w:rsidR="00F62656" w:rsidRPr="00D81A00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C486FE" w14:textId="77777777" w:rsidR="00F62656" w:rsidRPr="00F36DE5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62656">
              <w:rPr>
                <w:rFonts w:ascii="Angsana New" w:hAnsi="Angsana New"/>
                <w:sz w:val="30"/>
                <w:szCs w:val="30"/>
              </w:rPr>
              <w:t>1,815</w:t>
            </w:r>
          </w:p>
        </w:tc>
        <w:tc>
          <w:tcPr>
            <w:tcW w:w="270" w:type="dxa"/>
          </w:tcPr>
          <w:p w14:paraId="097B7FFD" w14:textId="77777777" w:rsidR="00F62656" w:rsidRPr="006B4B54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9CBD9" w14:textId="77777777" w:rsidR="00F62656" w:rsidRPr="002C1D21" w:rsidRDefault="000E7EF9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3E33D9" w14:textId="77777777" w:rsidR="00F62656" w:rsidRPr="006B4B54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7FAE1" w14:textId="77777777" w:rsidR="00F62656" w:rsidRPr="00F36DE5" w:rsidRDefault="00F62656" w:rsidP="00F6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62656">
              <w:rPr>
                <w:rFonts w:ascii="Angsana New" w:hAnsi="Angsana New"/>
                <w:sz w:val="30"/>
                <w:szCs w:val="30"/>
              </w:rPr>
              <w:t>1,815</w:t>
            </w:r>
          </w:p>
        </w:tc>
      </w:tr>
      <w:tr w:rsidR="00BA5D8D" w:rsidRPr="00D81A00" w14:paraId="5196271F" w14:textId="77777777" w:rsidTr="00F125FC">
        <w:tc>
          <w:tcPr>
            <w:tcW w:w="4320" w:type="dxa"/>
          </w:tcPr>
          <w:p w14:paraId="1892EBFB" w14:textId="77777777" w:rsidR="00BA5D8D" w:rsidRPr="004A1A0B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27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773C157" w14:textId="77777777" w:rsidR="00BA5D8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D198C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59DBC2" w14:textId="77777777" w:rsidR="00BA5D8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50A1C1" w14:textId="77777777" w:rsidR="00BA5D8D" w:rsidRPr="006B4B54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5A41C1" w14:textId="77777777" w:rsidR="00BA5D8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95E61" w14:textId="77777777" w:rsidR="00BA5D8D" w:rsidRPr="006B4B54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C6A434" w14:textId="77777777" w:rsidR="00BA5D8D" w:rsidRPr="00D81A00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240" w:rsidRPr="00D81A00" w14:paraId="6AAB5C43" w14:textId="77777777" w:rsidTr="00F125FC">
        <w:tc>
          <w:tcPr>
            <w:tcW w:w="4320" w:type="dxa"/>
          </w:tcPr>
          <w:p w14:paraId="0867AE00" w14:textId="77777777" w:rsidR="003A6240" w:rsidRPr="003B27EB" w:rsidRDefault="003A6240" w:rsidP="003A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C8AF265" w14:textId="77777777" w:rsidR="003A6240" w:rsidRPr="00D81A00" w:rsidRDefault="004B1D98" w:rsidP="004B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60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3A62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81CF9A" w14:textId="77777777" w:rsidR="003A6240" w:rsidRPr="00D81A00" w:rsidRDefault="003A6240" w:rsidP="003A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0628A8" w14:textId="77777777" w:rsidR="003A6240" w:rsidRPr="00D81A00" w:rsidRDefault="003A6240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2631D" w14:textId="77777777" w:rsidR="003A6240" w:rsidRPr="00D81A00" w:rsidRDefault="003A6240" w:rsidP="003A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11E36" w14:textId="77777777" w:rsidR="003A6240" w:rsidRPr="002C1D21" w:rsidRDefault="000E7EF9" w:rsidP="000E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4FE0CCD1" w14:textId="77777777" w:rsidR="003A6240" w:rsidRPr="00D81A00" w:rsidRDefault="003A6240" w:rsidP="003A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1E4789" w14:textId="77777777" w:rsidR="003A6240" w:rsidRPr="00F36DE5" w:rsidRDefault="00F62656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87</w:t>
            </w:r>
          </w:p>
        </w:tc>
      </w:tr>
      <w:tr w:rsidR="003A6240" w:rsidRPr="00D81A00" w14:paraId="3050A102" w14:textId="77777777" w:rsidTr="00F125FC">
        <w:tc>
          <w:tcPr>
            <w:tcW w:w="4320" w:type="dxa"/>
          </w:tcPr>
          <w:p w14:paraId="4AFF5C2B" w14:textId="77777777" w:rsidR="003A6240" w:rsidRPr="00D81A00" w:rsidRDefault="003A6240" w:rsidP="003A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F125F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center"/>
          </w:tcPr>
          <w:p w14:paraId="417FB1B1" w14:textId="77777777" w:rsidR="003A6240" w:rsidRPr="001368DA" w:rsidRDefault="004B1D98" w:rsidP="004B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60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="003A62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D0A57F" w14:textId="77777777" w:rsidR="003A6240" w:rsidRPr="00E2047E" w:rsidRDefault="003A6240" w:rsidP="003A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169DCF2" w14:textId="77777777" w:rsidR="003A6240" w:rsidRPr="001368DA" w:rsidRDefault="003A6240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4DE14B" w14:textId="77777777" w:rsidR="003A6240" w:rsidRPr="000C4696" w:rsidRDefault="003A6240" w:rsidP="003A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C8C89F" w14:textId="77777777" w:rsidR="003A6240" w:rsidRPr="002C1D21" w:rsidRDefault="000E7EF9" w:rsidP="000E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30,707</w:t>
            </w:r>
          </w:p>
        </w:tc>
        <w:tc>
          <w:tcPr>
            <w:tcW w:w="270" w:type="dxa"/>
          </w:tcPr>
          <w:p w14:paraId="2CC55574" w14:textId="77777777" w:rsidR="003A6240" w:rsidRPr="000C4696" w:rsidRDefault="003A6240" w:rsidP="003A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6C06E1" w14:textId="77777777" w:rsidR="003A6240" w:rsidRPr="00F36DE5" w:rsidRDefault="003A6240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2C1D21">
              <w:rPr>
                <w:rFonts w:ascii="Angsana New" w:hAnsi="Angsana New"/>
                <w:sz w:val="30"/>
                <w:szCs w:val="30"/>
              </w:rPr>
              <w:t>3</w:t>
            </w:r>
            <w:r w:rsidR="00F6265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2C1D21">
              <w:rPr>
                <w:rFonts w:ascii="Angsana New" w:hAnsi="Angsana New"/>
                <w:sz w:val="30"/>
                <w:szCs w:val="30"/>
              </w:rPr>
              <w:t>,</w:t>
            </w:r>
            <w:r w:rsidR="00F62656">
              <w:rPr>
                <w:rFonts w:ascii="Angsana New" w:hAnsi="Angsana New" w:hint="cs"/>
                <w:sz w:val="30"/>
                <w:szCs w:val="30"/>
                <w:cs/>
              </w:rPr>
              <w:t>955</w:t>
            </w:r>
          </w:p>
        </w:tc>
      </w:tr>
      <w:tr w:rsidR="00F125FC" w:rsidRPr="00D81A00" w14:paraId="75FAB557" w14:textId="77777777" w:rsidTr="00F125FC">
        <w:tc>
          <w:tcPr>
            <w:tcW w:w="4320" w:type="dxa"/>
          </w:tcPr>
          <w:p w14:paraId="203D9734" w14:textId="77777777" w:rsidR="00F125FC" w:rsidRPr="003B27EB" w:rsidRDefault="00F62656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vAlign w:val="center"/>
          </w:tcPr>
          <w:p w14:paraId="75DE78AF" w14:textId="77777777" w:rsid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60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270" w:type="dxa"/>
          </w:tcPr>
          <w:p w14:paraId="72C8C6C2" w14:textId="77777777" w:rsidR="00F125FC" w:rsidRPr="00E204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B7E03FA" w14:textId="77777777" w:rsid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6B5F44" w14:textId="77777777" w:rsidR="00F125FC" w:rsidRPr="000C4696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329E8D" w14:textId="77777777" w:rsidR="00F125FC" w:rsidRDefault="000E7EF9" w:rsidP="000E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06F961D1" w14:textId="77777777" w:rsidR="00F125FC" w:rsidRPr="000C4696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2A3331" w14:textId="77777777" w:rsidR="00F125FC" w:rsidRPr="002C1D21" w:rsidRDefault="00F62656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F125FC" w:rsidRPr="00617D92" w14:paraId="6FD67B92" w14:textId="77777777" w:rsidTr="00F125FC">
        <w:tc>
          <w:tcPr>
            <w:tcW w:w="4320" w:type="dxa"/>
          </w:tcPr>
          <w:p w14:paraId="2E0BC2F1" w14:textId="77777777" w:rsidR="00F125FC" w:rsidRP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442669A" w14:textId="77777777" w:rsidR="00F125FC" w:rsidRP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66ED9F" w14:textId="77777777" w:rsidR="00F125FC" w:rsidRP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1B6D822" w14:textId="77777777" w:rsidR="00F125FC" w:rsidRP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8E755A" w14:textId="77777777" w:rsidR="00F125FC" w:rsidRP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38F833" w14:textId="77777777" w:rsidR="00F125FC" w:rsidRPr="00F125FC" w:rsidRDefault="00F125FC" w:rsidP="000E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6BC22" w14:textId="77777777" w:rsidR="00F125FC" w:rsidRP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C24A3" w14:textId="77777777" w:rsidR="00F125FC" w:rsidRP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25FC" w:rsidRPr="00612ED8" w14:paraId="100053A4" w14:textId="77777777" w:rsidTr="00F125FC">
        <w:tc>
          <w:tcPr>
            <w:tcW w:w="4320" w:type="dxa"/>
          </w:tcPr>
          <w:p w14:paraId="124F81B5" w14:textId="77777777" w:rsidR="00F125FC" w:rsidRPr="00D81A00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B1A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2B1A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2B1A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0F2FC55D" w14:textId="77777777" w:rsidR="00F125FC" w:rsidRPr="00D81A00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B334A3" w14:textId="77777777" w:rsidR="00F125FC" w:rsidRPr="00D81A00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F71F5E" w14:textId="77777777" w:rsidR="00F125FC" w:rsidRPr="00D81A00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B1DF0" w14:textId="77777777" w:rsidR="00F125FC" w:rsidRPr="00D81A00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3829ED" w14:textId="77777777" w:rsidR="00F125FC" w:rsidRPr="00D81A00" w:rsidRDefault="00F125FC" w:rsidP="000E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D233D" w14:textId="77777777" w:rsidR="00F125FC" w:rsidRPr="00D81A00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2DD991" w14:textId="77777777" w:rsidR="00F125FC" w:rsidRPr="003D5C08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7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25FC" w:rsidRPr="00612ED8" w14:paraId="6103BF76" w14:textId="77777777" w:rsidTr="00F125FC">
        <w:trPr>
          <w:trHeight w:val="452"/>
        </w:trPr>
        <w:tc>
          <w:tcPr>
            <w:tcW w:w="4320" w:type="dxa"/>
          </w:tcPr>
          <w:p w14:paraId="77956463" w14:textId="77777777" w:rsidR="00F125FC" w:rsidRPr="00D81A00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1A0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9391171" w14:textId="77777777" w:rsidR="00F125FC" w:rsidRPr="00DB67D2" w:rsidRDefault="00EA7DA9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17,093</w:t>
            </w:r>
          </w:p>
        </w:tc>
        <w:tc>
          <w:tcPr>
            <w:tcW w:w="270" w:type="dxa"/>
          </w:tcPr>
          <w:p w14:paraId="5D5EF00B" w14:textId="77777777" w:rsidR="00F125FC" w:rsidRPr="0066065F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60" w:right="-18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2BC797" w14:textId="77777777" w:rsidR="00F125FC" w:rsidRPr="00F36DE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F6265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62656">
              <w:rPr>
                <w:rFonts w:ascii="Angsana New" w:hAnsi="Angsana New" w:hint="cs"/>
                <w:sz w:val="30"/>
                <w:szCs w:val="30"/>
                <w:cs/>
              </w:rPr>
              <w:t>469</w:t>
            </w:r>
          </w:p>
        </w:tc>
        <w:tc>
          <w:tcPr>
            <w:tcW w:w="270" w:type="dxa"/>
          </w:tcPr>
          <w:p w14:paraId="1094AD6C" w14:textId="77777777" w:rsidR="00F125FC" w:rsidRPr="000C4696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CDB93D" w14:textId="77777777" w:rsidR="00F125FC" w:rsidRPr="002C1D21" w:rsidRDefault="000E7EF9" w:rsidP="000E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17,093</w:t>
            </w:r>
          </w:p>
        </w:tc>
        <w:tc>
          <w:tcPr>
            <w:tcW w:w="270" w:type="dxa"/>
          </w:tcPr>
          <w:p w14:paraId="19482B0F" w14:textId="77777777" w:rsidR="00F125FC" w:rsidRPr="000C4696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left="-60" w:right="-18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A8A662" w14:textId="77777777" w:rsidR="00F125FC" w:rsidRPr="00F36DE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2C1D21">
              <w:rPr>
                <w:rFonts w:ascii="Angsana New" w:hAnsi="Angsana New"/>
                <w:sz w:val="30"/>
                <w:szCs w:val="30"/>
              </w:rPr>
              <w:t>32</w:t>
            </w:r>
            <w:r w:rsidR="00F6265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2C1D21">
              <w:rPr>
                <w:rFonts w:ascii="Angsana New" w:hAnsi="Angsana New"/>
                <w:sz w:val="30"/>
                <w:szCs w:val="30"/>
              </w:rPr>
              <w:t>,</w:t>
            </w:r>
            <w:r w:rsidR="00F62656">
              <w:rPr>
                <w:rFonts w:ascii="Angsana New" w:hAnsi="Angsana New" w:hint="cs"/>
                <w:sz w:val="30"/>
                <w:szCs w:val="30"/>
                <w:cs/>
              </w:rPr>
              <w:t>469</w:t>
            </w:r>
          </w:p>
        </w:tc>
      </w:tr>
      <w:tr w:rsidR="00F125FC" w:rsidRPr="00617D92" w14:paraId="2D2A7A3B" w14:textId="77777777" w:rsidTr="00F125FC">
        <w:trPr>
          <w:trHeight w:val="344"/>
        </w:trPr>
        <w:tc>
          <w:tcPr>
            <w:tcW w:w="4320" w:type="dxa"/>
          </w:tcPr>
          <w:p w14:paraId="67D5051B" w14:textId="77777777" w:rsidR="00F125FC" w:rsidRP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31D00C" w14:textId="77777777" w:rsidR="00F125FC" w:rsidRP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074422" w14:textId="77777777" w:rsidR="00F125FC" w:rsidRP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DBC38" w14:textId="77777777" w:rsidR="00F125FC" w:rsidRP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A9187" w14:textId="77777777" w:rsidR="00F125FC" w:rsidRP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6DB212" w14:textId="77777777" w:rsidR="00F125FC" w:rsidRP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72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54810" w14:textId="77777777" w:rsidR="00F125FC" w:rsidRP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A5A63" w14:textId="77777777" w:rsidR="00F125FC" w:rsidRP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25FC" w:rsidRPr="00D81A00" w14:paraId="72515FBA" w14:textId="77777777" w:rsidTr="00F125FC">
        <w:trPr>
          <w:trHeight w:val="407"/>
        </w:trPr>
        <w:tc>
          <w:tcPr>
            <w:tcW w:w="4320" w:type="dxa"/>
          </w:tcPr>
          <w:p w14:paraId="51A00359" w14:textId="77777777" w:rsidR="00F125FC" w:rsidRPr="004C789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3473B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2AD45FA" w14:textId="77777777" w:rsidR="00F125FC" w:rsidRPr="004C789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4C6236BA" w14:textId="77777777" w:rsidR="00F125FC" w:rsidRPr="004C789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6EDA4C2B" w14:textId="77777777" w:rsidR="00F125FC" w:rsidRPr="004C789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47A91338" w14:textId="77777777" w:rsidR="00F125FC" w:rsidRPr="004C789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3C532017" w14:textId="77777777" w:rsidR="00F125FC" w:rsidRPr="004C789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610"/>
                <w:tab w:val="left" w:pos="792"/>
              </w:tabs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5C02D68A" w14:textId="77777777" w:rsidR="00F125FC" w:rsidRPr="004C789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73ED5135" w14:textId="77777777" w:rsidR="00F125FC" w:rsidRPr="004C789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F125FC" w:rsidRPr="00D81A00" w14:paraId="7063EC8C" w14:textId="77777777" w:rsidTr="00F125FC">
        <w:tc>
          <w:tcPr>
            <w:tcW w:w="4320" w:type="dxa"/>
          </w:tcPr>
          <w:p w14:paraId="36D25DFA" w14:textId="77777777" w:rsidR="00F125FC" w:rsidRPr="00591552" w:rsidRDefault="00F125FC" w:rsidP="00F125FC">
            <w:pPr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9D607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3F6C1FF4" w14:textId="77777777" w:rsid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2AF34" w14:textId="77777777" w:rsidR="00F125FC" w:rsidRPr="00D81A00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D83662" w14:textId="77777777" w:rsid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B14EF" w14:textId="77777777" w:rsidR="00F125FC" w:rsidRPr="00D81A00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4EEBAA" w14:textId="77777777" w:rsidR="00F125FC" w:rsidRPr="00BA3EA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610"/>
              </w:tabs>
              <w:spacing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B3C69B" w14:textId="77777777" w:rsidR="00F125FC" w:rsidRPr="00D81A00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D6E6E0" w14:textId="77777777" w:rsidR="00F125FC" w:rsidRPr="00BA3EA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25FC" w:rsidRPr="00D81A00" w14:paraId="6E1E146C" w14:textId="77777777" w:rsidTr="00F125FC">
        <w:tc>
          <w:tcPr>
            <w:tcW w:w="4320" w:type="dxa"/>
          </w:tcPr>
          <w:p w14:paraId="4476BA82" w14:textId="77777777" w:rsidR="00F125FC" w:rsidRPr="00846450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607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19DDEC9D" w14:textId="77777777" w:rsidR="00F125FC" w:rsidRDefault="00C2264B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13,941</w:t>
            </w:r>
          </w:p>
        </w:tc>
        <w:tc>
          <w:tcPr>
            <w:tcW w:w="270" w:type="dxa"/>
          </w:tcPr>
          <w:p w14:paraId="71CAFF46" w14:textId="77777777" w:rsidR="00F125FC" w:rsidRPr="00D81A00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B02222" w14:textId="77777777" w:rsidR="00F125FC" w:rsidRPr="00F36DE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6265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62656">
              <w:rPr>
                <w:rFonts w:ascii="Angsana New" w:hAnsi="Angsana New" w:hint="cs"/>
                <w:sz w:val="30"/>
                <w:szCs w:val="30"/>
                <w:cs/>
              </w:rPr>
              <w:t>468</w:t>
            </w:r>
          </w:p>
        </w:tc>
        <w:tc>
          <w:tcPr>
            <w:tcW w:w="270" w:type="dxa"/>
          </w:tcPr>
          <w:p w14:paraId="671A3602" w14:textId="77777777" w:rsidR="00F125FC" w:rsidRPr="00F36DE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96EBC0" w14:textId="77777777" w:rsidR="00F125FC" w:rsidRPr="00F36DE5" w:rsidRDefault="00073942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right="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3,987</w:t>
            </w:r>
          </w:p>
        </w:tc>
        <w:tc>
          <w:tcPr>
            <w:tcW w:w="270" w:type="dxa"/>
          </w:tcPr>
          <w:p w14:paraId="7FDF1CB5" w14:textId="77777777" w:rsidR="00F125FC" w:rsidRPr="00F36DE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5D449D" w14:textId="77777777" w:rsidR="00F125FC" w:rsidRPr="00F36DE5" w:rsidRDefault="00F62656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F125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668</w:t>
            </w:r>
          </w:p>
        </w:tc>
      </w:tr>
      <w:tr w:rsidR="00F125FC" w:rsidRPr="00D81A00" w14:paraId="65ACBB32" w14:textId="77777777" w:rsidTr="00F125FC">
        <w:trPr>
          <w:trHeight w:val="380"/>
        </w:trPr>
        <w:tc>
          <w:tcPr>
            <w:tcW w:w="4320" w:type="dxa"/>
          </w:tcPr>
          <w:p w14:paraId="130267D3" w14:textId="77777777" w:rsidR="00F125FC" w:rsidRPr="002F48F1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both"/>
              <w:rPr>
                <w:rFonts w:ascii="AngsanaUPC" w:hAnsi="AngsanaUPC" w:cs="AngsanaUPC"/>
                <w:sz w:val="30"/>
                <w:szCs w:val="30"/>
                <w:highlight w:val="yellow"/>
                <w:cs/>
              </w:rPr>
            </w:pPr>
            <w:r w:rsidRPr="007F55E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55D567" w14:textId="77777777" w:rsidR="00F125FC" w:rsidRPr="00F73F4F" w:rsidRDefault="00710822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1DE8C2C3" w14:textId="77777777" w:rsidR="00F125FC" w:rsidRPr="00F73F4F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846D5D" w14:textId="77777777" w:rsidR="00F125FC" w:rsidRPr="00F36DE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F62656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</w:tc>
        <w:tc>
          <w:tcPr>
            <w:tcW w:w="270" w:type="dxa"/>
          </w:tcPr>
          <w:p w14:paraId="446436F1" w14:textId="77777777" w:rsidR="00F125FC" w:rsidRPr="00F36DE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92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9C9131" w14:textId="77777777" w:rsidR="00F125FC" w:rsidRPr="00F36DE5" w:rsidRDefault="00710822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right="5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222A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AF63E" w14:textId="77777777" w:rsidR="00F125FC" w:rsidRPr="00F36DE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458283" w14:textId="77777777" w:rsidR="00F125FC" w:rsidRPr="00F36DE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F125FC" w:rsidRPr="00D81A00" w14:paraId="0482BBFF" w14:textId="77777777" w:rsidTr="00F125FC">
        <w:trPr>
          <w:trHeight w:val="380"/>
        </w:trPr>
        <w:tc>
          <w:tcPr>
            <w:tcW w:w="4320" w:type="dxa"/>
          </w:tcPr>
          <w:p w14:paraId="2E9664AD" w14:textId="77777777" w:rsidR="00F125FC" w:rsidRPr="007F55E5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55E5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A10FD2" w14:textId="77777777" w:rsidR="00F125FC" w:rsidRPr="004664D7" w:rsidRDefault="00710822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13,975</w:t>
            </w:r>
          </w:p>
        </w:tc>
        <w:tc>
          <w:tcPr>
            <w:tcW w:w="270" w:type="dxa"/>
          </w:tcPr>
          <w:p w14:paraId="6FE8D65C" w14:textId="77777777" w:rsidR="00F125FC" w:rsidRPr="00AA3254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7476EA" w14:textId="77777777" w:rsidR="00F125FC" w:rsidRPr="00612ED8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626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F626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98</w:t>
            </w:r>
          </w:p>
        </w:tc>
        <w:tc>
          <w:tcPr>
            <w:tcW w:w="270" w:type="dxa"/>
          </w:tcPr>
          <w:p w14:paraId="5902D3A3" w14:textId="77777777" w:rsidR="00F125FC" w:rsidRPr="00612ED8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7DEBE1" w14:textId="77777777" w:rsidR="00F125FC" w:rsidRPr="00D421BE" w:rsidRDefault="00710822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5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,00</w:t>
            </w:r>
            <w:r w:rsidR="00222A5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5CF0482" w14:textId="77777777" w:rsidR="00F125FC" w:rsidRPr="00AA3254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ECCD09" w14:textId="77777777" w:rsidR="00F125FC" w:rsidRPr="0061603E" w:rsidRDefault="00F62656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="00F125FC" w:rsidRPr="00B858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682</w:t>
            </w:r>
          </w:p>
        </w:tc>
      </w:tr>
    </w:tbl>
    <w:p w14:paraId="2672E46E" w14:textId="77777777" w:rsidR="007B7B20" w:rsidRDefault="00324CD0" w:rsidP="007B7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F62656" w:rsidRPr="00D81A00" w14:paraId="7027B7B9" w14:textId="77777777" w:rsidTr="00497B86">
        <w:trPr>
          <w:tblHeader/>
        </w:trPr>
        <w:tc>
          <w:tcPr>
            <w:tcW w:w="4320" w:type="dxa"/>
          </w:tcPr>
          <w:p w14:paraId="20B20BAE" w14:textId="77777777" w:rsidR="00F62656" w:rsidRPr="006136EC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36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6976E322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F46FCA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C714318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656" w:rsidRPr="00D81A00" w14:paraId="7712142A" w14:textId="77777777" w:rsidTr="00497B86">
        <w:trPr>
          <w:tblHeader/>
        </w:trPr>
        <w:tc>
          <w:tcPr>
            <w:tcW w:w="4320" w:type="dxa"/>
          </w:tcPr>
          <w:p w14:paraId="3EC02367" w14:textId="77777777" w:rsidR="00F62656" w:rsidRPr="00701BDA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11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9451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6C1AEF2C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60565322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C02BC5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695C1E66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07163C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0ECB3D8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C3A36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F62656" w:rsidRPr="00D81A00" w14:paraId="712671F8" w14:textId="77777777" w:rsidTr="00497B86">
        <w:trPr>
          <w:tblHeader/>
        </w:trPr>
        <w:tc>
          <w:tcPr>
            <w:tcW w:w="4320" w:type="dxa"/>
          </w:tcPr>
          <w:p w14:paraId="0B9C7457" w14:textId="77777777" w:rsidR="00F62656" w:rsidRPr="004A1A0B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C27E26F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2656" w:rsidRPr="00D81A00" w14:paraId="2B447D8C" w14:textId="77777777" w:rsidTr="00497B86">
        <w:tc>
          <w:tcPr>
            <w:tcW w:w="4320" w:type="dxa"/>
          </w:tcPr>
          <w:p w14:paraId="6AEF3964" w14:textId="77777777" w:rsidR="00F62656" w:rsidRPr="003B27EB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27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7679ACBB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4886E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52BF99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D300B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8D935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319D79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72EEEB" w14:textId="77777777" w:rsidR="00F62656" w:rsidRPr="003D5C08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2656" w:rsidRPr="00D81A00" w14:paraId="2AEC60DE" w14:textId="77777777" w:rsidTr="00497B86">
        <w:tc>
          <w:tcPr>
            <w:tcW w:w="4320" w:type="dxa"/>
          </w:tcPr>
          <w:p w14:paraId="7D9124F8" w14:textId="77777777" w:rsidR="00F62656" w:rsidRPr="003B27EB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4443860" w14:textId="77777777" w:rsidR="00F62656" w:rsidRPr="00DB67D2" w:rsidRDefault="000E7EF9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965,781</w:t>
            </w:r>
          </w:p>
        </w:tc>
        <w:tc>
          <w:tcPr>
            <w:tcW w:w="270" w:type="dxa"/>
          </w:tcPr>
          <w:p w14:paraId="0833A580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60E52F" w14:textId="77777777" w:rsidR="00F62656" w:rsidRPr="00F36DE5" w:rsidRDefault="00F62656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62656">
              <w:rPr>
                <w:rFonts w:ascii="Angsana New" w:hAnsi="Angsana New"/>
                <w:sz w:val="30"/>
                <w:szCs w:val="30"/>
              </w:rPr>
              <w:t>532,124</w:t>
            </w:r>
          </w:p>
        </w:tc>
        <w:tc>
          <w:tcPr>
            <w:tcW w:w="270" w:type="dxa"/>
          </w:tcPr>
          <w:p w14:paraId="60451310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F94898" w14:textId="77777777" w:rsidR="00F62656" w:rsidRPr="002C1D21" w:rsidRDefault="000E7EF9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965,781</w:t>
            </w:r>
          </w:p>
        </w:tc>
        <w:tc>
          <w:tcPr>
            <w:tcW w:w="270" w:type="dxa"/>
          </w:tcPr>
          <w:p w14:paraId="7A62CBC0" w14:textId="77777777" w:rsidR="00F62656" w:rsidRPr="006B4B54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2F9177" w14:textId="77777777" w:rsidR="00F62656" w:rsidRPr="00F36DE5" w:rsidRDefault="00F8596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85966">
              <w:rPr>
                <w:rFonts w:ascii="Angsana New" w:hAnsi="Angsana New"/>
                <w:sz w:val="30"/>
                <w:szCs w:val="30"/>
              </w:rPr>
              <w:t>531,512</w:t>
            </w:r>
          </w:p>
        </w:tc>
      </w:tr>
      <w:tr w:rsidR="00F62656" w:rsidRPr="00D81A00" w14:paraId="63B181C8" w14:textId="77777777" w:rsidTr="00497B86">
        <w:tc>
          <w:tcPr>
            <w:tcW w:w="4320" w:type="dxa"/>
          </w:tcPr>
          <w:p w14:paraId="494CE7EF" w14:textId="77777777" w:rsidR="00F62656" w:rsidRPr="003B27EB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266A9A03" w14:textId="77777777" w:rsidR="00F62656" w:rsidRPr="00DB67D2" w:rsidRDefault="000E7EF9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40,300</w:t>
            </w:r>
          </w:p>
        </w:tc>
        <w:tc>
          <w:tcPr>
            <w:tcW w:w="270" w:type="dxa"/>
          </w:tcPr>
          <w:p w14:paraId="62A324ED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C8F03" w14:textId="77777777" w:rsidR="00F62656" w:rsidRPr="00F36DE5" w:rsidRDefault="00F62656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62656">
              <w:rPr>
                <w:rFonts w:ascii="Angsana New" w:hAnsi="Angsana New"/>
                <w:sz w:val="30"/>
                <w:szCs w:val="30"/>
              </w:rPr>
              <w:t>68,984</w:t>
            </w:r>
          </w:p>
        </w:tc>
        <w:tc>
          <w:tcPr>
            <w:tcW w:w="270" w:type="dxa"/>
          </w:tcPr>
          <w:p w14:paraId="6D9723AE" w14:textId="77777777" w:rsidR="00F62656" w:rsidRPr="006B4B54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40AFE3" w14:textId="77777777" w:rsidR="00F62656" w:rsidRPr="002C1D21" w:rsidRDefault="000E7EF9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39,925</w:t>
            </w:r>
          </w:p>
        </w:tc>
        <w:tc>
          <w:tcPr>
            <w:tcW w:w="270" w:type="dxa"/>
          </w:tcPr>
          <w:p w14:paraId="7EA88408" w14:textId="77777777" w:rsidR="00F62656" w:rsidRPr="006B4B54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DE2EAE" w14:textId="77777777" w:rsidR="00F62656" w:rsidRPr="00F36DE5" w:rsidRDefault="00F8596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85966">
              <w:rPr>
                <w:rFonts w:ascii="Angsana New" w:hAnsi="Angsana New"/>
                <w:sz w:val="30"/>
                <w:szCs w:val="30"/>
              </w:rPr>
              <w:t>67,946</w:t>
            </w:r>
          </w:p>
        </w:tc>
      </w:tr>
      <w:tr w:rsidR="00F85966" w:rsidRPr="00D81A00" w14:paraId="53C306F1" w14:textId="77777777" w:rsidTr="00497B86">
        <w:tc>
          <w:tcPr>
            <w:tcW w:w="4320" w:type="dxa"/>
          </w:tcPr>
          <w:p w14:paraId="2BCCB4D1" w14:textId="77777777" w:rsidR="00F85966" w:rsidRPr="003B27EB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29AC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674183A0" w14:textId="77777777" w:rsidR="00F85966" w:rsidRPr="00DB67D2" w:rsidRDefault="000E7EF9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143,823</w:t>
            </w:r>
          </w:p>
        </w:tc>
        <w:tc>
          <w:tcPr>
            <w:tcW w:w="270" w:type="dxa"/>
          </w:tcPr>
          <w:p w14:paraId="576378D3" w14:textId="77777777" w:rsidR="00F85966" w:rsidRPr="00D81A00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1F1F7B" w14:textId="77777777" w:rsidR="00F85966" w:rsidRPr="00F36DE5" w:rsidRDefault="00F85966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62656">
              <w:rPr>
                <w:rFonts w:ascii="Angsana New" w:hAnsi="Angsana New"/>
                <w:sz w:val="30"/>
                <w:szCs w:val="30"/>
              </w:rPr>
              <w:t>144,558</w:t>
            </w:r>
          </w:p>
        </w:tc>
        <w:tc>
          <w:tcPr>
            <w:tcW w:w="270" w:type="dxa"/>
          </w:tcPr>
          <w:p w14:paraId="2B076995" w14:textId="77777777" w:rsidR="00F85966" w:rsidRPr="006B4B54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6A3FEF" w14:textId="77777777" w:rsidR="00F85966" w:rsidRPr="002C1D21" w:rsidRDefault="004D3585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142,3</w:t>
            </w:r>
            <w:r w:rsidR="00D87425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4523A69D" w14:textId="77777777" w:rsidR="00F85966" w:rsidRPr="006B4B54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BB95E" w14:textId="77777777" w:rsidR="00F85966" w:rsidRPr="00F36DE5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85966">
              <w:rPr>
                <w:rFonts w:ascii="Angsana New" w:hAnsi="Angsana New"/>
                <w:sz w:val="30"/>
                <w:szCs w:val="30"/>
              </w:rPr>
              <w:t>143,376</w:t>
            </w:r>
          </w:p>
        </w:tc>
      </w:tr>
      <w:tr w:rsidR="00F85966" w:rsidRPr="00D81A00" w14:paraId="3FB034E2" w14:textId="77777777" w:rsidTr="00497B86">
        <w:tc>
          <w:tcPr>
            <w:tcW w:w="4320" w:type="dxa"/>
          </w:tcPr>
          <w:p w14:paraId="7BEE2370" w14:textId="77777777" w:rsidR="00F85966" w:rsidRPr="003B27EB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ธรรมเนียมทางเทคนิค</w:t>
            </w:r>
          </w:p>
        </w:tc>
        <w:tc>
          <w:tcPr>
            <w:tcW w:w="1080" w:type="dxa"/>
          </w:tcPr>
          <w:p w14:paraId="79D2825C" w14:textId="77777777" w:rsidR="00F85966" w:rsidRPr="00DB67D2" w:rsidRDefault="000E7EF9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2,839</w:t>
            </w:r>
          </w:p>
        </w:tc>
        <w:tc>
          <w:tcPr>
            <w:tcW w:w="270" w:type="dxa"/>
          </w:tcPr>
          <w:p w14:paraId="1BDFFB3C" w14:textId="77777777" w:rsidR="00F85966" w:rsidRPr="00D81A00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B5F15A" w14:textId="77777777" w:rsidR="00F85966" w:rsidRPr="00F36DE5" w:rsidRDefault="00F85966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62656">
              <w:rPr>
                <w:rFonts w:ascii="Angsana New" w:hAnsi="Angsana New"/>
                <w:sz w:val="30"/>
                <w:szCs w:val="30"/>
              </w:rPr>
              <w:t>7,584</w:t>
            </w:r>
          </w:p>
        </w:tc>
        <w:tc>
          <w:tcPr>
            <w:tcW w:w="270" w:type="dxa"/>
          </w:tcPr>
          <w:p w14:paraId="30F9119E" w14:textId="77777777" w:rsidR="00F85966" w:rsidRPr="006B4B54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25A10E" w14:textId="77777777" w:rsidR="00F85966" w:rsidRPr="002C1D21" w:rsidRDefault="004D3585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1,858</w:t>
            </w:r>
          </w:p>
        </w:tc>
        <w:tc>
          <w:tcPr>
            <w:tcW w:w="270" w:type="dxa"/>
          </w:tcPr>
          <w:p w14:paraId="64A07AF0" w14:textId="77777777" w:rsidR="00F85966" w:rsidRPr="006B4B54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9935C1" w14:textId="77777777" w:rsidR="00F85966" w:rsidRPr="00F36DE5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85966">
              <w:rPr>
                <w:rFonts w:ascii="Angsana New" w:hAnsi="Angsana New"/>
                <w:sz w:val="30"/>
                <w:szCs w:val="30"/>
              </w:rPr>
              <w:t>6,485</w:t>
            </w:r>
          </w:p>
        </w:tc>
      </w:tr>
      <w:tr w:rsidR="00F85966" w:rsidRPr="00D81A00" w14:paraId="7FFF393D" w14:textId="77777777" w:rsidTr="00497B86">
        <w:tc>
          <w:tcPr>
            <w:tcW w:w="4320" w:type="dxa"/>
          </w:tcPr>
          <w:p w14:paraId="65E9A109" w14:textId="77777777" w:rsidR="00F85966" w:rsidRPr="003B27EB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ED3B56E" w14:textId="77777777" w:rsidR="00F85966" w:rsidRPr="00DB67D2" w:rsidRDefault="000E7EF9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270" w:type="dxa"/>
          </w:tcPr>
          <w:p w14:paraId="2AE40AAA" w14:textId="77777777" w:rsidR="00F85966" w:rsidRPr="00D81A00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79DD19" w14:textId="77777777" w:rsidR="00F85966" w:rsidRPr="00F36DE5" w:rsidRDefault="00F85966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62656">
              <w:rPr>
                <w:rFonts w:ascii="Angsana New" w:hAnsi="Angsana New"/>
                <w:sz w:val="30"/>
                <w:szCs w:val="30"/>
              </w:rPr>
              <w:t>3,346</w:t>
            </w:r>
          </w:p>
        </w:tc>
        <w:tc>
          <w:tcPr>
            <w:tcW w:w="270" w:type="dxa"/>
          </w:tcPr>
          <w:p w14:paraId="2323CA8C" w14:textId="77777777" w:rsidR="00F85966" w:rsidRPr="006B4B54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1E14C2" w14:textId="77777777" w:rsidR="00F85966" w:rsidRPr="002C1D21" w:rsidRDefault="000E7EF9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270" w:type="dxa"/>
          </w:tcPr>
          <w:p w14:paraId="300F1D49" w14:textId="77777777" w:rsidR="00F85966" w:rsidRPr="006B4B54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345F2" w14:textId="77777777" w:rsidR="00F85966" w:rsidRPr="00F36DE5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85966">
              <w:rPr>
                <w:rFonts w:ascii="Angsana New" w:hAnsi="Angsana New"/>
                <w:sz w:val="30"/>
                <w:szCs w:val="30"/>
              </w:rPr>
              <w:t>3,346</w:t>
            </w:r>
          </w:p>
        </w:tc>
      </w:tr>
      <w:tr w:rsidR="00F62656" w:rsidRPr="00D81A00" w14:paraId="6AF08D57" w14:textId="77777777" w:rsidTr="00497B86">
        <w:tc>
          <w:tcPr>
            <w:tcW w:w="4320" w:type="dxa"/>
          </w:tcPr>
          <w:p w14:paraId="7D43E1AD" w14:textId="77777777" w:rsidR="00F62656" w:rsidRPr="004A1A0B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35A841" w14:textId="77777777" w:rsidR="00F62656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48993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9E9C94" w14:textId="77777777" w:rsidR="00F62656" w:rsidRDefault="00F62656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E99AE2" w14:textId="77777777" w:rsidR="00F62656" w:rsidRPr="006B4B54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77DA8" w14:textId="77777777" w:rsidR="00F62656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C80A8" w14:textId="77777777" w:rsidR="00F62656" w:rsidRPr="006B4B54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072C9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10B" w:rsidRPr="00D81A00" w14:paraId="6840943F" w14:textId="77777777" w:rsidTr="00497B86">
        <w:tc>
          <w:tcPr>
            <w:tcW w:w="4320" w:type="dxa"/>
          </w:tcPr>
          <w:p w14:paraId="296B3A6B" w14:textId="77777777" w:rsidR="0094510B" w:rsidRPr="003B27EB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27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1ACDF6F" w14:textId="77777777" w:rsidR="0094510B" w:rsidRPr="00D81A00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60" w:right="-2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46085" w14:textId="77777777" w:rsidR="0094510B" w:rsidRPr="00D81A00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794D3" w14:textId="77777777" w:rsidR="0094510B" w:rsidRPr="00D81A00" w:rsidRDefault="0094510B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53991" w14:textId="77777777" w:rsidR="0094510B" w:rsidRPr="00D81A00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4E647D" w14:textId="77777777" w:rsidR="0094510B" w:rsidRPr="002C1D21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1F011" w14:textId="77777777" w:rsidR="0094510B" w:rsidRPr="00D81A00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3A228" w14:textId="77777777" w:rsidR="0094510B" w:rsidRPr="00F36DE5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10B" w:rsidRPr="00D81A00" w14:paraId="48CBBDF3" w14:textId="77777777" w:rsidTr="002527F9">
        <w:tc>
          <w:tcPr>
            <w:tcW w:w="4320" w:type="dxa"/>
          </w:tcPr>
          <w:p w14:paraId="10842C2D" w14:textId="77777777" w:rsidR="0094510B" w:rsidRPr="00D81A00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1A0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99F746B" w14:textId="77777777" w:rsidR="0094510B" w:rsidRPr="001368DA" w:rsidRDefault="0094510B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60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70" w:type="dxa"/>
          </w:tcPr>
          <w:p w14:paraId="3541FDF2" w14:textId="77777777" w:rsidR="0094510B" w:rsidRPr="00E2047E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B7F4EC" w14:textId="77777777" w:rsidR="0094510B" w:rsidRPr="001368DA" w:rsidRDefault="00C30123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451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3BCA91" w14:textId="77777777" w:rsidR="0094510B" w:rsidRPr="000C4696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D6E56F" w14:textId="77777777" w:rsidR="0094510B" w:rsidRPr="002C1D21" w:rsidRDefault="000E7EF9" w:rsidP="000E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3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14:paraId="662C951C" w14:textId="77777777" w:rsidR="0094510B" w:rsidRPr="000C4696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613F71" w14:textId="77777777" w:rsidR="0094510B" w:rsidRPr="00F36DE5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</w:tr>
      <w:tr w:rsidR="0094510B" w:rsidRPr="00D81A00" w14:paraId="7B582193" w14:textId="77777777" w:rsidTr="00497B86">
        <w:tc>
          <w:tcPr>
            <w:tcW w:w="4320" w:type="dxa"/>
          </w:tcPr>
          <w:p w14:paraId="4B42DC55" w14:textId="77777777" w:rsidR="0094510B" w:rsidRPr="003B27EB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center"/>
          </w:tcPr>
          <w:p w14:paraId="5F0B868A" w14:textId="77777777" w:rsidR="0094510B" w:rsidRDefault="0094510B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60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70" w:type="dxa"/>
          </w:tcPr>
          <w:p w14:paraId="583537EB" w14:textId="77777777" w:rsidR="0094510B" w:rsidRPr="00E2047E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CAF1FC5" w14:textId="77777777" w:rsidR="0094510B" w:rsidRDefault="00C30123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451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628389" w14:textId="77777777" w:rsidR="0094510B" w:rsidRPr="000C4696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5CF6BD" w14:textId="77777777" w:rsidR="0094510B" w:rsidRDefault="000E7EF9" w:rsidP="000E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3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63,307</w:t>
            </w:r>
          </w:p>
        </w:tc>
        <w:tc>
          <w:tcPr>
            <w:tcW w:w="270" w:type="dxa"/>
          </w:tcPr>
          <w:p w14:paraId="4C726D94" w14:textId="77777777" w:rsidR="0094510B" w:rsidRPr="000C4696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E29417" w14:textId="77777777" w:rsidR="0094510B" w:rsidRPr="002C1D21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 w:rsidRPr="002C1D2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513</w:t>
            </w:r>
          </w:p>
        </w:tc>
      </w:tr>
      <w:tr w:rsidR="0094510B" w:rsidRPr="00617D92" w14:paraId="2D5A0F7B" w14:textId="77777777" w:rsidTr="00497B86">
        <w:tc>
          <w:tcPr>
            <w:tcW w:w="4320" w:type="dxa"/>
          </w:tcPr>
          <w:p w14:paraId="7F0D01D4" w14:textId="77777777" w:rsidR="0094510B" w:rsidRPr="00F125FC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vAlign w:val="center"/>
          </w:tcPr>
          <w:p w14:paraId="310C24EB" w14:textId="77777777" w:rsidR="0094510B" w:rsidRPr="00F125FC" w:rsidRDefault="0094510B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60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70" w:type="dxa"/>
          </w:tcPr>
          <w:p w14:paraId="39F10B6F" w14:textId="77777777" w:rsidR="0094510B" w:rsidRPr="00F125FC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F5086C6" w14:textId="77777777" w:rsidR="0094510B" w:rsidRPr="00F125FC" w:rsidRDefault="00C30123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451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4F57E1" w14:textId="77777777" w:rsidR="0094510B" w:rsidRPr="00F125FC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EB5FFB" w14:textId="77777777" w:rsidR="0094510B" w:rsidRPr="00F125FC" w:rsidRDefault="000E7EF9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5DCDE2CB" w14:textId="77777777" w:rsidR="0094510B" w:rsidRPr="00F125FC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271F1" w14:textId="77777777" w:rsidR="0094510B" w:rsidRPr="00F125FC" w:rsidRDefault="0094510B" w:rsidP="0094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F62656" w:rsidRPr="00617D92" w14:paraId="3B20D005" w14:textId="77777777" w:rsidTr="00497B86">
        <w:tc>
          <w:tcPr>
            <w:tcW w:w="4320" w:type="dxa"/>
          </w:tcPr>
          <w:p w14:paraId="7310AEDB" w14:textId="77777777" w:rsidR="00F62656" w:rsidRPr="00F125FC" w:rsidRDefault="00C30123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vAlign w:val="center"/>
          </w:tcPr>
          <w:p w14:paraId="62110B35" w14:textId="77777777" w:rsidR="00F62656" w:rsidRPr="00F125FC" w:rsidRDefault="00C30123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60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70" w:type="dxa"/>
          </w:tcPr>
          <w:p w14:paraId="42E7CFA3" w14:textId="77777777" w:rsidR="00F62656" w:rsidRPr="00F125FC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21582D2" w14:textId="77777777" w:rsidR="00F62656" w:rsidRPr="00F125FC" w:rsidRDefault="00C30123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270" w:type="dxa"/>
          </w:tcPr>
          <w:p w14:paraId="1E488DA1" w14:textId="77777777" w:rsidR="00F62656" w:rsidRPr="00F125FC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E1D12" w14:textId="77777777" w:rsidR="00F62656" w:rsidRPr="00F125FC" w:rsidRDefault="00C30123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7B5E3598" w14:textId="77777777" w:rsidR="00F62656" w:rsidRPr="00F125FC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3B044C" w14:textId="77777777" w:rsidR="00F62656" w:rsidRPr="00F125FC" w:rsidRDefault="00C30123" w:rsidP="00C30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76"/>
              </w:tabs>
              <w:ind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F62656" w:rsidRPr="00612ED8" w14:paraId="6904FAF3" w14:textId="77777777" w:rsidTr="00497B86">
        <w:tc>
          <w:tcPr>
            <w:tcW w:w="4320" w:type="dxa"/>
          </w:tcPr>
          <w:p w14:paraId="74D925AE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B1A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2B1A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2B1A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49878A8F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B5DA6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49101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BBC30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F5BB4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DA8D6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2E62B" w14:textId="77777777" w:rsidR="00F62656" w:rsidRPr="003D5C08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7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2656" w:rsidRPr="00612ED8" w14:paraId="19402A9D" w14:textId="77777777" w:rsidTr="00497B86">
        <w:trPr>
          <w:trHeight w:val="452"/>
        </w:trPr>
        <w:tc>
          <w:tcPr>
            <w:tcW w:w="4320" w:type="dxa"/>
          </w:tcPr>
          <w:p w14:paraId="7F1C3BE0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1A0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9320D63" w14:textId="77777777" w:rsidR="00F62656" w:rsidRPr="00DB67D2" w:rsidRDefault="00823ABA" w:rsidP="0082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70,628</w:t>
            </w:r>
          </w:p>
        </w:tc>
        <w:tc>
          <w:tcPr>
            <w:tcW w:w="270" w:type="dxa"/>
          </w:tcPr>
          <w:p w14:paraId="1038897A" w14:textId="77777777" w:rsidR="00F62656" w:rsidRPr="0066065F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60" w:right="-18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FEC032" w14:textId="77777777" w:rsidR="00F62656" w:rsidRPr="00F36DE5" w:rsidRDefault="00F8596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,561</w:t>
            </w:r>
          </w:p>
        </w:tc>
        <w:tc>
          <w:tcPr>
            <w:tcW w:w="270" w:type="dxa"/>
          </w:tcPr>
          <w:p w14:paraId="3F2024D1" w14:textId="77777777" w:rsidR="00F62656" w:rsidRPr="000C4696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3139EB" w14:textId="77777777" w:rsidR="00F62656" w:rsidRPr="002C1D21" w:rsidRDefault="00823ABA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70,628</w:t>
            </w:r>
          </w:p>
        </w:tc>
        <w:tc>
          <w:tcPr>
            <w:tcW w:w="270" w:type="dxa"/>
          </w:tcPr>
          <w:p w14:paraId="2E87DDF7" w14:textId="77777777" w:rsidR="00F62656" w:rsidRPr="000C4696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left="-60" w:right="-18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5B0E4B" w14:textId="77777777" w:rsidR="00F62656" w:rsidRPr="00F36DE5" w:rsidRDefault="00F8596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85966">
              <w:rPr>
                <w:rFonts w:ascii="Angsana New" w:hAnsi="Angsana New"/>
                <w:sz w:val="30"/>
                <w:szCs w:val="30"/>
              </w:rPr>
              <w:t>644,561</w:t>
            </w:r>
          </w:p>
        </w:tc>
      </w:tr>
      <w:tr w:rsidR="00F62656" w:rsidRPr="00617D92" w14:paraId="27A25CEF" w14:textId="77777777" w:rsidTr="00497B86">
        <w:trPr>
          <w:trHeight w:val="344"/>
        </w:trPr>
        <w:tc>
          <w:tcPr>
            <w:tcW w:w="4320" w:type="dxa"/>
          </w:tcPr>
          <w:p w14:paraId="4DAF9AEE" w14:textId="77777777" w:rsidR="00F62656" w:rsidRPr="00F125FC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D78AC1" w14:textId="77777777" w:rsidR="00F62656" w:rsidRPr="00F125FC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F2F657" w14:textId="77777777" w:rsidR="00F62656" w:rsidRPr="00F125FC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1347B" w14:textId="77777777" w:rsidR="00F62656" w:rsidRPr="00F125FC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73A76" w14:textId="77777777" w:rsidR="00F62656" w:rsidRPr="00F125FC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A8A5F" w14:textId="77777777" w:rsidR="00F62656" w:rsidRPr="00F125FC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72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B3F9F" w14:textId="77777777" w:rsidR="00F62656" w:rsidRPr="00F125FC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6479D3" w14:textId="77777777" w:rsidR="00F62656" w:rsidRPr="00F125FC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2656" w:rsidRPr="00D81A00" w14:paraId="659B1622" w14:textId="77777777" w:rsidTr="00497B86">
        <w:trPr>
          <w:trHeight w:val="407"/>
        </w:trPr>
        <w:tc>
          <w:tcPr>
            <w:tcW w:w="4320" w:type="dxa"/>
          </w:tcPr>
          <w:p w14:paraId="1AD40907" w14:textId="77777777" w:rsidR="00F62656" w:rsidRPr="004C7895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3473B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536B20F7" w14:textId="77777777" w:rsidR="00F62656" w:rsidRPr="004C7895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4FDC9240" w14:textId="77777777" w:rsidR="00F62656" w:rsidRPr="004C7895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5BE37804" w14:textId="77777777" w:rsidR="00F62656" w:rsidRPr="004C7895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40801854" w14:textId="77777777" w:rsidR="00F62656" w:rsidRPr="004C7895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0D32376B" w14:textId="77777777" w:rsidR="00F62656" w:rsidRPr="004C7895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610"/>
                <w:tab w:val="left" w:pos="792"/>
              </w:tabs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5A84C2BC" w14:textId="77777777" w:rsidR="00F62656" w:rsidRPr="004C7895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322F8F59" w14:textId="77777777" w:rsidR="00F62656" w:rsidRPr="004C7895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F62656" w:rsidRPr="00D81A00" w14:paraId="383FA671" w14:textId="77777777" w:rsidTr="00497B86">
        <w:tc>
          <w:tcPr>
            <w:tcW w:w="4320" w:type="dxa"/>
          </w:tcPr>
          <w:p w14:paraId="09ACF72A" w14:textId="77777777" w:rsidR="00F62656" w:rsidRPr="00591552" w:rsidRDefault="00F62656" w:rsidP="00241ABC">
            <w:pPr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9D607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4B92AD72" w14:textId="77777777" w:rsidR="00F62656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4C82D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50576B" w14:textId="77777777" w:rsidR="00F62656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65B05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E9CAB" w14:textId="77777777" w:rsidR="00F62656" w:rsidRPr="00BA3EAE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610"/>
              </w:tabs>
              <w:spacing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D1B66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0D246" w14:textId="77777777" w:rsidR="00F62656" w:rsidRPr="00BA3EAE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2656" w:rsidRPr="00D81A00" w14:paraId="4C0FA87B" w14:textId="77777777" w:rsidTr="00497B86">
        <w:tc>
          <w:tcPr>
            <w:tcW w:w="4320" w:type="dxa"/>
          </w:tcPr>
          <w:p w14:paraId="7CE0FCD0" w14:textId="77777777" w:rsidR="00F62656" w:rsidRPr="0084645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607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5E4FA781" w14:textId="77777777" w:rsidR="00F62656" w:rsidRDefault="00C2264B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33,420</w:t>
            </w:r>
          </w:p>
        </w:tc>
        <w:tc>
          <w:tcPr>
            <w:tcW w:w="270" w:type="dxa"/>
          </w:tcPr>
          <w:p w14:paraId="30D9E817" w14:textId="77777777" w:rsidR="00F62656" w:rsidRPr="00D81A00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A9873C" w14:textId="77777777" w:rsidR="00F62656" w:rsidRPr="00F36DE5" w:rsidRDefault="00F8596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F626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70" w:type="dxa"/>
          </w:tcPr>
          <w:p w14:paraId="2CB5CA36" w14:textId="77777777" w:rsidR="00F62656" w:rsidRPr="00F36DE5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1B430C" w14:textId="77777777" w:rsidR="00F62656" w:rsidRPr="00F36DE5" w:rsidRDefault="00C2264B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11,188</w:t>
            </w:r>
          </w:p>
        </w:tc>
        <w:tc>
          <w:tcPr>
            <w:tcW w:w="270" w:type="dxa"/>
          </w:tcPr>
          <w:p w14:paraId="11E7FD80" w14:textId="77777777" w:rsidR="00F62656" w:rsidRPr="00F36DE5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F4DEAF" w14:textId="77777777" w:rsidR="00F62656" w:rsidRPr="00F36DE5" w:rsidRDefault="00F8596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F626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858</w:t>
            </w:r>
          </w:p>
        </w:tc>
      </w:tr>
      <w:tr w:rsidR="00F62656" w:rsidRPr="00D81A00" w14:paraId="2787215D" w14:textId="77777777" w:rsidTr="00497B86">
        <w:trPr>
          <w:trHeight w:val="380"/>
        </w:trPr>
        <w:tc>
          <w:tcPr>
            <w:tcW w:w="4320" w:type="dxa"/>
          </w:tcPr>
          <w:p w14:paraId="0FBF4669" w14:textId="77777777" w:rsidR="00F62656" w:rsidRPr="002F48F1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both"/>
              <w:rPr>
                <w:rFonts w:ascii="AngsanaUPC" w:hAnsi="AngsanaUPC" w:cs="AngsanaUPC"/>
                <w:sz w:val="30"/>
                <w:szCs w:val="30"/>
                <w:highlight w:val="yellow"/>
                <w:cs/>
              </w:rPr>
            </w:pPr>
            <w:r w:rsidRPr="007F55E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FCE7D0" w14:textId="77777777" w:rsidR="00F62656" w:rsidRPr="00F73F4F" w:rsidRDefault="00710822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7C55DCD8" w14:textId="77777777" w:rsidR="00F62656" w:rsidRPr="00F73F4F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0632D9" w14:textId="77777777" w:rsidR="00F62656" w:rsidRPr="00F36DE5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F85966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</w:tc>
        <w:tc>
          <w:tcPr>
            <w:tcW w:w="270" w:type="dxa"/>
          </w:tcPr>
          <w:p w14:paraId="59D9635B" w14:textId="77777777" w:rsidR="00F62656" w:rsidRPr="00F36DE5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92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C58091" w14:textId="77777777" w:rsidR="00F62656" w:rsidRPr="00F36DE5" w:rsidRDefault="00710822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AE1DA5F" w14:textId="77777777" w:rsidR="00F62656" w:rsidRPr="00F36DE5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8341FB" w14:textId="77777777" w:rsidR="00F62656" w:rsidRPr="00F36DE5" w:rsidRDefault="00F8596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F62656" w:rsidRPr="00D81A00" w14:paraId="548CD84D" w14:textId="77777777" w:rsidTr="00497B86">
        <w:trPr>
          <w:trHeight w:val="380"/>
        </w:trPr>
        <w:tc>
          <w:tcPr>
            <w:tcW w:w="4320" w:type="dxa"/>
          </w:tcPr>
          <w:p w14:paraId="0617A4D6" w14:textId="77777777" w:rsidR="00F62656" w:rsidRPr="007F55E5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55E5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1B541F" w14:textId="77777777" w:rsidR="00F62656" w:rsidRPr="004664D7" w:rsidRDefault="00710822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33,487</w:t>
            </w:r>
          </w:p>
        </w:tc>
        <w:tc>
          <w:tcPr>
            <w:tcW w:w="270" w:type="dxa"/>
          </w:tcPr>
          <w:p w14:paraId="377713D0" w14:textId="77777777" w:rsidR="00F62656" w:rsidRPr="00AA3254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3FD146" w14:textId="77777777" w:rsidR="00F62656" w:rsidRPr="00612ED8" w:rsidRDefault="00F8596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F626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214C6BE8" w14:textId="77777777" w:rsidR="00F62656" w:rsidRPr="00612ED8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D47854" w14:textId="77777777" w:rsidR="00F62656" w:rsidRPr="00D421BE" w:rsidRDefault="00710822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11,218</w:t>
            </w:r>
          </w:p>
        </w:tc>
        <w:tc>
          <w:tcPr>
            <w:tcW w:w="270" w:type="dxa"/>
          </w:tcPr>
          <w:p w14:paraId="7118E835" w14:textId="77777777" w:rsidR="00F62656" w:rsidRPr="00AA3254" w:rsidRDefault="00F6265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913436" w14:textId="77777777" w:rsidR="00F62656" w:rsidRPr="0061603E" w:rsidRDefault="00F85966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F62656" w:rsidRPr="00B858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886</w:t>
            </w:r>
          </w:p>
        </w:tc>
      </w:tr>
    </w:tbl>
    <w:p w14:paraId="3A52F643" w14:textId="77777777" w:rsidR="00F62656" w:rsidRPr="007B7B20" w:rsidRDefault="00F62656" w:rsidP="007B7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22"/>
          <w:szCs w:val="22"/>
        </w:rPr>
      </w:pPr>
    </w:p>
    <w:p w14:paraId="1BBE3E96" w14:textId="77777777" w:rsidR="004A1A0B" w:rsidRDefault="007B7B20" w:rsidP="007B7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253213" w:rsidRPr="00F0328A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="00253213" w:rsidRPr="00F0328A">
        <w:rPr>
          <w:rFonts w:ascii="Angsana New" w:hAnsi="Angsana New"/>
          <w:sz w:val="30"/>
          <w:szCs w:val="30"/>
        </w:rPr>
        <w:t xml:space="preserve"> </w:t>
      </w:r>
      <w:r w:rsidR="00D421BE">
        <w:rPr>
          <w:rFonts w:ascii="Angsana New" w:hAnsi="Angsana New"/>
          <w:sz w:val="30"/>
          <w:szCs w:val="30"/>
        </w:rPr>
        <w:t>3</w:t>
      </w:r>
      <w:r w:rsidR="003A6240">
        <w:rPr>
          <w:rFonts w:ascii="Angsana New" w:hAnsi="Angsana New"/>
          <w:sz w:val="30"/>
          <w:szCs w:val="30"/>
        </w:rPr>
        <w:t>1</w:t>
      </w:r>
      <w:r w:rsidR="003A6240">
        <w:rPr>
          <w:rFonts w:ascii="Angsana New" w:hAnsi="Angsana New" w:hint="cs"/>
          <w:sz w:val="30"/>
          <w:szCs w:val="30"/>
          <w:cs/>
        </w:rPr>
        <w:t xml:space="preserve"> </w:t>
      </w:r>
      <w:r w:rsidR="00F8596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85966">
        <w:rPr>
          <w:rFonts w:ascii="Angsana New" w:hAnsi="Angsana New"/>
          <w:sz w:val="30"/>
          <w:szCs w:val="30"/>
        </w:rPr>
        <w:t>2565</w:t>
      </w:r>
      <w:r w:rsidR="00253213" w:rsidRPr="00F0328A">
        <w:rPr>
          <w:rFonts w:ascii="Angsana New" w:hAnsi="Angsana New"/>
          <w:sz w:val="30"/>
          <w:szCs w:val="30"/>
        </w:rPr>
        <w:t xml:space="preserve"> </w:t>
      </w:r>
      <w:r w:rsidR="00253213" w:rsidRPr="00F0328A">
        <w:rPr>
          <w:rFonts w:ascii="Angsana New" w:hAnsi="Angsana New"/>
          <w:sz w:val="30"/>
          <w:szCs w:val="30"/>
          <w:cs/>
        </w:rPr>
        <w:t xml:space="preserve">และ </w:t>
      </w:r>
      <w:r w:rsidR="00D421BE">
        <w:rPr>
          <w:rFonts w:ascii="Angsana New" w:hAnsi="Angsana New"/>
          <w:sz w:val="30"/>
          <w:szCs w:val="30"/>
        </w:rPr>
        <w:t>30</w:t>
      </w:r>
      <w:r w:rsidR="00E40AF6" w:rsidRPr="00F0328A">
        <w:rPr>
          <w:rFonts w:ascii="Angsana New" w:hAnsi="Angsana New"/>
          <w:sz w:val="30"/>
          <w:szCs w:val="30"/>
        </w:rPr>
        <w:t xml:space="preserve"> </w:t>
      </w:r>
      <w:r w:rsidR="00E40AF6" w:rsidRPr="00F0328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D421BE">
        <w:rPr>
          <w:rFonts w:ascii="Angsana New" w:hAnsi="Angsana New"/>
          <w:sz w:val="30"/>
          <w:szCs w:val="30"/>
        </w:rPr>
        <w:t>256</w:t>
      </w:r>
      <w:r w:rsidR="0085187B">
        <w:rPr>
          <w:rFonts w:ascii="Angsana New" w:hAnsi="Angsana New"/>
          <w:sz w:val="30"/>
          <w:szCs w:val="30"/>
        </w:rPr>
        <w:t>4</w:t>
      </w:r>
      <w:r w:rsidR="00253213" w:rsidRPr="00F0328A">
        <w:rPr>
          <w:rFonts w:ascii="Angsana New" w:hAnsi="Angsana New"/>
          <w:sz w:val="30"/>
          <w:szCs w:val="30"/>
          <w:cs/>
        </w:rPr>
        <w:t xml:space="preserve"> กับกิจการที่เกี่ยวข้องกัน มีดังนี้</w:t>
      </w:r>
    </w:p>
    <w:p w14:paraId="6C73B697" w14:textId="77777777" w:rsidR="00D12813" w:rsidRPr="00F125FC" w:rsidRDefault="00D12813" w:rsidP="004A1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14" w:type="dxa"/>
        <w:tblInd w:w="504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066"/>
        <w:gridCol w:w="284"/>
        <w:gridCol w:w="1080"/>
        <w:gridCol w:w="270"/>
        <w:gridCol w:w="1080"/>
        <w:gridCol w:w="270"/>
        <w:gridCol w:w="1080"/>
      </w:tblGrid>
      <w:tr w:rsidR="00E74891" w:rsidRPr="004D15AC" w14:paraId="707B2786" w14:textId="77777777" w:rsidTr="00F125FC">
        <w:trPr>
          <w:tblHeader/>
        </w:trPr>
        <w:tc>
          <w:tcPr>
            <w:tcW w:w="4284" w:type="dxa"/>
            <w:tcBorders>
              <w:top w:val="nil"/>
              <w:bottom w:val="nil"/>
            </w:tcBorders>
          </w:tcPr>
          <w:p w14:paraId="2E309E3E" w14:textId="77777777" w:rsidR="00E74891" w:rsidRPr="00F0328A" w:rsidRDefault="00E74891" w:rsidP="005A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98" w:hanging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1A336CD8" w14:textId="77777777" w:rsidR="00E74891" w:rsidRPr="00F0328A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32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35669" w14:textId="77777777" w:rsidR="00E74891" w:rsidRPr="004D15AC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4976DFF9" w14:textId="77777777" w:rsidR="00E74891" w:rsidRPr="00F0328A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32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5966" w:rsidRPr="004D15AC" w14:paraId="165FBF1B" w14:textId="77777777" w:rsidTr="00F125FC">
        <w:trPr>
          <w:tblHeader/>
        </w:trPr>
        <w:tc>
          <w:tcPr>
            <w:tcW w:w="4284" w:type="dxa"/>
            <w:tcBorders>
              <w:top w:val="nil"/>
            </w:tcBorders>
          </w:tcPr>
          <w:p w14:paraId="3FA8383D" w14:textId="77777777" w:rsidR="00F85966" w:rsidRPr="00F0328A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14:paraId="3382600A" w14:textId="77777777" w:rsidR="00F85966" w:rsidRPr="00F0328A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tcBorders>
              <w:top w:val="nil"/>
            </w:tcBorders>
          </w:tcPr>
          <w:p w14:paraId="2BAB3E58" w14:textId="77777777" w:rsidR="00F85966" w:rsidRPr="00F0328A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63838039" w14:textId="77777777" w:rsidR="00F85966" w:rsidRPr="00F0328A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2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0328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46DAE4C5" w14:textId="77777777" w:rsidR="00F85966" w:rsidRPr="004D15AC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6874024" w14:textId="77777777" w:rsidR="00F85966" w:rsidRPr="00F0328A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7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1DB49878" w14:textId="77777777" w:rsidR="00F85966" w:rsidRPr="00F0328A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44A02F2" w14:textId="77777777" w:rsidR="00F85966" w:rsidRPr="00F0328A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2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0328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85966" w:rsidRPr="004D15AC" w14:paraId="7C995D5F" w14:textId="77777777" w:rsidTr="00F125FC">
        <w:trPr>
          <w:tblHeader/>
        </w:trPr>
        <w:tc>
          <w:tcPr>
            <w:tcW w:w="4284" w:type="dxa"/>
            <w:tcBorders>
              <w:top w:val="nil"/>
            </w:tcBorders>
          </w:tcPr>
          <w:p w14:paraId="72332355" w14:textId="77777777" w:rsidR="00F85966" w:rsidRPr="00F0328A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14:paraId="2EDF5A62" w14:textId="77777777" w:rsidR="00F85966" w:rsidRPr="00F0328A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28A">
              <w:rPr>
                <w:rFonts w:ascii="Angsana New" w:hAnsi="Angsana New"/>
                <w:sz w:val="30"/>
                <w:szCs w:val="30"/>
              </w:rPr>
              <w:t>25</w:t>
            </w:r>
            <w:r w:rsidRPr="00F0328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</w:tcBorders>
          </w:tcPr>
          <w:p w14:paraId="499B27A9" w14:textId="77777777" w:rsidR="00F85966" w:rsidRPr="00F0328A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604D51DD" w14:textId="77777777" w:rsidR="00F85966" w:rsidRPr="00F0328A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114A7277" w14:textId="77777777" w:rsidR="00F85966" w:rsidRPr="004D15AC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7015F746" w14:textId="77777777" w:rsidR="00F85966" w:rsidRPr="00F0328A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28A">
              <w:rPr>
                <w:rFonts w:ascii="Angsana New" w:hAnsi="Angsana New"/>
                <w:sz w:val="30"/>
                <w:szCs w:val="30"/>
              </w:rPr>
              <w:t>25</w:t>
            </w:r>
            <w:r w:rsidRPr="00F0328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15BC338A" w14:textId="77777777" w:rsidR="00F85966" w:rsidRPr="00F0328A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7011F964" w14:textId="77777777" w:rsidR="00F85966" w:rsidRPr="00F0328A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46536" w:rsidRPr="00D81A00" w14:paraId="7E56205C" w14:textId="77777777" w:rsidTr="00F125FC">
        <w:trPr>
          <w:tblHeader/>
        </w:trPr>
        <w:tc>
          <w:tcPr>
            <w:tcW w:w="4284" w:type="dxa"/>
          </w:tcPr>
          <w:p w14:paraId="22A00305" w14:textId="77777777" w:rsidR="002E189F" w:rsidRPr="00F0328A" w:rsidRDefault="002E189F" w:rsidP="002A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FA093E1" w14:textId="77777777" w:rsidR="00F46536" w:rsidRPr="00F0328A" w:rsidRDefault="00F46536" w:rsidP="0020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32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347E" w:rsidRPr="00D81A00" w14:paraId="7DE4C5CF" w14:textId="77777777" w:rsidTr="00F125FC">
        <w:tc>
          <w:tcPr>
            <w:tcW w:w="4284" w:type="dxa"/>
          </w:tcPr>
          <w:p w14:paraId="492472EA" w14:textId="77777777" w:rsidR="0020347E" w:rsidRPr="00F0328A" w:rsidRDefault="0020347E" w:rsidP="0024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9"/>
                <w:tab w:val="left" w:pos="262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32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5130" w:type="dxa"/>
            <w:gridSpan w:val="7"/>
          </w:tcPr>
          <w:p w14:paraId="165960D7" w14:textId="77777777" w:rsidR="0020347E" w:rsidRPr="00F0328A" w:rsidRDefault="0020347E" w:rsidP="0020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5187B" w:rsidRPr="00D81A00" w14:paraId="1DD060C0" w14:textId="77777777" w:rsidTr="00F125FC">
        <w:tc>
          <w:tcPr>
            <w:tcW w:w="4284" w:type="dxa"/>
            <w:tcBorders>
              <w:bottom w:val="nil"/>
            </w:tcBorders>
          </w:tcPr>
          <w:p w14:paraId="4C858EC2" w14:textId="77777777" w:rsidR="0085187B" w:rsidRPr="0002707D" w:rsidRDefault="0085187B" w:rsidP="0024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2707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  <w:tcBorders>
              <w:bottom w:val="nil"/>
            </w:tcBorders>
          </w:tcPr>
          <w:p w14:paraId="3AC28C5B" w14:textId="77777777" w:rsidR="0085187B" w:rsidRPr="00D0494F" w:rsidRDefault="00823ABA" w:rsidP="0082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368,192</w:t>
            </w:r>
          </w:p>
        </w:tc>
        <w:tc>
          <w:tcPr>
            <w:tcW w:w="284" w:type="dxa"/>
            <w:tcBorders>
              <w:bottom w:val="nil"/>
            </w:tcBorders>
          </w:tcPr>
          <w:p w14:paraId="548F5DC4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B0D18D3" w14:textId="77777777" w:rsidR="0085187B" w:rsidRPr="00A44644" w:rsidRDefault="00AE16EF" w:rsidP="004B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60"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4B1D9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5187B">
              <w:rPr>
                <w:rFonts w:ascii="Angsana New" w:hAnsi="Angsana New"/>
                <w:sz w:val="30"/>
                <w:szCs w:val="30"/>
              </w:rPr>
              <w:t>307,455</w:t>
            </w:r>
          </w:p>
        </w:tc>
        <w:tc>
          <w:tcPr>
            <w:tcW w:w="270" w:type="dxa"/>
            <w:tcBorders>
              <w:bottom w:val="nil"/>
            </w:tcBorders>
          </w:tcPr>
          <w:p w14:paraId="607E0A5A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E600545" w14:textId="77777777" w:rsidR="0085187B" w:rsidRPr="002C1D21" w:rsidRDefault="00D15D0F" w:rsidP="004B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368,192</w:t>
            </w:r>
          </w:p>
        </w:tc>
        <w:tc>
          <w:tcPr>
            <w:tcW w:w="270" w:type="dxa"/>
            <w:tcBorders>
              <w:bottom w:val="nil"/>
            </w:tcBorders>
          </w:tcPr>
          <w:p w14:paraId="24B71B75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FA526DB" w14:textId="77777777" w:rsidR="0085187B" w:rsidRPr="00AA3254" w:rsidRDefault="0085187B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307,455</w:t>
            </w:r>
          </w:p>
        </w:tc>
      </w:tr>
      <w:tr w:rsidR="0085187B" w:rsidRPr="00D81A00" w14:paraId="4DCD846B" w14:textId="77777777" w:rsidTr="00F125FC">
        <w:tc>
          <w:tcPr>
            <w:tcW w:w="4284" w:type="dxa"/>
            <w:tcBorders>
              <w:top w:val="nil"/>
              <w:bottom w:val="nil"/>
            </w:tcBorders>
          </w:tcPr>
          <w:p w14:paraId="5E1C5A46" w14:textId="77777777" w:rsidR="0085187B" w:rsidRPr="0002707D" w:rsidRDefault="0085187B" w:rsidP="0024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9"/>
                <w:tab w:val="left" w:pos="166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270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00C015F0" w14:textId="77777777" w:rsidR="0085187B" w:rsidRPr="00D0494F" w:rsidRDefault="00823ABA" w:rsidP="004B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41637E1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36AAC93" w14:textId="77777777" w:rsidR="0085187B" w:rsidRPr="00A44644" w:rsidRDefault="0085187B" w:rsidP="00D6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6B4FAD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DC9C9B" w14:textId="77777777" w:rsidR="0085187B" w:rsidRPr="002C1D21" w:rsidRDefault="00D15D0F" w:rsidP="00D6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70AA6C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C46A8FB" w14:textId="77777777" w:rsidR="0085187B" w:rsidRPr="00AA3254" w:rsidRDefault="0085187B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5187B" w:rsidRPr="00D81A00" w14:paraId="54746CD6" w14:textId="77777777" w:rsidTr="00F125FC">
        <w:tc>
          <w:tcPr>
            <w:tcW w:w="4284" w:type="dxa"/>
            <w:tcBorders>
              <w:top w:val="nil"/>
              <w:bottom w:val="nil"/>
            </w:tcBorders>
          </w:tcPr>
          <w:p w14:paraId="605DD18A" w14:textId="77777777" w:rsidR="0085187B" w:rsidRPr="0002707D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02707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2707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07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A3C7EB7" w14:textId="77777777" w:rsidR="0085187B" w:rsidRPr="00B30118" w:rsidRDefault="00823ABA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33,332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DD5F551" w14:textId="77777777" w:rsidR="0085187B" w:rsidRPr="00DD3AC5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2430FF2A" w14:textId="77777777" w:rsidR="0085187B" w:rsidRPr="00B30118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B9C6D4" w14:textId="77777777" w:rsidR="0085187B" w:rsidRPr="00B30118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00D5AF4" w14:textId="77777777" w:rsidR="0085187B" w:rsidRPr="00B30118" w:rsidRDefault="00D15D0F" w:rsidP="00D6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67155D" w14:textId="77777777" w:rsidR="0085187B" w:rsidRPr="00B30118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CAB58A3" w14:textId="77777777" w:rsidR="0085187B" w:rsidRPr="00B30118" w:rsidRDefault="0085187B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37,511</w:t>
            </w:r>
          </w:p>
        </w:tc>
      </w:tr>
      <w:tr w:rsidR="0085187B" w:rsidRPr="002F48F1" w14:paraId="1D24837E" w14:textId="77777777" w:rsidTr="00F125FC">
        <w:tc>
          <w:tcPr>
            <w:tcW w:w="4284" w:type="dxa"/>
            <w:tcBorders>
              <w:top w:val="nil"/>
              <w:bottom w:val="nil"/>
            </w:tcBorders>
          </w:tcPr>
          <w:p w14:paraId="11801EE5" w14:textId="77777777" w:rsidR="0085187B" w:rsidRPr="00D81A00" w:rsidRDefault="0085187B" w:rsidP="0024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7B2DDFCD" w14:textId="77777777" w:rsidR="0085187B" w:rsidRPr="00D0494F" w:rsidRDefault="00823ABA" w:rsidP="0082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401,524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9EFA68C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51210" w14:textId="77777777" w:rsidR="0085187B" w:rsidRPr="00A44644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344,966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2DB69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481EB1" w14:textId="77777777" w:rsidR="0085187B" w:rsidRPr="00D421BE" w:rsidRDefault="00D15D0F" w:rsidP="00D6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401,543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CE3416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B0E3EC" w14:textId="77777777" w:rsidR="0085187B" w:rsidRPr="004C2795" w:rsidRDefault="0085187B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344,975</w:t>
            </w:r>
          </w:p>
        </w:tc>
      </w:tr>
      <w:tr w:rsidR="000F6274" w:rsidRPr="002F48F1" w14:paraId="42EA94FB" w14:textId="77777777" w:rsidTr="00F125FC">
        <w:tc>
          <w:tcPr>
            <w:tcW w:w="4284" w:type="dxa"/>
            <w:tcBorders>
              <w:top w:val="nil"/>
              <w:bottom w:val="nil"/>
            </w:tcBorders>
          </w:tcPr>
          <w:p w14:paraId="1CD53971" w14:textId="77777777" w:rsidR="00F125FC" w:rsidRPr="00D81A00" w:rsidRDefault="00F125FC" w:rsidP="00E3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  <w:bottom w:val="nil"/>
            </w:tcBorders>
          </w:tcPr>
          <w:p w14:paraId="3B0959AA" w14:textId="77777777" w:rsidR="000F6274" w:rsidRPr="00D0494F" w:rsidRDefault="000F6274" w:rsidP="000F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0C19407" w14:textId="77777777" w:rsidR="000F6274" w:rsidRPr="003A3F53" w:rsidRDefault="000F6274" w:rsidP="000F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4D58BACA" w14:textId="77777777" w:rsidR="000F6274" w:rsidRPr="003A3F53" w:rsidRDefault="000F6274" w:rsidP="000F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02C719" w14:textId="77777777" w:rsidR="000F6274" w:rsidRPr="003A3F53" w:rsidRDefault="000F6274" w:rsidP="000F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59D039D" w14:textId="77777777" w:rsidR="000F6274" w:rsidRPr="003A3F53" w:rsidRDefault="000F6274" w:rsidP="000F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A08FB3" w14:textId="77777777" w:rsidR="000F6274" w:rsidRPr="003A3F53" w:rsidRDefault="000F6274" w:rsidP="000F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51B5B4EC" w14:textId="77777777" w:rsidR="000F6274" w:rsidRPr="003A3F53" w:rsidRDefault="000F6274" w:rsidP="000F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0F6274" w:rsidRPr="00D81A00" w14:paraId="4890F054" w14:textId="77777777" w:rsidTr="00F125FC">
        <w:tc>
          <w:tcPr>
            <w:tcW w:w="4284" w:type="dxa"/>
            <w:tcBorders>
              <w:top w:val="nil"/>
              <w:bottom w:val="nil"/>
            </w:tcBorders>
          </w:tcPr>
          <w:p w14:paraId="3C623375" w14:textId="77777777" w:rsidR="000F6274" w:rsidRPr="005B1CD0" w:rsidRDefault="000F6274" w:rsidP="0024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1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1E5CD3EA" w14:textId="77777777" w:rsidR="000F6274" w:rsidRPr="00D0494F" w:rsidRDefault="000F6274" w:rsidP="00FD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3A8BA0" w14:textId="77777777" w:rsidR="000F6274" w:rsidRPr="003A3F53" w:rsidRDefault="000F6274" w:rsidP="000F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630B6E3C" w14:textId="77777777" w:rsidR="000F6274" w:rsidRPr="003A3F53" w:rsidRDefault="000F6274" w:rsidP="00FD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85187B" w:rsidRPr="00D81A00" w14:paraId="4B87BE36" w14:textId="77777777" w:rsidTr="00F125FC">
        <w:tc>
          <w:tcPr>
            <w:tcW w:w="4284" w:type="dxa"/>
            <w:tcBorders>
              <w:top w:val="nil"/>
              <w:bottom w:val="nil"/>
            </w:tcBorders>
          </w:tcPr>
          <w:p w14:paraId="7B609C01" w14:textId="77777777" w:rsidR="0085187B" w:rsidRPr="0002707D" w:rsidRDefault="0085187B" w:rsidP="0024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2707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444DDC3B" w14:textId="77777777" w:rsidR="0085187B" w:rsidRPr="001E275E" w:rsidRDefault="00D15D0F" w:rsidP="00D1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997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A06A5A9" w14:textId="77777777" w:rsidR="0085187B" w:rsidRPr="001E275E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C0E499D" w14:textId="77777777" w:rsidR="0085187B" w:rsidRPr="001E275E" w:rsidRDefault="00D62F83" w:rsidP="004B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7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="0085187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2B0ABC" w14:textId="77777777" w:rsidR="0085187B" w:rsidRPr="001E275E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D47D47E" w14:textId="77777777" w:rsidR="0085187B" w:rsidRPr="001E275E" w:rsidRDefault="003566B7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AFCBE8" w14:textId="77777777" w:rsidR="0085187B" w:rsidRPr="001E275E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E2E267E" w14:textId="77777777" w:rsidR="0085187B" w:rsidRPr="001E275E" w:rsidRDefault="0085187B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20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85187B" w:rsidRPr="00D81A00" w14:paraId="17DA089D" w14:textId="77777777" w:rsidTr="00F125FC">
        <w:tc>
          <w:tcPr>
            <w:tcW w:w="4284" w:type="dxa"/>
            <w:tcBorders>
              <w:top w:val="nil"/>
              <w:bottom w:val="nil"/>
            </w:tcBorders>
          </w:tcPr>
          <w:p w14:paraId="319902FF" w14:textId="77777777" w:rsidR="0085187B" w:rsidRPr="0002707D" w:rsidRDefault="0085187B" w:rsidP="0024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270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5614C142" w14:textId="77777777" w:rsidR="0085187B" w:rsidRPr="001E275E" w:rsidRDefault="00D15D0F" w:rsidP="004B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58" w:right="-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546EBE5" w14:textId="77777777" w:rsidR="0085187B" w:rsidRPr="001E275E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CD4B81D" w14:textId="77777777" w:rsidR="0085187B" w:rsidRPr="001E275E" w:rsidRDefault="0085187B" w:rsidP="00D6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A7F731" w14:textId="77777777" w:rsidR="0085187B" w:rsidRPr="001E275E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1C2F7A8" w14:textId="77777777" w:rsidR="0085187B" w:rsidRPr="001E275E" w:rsidRDefault="003566B7" w:rsidP="0035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6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A3AE3C" w14:textId="77777777" w:rsidR="0085187B" w:rsidRPr="001E275E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603B91" w14:textId="77777777" w:rsidR="0085187B" w:rsidRPr="001E275E" w:rsidRDefault="0085187B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85187B" w:rsidRPr="00D81A00" w14:paraId="6C9902BC" w14:textId="77777777" w:rsidTr="00F125FC">
        <w:tc>
          <w:tcPr>
            <w:tcW w:w="4284" w:type="dxa"/>
            <w:tcBorders>
              <w:top w:val="nil"/>
              <w:bottom w:val="nil"/>
            </w:tcBorders>
          </w:tcPr>
          <w:p w14:paraId="228927D5" w14:textId="77777777" w:rsidR="0085187B" w:rsidRDefault="0085187B" w:rsidP="0024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2707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2707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07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02C9E415" w14:textId="77777777" w:rsidR="0085187B" w:rsidRPr="001E275E" w:rsidRDefault="00D15D0F" w:rsidP="004B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58" w:right="-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13,345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3FBAF8" w14:textId="77777777" w:rsidR="0085187B" w:rsidRPr="001E275E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5F47E8F" w14:textId="77777777" w:rsidR="0085187B" w:rsidRPr="001E275E" w:rsidRDefault="0085187B" w:rsidP="004B1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A802DA" w14:textId="77777777" w:rsidR="0085187B" w:rsidRPr="001E275E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B8222EF" w14:textId="77777777" w:rsidR="0085187B" w:rsidRPr="001E275E" w:rsidRDefault="003566B7" w:rsidP="0035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831E71" w14:textId="77777777" w:rsidR="0085187B" w:rsidRPr="001E275E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33392F2" w14:textId="77777777" w:rsidR="0085187B" w:rsidRPr="001E275E" w:rsidRDefault="0085187B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5187B" w:rsidRPr="00D81A00" w14:paraId="4043CF61" w14:textId="77777777" w:rsidTr="00F125FC">
        <w:tc>
          <w:tcPr>
            <w:tcW w:w="4284" w:type="dxa"/>
            <w:tcBorders>
              <w:top w:val="nil"/>
              <w:bottom w:val="nil"/>
            </w:tcBorders>
          </w:tcPr>
          <w:p w14:paraId="450AE8AD" w14:textId="77777777" w:rsidR="0085187B" w:rsidRPr="00D81A00" w:rsidRDefault="0085187B" w:rsidP="0024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D0180" w14:textId="77777777" w:rsidR="0085187B" w:rsidRPr="00D41DB9" w:rsidRDefault="00D15D0F" w:rsidP="00D1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00"/>
                <w:tab w:val="left" w:pos="797"/>
              </w:tabs>
              <w:ind w:left="-58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14,342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27F5E60" w14:textId="77777777" w:rsidR="0085187B" w:rsidRPr="00D41DB9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4384E" w14:textId="77777777" w:rsidR="0085187B" w:rsidRPr="00D41DB9" w:rsidRDefault="0085187B" w:rsidP="00D6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0E15A" w14:textId="77777777" w:rsidR="0085187B" w:rsidRPr="00D41DB9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D20B72" w14:textId="77777777" w:rsidR="0085187B" w:rsidRPr="00D41DB9" w:rsidRDefault="003566B7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14,342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0DCE69" w14:textId="77777777" w:rsidR="0085187B" w:rsidRPr="00D41DB9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45C40" w14:textId="77777777" w:rsidR="0085187B" w:rsidRPr="00D41DB9" w:rsidRDefault="0085187B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</w:tr>
      <w:tr w:rsidR="00B30118" w:rsidRPr="00D81A00" w14:paraId="26531C92" w14:textId="77777777" w:rsidTr="00F125FC">
        <w:tc>
          <w:tcPr>
            <w:tcW w:w="4284" w:type="dxa"/>
            <w:tcBorders>
              <w:top w:val="nil"/>
              <w:bottom w:val="nil"/>
            </w:tcBorders>
          </w:tcPr>
          <w:p w14:paraId="047784B3" w14:textId="77777777" w:rsidR="00B30118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782A6CF0" w14:textId="77777777" w:rsidR="00F85966" w:rsidRDefault="00F85966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EA22FF2" w14:textId="77777777" w:rsidR="00F85966" w:rsidRPr="005B1CD0" w:rsidRDefault="00F85966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7F161B05" w14:textId="77777777" w:rsidR="00B30118" w:rsidRPr="00D0494F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17934B" w14:textId="77777777" w:rsidR="00B30118" w:rsidRPr="003A3F53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397A5D1E" w14:textId="77777777" w:rsidR="00B30118" w:rsidRPr="003A3F53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F125FC" w:rsidRPr="00D81A00" w14:paraId="4D01D44E" w14:textId="77777777" w:rsidTr="00F125FC">
        <w:tc>
          <w:tcPr>
            <w:tcW w:w="4284" w:type="dxa"/>
            <w:tcBorders>
              <w:top w:val="nil"/>
              <w:bottom w:val="nil"/>
            </w:tcBorders>
          </w:tcPr>
          <w:p w14:paraId="5D7BCA41" w14:textId="77777777" w:rsidR="00F125FC" w:rsidRDefault="00F125FC" w:rsidP="00972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710B08CF" w14:textId="77777777" w:rsidR="00F125FC" w:rsidRPr="00D0494F" w:rsidRDefault="00F125FC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5DEE4D" w14:textId="77777777" w:rsidR="00F125FC" w:rsidRPr="003A3F53" w:rsidRDefault="00F125FC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618BD89C" w14:textId="77777777" w:rsidR="00F125FC" w:rsidRPr="003A3F53" w:rsidRDefault="00F125FC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85187B" w:rsidRPr="00AA3254" w14:paraId="2F0A810D" w14:textId="77777777" w:rsidTr="00F125FC">
        <w:tc>
          <w:tcPr>
            <w:tcW w:w="4284" w:type="dxa"/>
            <w:tcBorders>
              <w:top w:val="nil"/>
              <w:bottom w:val="nil"/>
            </w:tcBorders>
          </w:tcPr>
          <w:p w14:paraId="5A3A82EF" w14:textId="77777777" w:rsidR="0085187B" w:rsidRPr="00972907" w:rsidRDefault="0085187B" w:rsidP="00972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97290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11BDF96C" w14:textId="77777777" w:rsidR="0085187B" w:rsidRPr="00D0494F" w:rsidRDefault="003566B7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10,260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0165B9B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4C52C11" w14:textId="77777777" w:rsidR="0085187B" w:rsidRPr="00A44644" w:rsidRDefault="0085187B" w:rsidP="00D6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84B17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A56CB4" w14:textId="77777777" w:rsidR="0085187B" w:rsidRPr="002C1D21" w:rsidRDefault="003566B7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47E379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2EE67A2" w14:textId="77777777" w:rsidR="0085187B" w:rsidRPr="00AA3254" w:rsidRDefault="0085187B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9,788</w:t>
            </w:r>
          </w:p>
        </w:tc>
      </w:tr>
      <w:tr w:rsidR="0085187B" w:rsidRPr="002420FB" w14:paraId="33A53698" w14:textId="77777777" w:rsidTr="00F125FC">
        <w:tc>
          <w:tcPr>
            <w:tcW w:w="4284" w:type="dxa"/>
            <w:tcBorders>
              <w:top w:val="nil"/>
              <w:bottom w:val="nil"/>
            </w:tcBorders>
          </w:tcPr>
          <w:p w14:paraId="4105A956" w14:textId="77777777" w:rsidR="0085187B" w:rsidRPr="00972907" w:rsidRDefault="0085187B" w:rsidP="00972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97290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113E2B60" w14:textId="77777777" w:rsidR="0085187B" w:rsidRPr="00D0494F" w:rsidRDefault="003566B7" w:rsidP="00D80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12C144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F8D1ACD" w14:textId="77777777" w:rsidR="0085187B" w:rsidRPr="00A44644" w:rsidRDefault="0085187B" w:rsidP="00D6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4A2727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ECCE699" w14:textId="77777777" w:rsidR="0085187B" w:rsidRPr="002C1D21" w:rsidRDefault="003566B7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B756D9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58B7F72" w14:textId="77777777" w:rsidR="0085187B" w:rsidRPr="00AA3254" w:rsidRDefault="0085187B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22,080</w:t>
            </w:r>
          </w:p>
        </w:tc>
      </w:tr>
      <w:tr w:rsidR="0085187B" w:rsidRPr="002420FB" w14:paraId="27110CC5" w14:textId="77777777" w:rsidTr="00F125FC">
        <w:tc>
          <w:tcPr>
            <w:tcW w:w="4284" w:type="dxa"/>
            <w:tcBorders>
              <w:top w:val="nil"/>
              <w:bottom w:val="nil"/>
            </w:tcBorders>
          </w:tcPr>
          <w:p w14:paraId="642C3A8F" w14:textId="77777777" w:rsidR="0085187B" w:rsidRPr="00972907" w:rsidRDefault="0085187B" w:rsidP="00972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97290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7290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972907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  <w:vAlign w:val="bottom"/>
          </w:tcPr>
          <w:p w14:paraId="0FCF7BE2" w14:textId="77777777" w:rsidR="0085187B" w:rsidRPr="001E275E" w:rsidRDefault="003566B7" w:rsidP="00D80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5D05137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43C862BA" w14:textId="77777777" w:rsidR="0085187B" w:rsidRPr="00A44644" w:rsidRDefault="0085187B" w:rsidP="00D6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8058CD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BDBAB81" w14:textId="77777777" w:rsidR="0085187B" w:rsidRPr="00B30118" w:rsidRDefault="003566B7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4F5798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FE032FF" w14:textId="77777777" w:rsidR="0085187B" w:rsidRPr="00355561" w:rsidRDefault="0085187B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85187B" w:rsidRPr="00491142" w14:paraId="240D9E10" w14:textId="77777777" w:rsidTr="00F125FC">
        <w:tc>
          <w:tcPr>
            <w:tcW w:w="4284" w:type="dxa"/>
            <w:tcBorders>
              <w:top w:val="nil"/>
              <w:bottom w:val="nil"/>
            </w:tcBorders>
          </w:tcPr>
          <w:p w14:paraId="5423BAE1" w14:textId="77777777" w:rsidR="0085187B" w:rsidRPr="00D81A00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79C5375B" w14:textId="77777777" w:rsidR="0085187B" w:rsidRPr="00B30118" w:rsidRDefault="003566B7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10,260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DE9944C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AF35D" w14:textId="77777777" w:rsidR="0085187B" w:rsidRPr="00A44644" w:rsidRDefault="0085187B" w:rsidP="00D6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702C3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81D3B9" w14:textId="77777777" w:rsidR="0085187B" w:rsidRPr="001E275E" w:rsidRDefault="003566B7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31,188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A434BA" w14:textId="77777777" w:rsidR="0085187B" w:rsidRPr="002C1D21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879937" w14:textId="77777777" w:rsidR="0085187B" w:rsidRPr="004C2795" w:rsidRDefault="0085187B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32,577</w:t>
            </w:r>
          </w:p>
        </w:tc>
      </w:tr>
      <w:tr w:rsidR="00B30118" w:rsidRPr="00491142" w14:paraId="6AD127D5" w14:textId="77777777" w:rsidTr="00F125FC">
        <w:tc>
          <w:tcPr>
            <w:tcW w:w="4284" w:type="dxa"/>
            <w:tcBorders>
              <w:top w:val="nil"/>
              <w:bottom w:val="nil"/>
            </w:tcBorders>
          </w:tcPr>
          <w:p w14:paraId="39757F70" w14:textId="77777777" w:rsidR="00B30118" w:rsidRPr="00D81A00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6BA6CB4B" w14:textId="77777777" w:rsidR="00B30118" w:rsidRPr="00D0494F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D1F3C1" w14:textId="77777777" w:rsidR="00B30118" w:rsidRPr="003A3F53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9812887" w14:textId="77777777" w:rsidR="00B30118" w:rsidRPr="00355561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FC8ECB" w14:textId="77777777" w:rsidR="00B30118" w:rsidRPr="003A3F53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FEF417" w14:textId="77777777" w:rsidR="00B30118" w:rsidRPr="003A3F53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E6D0E0" w14:textId="77777777" w:rsidR="00B30118" w:rsidRPr="003A3F53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1E7F5E4" w14:textId="77777777" w:rsidR="00B30118" w:rsidRPr="00355561" w:rsidRDefault="00B30118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0118" w:rsidRPr="00491142" w14:paraId="412A2CD6" w14:textId="77777777" w:rsidTr="00F125FC">
        <w:tc>
          <w:tcPr>
            <w:tcW w:w="4284" w:type="dxa"/>
            <w:tcBorders>
              <w:top w:val="nil"/>
              <w:bottom w:val="nil"/>
            </w:tcBorders>
          </w:tcPr>
          <w:p w14:paraId="74F207E4" w14:textId="77777777" w:rsidR="00B30118" w:rsidRPr="00D81A00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2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0425BD3A" w14:textId="77777777" w:rsidR="00B30118" w:rsidRPr="00D0494F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6D9163D" w14:textId="77777777" w:rsidR="00B30118" w:rsidRPr="003A3F53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136F688" w14:textId="77777777" w:rsidR="00B30118" w:rsidRPr="00355561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9C871C" w14:textId="77777777" w:rsidR="00B30118" w:rsidRPr="003A3F53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F836DB" w14:textId="77777777" w:rsidR="00B30118" w:rsidRPr="003A3F53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5D48CC" w14:textId="77777777" w:rsidR="00B30118" w:rsidRPr="003A3F53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9BEA0C4" w14:textId="77777777" w:rsidR="00B30118" w:rsidRPr="00355561" w:rsidRDefault="00B30118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187B" w:rsidRPr="001C0947" w14:paraId="1572EE14" w14:textId="77777777" w:rsidTr="00F125FC">
        <w:trPr>
          <w:trHeight w:val="400"/>
        </w:trPr>
        <w:tc>
          <w:tcPr>
            <w:tcW w:w="4284" w:type="dxa"/>
            <w:tcBorders>
              <w:top w:val="nil"/>
              <w:bottom w:val="nil"/>
            </w:tcBorders>
          </w:tcPr>
          <w:p w14:paraId="0A06D8F9" w14:textId="77777777" w:rsidR="0085187B" w:rsidRPr="00840878" w:rsidRDefault="0085187B" w:rsidP="00972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4087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43BE8A05" w14:textId="77777777" w:rsidR="0085187B" w:rsidRPr="00D0494F" w:rsidRDefault="003566B7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74,557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FC1B92E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5EA11F9" w14:textId="77777777" w:rsidR="0085187B" w:rsidRPr="000A6F76" w:rsidRDefault="0085187B" w:rsidP="00D6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60,180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C04577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ind w:left="-108" w:right="-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E35AF0F" w14:textId="77777777" w:rsidR="0085187B" w:rsidRPr="002C1D21" w:rsidRDefault="003566B7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89C191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BD3BFD3" w14:textId="77777777" w:rsidR="0085187B" w:rsidRPr="00AA3254" w:rsidRDefault="0085187B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58,059</w:t>
            </w:r>
          </w:p>
        </w:tc>
      </w:tr>
      <w:tr w:rsidR="0085187B" w:rsidRPr="000F26F2" w14:paraId="2C732742" w14:textId="77777777" w:rsidTr="00F125FC">
        <w:trPr>
          <w:trHeight w:val="416"/>
        </w:trPr>
        <w:tc>
          <w:tcPr>
            <w:tcW w:w="4284" w:type="dxa"/>
            <w:tcBorders>
              <w:top w:val="nil"/>
              <w:bottom w:val="nil"/>
            </w:tcBorders>
          </w:tcPr>
          <w:p w14:paraId="7524225F" w14:textId="77777777" w:rsidR="0085187B" w:rsidRPr="00840878" w:rsidRDefault="0085187B" w:rsidP="00972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4087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4087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840878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6477DB1" w14:textId="77777777" w:rsidR="0085187B" w:rsidRPr="00D0494F" w:rsidRDefault="003566B7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FADA76B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43FCB5F2" w14:textId="77777777" w:rsidR="0085187B" w:rsidRPr="000A6F76" w:rsidRDefault="0085187B" w:rsidP="00D6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DCEB57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3"/>
              </w:tabs>
              <w:spacing w:line="240" w:lineRule="auto"/>
              <w:ind w:left="-213" w:right="-108" w:firstLine="15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63D4E0F" w14:textId="77777777" w:rsidR="0085187B" w:rsidRPr="002C1D21" w:rsidRDefault="003566B7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E86D0B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60"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7ABFF6F" w14:textId="77777777" w:rsidR="0085187B" w:rsidRPr="00AA3254" w:rsidRDefault="0085187B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85187B" w:rsidRPr="001C0947" w14:paraId="62BCC9F9" w14:textId="77777777" w:rsidTr="00F125FC">
        <w:trPr>
          <w:trHeight w:val="416"/>
        </w:trPr>
        <w:tc>
          <w:tcPr>
            <w:tcW w:w="4284" w:type="dxa"/>
            <w:tcBorders>
              <w:top w:val="nil"/>
              <w:bottom w:val="nil"/>
            </w:tcBorders>
          </w:tcPr>
          <w:p w14:paraId="58B5D1F6" w14:textId="77777777" w:rsidR="0085187B" w:rsidRDefault="0085187B" w:rsidP="00972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244B30B" w14:textId="77777777" w:rsidR="0085187B" w:rsidRPr="002A364B" w:rsidRDefault="003566B7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74,575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0957D52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F581D6" w14:textId="77777777" w:rsidR="0085187B" w:rsidRPr="00491142" w:rsidRDefault="0085187B" w:rsidP="00D6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60,406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82E0C8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F6442E" w14:textId="77777777" w:rsidR="0085187B" w:rsidRPr="002A364B" w:rsidRDefault="00A21FA9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72,400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A2655C" w14:textId="77777777" w:rsidR="0085187B" w:rsidRPr="003A3F5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56"/>
              </w:tabs>
              <w:ind w:left="-60"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1773A9" w14:textId="77777777" w:rsidR="0085187B" w:rsidRPr="00491142" w:rsidRDefault="0085187B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58,285</w:t>
            </w:r>
          </w:p>
        </w:tc>
      </w:tr>
      <w:tr w:rsidR="00B30118" w:rsidRPr="001C0947" w14:paraId="1B1BCA33" w14:textId="77777777" w:rsidTr="00F125FC">
        <w:trPr>
          <w:trHeight w:val="416"/>
        </w:trPr>
        <w:tc>
          <w:tcPr>
            <w:tcW w:w="4284" w:type="dxa"/>
            <w:tcBorders>
              <w:top w:val="nil"/>
              <w:bottom w:val="nil"/>
            </w:tcBorders>
          </w:tcPr>
          <w:p w14:paraId="7F9D3C68" w14:textId="77777777" w:rsidR="00B30118" w:rsidRPr="00D81A00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4E2351A6" w14:textId="77777777" w:rsidR="00B30118" w:rsidRPr="00D0494F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C002E7D" w14:textId="77777777" w:rsidR="00B30118" w:rsidRPr="006136EC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E043B70" w14:textId="77777777" w:rsidR="00B30118" w:rsidRPr="00355561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692336" w14:textId="77777777" w:rsidR="00B30118" w:rsidRPr="006136EC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3789B44" w14:textId="77777777" w:rsidR="00B30118" w:rsidRPr="002C1D21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E978F0" w14:textId="77777777" w:rsidR="00B30118" w:rsidRPr="006136EC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BD164FB" w14:textId="77777777" w:rsidR="00B30118" w:rsidRPr="00355561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  <w:tab w:val="decimal" w:pos="93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0118" w:rsidRPr="001C0947" w14:paraId="7CF28047" w14:textId="77777777" w:rsidTr="00F125FC">
        <w:trPr>
          <w:trHeight w:val="416"/>
        </w:trPr>
        <w:tc>
          <w:tcPr>
            <w:tcW w:w="4284" w:type="dxa"/>
            <w:tcBorders>
              <w:top w:val="nil"/>
              <w:bottom w:val="nil"/>
            </w:tcBorders>
          </w:tcPr>
          <w:p w14:paraId="1428D847" w14:textId="77777777" w:rsidR="00B30118" w:rsidRPr="006136EC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36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Pr="006136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7DFDD5C9" w14:textId="77777777" w:rsidR="00B30118" w:rsidRPr="00D0494F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DFF707E" w14:textId="77777777" w:rsidR="00B30118" w:rsidRPr="006136EC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B8B379D" w14:textId="77777777" w:rsidR="00B30118" w:rsidRPr="00355561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15176" w14:textId="77777777" w:rsidR="00B30118" w:rsidRPr="006136EC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CFEE406" w14:textId="77777777" w:rsidR="00B30118" w:rsidRPr="002C1D21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7E90F2" w14:textId="77777777" w:rsidR="00B30118" w:rsidRPr="006136EC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78B7ACB" w14:textId="77777777" w:rsidR="00B30118" w:rsidRPr="00355561" w:rsidRDefault="00B30118" w:rsidP="00B3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  <w:tab w:val="decimal" w:pos="93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187B" w:rsidRPr="00AA59A3" w14:paraId="0DF0BE59" w14:textId="77777777" w:rsidTr="00F125FC">
        <w:trPr>
          <w:trHeight w:val="416"/>
        </w:trPr>
        <w:tc>
          <w:tcPr>
            <w:tcW w:w="4284" w:type="dxa"/>
            <w:tcBorders>
              <w:top w:val="nil"/>
              <w:bottom w:val="nil"/>
            </w:tcBorders>
          </w:tcPr>
          <w:p w14:paraId="7E302F62" w14:textId="77777777" w:rsidR="0085187B" w:rsidRPr="00D81A00" w:rsidRDefault="0085187B" w:rsidP="00972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087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996ABBB" w14:textId="77777777" w:rsidR="0085187B" w:rsidRPr="002A364B" w:rsidRDefault="00A21FA9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446D26A" w14:textId="77777777" w:rsidR="0085187B" w:rsidRPr="006136EC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6C031029" w14:textId="77777777" w:rsidR="0085187B" w:rsidRPr="00AA59A3" w:rsidRDefault="0085187B" w:rsidP="00D6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spacing w:line="240" w:lineRule="auto"/>
              <w:ind w:left="323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8FE510" w14:textId="77777777" w:rsidR="0085187B" w:rsidRPr="00AA59A3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7536D81" w14:textId="77777777" w:rsidR="0085187B" w:rsidRPr="00AA59A3" w:rsidRDefault="00A21FA9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9CCDC5" w14:textId="77777777" w:rsidR="0085187B" w:rsidRPr="006136EC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88EEB97" w14:textId="77777777" w:rsidR="0085187B" w:rsidRPr="00AA59A3" w:rsidRDefault="0085187B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16,304</w:t>
            </w:r>
          </w:p>
        </w:tc>
      </w:tr>
      <w:tr w:rsidR="0085187B" w:rsidRPr="001C0947" w14:paraId="1FBDC711" w14:textId="77777777" w:rsidTr="00F125FC">
        <w:trPr>
          <w:trHeight w:val="416"/>
        </w:trPr>
        <w:tc>
          <w:tcPr>
            <w:tcW w:w="4284" w:type="dxa"/>
            <w:tcBorders>
              <w:top w:val="nil"/>
              <w:bottom w:val="nil"/>
            </w:tcBorders>
          </w:tcPr>
          <w:p w14:paraId="67C3228A" w14:textId="77777777" w:rsidR="0085187B" w:rsidRPr="00840878" w:rsidRDefault="0085187B" w:rsidP="00972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4410E98A" w14:textId="77777777" w:rsidR="0085187B" w:rsidRPr="00D0494F" w:rsidRDefault="00A21FA9" w:rsidP="00A2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7DC3211" w14:textId="77777777" w:rsidR="0085187B" w:rsidRPr="006136EC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799556" w14:textId="77777777" w:rsidR="0085187B" w:rsidRPr="00355561" w:rsidRDefault="0085187B" w:rsidP="00D6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62D1F2" w14:textId="77777777" w:rsidR="0085187B" w:rsidRPr="006136EC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1CF241" w14:textId="77777777" w:rsidR="0085187B" w:rsidRPr="00AA59A3" w:rsidRDefault="00A21FA9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66A14" w14:textId="77777777" w:rsidR="0085187B" w:rsidRPr="006136EC" w:rsidRDefault="0085187B" w:rsidP="0085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03929" w14:textId="77777777" w:rsidR="0085187B" w:rsidRPr="00AA59A3" w:rsidRDefault="0085187B" w:rsidP="002C6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233" w:right="-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32">
              <w:rPr>
                <w:rFonts w:ascii="Angsana New" w:hAnsi="Angsana New"/>
                <w:b/>
                <w:bCs/>
                <w:sz w:val="30"/>
                <w:szCs w:val="30"/>
              </w:rPr>
              <w:t>16,304</w:t>
            </w:r>
          </w:p>
        </w:tc>
      </w:tr>
    </w:tbl>
    <w:p w14:paraId="4E8AA39A" w14:textId="77777777" w:rsidR="00D76BEB" w:rsidRDefault="00D76BEB" w:rsidP="00E241C6"/>
    <w:p w14:paraId="37B32F46" w14:textId="77777777" w:rsidR="00C822CB" w:rsidRDefault="00C822CB" w:rsidP="00E241C6"/>
    <w:p w14:paraId="70297295" w14:textId="77777777" w:rsidR="00C822CB" w:rsidRPr="00E241C6" w:rsidRDefault="00C822CB" w:rsidP="00E241C6">
      <w:pPr>
        <w:rPr>
          <w:vanish/>
        </w:rPr>
      </w:pPr>
    </w:p>
    <w:p w14:paraId="011DBC63" w14:textId="77777777" w:rsidR="00C37736" w:rsidRDefault="00C37736" w:rsidP="00BE5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6CD0D7FC" w14:textId="77777777" w:rsidR="00C37736" w:rsidRPr="003C3FCC" w:rsidRDefault="00C37736" w:rsidP="00C37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2FADD54" w14:textId="77777777" w:rsidR="008543E1" w:rsidRDefault="00566A72" w:rsidP="00854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16865">
        <w:rPr>
          <w:rFonts w:ascii="Angsana New" w:hAnsi="Angsana New" w:hint="cs"/>
          <w:sz w:val="30"/>
          <w:szCs w:val="30"/>
          <w:cs/>
        </w:rPr>
        <w:t xml:space="preserve">ณ </w:t>
      </w:r>
      <w:r w:rsidR="00C37736" w:rsidRPr="00E1686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5187B">
        <w:rPr>
          <w:rFonts w:ascii="Angsana New" w:hAnsi="Angsana New"/>
          <w:sz w:val="30"/>
          <w:szCs w:val="30"/>
        </w:rPr>
        <w:t xml:space="preserve">31 </w:t>
      </w:r>
      <w:r w:rsidR="00F8596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85966">
        <w:rPr>
          <w:rFonts w:ascii="Angsana New" w:hAnsi="Angsana New"/>
          <w:sz w:val="30"/>
          <w:szCs w:val="30"/>
        </w:rPr>
        <w:t>2565</w:t>
      </w:r>
      <w:r w:rsidR="00C37736" w:rsidRPr="002A364B">
        <w:rPr>
          <w:rFonts w:ascii="Angsana New" w:hAnsi="Angsana New" w:hint="cs"/>
          <w:sz w:val="30"/>
          <w:szCs w:val="30"/>
          <w:cs/>
        </w:rPr>
        <w:t xml:space="preserve"> บริษัทใหญ่ค้ำ</w:t>
      </w:r>
      <w:r w:rsidR="00C37736" w:rsidRPr="00DC1F24">
        <w:rPr>
          <w:rFonts w:ascii="Angsana New" w:hAnsi="Angsana New" w:hint="cs"/>
          <w:sz w:val="30"/>
          <w:szCs w:val="30"/>
          <w:cs/>
        </w:rPr>
        <w:t>ประกัน</w:t>
      </w:r>
      <w:r w:rsidR="00275274" w:rsidRPr="00DC1F24">
        <w:rPr>
          <w:rFonts w:ascii="Angsana New" w:hAnsi="Angsana New" w:hint="cs"/>
          <w:sz w:val="30"/>
          <w:szCs w:val="30"/>
          <w:cs/>
        </w:rPr>
        <w:t>วง</w:t>
      </w:r>
      <w:r w:rsidR="00C37736" w:rsidRPr="00DC1F24">
        <w:rPr>
          <w:rFonts w:ascii="Angsana New" w:hAnsi="Angsana New" w:hint="cs"/>
          <w:sz w:val="30"/>
          <w:szCs w:val="30"/>
          <w:cs/>
        </w:rPr>
        <w:t>เงินสินเชื่อที่บริษัทได้รับจากธนาคาร</w:t>
      </w:r>
      <w:r w:rsidR="00C37736" w:rsidRPr="0079519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535D9" w:rsidRPr="0079519D">
        <w:rPr>
          <w:rFonts w:ascii="Angsana New" w:hAnsi="Angsana New"/>
          <w:sz w:val="30"/>
          <w:szCs w:val="30"/>
        </w:rPr>
        <w:t>6.1</w:t>
      </w:r>
      <w:r w:rsidR="00E16865" w:rsidRPr="0079519D">
        <w:rPr>
          <w:rFonts w:ascii="Angsana New" w:hAnsi="Angsana New"/>
          <w:sz w:val="30"/>
          <w:szCs w:val="30"/>
        </w:rPr>
        <w:t xml:space="preserve"> </w:t>
      </w:r>
      <w:r w:rsidR="00C37736" w:rsidRPr="0079519D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="00EE2FF0" w:rsidRPr="0079519D">
        <w:rPr>
          <w:rFonts w:ascii="Angsana New" w:hAnsi="Angsana New" w:hint="cs"/>
          <w:i/>
          <w:iCs/>
          <w:sz w:val="30"/>
          <w:szCs w:val="30"/>
          <w:cs/>
        </w:rPr>
        <w:t>(เทียบเท่าจำนวนเงิ</w:t>
      </w:r>
      <w:r w:rsidRPr="0079519D">
        <w:rPr>
          <w:rFonts w:ascii="Angsana New" w:hAnsi="Angsana New" w:hint="cs"/>
          <w:i/>
          <w:iCs/>
          <w:sz w:val="30"/>
          <w:szCs w:val="30"/>
          <w:cs/>
        </w:rPr>
        <w:t xml:space="preserve">น </w:t>
      </w:r>
      <w:r w:rsidR="0079519D" w:rsidRPr="0079519D">
        <w:rPr>
          <w:rFonts w:ascii="Angsana New" w:hAnsi="Angsana New"/>
          <w:i/>
          <w:iCs/>
          <w:sz w:val="30"/>
          <w:szCs w:val="30"/>
        </w:rPr>
        <w:t>204.08</w:t>
      </w:r>
      <w:r w:rsidR="00C37736" w:rsidRPr="0079519D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="00C37736" w:rsidRPr="0079519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535D9" w:rsidRPr="0079519D">
        <w:rPr>
          <w:rFonts w:ascii="Angsana New" w:hAnsi="Angsana New"/>
          <w:sz w:val="30"/>
          <w:szCs w:val="30"/>
        </w:rPr>
        <w:t>775</w:t>
      </w:r>
      <w:r w:rsidR="00C37736" w:rsidRPr="0079519D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78022A" w:rsidRPr="0079519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535D9" w:rsidRPr="0079519D">
        <w:rPr>
          <w:rFonts w:ascii="Angsana New" w:hAnsi="Angsana New"/>
          <w:i/>
          <w:iCs/>
          <w:sz w:val="30"/>
          <w:szCs w:val="30"/>
        </w:rPr>
        <w:t>30</w:t>
      </w:r>
      <w:r w:rsidR="0078022A" w:rsidRPr="0079519D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E535D9" w:rsidRPr="0079519D">
        <w:rPr>
          <w:rFonts w:ascii="Angsana New" w:hAnsi="Angsana New"/>
          <w:i/>
          <w:iCs/>
          <w:sz w:val="30"/>
          <w:szCs w:val="30"/>
        </w:rPr>
        <w:t>256</w:t>
      </w:r>
      <w:r w:rsidR="00DC1F24" w:rsidRPr="0079519D">
        <w:rPr>
          <w:rFonts w:ascii="Angsana New" w:hAnsi="Angsana New"/>
          <w:i/>
          <w:iCs/>
          <w:sz w:val="30"/>
          <w:szCs w:val="30"/>
        </w:rPr>
        <w:t>4</w:t>
      </w:r>
      <w:r w:rsidR="00C37736" w:rsidRPr="0079519D">
        <w:rPr>
          <w:rFonts w:ascii="Angsana New" w:hAnsi="Angsana New" w:hint="cs"/>
          <w:i/>
          <w:iCs/>
          <w:sz w:val="30"/>
          <w:szCs w:val="30"/>
          <w:cs/>
        </w:rPr>
        <w:t xml:space="preserve"> : จำนวน</w:t>
      </w:r>
      <w:r w:rsidR="00E535D9" w:rsidRPr="0079519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535D9" w:rsidRPr="0079519D">
        <w:rPr>
          <w:rFonts w:ascii="Angsana New" w:hAnsi="Angsana New"/>
          <w:i/>
          <w:iCs/>
          <w:sz w:val="30"/>
          <w:szCs w:val="30"/>
        </w:rPr>
        <w:t xml:space="preserve">6.1 </w:t>
      </w:r>
      <w:r w:rsidR="00B356B2" w:rsidRPr="0079519D">
        <w:rPr>
          <w:rFonts w:ascii="Angsana New" w:hAnsi="Angsana New"/>
          <w:i/>
          <w:iCs/>
          <w:sz w:val="30"/>
          <w:szCs w:val="30"/>
        </w:rPr>
        <w:br/>
      </w:r>
      <w:r w:rsidR="00C37736" w:rsidRPr="0079519D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</w:t>
      </w:r>
      <w:r w:rsidR="0078022A" w:rsidRPr="0079519D">
        <w:rPr>
          <w:rFonts w:ascii="Angsana New" w:hAnsi="Angsana New" w:hint="cs"/>
          <w:i/>
          <w:iCs/>
          <w:sz w:val="30"/>
          <w:szCs w:val="30"/>
          <w:cs/>
        </w:rPr>
        <w:t>ฐอเมริกา (เทียบเท่าจำนวนเงิน</w:t>
      </w:r>
      <w:r w:rsidR="00EE2FF0" w:rsidRPr="0079519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F5168D" w:rsidRPr="0079519D">
        <w:rPr>
          <w:rFonts w:ascii="Angsana New" w:hAnsi="Angsana New"/>
          <w:i/>
          <w:iCs/>
          <w:sz w:val="30"/>
          <w:szCs w:val="30"/>
        </w:rPr>
        <w:t>207.95</w:t>
      </w:r>
      <w:r w:rsidR="00C37736" w:rsidRPr="0079519D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 และ </w:t>
      </w:r>
      <w:r w:rsidR="00E535D9" w:rsidRPr="0079519D">
        <w:rPr>
          <w:rFonts w:ascii="Angsana New" w:hAnsi="Angsana New"/>
          <w:i/>
          <w:iCs/>
          <w:sz w:val="30"/>
          <w:szCs w:val="30"/>
        </w:rPr>
        <w:t>775</w:t>
      </w:r>
      <w:r w:rsidR="002A364B" w:rsidRPr="0079519D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79519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C37736" w:rsidRPr="00E16865">
        <w:rPr>
          <w:rFonts w:ascii="Angsana New" w:hAnsi="Angsana New" w:hint="cs"/>
          <w:sz w:val="30"/>
          <w:szCs w:val="30"/>
          <w:cs/>
        </w:rPr>
        <w:t xml:space="preserve"> </w:t>
      </w:r>
      <w:r w:rsidR="00C17887" w:rsidRPr="00E16865">
        <w:rPr>
          <w:rFonts w:ascii="Angsana New" w:hAnsi="Angsana New" w:hint="cs"/>
          <w:sz w:val="30"/>
          <w:szCs w:val="30"/>
        </w:rPr>
        <w:tab/>
      </w:r>
    </w:p>
    <w:p w14:paraId="0D09AB6C" w14:textId="77777777" w:rsidR="00F85966" w:rsidRDefault="006724F7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470201C9" w14:textId="77777777" w:rsidR="00CD43C2" w:rsidRDefault="00CD43C2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30B54A9" w14:textId="77777777" w:rsidR="00F85966" w:rsidRDefault="00F85966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4BBACA9" w14:textId="77777777" w:rsidR="00F85966" w:rsidRDefault="00F85966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DBC45C" w14:textId="77777777" w:rsidR="00F85966" w:rsidRDefault="00F85966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008C5A8" w14:textId="77777777" w:rsidR="00F85966" w:rsidRDefault="00F85966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B937567" w14:textId="77777777" w:rsidR="00F85966" w:rsidRDefault="00F85966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0BD32D" w14:textId="77777777" w:rsidR="006D0F81" w:rsidRDefault="006D0F81" w:rsidP="006D0F8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17B12843" w14:textId="77777777" w:rsidR="006D0F81" w:rsidRPr="00E661B0" w:rsidRDefault="006D0F81" w:rsidP="006D0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tbl>
      <w:tblPr>
        <w:tblW w:w="9295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19"/>
        <w:gridCol w:w="1080"/>
        <w:gridCol w:w="270"/>
        <w:gridCol w:w="1080"/>
        <w:gridCol w:w="270"/>
        <w:gridCol w:w="1080"/>
        <w:gridCol w:w="180"/>
        <w:gridCol w:w="1116"/>
      </w:tblGrid>
      <w:tr w:rsidR="006D0F81" w:rsidRPr="006D0F81" w14:paraId="12B1335F" w14:textId="77777777" w:rsidTr="00E80214">
        <w:trPr>
          <w:cantSplit/>
          <w:trHeight w:val="428"/>
          <w:tblHeader/>
        </w:trPr>
        <w:tc>
          <w:tcPr>
            <w:tcW w:w="4219" w:type="dxa"/>
            <w:vAlign w:val="bottom"/>
            <w:hideMark/>
          </w:tcPr>
          <w:p w14:paraId="02624DB0" w14:textId="77777777" w:rsidR="006D0F81" w:rsidRPr="0004138B" w:rsidRDefault="006D0F81" w:rsidP="00041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04B0706" w14:textId="77777777" w:rsidR="006D0F81" w:rsidRPr="0004138B" w:rsidRDefault="006D0F81" w:rsidP="0004138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138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959197F" w14:textId="77777777" w:rsidR="006D0F81" w:rsidRPr="0004138B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5A33DCF9" w14:textId="77777777" w:rsidR="006D0F81" w:rsidRPr="0004138B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04138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0214" w:rsidRPr="009A4B73" w14:paraId="5A1B8686" w14:textId="77777777" w:rsidTr="00E80214">
        <w:trPr>
          <w:cantSplit/>
          <w:trHeight w:val="825"/>
          <w:tblHeader/>
        </w:trPr>
        <w:tc>
          <w:tcPr>
            <w:tcW w:w="4219" w:type="dxa"/>
            <w:vAlign w:val="bottom"/>
          </w:tcPr>
          <w:p w14:paraId="330C811B" w14:textId="77777777" w:rsidR="006D0F81" w:rsidRPr="0004138B" w:rsidRDefault="006D0F81" w:rsidP="006D0F8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C1A821" w14:textId="77777777" w:rsidR="006D0F81" w:rsidRPr="00F85966" w:rsidRDefault="006D0F81" w:rsidP="006D0F8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04138B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</w:t>
            </w:r>
            <w:r w:rsidR="00235B3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1 </w:t>
            </w:r>
            <w:r w:rsidR="00F8596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04138B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04138B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F8596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7D5B99C1" w14:textId="77777777" w:rsidR="006D0F81" w:rsidRPr="0004138B" w:rsidRDefault="006D0F81" w:rsidP="006D0F81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2681EB" w14:textId="77777777" w:rsidR="006D0F81" w:rsidRPr="00235B3D" w:rsidRDefault="006D0F81" w:rsidP="006D0F81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4138B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04138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04138B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="00235B3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652E810" w14:textId="77777777" w:rsidR="006D0F81" w:rsidRPr="00F85966" w:rsidRDefault="006D0F81" w:rsidP="006D0F8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9DA9E6" w14:textId="77777777" w:rsidR="006D0F81" w:rsidRPr="00F85966" w:rsidRDefault="00F85966" w:rsidP="006D0F8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85966">
              <w:rPr>
                <w:rFonts w:ascii="Angsana New" w:hAnsi="Angsana New"/>
                <w:sz w:val="30"/>
                <w:szCs w:val="30"/>
                <w:lang w:val="en-GB"/>
              </w:rPr>
              <w:t xml:space="preserve">31 </w:t>
            </w:r>
            <w:r w:rsidRPr="00F859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มีนาคม</w:t>
            </w:r>
            <w:r w:rsidRPr="00F8596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F85966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5C8B883D" w14:textId="77777777" w:rsidR="006D0F81" w:rsidRPr="0004138B" w:rsidRDefault="006D0F81" w:rsidP="006D0F8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FF66206" w14:textId="77777777" w:rsidR="006D0F81" w:rsidRPr="00235B3D" w:rsidRDefault="006D0F81" w:rsidP="006D0F8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4138B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04138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04138B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="00235B3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6D0F81" w:rsidRPr="0004138B" w14:paraId="7A816807" w14:textId="77777777" w:rsidTr="00E80214">
        <w:trPr>
          <w:cantSplit/>
          <w:trHeight w:val="406"/>
          <w:tblHeader/>
        </w:trPr>
        <w:tc>
          <w:tcPr>
            <w:tcW w:w="4219" w:type="dxa"/>
            <w:vAlign w:val="bottom"/>
            <w:hideMark/>
          </w:tcPr>
          <w:p w14:paraId="6D04B6BE" w14:textId="77777777" w:rsidR="006D0F81" w:rsidRPr="0004138B" w:rsidRDefault="006D0F81" w:rsidP="00041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76" w:type="dxa"/>
            <w:gridSpan w:val="7"/>
            <w:vAlign w:val="bottom"/>
            <w:hideMark/>
          </w:tcPr>
          <w:p w14:paraId="68E37EB9" w14:textId="77777777" w:rsidR="006D0F81" w:rsidRPr="0004138B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04138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12AD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4138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80214" w:rsidRPr="006D0F81" w14:paraId="73232583" w14:textId="77777777" w:rsidTr="00E80214">
        <w:trPr>
          <w:cantSplit/>
          <w:trHeight w:val="406"/>
        </w:trPr>
        <w:tc>
          <w:tcPr>
            <w:tcW w:w="4219" w:type="dxa"/>
            <w:hideMark/>
          </w:tcPr>
          <w:p w14:paraId="5180D92A" w14:textId="77777777" w:rsidR="00235B3D" w:rsidRPr="0004138B" w:rsidRDefault="00235B3D" w:rsidP="00235B3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57180D94" w14:textId="77777777" w:rsidR="00235B3D" w:rsidRPr="002A364B" w:rsidRDefault="00577415" w:rsidP="006E752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2,175,380</w:t>
            </w:r>
          </w:p>
        </w:tc>
        <w:tc>
          <w:tcPr>
            <w:tcW w:w="270" w:type="dxa"/>
          </w:tcPr>
          <w:p w14:paraId="50CDC121" w14:textId="77777777" w:rsidR="00235B3D" w:rsidRPr="002A364B" w:rsidRDefault="00235B3D" w:rsidP="00235B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076EB14" w14:textId="77777777" w:rsidR="00235B3D" w:rsidRPr="002A364B" w:rsidRDefault="00235B3D" w:rsidP="00E80214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1,861,146</w:t>
            </w:r>
          </w:p>
        </w:tc>
        <w:tc>
          <w:tcPr>
            <w:tcW w:w="270" w:type="dxa"/>
          </w:tcPr>
          <w:p w14:paraId="6D251ACE" w14:textId="77777777" w:rsidR="00235B3D" w:rsidRPr="0004138B" w:rsidRDefault="00235B3D" w:rsidP="00235B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82480C" w14:textId="77777777" w:rsidR="00235B3D" w:rsidRPr="0004138B" w:rsidRDefault="00577415" w:rsidP="00235B3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1,690,752</w:t>
            </w:r>
          </w:p>
        </w:tc>
        <w:tc>
          <w:tcPr>
            <w:tcW w:w="180" w:type="dxa"/>
          </w:tcPr>
          <w:p w14:paraId="7812D96F" w14:textId="77777777" w:rsidR="00235B3D" w:rsidRPr="0004138B" w:rsidRDefault="00235B3D" w:rsidP="00235B3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62C78CE" w14:textId="77777777" w:rsidR="00235B3D" w:rsidRPr="0004138B" w:rsidRDefault="00235B3D" w:rsidP="00E80214">
            <w:pPr>
              <w:pStyle w:val="acctfourfigures"/>
              <w:tabs>
                <w:tab w:val="decimal" w:pos="731"/>
              </w:tabs>
              <w:spacing w:line="240" w:lineRule="auto"/>
              <w:ind w:righ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1,419,828</w:t>
            </w:r>
          </w:p>
        </w:tc>
      </w:tr>
      <w:tr w:rsidR="00E80214" w:rsidRPr="006D0F81" w14:paraId="4405C78B" w14:textId="77777777" w:rsidTr="00E80214">
        <w:trPr>
          <w:cantSplit/>
          <w:trHeight w:val="418"/>
        </w:trPr>
        <w:tc>
          <w:tcPr>
            <w:tcW w:w="4219" w:type="dxa"/>
            <w:hideMark/>
          </w:tcPr>
          <w:p w14:paraId="26631903" w14:textId="77777777" w:rsidR="00235B3D" w:rsidRPr="0004138B" w:rsidRDefault="00235B3D" w:rsidP="00235B3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42C35CD5" w14:textId="77777777" w:rsidR="00235B3D" w:rsidRPr="002A364B" w:rsidRDefault="00235B3D" w:rsidP="00235B3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CD41ED" w14:textId="77777777" w:rsidR="00235B3D" w:rsidRPr="002A364B" w:rsidRDefault="00235B3D" w:rsidP="00235B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C67062C" w14:textId="77777777" w:rsidR="00235B3D" w:rsidRPr="002A364B" w:rsidRDefault="00235B3D" w:rsidP="00235B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64C776" w14:textId="77777777" w:rsidR="00235B3D" w:rsidRPr="0004138B" w:rsidRDefault="00235B3D" w:rsidP="00235B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44CEEA" w14:textId="77777777" w:rsidR="00235B3D" w:rsidRPr="0004138B" w:rsidRDefault="00235B3D" w:rsidP="00235B3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C2A0B3" w14:textId="77777777" w:rsidR="00235B3D" w:rsidRPr="0004138B" w:rsidRDefault="00235B3D" w:rsidP="00235B3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79BEDFC" w14:textId="77777777" w:rsidR="00235B3D" w:rsidRPr="0004138B" w:rsidRDefault="00235B3D" w:rsidP="00235B3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B20" w:rsidRPr="006D0F81" w14:paraId="085213E3" w14:textId="77777777" w:rsidTr="00E80214">
        <w:trPr>
          <w:cantSplit/>
          <w:trHeight w:val="418"/>
        </w:trPr>
        <w:tc>
          <w:tcPr>
            <w:tcW w:w="4219" w:type="dxa"/>
            <w:hideMark/>
          </w:tcPr>
          <w:p w14:paraId="2CC50806" w14:textId="77777777" w:rsidR="007B7B20" w:rsidRPr="0004138B" w:rsidRDefault="007B7B20" w:rsidP="007B7B20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 xml:space="preserve">   1 - 30 </w:t>
            </w:r>
            <w:r w:rsidRPr="0004138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1DD19092" w14:textId="77777777" w:rsidR="007B7B20" w:rsidRPr="002A364B" w:rsidRDefault="00577415" w:rsidP="00577415">
            <w:pPr>
              <w:pStyle w:val="acctfourfigures"/>
              <w:tabs>
                <w:tab w:val="decimal" w:pos="701"/>
              </w:tabs>
              <w:spacing w:line="240" w:lineRule="auto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7,178</w:t>
            </w:r>
          </w:p>
        </w:tc>
        <w:tc>
          <w:tcPr>
            <w:tcW w:w="270" w:type="dxa"/>
          </w:tcPr>
          <w:p w14:paraId="0BA3E1F9" w14:textId="77777777" w:rsidR="007B7B20" w:rsidRPr="002A364B" w:rsidRDefault="007B7B20" w:rsidP="007B7B2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20B206" w14:textId="77777777" w:rsidR="007B7B20" w:rsidRPr="002A364B" w:rsidRDefault="007B7B20" w:rsidP="007B7B20">
            <w:pPr>
              <w:pStyle w:val="acctfourfigures"/>
              <w:tabs>
                <w:tab w:val="decimal" w:pos="643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65A5C3B" w14:textId="77777777" w:rsidR="007B7B20" w:rsidRPr="0004138B" w:rsidRDefault="007B7B20" w:rsidP="007B7B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912B49" w14:textId="77777777" w:rsidR="007B7B20" w:rsidRPr="007B7B20" w:rsidRDefault="00577415" w:rsidP="007B7B2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7,178</w:t>
            </w:r>
          </w:p>
        </w:tc>
        <w:tc>
          <w:tcPr>
            <w:tcW w:w="180" w:type="dxa"/>
          </w:tcPr>
          <w:p w14:paraId="63365FEA" w14:textId="77777777" w:rsidR="007B7B20" w:rsidRPr="0004138B" w:rsidRDefault="007B7B20" w:rsidP="007B7B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80A9064" w14:textId="77777777" w:rsidR="007B7B20" w:rsidRPr="0004138B" w:rsidRDefault="007B7B20" w:rsidP="007B7B20">
            <w:pPr>
              <w:pStyle w:val="acctfourfigures"/>
              <w:tabs>
                <w:tab w:val="decimal" w:pos="1280"/>
              </w:tabs>
              <w:spacing w:line="240" w:lineRule="auto"/>
              <w:ind w:righ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7B7B20" w:rsidRPr="006D0F81" w14:paraId="293ED830" w14:textId="77777777" w:rsidTr="00E80214">
        <w:trPr>
          <w:cantSplit/>
          <w:trHeight w:val="406"/>
        </w:trPr>
        <w:tc>
          <w:tcPr>
            <w:tcW w:w="4219" w:type="dxa"/>
            <w:hideMark/>
          </w:tcPr>
          <w:p w14:paraId="4FD1B0D9" w14:textId="77777777" w:rsidR="007B7B20" w:rsidRPr="0004138B" w:rsidRDefault="007B7B20" w:rsidP="007B7B20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4138B">
              <w:rPr>
                <w:rFonts w:ascii="Angsana New" w:hAnsi="Angsana New"/>
                <w:sz w:val="30"/>
                <w:szCs w:val="30"/>
              </w:rPr>
              <w:t xml:space="preserve">1 - </w:t>
            </w:r>
            <w:r w:rsidR="009630EC">
              <w:rPr>
                <w:rFonts w:ascii="Angsana New" w:hAnsi="Angsana New"/>
                <w:sz w:val="30"/>
                <w:szCs w:val="30"/>
              </w:rPr>
              <w:t>6</w:t>
            </w:r>
            <w:r w:rsidRPr="0004138B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04138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3A7A5650" w14:textId="77777777" w:rsidR="007B7B20" w:rsidRPr="002A364B" w:rsidRDefault="00577415" w:rsidP="00577415">
            <w:pPr>
              <w:pStyle w:val="acctfourfigures"/>
              <w:tabs>
                <w:tab w:val="clear" w:pos="765"/>
                <w:tab w:val="decimal" w:pos="98"/>
                <w:tab w:val="decimal" w:pos="360"/>
                <w:tab w:val="left" w:pos="822"/>
              </w:tabs>
              <w:spacing w:line="240" w:lineRule="auto"/>
              <w:ind w:left="-79" w:right="9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2,596</w:t>
            </w:r>
          </w:p>
        </w:tc>
        <w:tc>
          <w:tcPr>
            <w:tcW w:w="270" w:type="dxa"/>
          </w:tcPr>
          <w:p w14:paraId="024E20F8" w14:textId="77777777" w:rsidR="007B7B20" w:rsidRPr="002A364B" w:rsidRDefault="007B7B20" w:rsidP="007B7B2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A537EC6" w14:textId="77777777" w:rsidR="007B7B20" w:rsidRPr="002A364B" w:rsidRDefault="007B7B20" w:rsidP="007B7B2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3319A5" w14:textId="77777777" w:rsidR="007B7B20" w:rsidRPr="0004138B" w:rsidRDefault="007B7B20" w:rsidP="007B7B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6BA3C1" w14:textId="77777777" w:rsidR="007B7B20" w:rsidRPr="007B7B20" w:rsidRDefault="00577415" w:rsidP="007B7B2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2,596</w:t>
            </w:r>
          </w:p>
        </w:tc>
        <w:tc>
          <w:tcPr>
            <w:tcW w:w="180" w:type="dxa"/>
          </w:tcPr>
          <w:p w14:paraId="5375DEFB" w14:textId="77777777" w:rsidR="007B7B20" w:rsidRPr="0004138B" w:rsidRDefault="007B7B20" w:rsidP="007B7B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BF8220A" w14:textId="77777777" w:rsidR="007B7B20" w:rsidRPr="0004138B" w:rsidRDefault="007B7B20" w:rsidP="007B7B20">
            <w:pPr>
              <w:pStyle w:val="acctfourfigures"/>
              <w:tabs>
                <w:tab w:val="decimal" w:pos="726"/>
              </w:tabs>
              <w:spacing w:line="240" w:lineRule="auto"/>
              <w:ind w:righ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1138" w:rsidRPr="006D0F81" w14:paraId="1692C43F" w14:textId="77777777" w:rsidTr="00E80214">
        <w:trPr>
          <w:cantSplit/>
          <w:trHeight w:val="406"/>
        </w:trPr>
        <w:tc>
          <w:tcPr>
            <w:tcW w:w="4219" w:type="dxa"/>
          </w:tcPr>
          <w:p w14:paraId="6AF87B55" w14:textId="77777777" w:rsidR="000F1138" w:rsidRPr="0004138B" w:rsidRDefault="000F1138" w:rsidP="007B7B20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86AD0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125FC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6AD0"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59A05A2C" w14:textId="77777777" w:rsidR="000F1138" w:rsidRDefault="00577415" w:rsidP="00577415">
            <w:pPr>
              <w:pStyle w:val="acctfourfigures"/>
              <w:tabs>
                <w:tab w:val="clear" w:pos="765"/>
                <w:tab w:val="decimal" w:pos="98"/>
                <w:tab w:val="decimal" w:pos="360"/>
              </w:tabs>
              <w:spacing w:line="240" w:lineRule="auto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1,578</w:t>
            </w:r>
          </w:p>
        </w:tc>
        <w:tc>
          <w:tcPr>
            <w:tcW w:w="270" w:type="dxa"/>
          </w:tcPr>
          <w:p w14:paraId="77B03235" w14:textId="77777777" w:rsidR="000F1138" w:rsidRPr="002A364B" w:rsidRDefault="000F1138" w:rsidP="007B7B2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830E7E" w14:textId="77777777" w:rsidR="000F1138" w:rsidRDefault="000F1138" w:rsidP="007B7B2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CFDFB2" w14:textId="77777777" w:rsidR="000F1138" w:rsidRPr="0004138B" w:rsidRDefault="000F1138" w:rsidP="007B7B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5AD65" w14:textId="77777777" w:rsidR="000F1138" w:rsidRPr="007B7B20" w:rsidRDefault="00577415" w:rsidP="007B7B2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1,578</w:t>
            </w:r>
          </w:p>
        </w:tc>
        <w:tc>
          <w:tcPr>
            <w:tcW w:w="180" w:type="dxa"/>
          </w:tcPr>
          <w:p w14:paraId="3699CD97" w14:textId="77777777" w:rsidR="000F1138" w:rsidRPr="0004138B" w:rsidRDefault="000F1138" w:rsidP="007B7B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570E1C9" w14:textId="77777777" w:rsidR="000F1138" w:rsidRDefault="000F1138" w:rsidP="007B7B20">
            <w:pPr>
              <w:pStyle w:val="acctfourfigures"/>
              <w:tabs>
                <w:tab w:val="decimal" w:pos="726"/>
              </w:tabs>
              <w:spacing w:line="240" w:lineRule="auto"/>
              <w:ind w:right="-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7B20" w:rsidRPr="006D0F81" w14:paraId="66091C73" w14:textId="77777777" w:rsidTr="00E80214">
        <w:trPr>
          <w:cantSplit/>
          <w:trHeight w:val="406"/>
        </w:trPr>
        <w:tc>
          <w:tcPr>
            <w:tcW w:w="4219" w:type="dxa"/>
          </w:tcPr>
          <w:p w14:paraId="177F71C4" w14:textId="77777777" w:rsidR="007B7B20" w:rsidRPr="0004138B" w:rsidRDefault="007B7B20" w:rsidP="007B7B20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F3C2D9E" w14:textId="77777777" w:rsidR="007B7B20" w:rsidRPr="00B30118" w:rsidRDefault="00577415" w:rsidP="00577415">
            <w:pPr>
              <w:pStyle w:val="acctfourfigures"/>
              <w:tabs>
                <w:tab w:val="decimal" w:pos="701"/>
              </w:tabs>
              <w:spacing w:line="240" w:lineRule="auto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293</w:t>
            </w:r>
          </w:p>
        </w:tc>
        <w:tc>
          <w:tcPr>
            <w:tcW w:w="270" w:type="dxa"/>
          </w:tcPr>
          <w:p w14:paraId="12AECFD5" w14:textId="77777777" w:rsidR="007B7B20" w:rsidRPr="002A364B" w:rsidRDefault="007B7B20" w:rsidP="007B7B2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767D227" w14:textId="77777777" w:rsidR="007B7B20" w:rsidRPr="002A364B" w:rsidRDefault="007B7B20" w:rsidP="007B7B20">
            <w:pPr>
              <w:pStyle w:val="acctfourfigures"/>
              <w:tabs>
                <w:tab w:val="clear" w:pos="765"/>
                <w:tab w:val="left" w:pos="913"/>
                <w:tab w:val="left" w:pos="1003"/>
                <w:tab w:val="left" w:pos="1093"/>
              </w:tabs>
              <w:spacing w:line="240" w:lineRule="auto"/>
              <w:ind w:left="283" w:right="-33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270" w:type="dxa"/>
          </w:tcPr>
          <w:p w14:paraId="44F60FB7" w14:textId="77777777" w:rsidR="007B7B20" w:rsidRPr="0004138B" w:rsidRDefault="007B7B20" w:rsidP="007B7B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EC5A863" w14:textId="77777777" w:rsidR="007B7B20" w:rsidRPr="007B7B20" w:rsidRDefault="00577415" w:rsidP="007B7B2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293</w:t>
            </w:r>
          </w:p>
        </w:tc>
        <w:tc>
          <w:tcPr>
            <w:tcW w:w="180" w:type="dxa"/>
          </w:tcPr>
          <w:p w14:paraId="6FD9ADB0" w14:textId="77777777" w:rsidR="007B7B20" w:rsidRPr="0004138B" w:rsidRDefault="007B7B20" w:rsidP="007B7B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14:paraId="0CE91CF8" w14:textId="77777777" w:rsidR="007B7B20" w:rsidRPr="0004138B" w:rsidRDefault="009F398F" w:rsidP="009F398F">
            <w:pPr>
              <w:pStyle w:val="acctfourfigures"/>
              <w:tabs>
                <w:tab w:val="clear" w:pos="765"/>
                <w:tab w:val="decimal" w:pos="1174"/>
                <w:tab w:val="decimal" w:pos="1354"/>
              </w:tabs>
              <w:spacing w:line="240" w:lineRule="auto"/>
              <w:ind w:right="-6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B7B20">
              <w:rPr>
                <w:rFonts w:ascii="Angsana New" w:hAnsi="Angsana New"/>
                <w:sz w:val="30"/>
                <w:szCs w:val="30"/>
              </w:rPr>
              <w:t>838</w:t>
            </w:r>
          </w:p>
        </w:tc>
      </w:tr>
      <w:tr w:rsidR="007B7B20" w:rsidRPr="006D0F81" w14:paraId="4359F8C5" w14:textId="77777777" w:rsidTr="00E80214">
        <w:trPr>
          <w:cantSplit/>
          <w:trHeight w:val="418"/>
        </w:trPr>
        <w:tc>
          <w:tcPr>
            <w:tcW w:w="4219" w:type="dxa"/>
            <w:hideMark/>
          </w:tcPr>
          <w:p w14:paraId="06955720" w14:textId="77777777" w:rsidR="007B7B20" w:rsidRPr="0004138B" w:rsidRDefault="007B7B20" w:rsidP="007B7B2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3C16F5" w14:textId="77777777" w:rsidR="007B7B20" w:rsidRPr="002A364B" w:rsidRDefault="00577415" w:rsidP="00577415">
            <w:pPr>
              <w:pStyle w:val="acctfourfigures"/>
              <w:tabs>
                <w:tab w:val="decimal" w:pos="701"/>
              </w:tabs>
              <w:spacing w:line="240" w:lineRule="auto"/>
              <w:ind w:left="-79"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2,187,025</w:t>
            </w:r>
          </w:p>
        </w:tc>
        <w:tc>
          <w:tcPr>
            <w:tcW w:w="270" w:type="dxa"/>
          </w:tcPr>
          <w:p w14:paraId="5E496E8C" w14:textId="77777777" w:rsidR="007B7B20" w:rsidRPr="002A364B" w:rsidRDefault="007B7B20" w:rsidP="007B7B2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22DDE1" w14:textId="77777777" w:rsidR="007B7B20" w:rsidRPr="002A364B" w:rsidRDefault="007B7B20" w:rsidP="007B7B20">
            <w:pPr>
              <w:pStyle w:val="acctfourfigures"/>
              <w:tabs>
                <w:tab w:val="clear" w:pos="765"/>
                <w:tab w:val="decimal" w:pos="643"/>
                <w:tab w:val="decimal" w:pos="733"/>
              </w:tabs>
              <w:spacing w:line="240" w:lineRule="auto"/>
              <w:ind w:left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1,861,999</w:t>
            </w:r>
          </w:p>
        </w:tc>
        <w:tc>
          <w:tcPr>
            <w:tcW w:w="270" w:type="dxa"/>
          </w:tcPr>
          <w:p w14:paraId="4EA6E597" w14:textId="77777777" w:rsidR="007B7B20" w:rsidRPr="0004138B" w:rsidRDefault="007B7B20" w:rsidP="007B7B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2BE6C" w14:textId="77777777" w:rsidR="007B7B20" w:rsidRPr="007B7B20" w:rsidRDefault="00577415" w:rsidP="007B7B2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1,702,397</w:t>
            </w:r>
          </w:p>
        </w:tc>
        <w:tc>
          <w:tcPr>
            <w:tcW w:w="180" w:type="dxa"/>
          </w:tcPr>
          <w:p w14:paraId="11103D02" w14:textId="77777777" w:rsidR="007B7B20" w:rsidRPr="0004138B" w:rsidRDefault="007B7B20" w:rsidP="007B7B2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2" w:space="0" w:color="auto"/>
              <w:bottom w:val="double" w:sz="4" w:space="0" w:color="auto"/>
            </w:tcBorders>
          </w:tcPr>
          <w:p w14:paraId="37012E4C" w14:textId="77777777" w:rsidR="007B7B20" w:rsidRPr="0004138B" w:rsidRDefault="007B7B20" w:rsidP="007B7B20">
            <w:pPr>
              <w:pStyle w:val="acctfourfigures"/>
              <w:tabs>
                <w:tab w:val="decimal" w:pos="701"/>
              </w:tabs>
              <w:spacing w:line="240" w:lineRule="auto"/>
              <w:ind w:left="-79" w:righ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1,420,681</w:t>
            </w:r>
          </w:p>
        </w:tc>
      </w:tr>
    </w:tbl>
    <w:p w14:paraId="6DA96B44" w14:textId="77777777" w:rsidR="002C64AB" w:rsidRDefault="002C64AB" w:rsidP="000E7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1784F768" w14:textId="77777777" w:rsidR="008714C1" w:rsidRDefault="008714C1" w:rsidP="00CF6BC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81A00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6314133E" w14:textId="77777777" w:rsidR="008714C1" w:rsidRPr="00F125FC" w:rsidRDefault="008714C1" w:rsidP="00871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820" w:type="dxa"/>
        <w:tblInd w:w="666" w:type="dxa"/>
        <w:tblLook w:val="04A0" w:firstRow="1" w:lastRow="0" w:firstColumn="1" w:lastColumn="0" w:noHBand="0" w:noVBand="1"/>
      </w:tblPr>
      <w:tblGrid>
        <w:gridCol w:w="1692"/>
        <w:gridCol w:w="1017"/>
        <w:gridCol w:w="1020"/>
        <w:gridCol w:w="1017"/>
        <w:gridCol w:w="1020"/>
        <w:gridCol w:w="1037"/>
        <w:gridCol w:w="1038"/>
        <w:gridCol w:w="959"/>
        <w:gridCol w:w="1020"/>
      </w:tblGrid>
      <w:tr w:rsidR="008714C1" w:rsidRPr="003C0EF9" w14:paraId="1E1BA809" w14:textId="77777777" w:rsidTr="00D76BEB">
        <w:trPr>
          <w:trHeight w:val="965"/>
        </w:trPr>
        <w:tc>
          <w:tcPr>
            <w:tcW w:w="16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30FC9" w14:textId="77777777" w:rsidR="008714C1" w:rsidRPr="003C0EF9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158D5" w14:textId="77777777" w:rsidR="008714C1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6E98972" w14:textId="77777777" w:rsidR="008714C1" w:rsidRPr="003C0EF9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สัดส่วน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   </w:t>
            </w: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A9862" w14:textId="77777777" w:rsidR="008714C1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0C4A366" w14:textId="77777777" w:rsidR="008714C1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2BD3196" w14:textId="77777777" w:rsidR="008714C1" w:rsidRPr="003C0EF9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3FD70" w14:textId="77777777" w:rsidR="008714C1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2BEB500" w14:textId="77777777" w:rsidR="008714C1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9329440" w14:textId="77777777" w:rsidR="008714C1" w:rsidRPr="003C0EF9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ตามราคาทุน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6E0728" w14:textId="77777777" w:rsidR="008714C1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</w:t>
            </w:r>
          </w:p>
          <w:p w14:paraId="3C15744E" w14:textId="77777777" w:rsidR="008714C1" w:rsidRPr="003C0EF9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สำหรับงวด</w:t>
            </w:r>
            <w:r w:rsidR="007671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F125FC" w:rsidRPr="003C0EF9" w14:paraId="79C1703F" w14:textId="77777777" w:rsidTr="00612146">
        <w:trPr>
          <w:trHeight w:val="86"/>
        </w:trPr>
        <w:tc>
          <w:tcPr>
            <w:tcW w:w="16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0A10A0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C9C2B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019DB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CA054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F9214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3E1C1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896CF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30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E5A0A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11F7B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F125FC" w:rsidRPr="003C0EF9" w14:paraId="0C9F3A71" w14:textId="77777777" w:rsidTr="00895D10">
        <w:trPr>
          <w:trHeight w:val="119"/>
        </w:trPr>
        <w:tc>
          <w:tcPr>
            <w:tcW w:w="16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FC146E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87709" w14:textId="77777777" w:rsidR="00F125FC" w:rsidRPr="003C0EF9" w:rsidRDefault="00F85966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B5B28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4BA91" w14:textId="77777777" w:rsidR="00F125FC" w:rsidRPr="003C0EF9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60686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515DA" w14:textId="77777777" w:rsidR="00F125FC" w:rsidRPr="003C0EF9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41780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965208" w14:textId="77777777" w:rsidR="00F125FC" w:rsidRPr="003C0EF9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D5D028" w14:textId="77777777" w:rsidR="00F125FC" w:rsidRPr="003C0EF9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F125FC" w:rsidRPr="003C0EF9" w14:paraId="5D8B2609" w14:textId="77777777" w:rsidTr="00612146">
        <w:trPr>
          <w:trHeight w:val="86"/>
        </w:trPr>
        <w:tc>
          <w:tcPr>
            <w:tcW w:w="16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1C576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1137D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="00F8596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57129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30810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8596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9234E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C4AD8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="00F8596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FFC56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04E1A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="00F8596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113A4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="00F8596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F125FC" w:rsidRPr="003C0EF9" w14:paraId="520285A5" w14:textId="77777777" w:rsidTr="00612146">
        <w:trPr>
          <w:trHeight w:val="108"/>
        </w:trPr>
        <w:tc>
          <w:tcPr>
            <w:tcW w:w="16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F0E99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FC991" w14:textId="77777777" w:rsidR="00F125FC" w:rsidRPr="00B13DBA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13DB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60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48C2E" w14:textId="77777777" w:rsidR="00F125FC" w:rsidRPr="00B13DBA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13DB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125FC" w:rsidRPr="003C0EF9" w14:paraId="7B8AC8AE" w14:textId="77777777" w:rsidTr="00612146">
        <w:trPr>
          <w:trHeight w:val="153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DE8FA" w14:textId="77777777" w:rsidR="00F125FC" w:rsidRPr="00A12AD2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0" w:firstLine="12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2AD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F9717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F03FFC8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7787EDD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E7E">
              <w:rPr>
                <w:rFonts w:ascii="Angsana New" w:hAnsi="Angsana New" w:hint="cs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7AAA5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F4A44EC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F42E86D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E7E">
              <w:rPr>
                <w:rFonts w:ascii="Angsana New" w:hAnsi="Angsana New" w:hint="cs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10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B7D81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36AAAE3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122E7E">
              <w:rPr>
                <w:rFonts w:ascii="Angsana New" w:hAnsi="Angsana New" w:hint="cs"/>
                <w:color w:val="000000"/>
                <w:sz w:val="30"/>
                <w:szCs w:val="30"/>
              </w:rPr>
              <w:t>300,000</w:t>
            </w:r>
          </w:p>
          <w:p w14:paraId="4E2A8508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E5115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1B96FEB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2074351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E7E">
              <w:rPr>
                <w:rFonts w:ascii="Angsana New" w:hAnsi="Angsana New" w:hint="cs"/>
                <w:color w:val="000000"/>
                <w:sz w:val="30"/>
                <w:szCs w:val="30"/>
              </w:rPr>
              <w:t>300,000</w:t>
            </w:r>
          </w:p>
        </w:tc>
        <w:tc>
          <w:tcPr>
            <w:tcW w:w="10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E5611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A289A46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122E7E">
              <w:rPr>
                <w:rFonts w:ascii="Angsana New" w:hAnsi="Angsana New" w:hint="cs"/>
                <w:color w:val="000000"/>
                <w:sz w:val="30"/>
                <w:szCs w:val="30"/>
              </w:rPr>
              <w:t>299,998</w:t>
            </w:r>
          </w:p>
          <w:p w14:paraId="62B34FEF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E823B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BA6D552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A5273FF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E7E">
              <w:rPr>
                <w:rFonts w:ascii="Angsana New" w:hAnsi="Angsana New" w:hint="cs"/>
                <w:color w:val="000000"/>
                <w:sz w:val="30"/>
                <w:szCs w:val="30"/>
              </w:rPr>
              <w:t>299,998</w:t>
            </w:r>
          </w:p>
        </w:tc>
        <w:tc>
          <w:tcPr>
            <w:tcW w:w="95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8C2DE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498B88E" w14:textId="77777777" w:rsidR="00F125FC" w:rsidRPr="00122E7E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1ED0DBB" w14:textId="77777777" w:rsidR="00F125FC" w:rsidRPr="00122E7E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4993A" w14:textId="77777777" w:rsidR="00F125FC" w:rsidRPr="00F3797A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2E6F4D4" w14:textId="77777777" w:rsidR="00F125FC" w:rsidRPr="00F3797A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14B29AE" w14:textId="77777777" w:rsidR="00F125FC" w:rsidRPr="00F3797A" w:rsidRDefault="00F85966" w:rsidP="00F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</w:tr>
      <w:tr w:rsidR="00F125FC" w:rsidRPr="003C0EF9" w14:paraId="01BCEDCB" w14:textId="77777777" w:rsidTr="00612146">
        <w:trPr>
          <w:trHeight w:val="317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1BE90" w14:textId="77777777" w:rsidR="00F125FC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สีมา </w:t>
            </w:r>
          </w:p>
          <w:p w14:paraId="73385DD2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เทคโนโลยี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่</w:t>
            </w: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43461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A4715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59BEF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4C1F93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643EFE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16206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A7286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F83959" w14:textId="77777777" w:rsidR="00F125FC" w:rsidRPr="003C0EF9" w:rsidRDefault="00F125FC" w:rsidP="00F1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47FB2BC9" w14:textId="77777777" w:rsidR="008714C1" w:rsidRPr="00487D92" w:rsidRDefault="008714C1" w:rsidP="00871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09CB89DA" w14:textId="77777777" w:rsidR="00DE2D5D" w:rsidRDefault="008714C1" w:rsidP="004D3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3F6F38">
        <w:rPr>
          <w:rFonts w:ascii="Angsana New" w:hAnsi="Angsana New" w:hint="cs"/>
          <w:sz w:val="30"/>
          <w:szCs w:val="30"/>
          <w:cs/>
        </w:rPr>
        <w:t>ดำเนินธุรกิจ</w:t>
      </w:r>
      <w:r>
        <w:rPr>
          <w:rFonts w:ascii="Angsana New" w:hAnsi="Angsana New" w:hint="cs"/>
          <w:sz w:val="30"/>
          <w:szCs w:val="30"/>
          <w:cs/>
        </w:rPr>
        <w:t>ผลิตชิ้นส่วน</w:t>
      </w:r>
      <w:r w:rsidRPr="00D86D9A">
        <w:rPr>
          <w:rFonts w:ascii="Angsana New" w:hAnsi="Angsana New"/>
          <w:sz w:val="30"/>
          <w:szCs w:val="30"/>
          <w:cs/>
        </w:rPr>
        <w:t>อ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D86D9A">
        <w:rPr>
          <w:rFonts w:ascii="Angsana New" w:hAnsi="Angsana New"/>
          <w:sz w:val="30"/>
          <w:szCs w:val="30"/>
          <w:cs/>
        </w:rPr>
        <w:t>เล็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D86D9A">
        <w:rPr>
          <w:rFonts w:ascii="Angsana New" w:hAnsi="Angsana New"/>
          <w:sz w:val="30"/>
          <w:szCs w:val="30"/>
          <w:cs/>
        </w:rPr>
        <w:t>ทร</w:t>
      </w:r>
      <w:r>
        <w:rPr>
          <w:rFonts w:ascii="Angsana New" w:hAnsi="Angsana New" w:hint="cs"/>
          <w:sz w:val="30"/>
          <w:szCs w:val="30"/>
          <w:cs/>
        </w:rPr>
        <w:t>อ</w:t>
      </w:r>
      <w:r w:rsidRPr="00D86D9A">
        <w:rPr>
          <w:rFonts w:ascii="Angsana New" w:hAnsi="Angsana New"/>
          <w:sz w:val="30"/>
          <w:szCs w:val="30"/>
          <w:cs/>
        </w:rPr>
        <w:t>นิกส์</w:t>
      </w:r>
      <w:r w:rsidRPr="003F6F38">
        <w:rPr>
          <w:rFonts w:ascii="Angsana New" w:hAnsi="Angsana New" w:hint="cs"/>
          <w:sz w:val="30"/>
          <w:szCs w:val="30"/>
          <w:cs/>
        </w:rPr>
        <w:t>ในประเทศไทย</w:t>
      </w:r>
      <w:r>
        <w:rPr>
          <w:rFonts w:ascii="Angsana New" w:hAnsi="Angsana New" w:hint="cs"/>
          <w:sz w:val="30"/>
          <w:szCs w:val="30"/>
          <w:cs/>
        </w:rPr>
        <w:t>ซึ่งไม่ได้จดทะเบียนในตลาดหลักทรัพย์ จึงไม่มีราคาที่เปิดเผยต่อสาธารณชน</w:t>
      </w:r>
    </w:p>
    <w:p w14:paraId="607433C7" w14:textId="77777777" w:rsidR="004D3141" w:rsidRDefault="004D3141" w:rsidP="004D3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64F35359" w14:textId="77777777" w:rsidR="007B7B20" w:rsidRDefault="007B7B20" w:rsidP="004D3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65D17969" w14:textId="77777777" w:rsidR="007B7B20" w:rsidRDefault="007B7B20" w:rsidP="004D3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302BA98E" w14:textId="77777777" w:rsidR="007B7B20" w:rsidRDefault="007B7B20" w:rsidP="00767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16148275" w14:textId="77777777" w:rsidR="008714C1" w:rsidRDefault="008714C1" w:rsidP="003555A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2BDD7C20" w14:textId="77777777" w:rsidR="008714C1" w:rsidRPr="004E28A3" w:rsidRDefault="008714C1" w:rsidP="00963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70"/>
        <w:gridCol w:w="1978"/>
        <w:gridCol w:w="272"/>
        <w:gridCol w:w="1980"/>
      </w:tblGrid>
      <w:tr w:rsidR="0044328F" w:rsidRPr="00E50FD1" w14:paraId="26A85A99" w14:textId="77777777" w:rsidTr="002A364B">
        <w:trPr>
          <w:tblHeader/>
        </w:trPr>
        <w:tc>
          <w:tcPr>
            <w:tcW w:w="2650" w:type="pct"/>
            <w:shd w:val="clear" w:color="auto" w:fill="auto"/>
          </w:tcPr>
          <w:p w14:paraId="6AEFA540" w14:textId="77777777" w:rsidR="00134E9E" w:rsidRPr="00E50FD1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pct"/>
            <w:shd w:val="clear" w:color="auto" w:fill="auto"/>
          </w:tcPr>
          <w:p w14:paraId="06A368FC" w14:textId="77777777" w:rsidR="00134E9E" w:rsidRPr="00E50FD1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F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45FF5234" w14:textId="77777777" w:rsidR="00134E9E" w:rsidRPr="00E50FD1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pct"/>
          </w:tcPr>
          <w:p w14:paraId="6F0179BE" w14:textId="77777777" w:rsidR="00134E9E" w:rsidRPr="00E50FD1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F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28F" w:rsidRPr="00E50FD1" w14:paraId="4D8F0780" w14:textId="77777777" w:rsidTr="00E774F0">
        <w:trPr>
          <w:tblHeader/>
        </w:trPr>
        <w:tc>
          <w:tcPr>
            <w:tcW w:w="2650" w:type="pct"/>
            <w:shd w:val="clear" w:color="auto" w:fill="auto"/>
          </w:tcPr>
          <w:p w14:paraId="23A85AB4" w14:textId="77777777" w:rsidR="0044328F" w:rsidRPr="00E50FD1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0" w:type="pct"/>
            <w:gridSpan w:val="3"/>
            <w:shd w:val="clear" w:color="auto" w:fill="auto"/>
          </w:tcPr>
          <w:p w14:paraId="0CAC6AEF" w14:textId="77777777" w:rsidR="0044328F" w:rsidRPr="00E50FD1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F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50F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50F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50FD1" w:rsidRPr="007B7B20" w14:paraId="1294DCF7" w14:textId="77777777" w:rsidTr="002A364B">
        <w:trPr>
          <w:tblHeader/>
        </w:trPr>
        <w:tc>
          <w:tcPr>
            <w:tcW w:w="2650" w:type="pct"/>
          </w:tcPr>
          <w:p w14:paraId="031F8794" w14:textId="77777777" w:rsidR="00E50FD1" w:rsidRPr="007B7B20" w:rsidRDefault="00E50FD1" w:rsidP="00E5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7B20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ณ </w:t>
            </w:r>
            <w:r w:rsidRPr="007B7B20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7B7B2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7B20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7B7B20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DD3E1E" w:rsidRPr="007B7B2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99" w:type="pct"/>
          </w:tcPr>
          <w:p w14:paraId="6BA0F694" w14:textId="77777777" w:rsidR="00E50FD1" w:rsidRPr="007B7B20" w:rsidRDefault="003354D3" w:rsidP="0065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7B20">
              <w:rPr>
                <w:rFonts w:ascii="Angsana New" w:hAnsi="Angsana New"/>
                <w:sz w:val="30"/>
                <w:szCs w:val="30"/>
              </w:rPr>
              <w:t>2,</w:t>
            </w:r>
            <w:r w:rsidR="007B7B20" w:rsidRPr="007B7B20">
              <w:rPr>
                <w:rFonts w:ascii="Angsana New" w:hAnsi="Angsana New"/>
                <w:sz w:val="30"/>
                <w:szCs w:val="30"/>
              </w:rPr>
              <w:t>483</w:t>
            </w:r>
            <w:r w:rsidRPr="007B7B20">
              <w:rPr>
                <w:rFonts w:ascii="Angsana New" w:hAnsi="Angsana New"/>
                <w:sz w:val="30"/>
                <w:szCs w:val="30"/>
              </w:rPr>
              <w:t>,</w:t>
            </w:r>
            <w:r w:rsidR="007B7B20" w:rsidRPr="007B7B20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151" w:type="pct"/>
          </w:tcPr>
          <w:p w14:paraId="1920865A" w14:textId="77777777" w:rsidR="00E50FD1" w:rsidRPr="007B7B20" w:rsidRDefault="00E50FD1" w:rsidP="00E5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pct"/>
            <w:vAlign w:val="bottom"/>
          </w:tcPr>
          <w:p w14:paraId="0FCEFB8C" w14:textId="77777777" w:rsidR="00E50FD1" w:rsidRPr="007B7B20" w:rsidRDefault="00E50FD1" w:rsidP="0065407E">
            <w:pPr>
              <w:tabs>
                <w:tab w:val="clear" w:pos="1644"/>
                <w:tab w:val="left" w:pos="1240"/>
                <w:tab w:val="left" w:pos="1330"/>
                <w:tab w:val="left" w:pos="1425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B20">
              <w:rPr>
                <w:rFonts w:ascii="Angsana New" w:hAnsi="Angsana New" w:hint="cs"/>
                <w:sz w:val="30"/>
                <w:szCs w:val="30"/>
              </w:rPr>
              <w:t>1,</w:t>
            </w:r>
            <w:r w:rsidR="007B7B20">
              <w:rPr>
                <w:rFonts w:ascii="Angsana New" w:hAnsi="Angsana New"/>
                <w:sz w:val="30"/>
                <w:szCs w:val="30"/>
              </w:rPr>
              <w:t>864</w:t>
            </w:r>
            <w:r w:rsidRPr="007B7B20">
              <w:rPr>
                <w:rFonts w:ascii="Angsana New" w:hAnsi="Angsana New" w:hint="cs"/>
                <w:sz w:val="30"/>
                <w:szCs w:val="30"/>
              </w:rPr>
              <w:t>,</w:t>
            </w:r>
            <w:r w:rsidR="007B7B20">
              <w:rPr>
                <w:rFonts w:ascii="Angsana New" w:hAnsi="Angsana New"/>
                <w:sz w:val="30"/>
                <w:szCs w:val="30"/>
              </w:rPr>
              <w:t>451</w:t>
            </w:r>
          </w:p>
        </w:tc>
      </w:tr>
      <w:tr w:rsidR="002A364B" w:rsidRPr="007B7B20" w14:paraId="402F96F6" w14:textId="77777777" w:rsidTr="0065407E">
        <w:trPr>
          <w:tblHeader/>
        </w:trPr>
        <w:tc>
          <w:tcPr>
            <w:tcW w:w="2650" w:type="pct"/>
          </w:tcPr>
          <w:p w14:paraId="73ED9E8F" w14:textId="77777777" w:rsidR="002A364B" w:rsidRPr="007B7B20" w:rsidRDefault="00025554" w:rsidP="002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7B2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9" w:type="pct"/>
          </w:tcPr>
          <w:p w14:paraId="7DE8C1F1" w14:textId="77777777" w:rsidR="002A364B" w:rsidRPr="007B7B20" w:rsidRDefault="0065407E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332,2</w:t>
            </w:r>
            <w:r w:rsidR="00222A5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51" w:type="pct"/>
          </w:tcPr>
          <w:p w14:paraId="65652D44" w14:textId="77777777" w:rsidR="002A364B" w:rsidRPr="007B7B20" w:rsidRDefault="002A364B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pct"/>
          </w:tcPr>
          <w:p w14:paraId="75866723" w14:textId="77777777" w:rsidR="002A364B" w:rsidRPr="007B7B20" w:rsidRDefault="0065407E" w:rsidP="004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</w:t>
            </w:r>
            <w:r w:rsidR="00222A54">
              <w:rPr>
                <w:rFonts w:ascii="Angsana New" w:hAnsi="Angsana New"/>
                <w:sz w:val="30"/>
                <w:szCs w:val="30"/>
              </w:rPr>
              <w:t>785</w:t>
            </w:r>
          </w:p>
        </w:tc>
      </w:tr>
      <w:tr w:rsidR="0065407E" w:rsidRPr="007B7B20" w14:paraId="4FBD3AE7" w14:textId="77777777" w:rsidTr="0065407E">
        <w:trPr>
          <w:tblHeader/>
        </w:trPr>
        <w:tc>
          <w:tcPr>
            <w:tcW w:w="2650" w:type="pct"/>
          </w:tcPr>
          <w:p w14:paraId="7CBF2EE9" w14:textId="77777777" w:rsidR="0065407E" w:rsidRPr="007B7B20" w:rsidRDefault="0065407E" w:rsidP="002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99" w:type="pct"/>
          </w:tcPr>
          <w:p w14:paraId="4D778ECA" w14:textId="77777777" w:rsidR="0065407E" w:rsidRDefault="0065407E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22A54">
              <w:rPr>
                <w:rFonts w:ascii="Angsana New" w:hAnsi="Angsana New"/>
                <w:sz w:val="30"/>
                <w:szCs w:val="30"/>
              </w:rPr>
              <w:t>341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7EADB5D1" w14:textId="77777777" w:rsidR="0065407E" w:rsidRPr="007B7B20" w:rsidRDefault="0065407E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pct"/>
          </w:tcPr>
          <w:p w14:paraId="69251C58" w14:textId="77777777" w:rsidR="0065407E" w:rsidRPr="007B7B20" w:rsidRDefault="0065407E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22A54">
              <w:rPr>
                <w:rFonts w:ascii="Angsana New" w:hAnsi="Angsana New"/>
                <w:sz w:val="30"/>
                <w:szCs w:val="30"/>
              </w:rPr>
              <w:t>340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364B" w:rsidRPr="007B7B20" w14:paraId="7FE68F47" w14:textId="77777777" w:rsidTr="0065407E">
        <w:trPr>
          <w:tblHeader/>
        </w:trPr>
        <w:tc>
          <w:tcPr>
            <w:tcW w:w="2650" w:type="pct"/>
          </w:tcPr>
          <w:p w14:paraId="29898F14" w14:textId="77777777" w:rsidR="002A364B" w:rsidRPr="007B7B20" w:rsidRDefault="002A364B" w:rsidP="002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7B2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99" w:type="pct"/>
            <w:tcBorders>
              <w:bottom w:val="single" w:sz="4" w:space="0" w:color="auto"/>
            </w:tcBorders>
          </w:tcPr>
          <w:p w14:paraId="1D42BFF8" w14:textId="77777777" w:rsidR="002A364B" w:rsidRPr="007B7B20" w:rsidRDefault="0065407E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22A54">
              <w:rPr>
                <w:rFonts w:ascii="Angsana New" w:hAnsi="Angsana New"/>
                <w:sz w:val="30"/>
                <w:szCs w:val="30"/>
              </w:rPr>
              <w:t>198,289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24CB4E6F" w14:textId="77777777" w:rsidR="002A364B" w:rsidRPr="007B7B20" w:rsidRDefault="002A364B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pct"/>
            <w:tcBorders>
              <w:bottom w:val="single" w:sz="4" w:space="0" w:color="auto"/>
            </w:tcBorders>
          </w:tcPr>
          <w:p w14:paraId="268CBACA" w14:textId="77777777" w:rsidR="002A364B" w:rsidRPr="007B7B20" w:rsidRDefault="0065407E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22A54">
              <w:rPr>
                <w:rFonts w:ascii="Angsana New" w:hAnsi="Angsana New"/>
                <w:sz w:val="30"/>
                <w:szCs w:val="30"/>
              </w:rPr>
              <w:t>120,384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364B" w:rsidRPr="00E50FD1" w14:paraId="0429CE70" w14:textId="77777777" w:rsidTr="002A364B">
        <w:trPr>
          <w:tblHeader/>
        </w:trPr>
        <w:tc>
          <w:tcPr>
            <w:tcW w:w="2650" w:type="pct"/>
          </w:tcPr>
          <w:p w14:paraId="4B1383F7" w14:textId="77777777" w:rsidR="002A364B" w:rsidRPr="007B7B20" w:rsidRDefault="002A364B" w:rsidP="002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B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ราคาตามบัญชี ณ </w:t>
            </w:r>
            <w:r w:rsidRPr="007B7B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7B7B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00532" w:rsidRPr="007B7B2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DF4213" w:rsidRPr="007B7B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859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F85966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</w:tcPr>
          <w:p w14:paraId="46BA673B" w14:textId="77777777" w:rsidR="002A364B" w:rsidRPr="007B7B20" w:rsidRDefault="0065407E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2,617,297</w:t>
            </w:r>
          </w:p>
        </w:tc>
        <w:tc>
          <w:tcPr>
            <w:tcW w:w="151" w:type="pct"/>
          </w:tcPr>
          <w:p w14:paraId="78172DBA" w14:textId="77777777" w:rsidR="002A364B" w:rsidRPr="007B7B20" w:rsidRDefault="002A364B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pct"/>
            <w:tcBorders>
              <w:top w:val="single" w:sz="4" w:space="0" w:color="auto"/>
              <w:bottom w:val="double" w:sz="4" w:space="0" w:color="auto"/>
            </w:tcBorders>
          </w:tcPr>
          <w:p w14:paraId="2C423CF8" w14:textId="77777777" w:rsidR="002A364B" w:rsidRPr="007B7B20" w:rsidRDefault="0065407E" w:rsidP="00571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1,933,512</w:t>
            </w:r>
          </w:p>
        </w:tc>
      </w:tr>
    </w:tbl>
    <w:p w14:paraId="52E15815" w14:textId="77777777" w:rsidR="004D3141" w:rsidRPr="004E28A3" w:rsidRDefault="004D3141" w:rsidP="004A3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p w14:paraId="29FCFCB7" w14:textId="77777777" w:rsidR="003F3137" w:rsidRDefault="003F3137" w:rsidP="003F313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F31FE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4A3458">
        <w:rPr>
          <w:rFonts w:ascii="Angsana New" w:hAnsi="Angsana New" w:hint="cs"/>
          <w:b/>
          <w:bCs/>
          <w:sz w:val="30"/>
          <w:szCs w:val="30"/>
          <w:cs/>
        </w:rPr>
        <w:t>การจำแนกรายได้</w:t>
      </w:r>
    </w:p>
    <w:p w14:paraId="6977BF36" w14:textId="77777777" w:rsidR="006E1E7F" w:rsidRPr="004E28A3" w:rsidRDefault="006E1E7F" w:rsidP="006E1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p w14:paraId="31EF6671" w14:textId="77777777" w:rsidR="00CE0514" w:rsidRDefault="00CE0514" w:rsidP="006E1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firstLine="9"/>
        <w:jc w:val="thaiDistribute"/>
        <w:rPr>
          <w:rFonts w:ascii="Angsana New" w:hAnsi="Angsana New"/>
          <w:b/>
          <w:bCs/>
          <w:sz w:val="30"/>
          <w:szCs w:val="30"/>
        </w:rPr>
      </w:pPr>
      <w:r w:rsidRPr="004A3584">
        <w:rPr>
          <w:rFonts w:ascii="Angsana New" w:hAnsi="Angsana New"/>
          <w:sz w:val="30"/>
          <w:szCs w:val="30"/>
          <w:cs/>
        </w:rPr>
        <w:t>ส่วนงานดำเนินงานของกลุ่มบริษัทประกอบด้วย ธุรกิจชิ้นส่วนอิเล็กทรอนิกส์สำหรับอุปกรณ์ยานยนต์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ธุรกิจชิ้นส่วนอ</w:t>
      </w:r>
      <w:r>
        <w:rPr>
          <w:rFonts w:ascii="Angsana New" w:hAnsi="Angsana New" w:hint="cs"/>
          <w:sz w:val="30"/>
          <w:szCs w:val="30"/>
          <w:cs/>
        </w:rPr>
        <w:t>ิ</w:t>
      </w:r>
      <w:r>
        <w:rPr>
          <w:rFonts w:ascii="Angsana New" w:hAnsi="Angsana New"/>
          <w:sz w:val="30"/>
          <w:szCs w:val="30"/>
          <w:cs/>
        </w:rPr>
        <w:t>เล็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023B96">
        <w:rPr>
          <w:rFonts w:ascii="Angsana New" w:hAnsi="Angsana New"/>
          <w:sz w:val="30"/>
          <w:szCs w:val="30"/>
          <w:cs/>
        </w:rPr>
        <w:t>ทร</w:t>
      </w:r>
      <w:r>
        <w:rPr>
          <w:rFonts w:ascii="Angsana New" w:hAnsi="Angsana New" w:hint="cs"/>
          <w:sz w:val="30"/>
          <w:szCs w:val="30"/>
          <w:cs/>
        </w:rPr>
        <w:t>อ</w:t>
      </w:r>
      <w:r w:rsidRPr="00023B96">
        <w:rPr>
          <w:rFonts w:ascii="Angsana New" w:hAnsi="Angsana New"/>
          <w:sz w:val="30"/>
          <w:szCs w:val="30"/>
          <w:cs/>
        </w:rPr>
        <w:t>นิกส์</w:t>
      </w:r>
      <w:r>
        <w:rPr>
          <w:rFonts w:ascii="Angsana New" w:hAnsi="Angsana New" w:hint="cs"/>
          <w:sz w:val="30"/>
          <w:szCs w:val="30"/>
          <w:cs/>
        </w:rPr>
        <w:t>สำหรับอุปกรณ์สำนักงาน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และธุรกิจ</w:t>
      </w:r>
      <w:r>
        <w:rPr>
          <w:rFonts w:ascii="Angsana New" w:hAnsi="Angsana New"/>
          <w:sz w:val="30"/>
          <w:szCs w:val="30"/>
          <w:cs/>
        </w:rPr>
        <w:t>ชิ้นส่วนอ</w:t>
      </w:r>
      <w:r>
        <w:rPr>
          <w:rFonts w:ascii="Angsana New" w:hAnsi="Angsana New" w:hint="cs"/>
          <w:sz w:val="30"/>
          <w:szCs w:val="30"/>
          <w:cs/>
        </w:rPr>
        <w:t>ิ</w:t>
      </w:r>
      <w:r>
        <w:rPr>
          <w:rFonts w:ascii="Angsana New" w:hAnsi="Angsana New"/>
          <w:sz w:val="30"/>
          <w:szCs w:val="30"/>
          <w:cs/>
        </w:rPr>
        <w:t>เล็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023B96">
        <w:rPr>
          <w:rFonts w:ascii="Angsana New" w:hAnsi="Angsana New"/>
          <w:sz w:val="30"/>
          <w:szCs w:val="30"/>
          <w:cs/>
        </w:rPr>
        <w:t>ทร</w:t>
      </w:r>
      <w:r>
        <w:rPr>
          <w:rFonts w:ascii="Angsana New" w:hAnsi="Angsana New" w:hint="cs"/>
          <w:sz w:val="30"/>
          <w:szCs w:val="30"/>
          <w:cs/>
        </w:rPr>
        <w:t>อ</w:t>
      </w:r>
      <w:r w:rsidRPr="00023B96">
        <w:rPr>
          <w:rFonts w:ascii="Angsana New" w:hAnsi="Angsana New"/>
          <w:sz w:val="30"/>
          <w:szCs w:val="30"/>
          <w:cs/>
        </w:rPr>
        <w:t>นิกส์</w:t>
      </w:r>
      <w:r>
        <w:rPr>
          <w:rFonts w:ascii="Angsana New" w:hAnsi="Angsana New" w:hint="cs"/>
          <w:sz w:val="30"/>
          <w:szCs w:val="30"/>
          <w:cs/>
        </w:rPr>
        <w:t>อื่นๆ</w:t>
      </w:r>
    </w:p>
    <w:p w14:paraId="4839BF23" w14:textId="77777777" w:rsidR="00CE0514" w:rsidRPr="004A3458" w:rsidRDefault="00CE0514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CE0514" w:rsidRPr="004A3458" w:rsidSect="00904C8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619" w:gutter="0"/>
          <w:pgNumType w:start="11"/>
          <w:cols w:space="720"/>
        </w:sectPr>
      </w:pPr>
    </w:p>
    <w:tbl>
      <w:tblPr>
        <w:tblW w:w="15883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777"/>
        <w:gridCol w:w="810"/>
        <w:gridCol w:w="270"/>
        <w:gridCol w:w="810"/>
        <w:gridCol w:w="239"/>
        <w:gridCol w:w="13"/>
        <w:gridCol w:w="828"/>
        <w:gridCol w:w="236"/>
        <w:gridCol w:w="776"/>
        <w:gridCol w:w="17"/>
        <w:gridCol w:w="227"/>
        <w:gridCol w:w="17"/>
        <w:gridCol w:w="731"/>
        <w:gridCol w:w="236"/>
        <w:gridCol w:w="698"/>
        <w:gridCol w:w="17"/>
        <w:gridCol w:w="227"/>
        <w:gridCol w:w="17"/>
        <w:gridCol w:w="785"/>
        <w:gridCol w:w="236"/>
        <w:gridCol w:w="828"/>
        <w:gridCol w:w="17"/>
        <w:gridCol w:w="227"/>
        <w:gridCol w:w="17"/>
        <w:gridCol w:w="721"/>
        <w:gridCol w:w="236"/>
        <w:gridCol w:w="754"/>
        <w:gridCol w:w="267"/>
        <w:gridCol w:w="763"/>
        <w:gridCol w:w="267"/>
        <w:gridCol w:w="796"/>
        <w:gridCol w:w="7"/>
        <w:gridCol w:w="16"/>
      </w:tblGrid>
      <w:tr w:rsidR="00CE0514" w:rsidRPr="00E72303" w14:paraId="279D3DC7" w14:textId="77777777" w:rsidTr="00280659">
        <w:trPr>
          <w:gridAfter w:val="1"/>
          <w:wAfter w:w="16" w:type="dxa"/>
          <w:tblHeader/>
        </w:trPr>
        <w:tc>
          <w:tcPr>
            <w:tcW w:w="3777" w:type="dxa"/>
            <w:shd w:val="clear" w:color="auto" w:fill="auto"/>
            <w:vAlign w:val="bottom"/>
          </w:tcPr>
          <w:p w14:paraId="6A66837E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0" w:type="dxa"/>
            <w:gridSpan w:val="31"/>
            <w:shd w:val="clear" w:color="auto" w:fill="auto"/>
            <w:vAlign w:val="bottom"/>
          </w:tcPr>
          <w:p w14:paraId="79CF7A8C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0514" w:rsidRPr="00E72303" w14:paraId="2C08D9D3" w14:textId="77777777" w:rsidTr="00280659">
        <w:trPr>
          <w:gridAfter w:val="2"/>
          <w:wAfter w:w="23" w:type="dxa"/>
          <w:tblHeader/>
        </w:trPr>
        <w:tc>
          <w:tcPr>
            <w:tcW w:w="3777" w:type="dxa"/>
            <w:shd w:val="clear" w:color="auto" w:fill="auto"/>
            <w:vAlign w:val="bottom"/>
          </w:tcPr>
          <w:p w14:paraId="5657CAF1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1115C9E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121ABD71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</w:t>
            </w:r>
          </w:p>
          <w:p w14:paraId="26E259B1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สำหรับอุปกรณ์ยา</w:t>
            </w:r>
            <w:r w:rsidR="007834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ยนต์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54979EC6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4"/>
            <w:shd w:val="clear" w:color="auto" w:fill="auto"/>
          </w:tcPr>
          <w:p w14:paraId="57B2EE5A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066EE1BE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66D6F0D7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gridSpan w:val="4"/>
            <w:shd w:val="clear" w:color="auto" w:fill="auto"/>
          </w:tcPr>
          <w:p w14:paraId="5EE2587F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C69EBA9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76827EF8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อิเล็กทรอนิกส์อื่นๆ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074DE25D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  <w:gridSpan w:val="4"/>
            <w:shd w:val="clear" w:color="auto" w:fill="auto"/>
          </w:tcPr>
          <w:p w14:paraId="51F1BD69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1FC44C1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5E67144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7493E650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1" w:type="dxa"/>
            <w:gridSpan w:val="3"/>
            <w:shd w:val="clear" w:color="auto" w:fill="auto"/>
          </w:tcPr>
          <w:p w14:paraId="68F77622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87BE5EB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443053F8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7" w:type="dxa"/>
            <w:shd w:val="clear" w:color="auto" w:fill="auto"/>
          </w:tcPr>
          <w:p w14:paraId="0D1224A4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26" w:type="dxa"/>
            <w:gridSpan w:val="3"/>
            <w:shd w:val="clear" w:color="auto" w:fill="auto"/>
          </w:tcPr>
          <w:p w14:paraId="0C146F5D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700F6B7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B05793C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907434" w:rsidRPr="00E72303" w14:paraId="393A29B7" w14:textId="77777777" w:rsidTr="00280659">
        <w:trPr>
          <w:tblHeader/>
        </w:trPr>
        <w:tc>
          <w:tcPr>
            <w:tcW w:w="3777" w:type="dxa"/>
            <w:shd w:val="clear" w:color="auto" w:fill="auto"/>
            <w:vAlign w:val="bottom"/>
          </w:tcPr>
          <w:p w14:paraId="6A994420" w14:textId="77777777" w:rsidR="00907434" w:rsidRPr="00DF421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EF14C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D75C9D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8B679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4D05B7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E11B70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1E68F58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16263E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DC5FB5B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1F489BF1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dxa"/>
            <w:gridSpan w:val="2"/>
            <w:shd w:val="clear" w:color="auto" w:fill="auto"/>
            <w:vAlign w:val="bottom"/>
          </w:tcPr>
          <w:p w14:paraId="3F9323C6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D037C1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0F78BE7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63BEFDE0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311E5603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D6908C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9743470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4A0C5D9E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bottom"/>
          </w:tcPr>
          <w:p w14:paraId="57704153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86FF92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E074587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38031C71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A66F111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A3B0719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shd w:val="clear" w:color="auto" w:fill="auto"/>
            <w:vAlign w:val="bottom"/>
          </w:tcPr>
          <w:p w14:paraId="158C0F78" w14:textId="77777777" w:rsidR="00907434" w:rsidRPr="00E7230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E0514" w:rsidRPr="00E72303" w14:paraId="1C2BEAA3" w14:textId="77777777" w:rsidTr="00280659">
        <w:trPr>
          <w:gridAfter w:val="1"/>
          <w:wAfter w:w="16" w:type="dxa"/>
          <w:tblHeader/>
        </w:trPr>
        <w:tc>
          <w:tcPr>
            <w:tcW w:w="3777" w:type="dxa"/>
            <w:shd w:val="clear" w:color="auto" w:fill="auto"/>
            <w:vAlign w:val="bottom"/>
          </w:tcPr>
          <w:p w14:paraId="075F1106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0" w:type="dxa"/>
            <w:gridSpan w:val="31"/>
            <w:shd w:val="clear" w:color="auto" w:fill="auto"/>
            <w:vAlign w:val="bottom"/>
          </w:tcPr>
          <w:p w14:paraId="651CC7DA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7230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7230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E7230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E0514" w:rsidRPr="00E72303" w14:paraId="2FF5544C" w14:textId="77777777" w:rsidTr="00280659">
        <w:tc>
          <w:tcPr>
            <w:tcW w:w="3777" w:type="dxa"/>
            <w:shd w:val="clear" w:color="auto" w:fill="auto"/>
          </w:tcPr>
          <w:p w14:paraId="5BD52D08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2D6021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CD8BC3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776D0A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39EF120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3951FF4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F7D0D9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013DC63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24FAADB7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dxa"/>
            <w:gridSpan w:val="2"/>
            <w:shd w:val="clear" w:color="auto" w:fill="auto"/>
            <w:vAlign w:val="bottom"/>
          </w:tcPr>
          <w:p w14:paraId="3FE70099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0ED37D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FD41715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06867512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6F45F181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4EC404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DC2CBDC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05137AD0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bottom"/>
          </w:tcPr>
          <w:p w14:paraId="575B2067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F6FB03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7089BFF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05573C8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</w:tcPr>
          <w:p w14:paraId="794799F1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AE9AE08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14:paraId="01C64FF0" w14:textId="77777777" w:rsidR="00CE0514" w:rsidRPr="00E7230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7434" w:rsidRPr="00090B4F" w14:paraId="1A423118" w14:textId="77777777" w:rsidTr="00497B86">
        <w:tc>
          <w:tcPr>
            <w:tcW w:w="3777" w:type="dxa"/>
            <w:shd w:val="clear" w:color="auto" w:fill="auto"/>
          </w:tcPr>
          <w:p w14:paraId="71AFC498" w14:textId="77777777" w:rsidR="00907434" w:rsidRPr="00090B4F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0B4F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shd w:val="clear" w:color="auto" w:fill="auto"/>
          </w:tcPr>
          <w:p w14:paraId="7F15FC04" w14:textId="77777777" w:rsidR="00907434" w:rsidRPr="0057657C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1,989</w:t>
            </w:r>
          </w:p>
        </w:tc>
        <w:tc>
          <w:tcPr>
            <w:tcW w:w="270" w:type="dxa"/>
            <w:shd w:val="clear" w:color="auto" w:fill="auto"/>
          </w:tcPr>
          <w:p w14:paraId="09722EF3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7FDFBD" w14:textId="77777777" w:rsidR="00907434" w:rsidRPr="00DF421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2,036</w:t>
            </w:r>
          </w:p>
        </w:tc>
        <w:tc>
          <w:tcPr>
            <w:tcW w:w="239" w:type="dxa"/>
          </w:tcPr>
          <w:p w14:paraId="50B75018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gridSpan w:val="2"/>
          </w:tcPr>
          <w:p w14:paraId="23887B11" w14:textId="77777777" w:rsidR="00907434" w:rsidRPr="0057657C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6,538</w:t>
            </w:r>
          </w:p>
        </w:tc>
        <w:tc>
          <w:tcPr>
            <w:tcW w:w="236" w:type="dxa"/>
          </w:tcPr>
          <w:p w14:paraId="45E6068E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24964516" w14:textId="77777777" w:rsidR="00907434" w:rsidRPr="00DF421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6,593</w:t>
            </w:r>
          </w:p>
        </w:tc>
        <w:tc>
          <w:tcPr>
            <w:tcW w:w="244" w:type="dxa"/>
            <w:gridSpan w:val="2"/>
          </w:tcPr>
          <w:p w14:paraId="33E52C1E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dxa"/>
            <w:gridSpan w:val="2"/>
          </w:tcPr>
          <w:p w14:paraId="79DA4D8B" w14:textId="77777777" w:rsidR="00907434" w:rsidRPr="0057657C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236" w:type="dxa"/>
          </w:tcPr>
          <w:p w14:paraId="46DDB4BF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dxa"/>
          </w:tcPr>
          <w:p w14:paraId="426BE8EA" w14:textId="77777777" w:rsidR="00907434" w:rsidRPr="00DF421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244" w:type="dxa"/>
            <w:gridSpan w:val="2"/>
          </w:tcPr>
          <w:p w14:paraId="40D33791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gridSpan w:val="2"/>
          </w:tcPr>
          <w:p w14:paraId="0207985C" w14:textId="77777777" w:rsidR="00907434" w:rsidRPr="0057657C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8,966</w:t>
            </w:r>
          </w:p>
        </w:tc>
        <w:tc>
          <w:tcPr>
            <w:tcW w:w="236" w:type="dxa"/>
          </w:tcPr>
          <w:p w14:paraId="786CBD5D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</w:tcPr>
          <w:p w14:paraId="7EA97E9D" w14:textId="77777777" w:rsidR="00907434" w:rsidRPr="00DF421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9,191</w:t>
            </w:r>
          </w:p>
        </w:tc>
        <w:tc>
          <w:tcPr>
            <w:tcW w:w="244" w:type="dxa"/>
            <w:gridSpan w:val="2"/>
          </w:tcPr>
          <w:p w14:paraId="476B381C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</w:tcPr>
          <w:p w14:paraId="77545360" w14:textId="77777777" w:rsidR="00907434" w:rsidRPr="0057657C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0F7578" w14:textId="77777777" w:rsidR="00907434" w:rsidRPr="0057657C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</w:tcPr>
          <w:p w14:paraId="611A7680" w14:textId="77777777" w:rsidR="00907434" w:rsidRPr="0057657C" w:rsidRDefault="00907434" w:rsidP="00EF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F40FAB8" w14:textId="77777777" w:rsidR="00907434" w:rsidRPr="0057657C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</w:tcPr>
          <w:p w14:paraId="0ADF461B" w14:textId="77777777" w:rsidR="00907434" w:rsidRPr="0057657C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8,966</w:t>
            </w:r>
          </w:p>
        </w:tc>
        <w:tc>
          <w:tcPr>
            <w:tcW w:w="267" w:type="dxa"/>
          </w:tcPr>
          <w:p w14:paraId="32912472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3"/>
          </w:tcPr>
          <w:p w14:paraId="052FEA75" w14:textId="77777777" w:rsidR="00907434" w:rsidRPr="00DF421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9,191</w:t>
            </w:r>
          </w:p>
        </w:tc>
      </w:tr>
      <w:tr w:rsidR="00907434" w:rsidRPr="00090B4F" w14:paraId="653D08CC" w14:textId="77777777" w:rsidTr="00497B86">
        <w:tc>
          <w:tcPr>
            <w:tcW w:w="3777" w:type="dxa"/>
            <w:shd w:val="clear" w:color="auto" w:fill="auto"/>
          </w:tcPr>
          <w:p w14:paraId="78622E19" w14:textId="77777777" w:rsidR="00907434" w:rsidRPr="00090B4F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0B4F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8F60C0" w14:textId="77777777" w:rsidR="00907434" w:rsidRPr="0057657C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C7FA6B4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82B1206" w14:textId="77777777" w:rsidR="00907434" w:rsidRPr="00DF421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39" w:type="dxa"/>
          </w:tcPr>
          <w:p w14:paraId="775F205B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14:paraId="17693B65" w14:textId="77777777" w:rsidR="00907434" w:rsidRPr="0057657C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36" w:type="dxa"/>
          </w:tcPr>
          <w:p w14:paraId="3B1860BE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314424B4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44" w:type="dxa"/>
            <w:gridSpan w:val="2"/>
          </w:tcPr>
          <w:p w14:paraId="1E40D267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dxa"/>
            <w:gridSpan w:val="2"/>
            <w:tcBorders>
              <w:bottom w:val="single" w:sz="4" w:space="0" w:color="auto"/>
            </w:tcBorders>
          </w:tcPr>
          <w:p w14:paraId="37D4780F" w14:textId="77777777" w:rsidR="00907434" w:rsidRPr="0057657C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0EAB97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66D9BF62" w14:textId="77777777" w:rsidR="00907434" w:rsidRPr="00DF421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4A8FF26F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gridSpan w:val="2"/>
            <w:tcBorders>
              <w:bottom w:val="single" w:sz="4" w:space="0" w:color="auto"/>
            </w:tcBorders>
          </w:tcPr>
          <w:p w14:paraId="0F547261" w14:textId="77777777" w:rsidR="00907434" w:rsidRPr="0057657C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35B4B5DA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70B13207" w14:textId="77777777" w:rsidR="00907434" w:rsidRPr="00DF421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44" w:type="dxa"/>
            <w:gridSpan w:val="2"/>
          </w:tcPr>
          <w:p w14:paraId="58D91B78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</w:tcPr>
          <w:p w14:paraId="1BFFBE36" w14:textId="77777777" w:rsidR="00907434" w:rsidRPr="0057657C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236" w:type="dxa"/>
          </w:tcPr>
          <w:p w14:paraId="3D30DB82" w14:textId="77777777" w:rsidR="00907434" w:rsidRPr="0057657C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661E56B" w14:textId="77777777" w:rsidR="00907434" w:rsidRPr="0057657C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267" w:type="dxa"/>
          </w:tcPr>
          <w:p w14:paraId="44AAEF85" w14:textId="77777777" w:rsidR="00907434" w:rsidRPr="0057657C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6CB39D40" w14:textId="77777777" w:rsidR="00907434" w:rsidRPr="0057657C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1A49B95" w14:textId="77777777" w:rsidR="00907434" w:rsidRPr="00C30B55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tcBorders>
              <w:bottom w:val="single" w:sz="4" w:space="0" w:color="auto"/>
            </w:tcBorders>
          </w:tcPr>
          <w:p w14:paraId="62F17C5E" w14:textId="77777777" w:rsidR="00907434" w:rsidRPr="00DF421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7434" w:rsidRPr="00090B4F" w14:paraId="59910E4E" w14:textId="77777777" w:rsidTr="00497B86">
        <w:tc>
          <w:tcPr>
            <w:tcW w:w="3777" w:type="dxa"/>
            <w:shd w:val="clear" w:color="auto" w:fill="auto"/>
          </w:tcPr>
          <w:p w14:paraId="71877477" w14:textId="77777777" w:rsidR="00907434" w:rsidRPr="00090B4F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0B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090B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8BEAD2" w14:textId="77777777" w:rsidR="00907434" w:rsidRPr="00907434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2,004</w:t>
            </w:r>
          </w:p>
        </w:tc>
        <w:tc>
          <w:tcPr>
            <w:tcW w:w="270" w:type="dxa"/>
            <w:shd w:val="clear" w:color="auto" w:fill="auto"/>
          </w:tcPr>
          <w:p w14:paraId="36BC6237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410AF6B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434">
              <w:rPr>
                <w:rFonts w:ascii="Angsana New" w:hAnsi="Angsana New"/>
                <w:b/>
                <w:bCs/>
                <w:sz w:val="28"/>
                <w:szCs w:val="28"/>
              </w:rPr>
              <w:t>2,051</w:t>
            </w:r>
          </w:p>
        </w:tc>
        <w:tc>
          <w:tcPr>
            <w:tcW w:w="239" w:type="dxa"/>
          </w:tcPr>
          <w:p w14:paraId="3F269B1A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18F868" w14:textId="77777777" w:rsidR="00907434" w:rsidRPr="00907434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6,586</w:t>
            </w:r>
          </w:p>
        </w:tc>
        <w:tc>
          <w:tcPr>
            <w:tcW w:w="236" w:type="dxa"/>
          </w:tcPr>
          <w:p w14:paraId="23FE7DF5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7532E11D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434">
              <w:rPr>
                <w:rFonts w:ascii="Angsana New" w:hAnsi="Angsana New"/>
                <w:b/>
                <w:bCs/>
                <w:sz w:val="28"/>
                <w:szCs w:val="28"/>
              </w:rPr>
              <w:t>6,650</w:t>
            </w:r>
          </w:p>
        </w:tc>
        <w:tc>
          <w:tcPr>
            <w:tcW w:w="244" w:type="dxa"/>
            <w:gridSpan w:val="2"/>
          </w:tcPr>
          <w:p w14:paraId="3BF30FD2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B2AF8C" w14:textId="77777777" w:rsidR="00907434" w:rsidRPr="00907434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439</w:t>
            </w:r>
          </w:p>
        </w:tc>
        <w:tc>
          <w:tcPr>
            <w:tcW w:w="236" w:type="dxa"/>
          </w:tcPr>
          <w:p w14:paraId="400579E8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2D22906D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434">
              <w:rPr>
                <w:rFonts w:ascii="Angsana New" w:hAnsi="Angsana New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44" w:type="dxa"/>
            <w:gridSpan w:val="2"/>
          </w:tcPr>
          <w:p w14:paraId="220B6297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D20F27" w14:textId="77777777" w:rsidR="00907434" w:rsidRPr="00907434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9,029</w:t>
            </w:r>
          </w:p>
        </w:tc>
        <w:tc>
          <w:tcPr>
            <w:tcW w:w="236" w:type="dxa"/>
          </w:tcPr>
          <w:p w14:paraId="7A9C0BE7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4F819AB9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434">
              <w:rPr>
                <w:rFonts w:ascii="Angsana New" w:hAnsi="Angsana New"/>
                <w:b/>
                <w:bCs/>
                <w:sz w:val="28"/>
                <w:szCs w:val="28"/>
              </w:rPr>
              <w:t>9,263</w:t>
            </w:r>
          </w:p>
        </w:tc>
        <w:tc>
          <w:tcPr>
            <w:tcW w:w="244" w:type="dxa"/>
            <w:gridSpan w:val="2"/>
          </w:tcPr>
          <w:p w14:paraId="3A198426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EF7094" w14:textId="77777777" w:rsidR="00907434" w:rsidRPr="00907434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(63)</w:t>
            </w:r>
          </w:p>
        </w:tc>
        <w:tc>
          <w:tcPr>
            <w:tcW w:w="236" w:type="dxa"/>
          </w:tcPr>
          <w:p w14:paraId="1FBEE89C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9EE7279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434">
              <w:rPr>
                <w:rFonts w:ascii="Angsana New" w:hAnsi="Angsana New"/>
                <w:b/>
                <w:bCs/>
                <w:sz w:val="28"/>
                <w:szCs w:val="28"/>
              </w:rPr>
              <w:t>(72)</w:t>
            </w:r>
          </w:p>
        </w:tc>
        <w:tc>
          <w:tcPr>
            <w:tcW w:w="267" w:type="dxa"/>
          </w:tcPr>
          <w:p w14:paraId="4BAA88F0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68543820" w14:textId="77777777" w:rsidR="00907434" w:rsidRPr="00907434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8,966</w:t>
            </w:r>
          </w:p>
        </w:tc>
        <w:tc>
          <w:tcPr>
            <w:tcW w:w="267" w:type="dxa"/>
          </w:tcPr>
          <w:p w14:paraId="01FA14C5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1FB87AE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434">
              <w:rPr>
                <w:rFonts w:ascii="Angsana New" w:hAnsi="Angsana New"/>
                <w:b/>
                <w:bCs/>
                <w:sz w:val="28"/>
                <w:szCs w:val="28"/>
              </w:rPr>
              <w:t>9,191</w:t>
            </w:r>
          </w:p>
        </w:tc>
      </w:tr>
      <w:tr w:rsidR="00907434" w:rsidRPr="00487D92" w14:paraId="1765C55F" w14:textId="77777777" w:rsidTr="00497B86">
        <w:trPr>
          <w:trHeight w:val="20"/>
        </w:trPr>
        <w:tc>
          <w:tcPr>
            <w:tcW w:w="3777" w:type="dxa"/>
            <w:shd w:val="clear" w:color="auto" w:fill="auto"/>
          </w:tcPr>
          <w:p w14:paraId="2CDEAD10" w14:textId="77777777" w:rsidR="00907434" w:rsidRPr="00487D92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5A219C6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C3AE66" w14:textId="77777777" w:rsidR="00907434" w:rsidRPr="00487D92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C06676D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CBAC1C7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3A8A877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53A769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double" w:sz="4" w:space="0" w:color="auto"/>
            </w:tcBorders>
            <w:shd w:val="clear" w:color="auto" w:fill="auto"/>
          </w:tcPr>
          <w:p w14:paraId="7C4A3A3D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46A920DC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15E6492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452E45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double" w:sz="4" w:space="0" w:color="auto"/>
            </w:tcBorders>
            <w:shd w:val="clear" w:color="auto" w:fill="auto"/>
          </w:tcPr>
          <w:p w14:paraId="620D0939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2927A8CC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8372D2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D8E4E3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</w:tcPr>
          <w:p w14:paraId="4DD1C962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427842E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B068870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4AD2593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1876007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017BCE67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double" w:sz="4" w:space="0" w:color="auto"/>
            </w:tcBorders>
            <w:shd w:val="clear" w:color="auto" w:fill="auto"/>
          </w:tcPr>
          <w:p w14:paraId="05AA0170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605EC1F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C403CB6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7434" w:rsidRPr="00090B4F" w14:paraId="0A772CBD" w14:textId="77777777" w:rsidTr="00497B86">
        <w:tc>
          <w:tcPr>
            <w:tcW w:w="3777" w:type="dxa"/>
            <w:shd w:val="clear" w:color="auto" w:fill="auto"/>
          </w:tcPr>
          <w:p w14:paraId="36518A48" w14:textId="77777777" w:rsidR="00907434" w:rsidRPr="00090B4F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90B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10" w:type="dxa"/>
            <w:shd w:val="clear" w:color="auto" w:fill="auto"/>
          </w:tcPr>
          <w:p w14:paraId="7132AB8B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EBE6F6" w14:textId="77777777" w:rsidR="00907434" w:rsidRPr="00090B4F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580841C2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FCF99E0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6A4EFD84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60944E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auto"/>
          </w:tcPr>
          <w:p w14:paraId="5B266EFE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C7CED73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14:paraId="0FAE3331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EE8D2F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dxa"/>
            <w:shd w:val="clear" w:color="auto" w:fill="auto"/>
          </w:tcPr>
          <w:p w14:paraId="62AB0842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668B10E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095D4134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9B1692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14:paraId="2DBDBF19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358F6AD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shd w:val="clear" w:color="auto" w:fill="auto"/>
          </w:tcPr>
          <w:p w14:paraId="66FC2775" w14:textId="77777777" w:rsidR="00907434" w:rsidRPr="0057657C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82A0D2" w14:textId="77777777" w:rsidR="00907434" w:rsidRPr="0057657C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18609905" w14:textId="77777777" w:rsidR="00907434" w:rsidRPr="0057657C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CDB0AB0" w14:textId="77777777" w:rsidR="00907434" w:rsidRPr="0057657C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</w:tcPr>
          <w:p w14:paraId="0A35F2C8" w14:textId="77777777" w:rsidR="00907434" w:rsidRPr="0057657C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2AFAB43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14:paraId="384A038E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7434" w:rsidRPr="00090B4F" w14:paraId="75C54CF2" w14:textId="77777777" w:rsidTr="00497B86">
        <w:tc>
          <w:tcPr>
            <w:tcW w:w="3777" w:type="dxa"/>
            <w:shd w:val="clear" w:color="auto" w:fill="auto"/>
          </w:tcPr>
          <w:p w14:paraId="18FC1372" w14:textId="77777777" w:rsidR="00907434" w:rsidRPr="00090B4F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0B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shd w:val="clear" w:color="auto" w:fill="auto"/>
          </w:tcPr>
          <w:p w14:paraId="1982CC84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EC9E19" w14:textId="77777777" w:rsidR="00907434" w:rsidRPr="00090B4F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1579FD20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3F07884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3B4C02CC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141157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auto"/>
          </w:tcPr>
          <w:p w14:paraId="12EA3084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3D53FFCF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14:paraId="5A898974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6B1E80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dxa"/>
            <w:shd w:val="clear" w:color="auto" w:fill="auto"/>
          </w:tcPr>
          <w:p w14:paraId="4D7DFBE7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753599DE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245CC865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809027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14:paraId="5D26EA41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38F5A165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shd w:val="clear" w:color="auto" w:fill="auto"/>
          </w:tcPr>
          <w:p w14:paraId="423D7B1B" w14:textId="77777777" w:rsidR="00907434" w:rsidRPr="0057657C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A8855D" w14:textId="77777777" w:rsidR="00907434" w:rsidRPr="0057657C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1B11105D" w14:textId="77777777" w:rsidR="00907434" w:rsidRPr="0057657C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78AD6F83" w14:textId="77777777" w:rsidR="00907434" w:rsidRPr="0057657C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</w:tcPr>
          <w:p w14:paraId="309BE97B" w14:textId="77777777" w:rsidR="00907434" w:rsidRPr="0057657C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858D4F2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14:paraId="32EE29C6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7434" w:rsidRPr="00090B4F" w14:paraId="1E214BCF" w14:textId="77777777" w:rsidTr="00497B86">
        <w:tc>
          <w:tcPr>
            <w:tcW w:w="3777" w:type="dxa"/>
            <w:shd w:val="clear" w:color="auto" w:fill="auto"/>
          </w:tcPr>
          <w:p w14:paraId="2D25CCB6" w14:textId="77777777" w:rsidR="00907434" w:rsidRPr="00090B4F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0B4F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1E2B3211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270" w:type="dxa"/>
            <w:shd w:val="clear" w:color="auto" w:fill="auto"/>
          </w:tcPr>
          <w:p w14:paraId="7A2C88BE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986E7AC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239" w:type="dxa"/>
          </w:tcPr>
          <w:p w14:paraId="677274B1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gridSpan w:val="2"/>
          </w:tcPr>
          <w:p w14:paraId="2CF3A7E2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5,318</w:t>
            </w:r>
          </w:p>
        </w:tc>
        <w:tc>
          <w:tcPr>
            <w:tcW w:w="236" w:type="dxa"/>
          </w:tcPr>
          <w:p w14:paraId="1A7C4D10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2DA52EFD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5,489</w:t>
            </w:r>
          </w:p>
        </w:tc>
        <w:tc>
          <w:tcPr>
            <w:tcW w:w="244" w:type="dxa"/>
            <w:gridSpan w:val="2"/>
          </w:tcPr>
          <w:p w14:paraId="35086106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dxa"/>
            <w:gridSpan w:val="2"/>
          </w:tcPr>
          <w:p w14:paraId="1D7EF71A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236" w:type="dxa"/>
          </w:tcPr>
          <w:p w14:paraId="2ADA64B5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dxa"/>
          </w:tcPr>
          <w:p w14:paraId="17563971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244" w:type="dxa"/>
            <w:gridSpan w:val="2"/>
          </w:tcPr>
          <w:p w14:paraId="61E654AD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gridSpan w:val="2"/>
          </w:tcPr>
          <w:p w14:paraId="5C4B6CA1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6,129</w:t>
            </w:r>
          </w:p>
        </w:tc>
        <w:tc>
          <w:tcPr>
            <w:tcW w:w="236" w:type="dxa"/>
          </w:tcPr>
          <w:p w14:paraId="54933906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</w:tcPr>
          <w:p w14:paraId="2EFF8188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6,367</w:t>
            </w:r>
          </w:p>
        </w:tc>
        <w:tc>
          <w:tcPr>
            <w:tcW w:w="244" w:type="dxa"/>
            <w:gridSpan w:val="2"/>
          </w:tcPr>
          <w:p w14:paraId="1B191CE5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</w:tcPr>
          <w:p w14:paraId="2D76328B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236" w:type="dxa"/>
          </w:tcPr>
          <w:p w14:paraId="2A7DBE90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</w:tcPr>
          <w:p w14:paraId="35045967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267" w:type="dxa"/>
          </w:tcPr>
          <w:p w14:paraId="02E69C03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</w:tcPr>
          <w:p w14:paraId="63FBDF87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6,066</w:t>
            </w:r>
          </w:p>
        </w:tc>
        <w:tc>
          <w:tcPr>
            <w:tcW w:w="267" w:type="dxa"/>
          </w:tcPr>
          <w:p w14:paraId="50BB1FFA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3"/>
          </w:tcPr>
          <w:p w14:paraId="35C693CF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6,295</w:t>
            </w:r>
          </w:p>
        </w:tc>
      </w:tr>
      <w:tr w:rsidR="00907434" w:rsidRPr="00090B4F" w14:paraId="2BD794FC" w14:textId="77777777" w:rsidTr="00497B86">
        <w:tc>
          <w:tcPr>
            <w:tcW w:w="3777" w:type="dxa"/>
            <w:shd w:val="clear" w:color="auto" w:fill="auto"/>
          </w:tcPr>
          <w:p w14:paraId="7E661558" w14:textId="77777777" w:rsidR="00907434" w:rsidRPr="00090B4F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0B4F">
              <w:rPr>
                <w:rFonts w:ascii="Angsana New" w:hAnsi="Angsana New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810" w:type="dxa"/>
            <w:shd w:val="clear" w:color="auto" w:fill="auto"/>
          </w:tcPr>
          <w:p w14:paraId="2D4DC64F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1,353</w:t>
            </w:r>
          </w:p>
        </w:tc>
        <w:tc>
          <w:tcPr>
            <w:tcW w:w="270" w:type="dxa"/>
            <w:shd w:val="clear" w:color="auto" w:fill="auto"/>
          </w:tcPr>
          <w:p w14:paraId="1BBD8990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530A04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239" w:type="dxa"/>
          </w:tcPr>
          <w:p w14:paraId="79B417D6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gridSpan w:val="2"/>
          </w:tcPr>
          <w:p w14:paraId="0D036B86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1,260</w:t>
            </w:r>
          </w:p>
        </w:tc>
        <w:tc>
          <w:tcPr>
            <w:tcW w:w="236" w:type="dxa"/>
          </w:tcPr>
          <w:p w14:paraId="5740B40B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6847E4F5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1,161</w:t>
            </w:r>
          </w:p>
        </w:tc>
        <w:tc>
          <w:tcPr>
            <w:tcW w:w="244" w:type="dxa"/>
            <w:gridSpan w:val="2"/>
          </w:tcPr>
          <w:p w14:paraId="2927787A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dxa"/>
            <w:gridSpan w:val="2"/>
          </w:tcPr>
          <w:p w14:paraId="6A45A241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36" w:type="dxa"/>
          </w:tcPr>
          <w:p w14:paraId="0C6E91D3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dxa"/>
          </w:tcPr>
          <w:p w14:paraId="08DD08F3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244" w:type="dxa"/>
            <w:gridSpan w:val="2"/>
          </w:tcPr>
          <w:p w14:paraId="22ACF5B8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gridSpan w:val="2"/>
          </w:tcPr>
          <w:p w14:paraId="605B6A76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2,767</w:t>
            </w:r>
          </w:p>
        </w:tc>
        <w:tc>
          <w:tcPr>
            <w:tcW w:w="236" w:type="dxa"/>
          </w:tcPr>
          <w:p w14:paraId="2E1009CF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</w:tcPr>
          <w:p w14:paraId="385514FA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2,213</w:t>
            </w:r>
          </w:p>
        </w:tc>
        <w:tc>
          <w:tcPr>
            <w:tcW w:w="244" w:type="dxa"/>
            <w:gridSpan w:val="2"/>
          </w:tcPr>
          <w:p w14:paraId="33129F4D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</w:tcPr>
          <w:p w14:paraId="6C7616B3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51C70B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</w:tcPr>
          <w:p w14:paraId="214DA7C5" w14:textId="77777777" w:rsidR="00907434" w:rsidRPr="00FC2173" w:rsidRDefault="00907434" w:rsidP="00EF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B2A01F0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</w:tcPr>
          <w:p w14:paraId="55993811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2,767</w:t>
            </w:r>
          </w:p>
        </w:tc>
        <w:tc>
          <w:tcPr>
            <w:tcW w:w="267" w:type="dxa"/>
          </w:tcPr>
          <w:p w14:paraId="7208C2E2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3"/>
          </w:tcPr>
          <w:p w14:paraId="552948B8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2,213</w:t>
            </w:r>
          </w:p>
        </w:tc>
      </w:tr>
      <w:tr w:rsidR="00907434" w:rsidRPr="00090B4F" w14:paraId="4645BFE2" w14:textId="77777777" w:rsidTr="00497B86">
        <w:tc>
          <w:tcPr>
            <w:tcW w:w="3777" w:type="dxa"/>
            <w:shd w:val="clear" w:color="auto" w:fill="auto"/>
          </w:tcPr>
          <w:p w14:paraId="087B4EBC" w14:textId="77777777" w:rsidR="00907434" w:rsidRPr="00090B4F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0B4F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810" w:type="dxa"/>
            <w:shd w:val="clear" w:color="auto" w:fill="auto"/>
          </w:tcPr>
          <w:p w14:paraId="7D8824D6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6AFA1BD4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0A780C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39" w:type="dxa"/>
          </w:tcPr>
          <w:p w14:paraId="64AC2AB7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gridSpan w:val="2"/>
          </w:tcPr>
          <w:p w14:paraId="3BEF9DD3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65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867E57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2CA9D5E1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0A7EDF66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dxa"/>
            <w:gridSpan w:val="2"/>
          </w:tcPr>
          <w:p w14:paraId="404D0A8C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9A6311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dxa"/>
          </w:tcPr>
          <w:p w14:paraId="4BD76495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213A8711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gridSpan w:val="2"/>
          </w:tcPr>
          <w:p w14:paraId="5D5C4FF8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36" w:type="dxa"/>
          </w:tcPr>
          <w:p w14:paraId="3974D129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</w:tcPr>
          <w:p w14:paraId="5188D33B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44" w:type="dxa"/>
            <w:gridSpan w:val="2"/>
          </w:tcPr>
          <w:p w14:paraId="091C6743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</w:tcPr>
          <w:p w14:paraId="21B22D3D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7E43F8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</w:tcPr>
          <w:p w14:paraId="46024D85" w14:textId="77777777" w:rsidR="00907434" w:rsidRPr="00FC2173" w:rsidRDefault="00907434" w:rsidP="00EF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164CBA5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</w:tcPr>
          <w:p w14:paraId="72E55B18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67" w:type="dxa"/>
          </w:tcPr>
          <w:p w14:paraId="63E4A5F9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3"/>
          </w:tcPr>
          <w:p w14:paraId="55C01DD8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907434" w:rsidRPr="00090B4F" w14:paraId="707625DF" w14:textId="77777777" w:rsidTr="00497B86">
        <w:tc>
          <w:tcPr>
            <w:tcW w:w="3777" w:type="dxa"/>
            <w:shd w:val="clear" w:color="auto" w:fill="auto"/>
          </w:tcPr>
          <w:p w14:paraId="7CDF27D3" w14:textId="77777777" w:rsidR="00907434" w:rsidRPr="00090B4F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0B4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07CAFB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7E02C670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83ACED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239" w:type="dxa"/>
          </w:tcPr>
          <w:p w14:paraId="158DCBDA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14:paraId="7BD2362B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65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A7516DE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08FB173F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23B78223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dxa"/>
            <w:gridSpan w:val="2"/>
            <w:tcBorders>
              <w:bottom w:val="single" w:sz="4" w:space="0" w:color="auto"/>
            </w:tcBorders>
          </w:tcPr>
          <w:p w14:paraId="52083FAC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17F83DA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33F1F7EC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4" w:type="dxa"/>
            <w:gridSpan w:val="2"/>
          </w:tcPr>
          <w:p w14:paraId="64C0D546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gridSpan w:val="2"/>
            <w:tcBorders>
              <w:bottom w:val="single" w:sz="4" w:space="0" w:color="auto"/>
            </w:tcBorders>
          </w:tcPr>
          <w:p w14:paraId="54C2D5A4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236" w:type="dxa"/>
          </w:tcPr>
          <w:p w14:paraId="518ACE0B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550F5130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244" w:type="dxa"/>
            <w:gridSpan w:val="2"/>
          </w:tcPr>
          <w:p w14:paraId="47AA8C6F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</w:tcPr>
          <w:p w14:paraId="74DA4AAC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6FAC35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82E53AE" w14:textId="77777777" w:rsidR="00907434" w:rsidRPr="00FC2173" w:rsidRDefault="00907434" w:rsidP="00EF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44D1FBE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1DC77439" w14:textId="77777777" w:rsidR="00907434" w:rsidRPr="00FC2173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267" w:type="dxa"/>
          </w:tcPr>
          <w:p w14:paraId="07C26B07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tcBorders>
              <w:bottom w:val="single" w:sz="4" w:space="0" w:color="auto"/>
            </w:tcBorders>
          </w:tcPr>
          <w:p w14:paraId="4890A77C" w14:textId="77777777" w:rsidR="00907434" w:rsidRPr="00FC2173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434">
              <w:rPr>
                <w:rFonts w:ascii="Angsana New" w:hAnsi="Angsana New"/>
                <w:sz w:val="28"/>
                <w:szCs w:val="28"/>
              </w:rPr>
              <w:t>642</w:t>
            </w:r>
          </w:p>
        </w:tc>
      </w:tr>
      <w:tr w:rsidR="00907434" w:rsidRPr="00090B4F" w14:paraId="5437BB43" w14:textId="77777777" w:rsidTr="00497B86">
        <w:tc>
          <w:tcPr>
            <w:tcW w:w="3777" w:type="dxa"/>
            <w:shd w:val="clear" w:color="auto" w:fill="auto"/>
          </w:tcPr>
          <w:p w14:paraId="7F97D671" w14:textId="77777777" w:rsidR="00907434" w:rsidRPr="00090B4F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0B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090B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AA5C2" w14:textId="77777777" w:rsidR="00907434" w:rsidRPr="00907434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2,004</w:t>
            </w:r>
          </w:p>
        </w:tc>
        <w:tc>
          <w:tcPr>
            <w:tcW w:w="270" w:type="dxa"/>
            <w:shd w:val="clear" w:color="auto" w:fill="auto"/>
          </w:tcPr>
          <w:p w14:paraId="5685F54B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C2014C9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434">
              <w:rPr>
                <w:rFonts w:ascii="Angsana New" w:hAnsi="Angsana New"/>
                <w:b/>
                <w:bCs/>
                <w:sz w:val="28"/>
                <w:szCs w:val="28"/>
              </w:rPr>
              <w:t>2,051</w:t>
            </w:r>
          </w:p>
        </w:tc>
        <w:tc>
          <w:tcPr>
            <w:tcW w:w="239" w:type="dxa"/>
          </w:tcPr>
          <w:p w14:paraId="25CA5B5B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1F811B" w14:textId="77777777" w:rsidR="00907434" w:rsidRPr="00907434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6,586</w:t>
            </w:r>
          </w:p>
        </w:tc>
        <w:tc>
          <w:tcPr>
            <w:tcW w:w="236" w:type="dxa"/>
          </w:tcPr>
          <w:p w14:paraId="56A8DAD9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26E0A235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434">
              <w:rPr>
                <w:rFonts w:ascii="Angsana New" w:hAnsi="Angsana New"/>
                <w:b/>
                <w:bCs/>
                <w:sz w:val="28"/>
                <w:szCs w:val="28"/>
              </w:rPr>
              <w:t>6,650</w:t>
            </w:r>
          </w:p>
        </w:tc>
        <w:tc>
          <w:tcPr>
            <w:tcW w:w="244" w:type="dxa"/>
            <w:gridSpan w:val="2"/>
          </w:tcPr>
          <w:p w14:paraId="12BB89E6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A5EA56" w14:textId="77777777" w:rsidR="00907434" w:rsidRPr="00907434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439</w:t>
            </w:r>
          </w:p>
        </w:tc>
        <w:tc>
          <w:tcPr>
            <w:tcW w:w="236" w:type="dxa"/>
          </w:tcPr>
          <w:p w14:paraId="5B1BBE68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52647B77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434">
              <w:rPr>
                <w:rFonts w:ascii="Angsana New" w:hAnsi="Angsana New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44" w:type="dxa"/>
            <w:gridSpan w:val="2"/>
          </w:tcPr>
          <w:p w14:paraId="73E15C58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A08D30" w14:textId="77777777" w:rsidR="00907434" w:rsidRPr="00907434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9,029</w:t>
            </w:r>
          </w:p>
        </w:tc>
        <w:tc>
          <w:tcPr>
            <w:tcW w:w="236" w:type="dxa"/>
          </w:tcPr>
          <w:p w14:paraId="55552F98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400FCD29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434">
              <w:rPr>
                <w:rFonts w:ascii="Angsana New" w:hAnsi="Angsana New"/>
                <w:b/>
                <w:bCs/>
                <w:sz w:val="28"/>
                <w:szCs w:val="28"/>
              </w:rPr>
              <w:t>9,263</w:t>
            </w:r>
          </w:p>
        </w:tc>
        <w:tc>
          <w:tcPr>
            <w:tcW w:w="244" w:type="dxa"/>
            <w:gridSpan w:val="2"/>
          </w:tcPr>
          <w:p w14:paraId="393E69CC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6D9106" w14:textId="77777777" w:rsidR="00907434" w:rsidRPr="00907434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(63)</w:t>
            </w:r>
          </w:p>
        </w:tc>
        <w:tc>
          <w:tcPr>
            <w:tcW w:w="236" w:type="dxa"/>
          </w:tcPr>
          <w:p w14:paraId="48616BD2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C722C8E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434">
              <w:rPr>
                <w:rFonts w:ascii="Angsana New" w:hAnsi="Angsana New"/>
                <w:b/>
                <w:bCs/>
                <w:sz w:val="28"/>
                <w:szCs w:val="28"/>
              </w:rPr>
              <w:t>(72)</w:t>
            </w:r>
          </w:p>
        </w:tc>
        <w:tc>
          <w:tcPr>
            <w:tcW w:w="267" w:type="dxa"/>
          </w:tcPr>
          <w:p w14:paraId="2324388D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3F9A4174" w14:textId="77777777" w:rsidR="00907434" w:rsidRPr="00907434" w:rsidRDefault="00DB4B0B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8,966</w:t>
            </w:r>
          </w:p>
        </w:tc>
        <w:tc>
          <w:tcPr>
            <w:tcW w:w="267" w:type="dxa"/>
          </w:tcPr>
          <w:p w14:paraId="1BCDDCE1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39F6021" w14:textId="77777777" w:rsidR="00907434" w:rsidRPr="00907434" w:rsidRDefault="00907434" w:rsidP="00907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434">
              <w:rPr>
                <w:rFonts w:ascii="Angsana New" w:hAnsi="Angsana New"/>
                <w:b/>
                <w:bCs/>
                <w:sz w:val="28"/>
                <w:szCs w:val="28"/>
              </w:rPr>
              <w:t>9,191</w:t>
            </w:r>
          </w:p>
        </w:tc>
      </w:tr>
      <w:tr w:rsidR="00CE0514" w:rsidRPr="00090B4F" w14:paraId="65072DA0" w14:textId="77777777" w:rsidTr="00280659">
        <w:tc>
          <w:tcPr>
            <w:tcW w:w="3777" w:type="dxa"/>
            <w:shd w:val="clear" w:color="auto" w:fill="auto"/>
          </w:tcPr>
          <w:p w14:paraId="7917DB0B" w14:textId="77777777" w:rsidR="00CE0514" w:rsidRPr="00090B4F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B2FCE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A5C096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A10A8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5BDF8E4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01FFF8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C5AF53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</w:tcPr>
          <w:p w14:paraId="29E3E203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26626548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D44CFB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99FA26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</w:tcPr>
          <w:p w14:paraId="2C1E49CA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210196E3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5064766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CEDF216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F6D349E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1B8890B4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24143E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2979F9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12390B12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16A5B33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58398D11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2E5A157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6B4A1E" w14:textId="77777777" w:rsidR="00CE0514" w:rsidRPr="00FC2173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C0198" w:rsidRPr="00090B4F" w14:paraId="0E5FF982" w14:textId="77777777" w:rsidTr="00280659">
        <w:tc>
          <w:tcPr>
            <w:tcW w:w="3777" w:type="dxa"/>
            <w:shd w:val="clear" w:color="auto" w:fill="auto"/>
          </w:tcPr>
          <w:p w14:paraId="5F6E2CF6" w14:textId="77777777" w:rsidR="00025554" w:rsidRDefault="0002555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0BFD168" w14:textId="77777777" w:rsidR="00025554" w:rsidRDefault="0002555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9D135CE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0B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0A146C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BE655A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42F9AC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shd w:val="clear" w:color="auto" w:fill="auto"/>
          </w:tcPr>
          <w:p w14:paraId="32711C5E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385A16AB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2473C3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auto"/>
          </w:tcPr>
          <w:p w14:paraId="5879F148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92A314B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14:paraId="42B1F7CB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7BEFA7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dxa"/>
            <w:shd w:val="clear" w:color="auto" w:fill="auto"/>
          </w:tcPr>
          <w:p w14:paraId="6DA5A964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760455C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1351A0C8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91E1A3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14:paraId="208A00E9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951A430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shd w:val="clear" w:color="auto" w:fill="auto"/>
          </w:tcPr>
          <w:p w14:paraId="7C14B274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10F175C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7AFFEAC7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7" w:type="dxa"/>
            <w:shd w:val="clear" w:color="auto" w:fill="auto"/>
          </w:tcPr>
          <w:p w14:paraId="46DEC3A3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</w:tcPr>
          <w:p w14:paraId="6B041B0E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178ED5EF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14:paraId="5DB1F063" w14:textId="77777777" w:rsidR="006C0198" w:rsidRPr="00090B4F" w:rsidRDefault="006C0198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57B0A" w:rsidRPr="00090B4F" w14:paraId="5A80E21D" w14:textId="77777777" w:rsidTr="00497B86">
        <w:tc>
          <w:tcPr>
            <w:tcW w:w="3777" w:type="dxa"/>
            <w:shd w:val="clear" w:color="auto" w:fill="auto"/>
            <w:vAlign w:val="bottom"/>
          </w:tcPr>
          <w:p w14:paraId="12F3A727" w14:textId="77777777" w:rsidR="00B57B0A" w:rsidRPr="00090B4F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0B4F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603C1E" w14:textId="77777777" w:rsidR="00B57B0A" w:rsidRPr="00280659" w:rsidRDefault="00DB4B0B" w:rsidP="00CF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2,004</w:t>
            </w:r>
          </w:p>
        </w:tc>
        <w:tc>
          <w:tcPr>
            <w:tcW w:w="270" w:type="dxa"/>
          </w:tcPr>
          <w:p w14:paraId="0EEF002D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1E67772" w14:textId="77777777" w:rsidR="00B57B0A" w:rsidRPr="00C30B55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7B0A">
              <w:rPr>
                <w:rFonts w:ascii="Angsana New" w:hAnsi="Angsana New"/>
                <w:sz w:val="28"/>
                <w:szCs w:val="28"/>
              </w:rPr>
              <w:t>2,051</w:t>
            </w:r>
          </w:p>
        </w:tc>
        <w:tc>
          <w:tcPr>
            <w:tcW w:w="239" w:type="dxa"/>
          </w:tcPr>
          <w:p w14:paraId="018113A1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14:paraId="4FDAB858" w14:textId="77777777" w:rsidR="00B57B0A" w:rsidRPr="00B57B0A" w:rsidRDefault="00DB4B0B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29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6,586</w:t>
            </w:r>
          </w:p>
        </w:tc>
        <w:tc>
          <w:tcPr>
            <w:tcW w:w="236" w:type="dxa"/>
          </w:tcPr>
          <w:p w14:paraId="14DEE2EE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45B47876" w14:textId="77777777" w:rsidR="00B57B0A" w:rsidRPr="00C30B55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B0A">
              <w:rPr>
                <w:rFonts w:ascii="Angsana New" w:hAnsi="Angsana New"/>
                <w:sz w:val="28"/>
                <w:szCs w:val="28"/>
              </w:rPr>
              <w:t>6,650</w:t>
            </w:r>
          </w:p>
        </w:tc>
        <w:tc>
          <w:tcPr>
            <w:tcW w:w="244" w:type="dxa"/>
            <w:gridSpan w:val="2"/>
          </w:tcPr>
          <w:p w14:paraId="377E22F4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dxa"/>
            <w:gridSpan w:val="2"/>
            <w:tcBorders>
              <w:bottom w:val="single" w:sz="4" w:space="0" w:color="auto"/>
            </w:tcBorders>
          </w:tcPr>
          <w:p w14:paraId="7D0FCD8B" w14:textId="77777777" w:rsidR="00B57B0A" w:rsidRPr="00B57B0A" w:rsidRDefault="00DB4B0B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236" w:type="dxa"/>
          </w:tcPr>
          <w:p w14:paraId="624D44B5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4951AD4B" w14:textId="77777777" w:rsidR="00B57B0A" w:rsidRPr="00C30B55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B0A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244" w:type="dxa"/>
            <w:gridSpan w:val="2"/>
          </w:tcPr>
          <w:p w14:paraId="5D71F268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gridSpan w:val="2"/>
            <w:tcBorders>
              <w:bottom w:val="single" w:sz="4" w:space="0" w:color="auto"/>
            </w:tcBorders>
          </w:tcPr>
          <w:p w14:paraId="776D69A7" w14:textId="77777777" w:rsidR="00B57B0A" w:rsidRPr="00B57B0A" w:rsidRDefault="00DB4B0B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27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9,029</w:t>
            </w:r>
          </w:p>
        </w:tc>
        <w:tc>
          <w:tcPr>
            <w:tcW w:w="236" w:type="dxa"/>
          </w:tcPr>
          <w:p w14:paraId="3B7B1EC2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7D57D250" w14:textId="77777777" w:rsidR="00B57B0A" w:rsidRPr="00C30B55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B0A">
              <w:rPr>
                <w:rFonts w:ascii="Angsana New" w:hAnsi="Angsana New"/>
                <w:sz w:val="28"/>
                <w:szCs w:val="28"/>
              </w:rPr>
              <w:t>9,263</w:t>
            </w:r>
          </w:p>
        </w:tc>
        <w:tc>
          <w:tcPr>
            <w:tcW w:w="244" w:type="dxa"/>
            <w:gridSpan w:val="2"/>
          </w:tcPr>
          <w:p w14:paraId="2D2C3F19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</w:tcPr>
          <w:p w14:paraId="157D7BA0" w14:textId="77777777" w:rsidR="00B57B0A" w:rsidRPr="00C30B55" w:rsidRDefault="00DB4B0B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236" w:type="dxa"/>
          </w:tcPr>
          <w:p w14:paraId="09FC5EED" w14:textId="77777777" w:rsidR="00B57B0A" w:rsidRPr="00C30B55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1D26D9C" w14:textId="77777777" w:rsidR="00B57B0A" w:rsidRPr="00C30B55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B0A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267" w:type="dxa"/>
          </w:tcPr>
          <w:p w14:paraId="70C3C665" w14:textId="77777777" w:rsidR="00B57B0A" w:rsidRPr="00C30B55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219F10E5" w14:textId="77777777" w:rsidR="00B57B0A" w:rsidRPr="00C30B55" w:rsidRDefault="00DB4B0B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8,966</w:t>
            </w:r>
          </w:p>
        </w:tc>
        <w:tc>
          <w:tcPr>
            <w:tcW w:w="267" w:type="dxa"/>
          </w:tcPr>
          <w:p w14:paraId="6E57F2F0" w14:textId="77777777" w:rsidR="00B57B0A" w:rsidRPr="00C30B55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tcBorders>
              <w:bottom w:val="single" w:sz="4" w:space="0" w:color="auto"/>
            </w:tcBorders>
          </w:tcPr>
          <w:p w14:paraId="3F0FC18C" w14:textId="77777777" w:rsidR="00B57B0A" w:rsidRPr="00C30B55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B0A">
              <w:rPr>
                <w:rFonts w:ascii="Angsana New" w:hAnsi="Angsana New"/>
                <w:sz w:val="28"/>
                <w:szCs w:val="28"/>
              </w:rPr>
              <w:t>9,191</w:t>
            </w:r>
          </w:p>
        </w:tc>
      </w:tr>
      <w:tr w:rsidR="00B57B0A" w:rsidRPr="00090B4F" w14:paraId="7623B96F" w14:textId="77777777" w:rsidTr="00497B86">
        <w:tc>
          <w:tcPr>
            <w:tcW w:w="3777" w:type="dxa"/>
            <w:shd w:val="clear" w:color="auto" w:fill="auto"/>
          </w:tcPr>
          <w:p w14:paraId="1D6F4C9A" w14:textId="77777777" w:rsidR="00B57B0A" w:rsidRPr="00090B4F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0B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090B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1DA7028" w14:textId="77777777" w:rsidR="00B57B0A" w:rsidRPr="00B57B0A" w:rsidRDefault="00DB4B0B" w:rsidP="00CF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2,004</w:t>
            </w:r>
          </w:p>
        </w:tc>
        <w:tc>
          <w:tcPr>
            <w:tcW w:w="270" w:type="dxa"/>
          </w:tcPr>
          <w:p w14:paraId="440DA1EC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A09AA15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B0A">
              <w:rPr>
                <w:rFonts w:ascii="Angsana New" w:hAnsi="Angsana New"/>
                <w:b/>
                <w:bCs/>
                <w:sz w:val="28"/>
                <w:szCs w:val="28"/>
              </w:rPr>
              <w:t>2,051</w:t>
            </w:r>
          </w:p>
        </w:tc>
        <w:tc>
          <w:tcPr>
            <w:tcW w:w="239" w:type="dxa"/>
          </w:tcPr>
          <w:p w14:paraId="3FCECF2E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EEF298" w14:textId="77777777" w:rsidR="00B57B0A" w:rsidRPr="00B57B0A" w:rsidRDefault="00DB4B0B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29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6,586</w:t>
            </w:r>
          </w:p>
        </w:tc>
        <w:tc>
          <w:tcPr>
            <w:tcW w:w="236" w:type="dxa"/>
          </w:tcPr>
          <w:p w14:paraId="18DDBE16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0DD2180E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B0A">
              <w:rPr>
                <w:rFonts w:ascii="Angsana New" w:hAnsi="Angsana New"/>
                <w:b/>
                <w:bCs/>
                <w:sz w:val="28"/>
                <w:szCs w:val="28"/>
              </w:rPr>
              <w:t>6,650</w:t>
            </w:r>
          </w:p>
        </w:tc>
        <w:tc>
          <w:tcPr>
            <w:tcW w:w="244" w:type="dxa"/>
            <w:gridSpan w:val="2"/>
          </w:tcPr>
          <w:p w14:paraId="4FF17E31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8304F9" w14:textId="77777777" w:rsidR="00B57B0A" w:rsidRPr="00B57B0A" w:rsidRDefault="00DB4B0B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40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439</w:t>
            </w:r>
          </w:p>
        </w:tc>
        <w:tc>
          <w:tcPr>
            <w:tcW w:w="236" w:type="dxa"/>
          </w:tcPr>
          <w:p w14:paraId="0362C93C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7FCEB12D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B0A">
              <w:rPr>
                <w:rFonts w:ascii="Angsana New" w:hAnsi="Angsana New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44" w:type="dxa"/>
            <w:gridSpan w:val="2"/>
          </w:tcPr>
          <w:p w14:paraId="376FF5E6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39376B" w14:textId="77777777" w:rsidR="00B57B0A" w:rsidRPr="00B57B0A" w:rsidRDefault="00DB4B0B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27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9,029</w:t>
            </w:r>
          </w:p>
        </w:tc>
        <w:tc>
          <w:tcPr>
            <w:tcW w:w="236" w:type="dxa"/>
          </w:tcPr>
          <w:p w14:paraId="770FECEB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3900E689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B0A">
              <w:rPr>
                <w:rFonts w:ascii="Angsana New" w:hAnsi="Angsana New"/>
                <w:b/>
                <w:bCs/>
                <w:sz w:val="28"/>
                <w:szCs w:val="28"/>
              </w:rPr>
              <w:t>9,263</w:t>
            </w:r>
          </w:p>
        </w:tc>
        <w:tc>
          <w:tcPr>
            <w:tcW w:w="244" w:type="dxa"/>
            <w:gridSpan w:val="2"/>
          </w:tcPr>
          <w:p w14:paraId="7298F6A6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3B392F" w14:textId="77777777" w:rsidR="00B57B0A" w:rsidRPr="00B57B0A" w:rsidRDefault="00DB4B0B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(63)</w:t>
            </w:r>
          </w:p>
        </w:tc>
        <w:tc>
          <w:tcPr>
            <w:tcW w:w="236" w:type="dxa"/>
          </w:tcPr>
          <w:p w14:paraId="080DBC16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1F53CC9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B0A">
              <w:rPr>
                <w:rFonts w:ascii="Angsana New" w:hAnsi="Angsana New"/>
                <w:b/>
                <w:bCs/>
                <w:sz w:val="28"/>
                <w:szCs w:val="28"/>
              </w:rPr>
              <w:t>(72)</w:t>
            </w:r>
          </w:p>
        </w:tc>
        <w:tc>
          <w:tcPr>
            <w:tcW w:w="267" w:type="dxa"/>
          </w:tcPr>
          <w:p w14:paraId="0829A59E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40C35386" w14:textId="77777777" w:rsidR="00B57B0A" w:rsidRPr="00B57B0A" w:rsidRDefault="00DB4B0B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8,966</w:t>
            </w:r>
          </w:p>
        </w:tc>
        <w:tc>
          <w:tcPr>
            <w:tcW w:w="267" w:type="dxa"/>
          </w:tcPr>
          <w:p w14:paraId="20680D34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2CF4F58" w14:textId="77777777" w:rsidR="00B57B0A" w:rsidRPr="00B57B0A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B0A">
              <w:rPr>
                <w:rFonts w:ascii="Angsana New" w:hAnsi="Angsana New"/>
                <w:b/>
                <w:bCs/>
                <w:sz w:val="28"/>
                <w:szCs w:val="28"/>
              </w:rPr>
              <w:t>9,191</w:t>
            </w:r>
          </w:p>
        </w:tc>
      </w:tr>
      <w:tr w:rsidR="00142755" w:rsidRPr="00487D92" w14:paraId="6EE2708A" w14:textId="77777777" w:rsidTr="00280659">
        <w:tc>
          <w:tcPr>
            <w:tcW w:w="3777" w:type="dxa"/>
            <w:shd w:val="clear" w:color="auto" w:fill="auto"/>
          </w:tcPr>
          <w:p w14:paraId="538DC8B1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590167" w14:textId="77777777" w:rsidR="00142755" w:rsidRPr="00487D92" w:rsidRDefault="00142755" w:rsidP="00CF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4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E976A64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21D94AFC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81E5D85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2FF68518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F5CB207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76" w:type="dxa"/>
            <w:shd w:val="clear" w:color="auto" w:fill="auto"/>
          </w:tcPr>
          <w:p w14:paraId="422674E2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85EE0BC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14:paraId="4AE075F2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019A31A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98" w:type="dxa"/>
            <w:shd w:val="clear" w:color="auto" w:fill="auto"/>
          </w:tcPr>
          <w:p w14:paraId="1292DC4A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2719AD12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1F114922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52F5CAA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28" w:type="dxa"/>
            <w:shd w:val="clear" w:color="auto" w:fill="auto"/>
          </w:tcPr>
          <w:p w14:paraId="3502D241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4848E20D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38" w:type="dxa"/>
            <w:gridSpan w:val="2"/>
            <w:shd w:val="clear" w:color="auto" w:fill="auto"/>
          </w:tcPr>
          <w:p w14:paraId="2F14EFC7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13F8414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0CBAC47E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410C55A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63" w:type="dxa"/>
            <w:shd w:val="clear" w:color="auto" w:fill="auto"/>
          </w:tcPr>
          <w:p w14:paraId="426FF4A6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7" w:type="dxa"/>
            <w:shd w:val="clear" w:color="auto" w:fill="auto"/>
          </w:tcPr>
          <w:p w14:paraId="5C094DF5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14:paraId="6C009F0C" w14:textId="77777777" w:rsidR="00142755" w:rsidRPr="00487D92" w:rsidRDefault="00142755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B0A" w:rsidRPr="00090B4F" w14:paraId="3F3E647A" w14:textId="77777777" w:rsidTr="00497B86">
        <w:tc>
          <w:tcPr>
            <w:tcW w:w="3777" w:type="dxa"/>
            <w:shd w:val="clear" w:color="auto" w:fill="auto"/>
          </w:tcPr>
          <w:p w14:paraId="00044E9B" w14:textId="77777777" w:rsidR="00B57B0A" w:rsidRPr="00090B4F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0B4F">
              <w:rPr>
                <w:rFonts w:ascii="Angsana New" w:hAnsi="Angsana New"/>
                <w:sz w:val="28"/>
                <w:szCs w:val="28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810" w:type="dxa"/>
          </w:tcPr>
          <w:p w14:paraId="40483626" w14:textId="77777777" w:rsidR="00B57B0A" w:rsidRPr="00EF7F83" w:rsidRDefault="00DB4B0B" w:rsidP="00CF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270" w:type="dxa"/>
          </w:tcPr>
          <w:p w14:paraId="2D521F3B" w14:textId="77777777" w:rsidR="00B57B0A" w:rsidRPr="00EF7F83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284F074" w14:textId="77777777" w:rsidR="00B57B0A" w:rsidRPr="00EF7F83" w:rsidRDefault="00B57B0A" w:rsidP="003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B0A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39" w:type="dxa"/>
          </w:tcPr>
          <w:p w14:paraId="010959B4" w14:textId="77777777" w:rsidR="00B57B0A" w:rsidRPr="00EF7F83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gridSpan w:val="2"/>
          </w:tcPr>
          <w:p w14:paraId="5EC2ED69" w14:textId="77777777" w:rsidR="00B57B0A" w:rsidRPr="00EF7F83" w:rsidRDefault="00DB4B0B" w:rsidP="00DB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8E5D6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771AB6A0" w14:textId="77777777" w:rsidR="00B57B0A" w:rsidRPr="00EF7F83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56DD097E" w14:textId="77777777" w:rsidR="00B57B0A" w:rsidRPr="00EF7F83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B0A">
              <w:rPr>
                <w:rFonts w:ascii="Angsana New" w:hAnsi="Angsana New"/>
                <w:sz w:val="28"/>
                <w:szCs w:val="28"/>
              </w:rPr>
              <w:t>460</w:t>
            </w:r>
          </w:p>
        </w:tc>
        <w:tc>
          <w:tcPr>
            <w:tcW w:w="244" w:type="dxa"/>
            <w:gridSpan w:val="2"/>
          </w:tcPr>
          <w:p w14:paraId="78C1F9DE" w14:textId="77777777" w:rsidR="00B57B0A" w:rsidRPr="00EF7F83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dxa"/>
            <w:gridSpan w:val="2"/>
          </w:tcPr>
          <w:p w14:paraId="449BA459" w14:textId="77777777" w:rsidR="00B57B0A" w:rsidRPr="00EF7F83" w:rsidRDefault="00DB4B0B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1FCB6FC" w14:textId="77777777" w:rsidR="00B57B0A" w:rsidRPr="00EF7F83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dxa"/>
          </w:tcPr>
          <w:p w14:paraId="7704B46A" w14:textId="77777777" w:rsidR="00B57B0A" w:rsidRPr="00EF7F83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B0A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244" w:type="dxa"/>
            <w:gridSpan w:val="2"/>
          </w:tcPr>
          <w:p w14:paraId="0A8A42AB" w14:textId="77777777" w:rsidR="00B57B0A" w:rsidRPr="00EF7F83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" w:type="dxa"/>
            <w:gridSpan w:val="2"/>
          </w:tcPr>
          <w:p w14:paraId="752C4CD8" w14:textId="77777777" w:rsidR="00B57B0A" w:rsidRPr="00EF7F83" w:rsidRDefault="00DB4B0B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236" w:type="dxa"/>
          </w:tcPr>
          <w:p w14:paraId="3F8CF98C" w14:textId="77777777" w:rsidR="00B57B0A" w:rsidRPr="00EF7F83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</w:tcPr>
          <w:p w14:paraId="1E4E4C19" w14:textId="77777777" w:rsidR="00B57B0A" w:rsidRPr="009267C2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B0A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244" w:type="dxa"/>
            <w:gridSpan w:val="2"/>
          </w:tcPr>
          <w:p w14:paraId="3CCA2590" w14:textId="77777777" w:rsidR="00B57B0A" w:rsidRPr="009267C2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</w:tcPr>
          <w:p w14:paraId="320FCDEB" w14:textId="77777777" w:rsidR="00B57B0A" w:rsidRPr="009267C2" w:rsidRDefault="00DB4B0B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236" w:type="dxa"/>
          </w:tcPr>
          <w:p w14:paraId="235B8A96" w14:textId="77777777" w:rsidR="00B57B0A" w:rsidRPr="009267C2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</w:tcPr>
          <w:p w14:paraId="09E06AA5" w14:textId="77777777" w:rsidR="00B57B0A" w:rsidRPr="009267C2" w:rsidRDefault="00B57B0A" w:rsidP="003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B0A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267" w:type="dxa"/>
          </w:tcPr>
          <w:p w14:paraId="016800BB" w14:textId="77777777" w:rsidR="00B57B0A" w:rsidRPr="009267C2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</w:tcPr>
          <w:p w14:paraId="0DF0AFAC" w14:textId="77777777" w:rsidR="00B57B0A" w:rsidRPr="009267C2" w:rsidRDefault="00DB4B0B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</w:t>
            </w:r>
          </w:p>
        </w:tc>
        <w:tc>
          <w:tcPr>
            <w:tcW w:w="267" w:type="dxa"/>
          </w:tcPr>
          <w:p w14:paraId="659013A1" w14:textId="77777777" w:rsidR="00B57B0A" w:rsidRPr="009267C2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3"/>
          </w:tcPr>
          <w:p w14:paraId="634DEB07" w14:textId="77777777" w:rsidR="00B57B0A" w:rsidRPr="009267C2" w:rsidRDefault="00B57B0A" w:rsidP="00B5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B0A">
              <w:rPr>
                <w:rFonts w:ascii="Angsana New" w:hAnsi="Angsana New"/>
                <w:sz w:val="28"/>
                <w:szCs w:val="28"/>
              </w:rPr>
              <w:t>438</w:t>
            </w:r>
          </w:p>
        </w:tc>
      </w:tr>
      <w:tr w:rsidR="00577D42" w:rsidRPr="00487D92" w14:paraId="4410CE1D" w14:textId="77777777" w:rsidTr="00280659">
        <w:tc>
          <w:tcPr>
            <w:tcW w:w="3777" w:type="dxa"/>
            <w:shd w:val="clear" w:color="auto" w:fill="auto"/>
          </w:tcPr>
          <w:p w14:paraId="57A17C9A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9360971" w14:textId="77777777" w:rsidR="00577D42" w:rsidRPr="00487D92" w:rsidRDefault="00577D42" w:rsidP="00CF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4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9152AA9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1C1283D7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D589EE8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41" w:type="dxa"/>
            <w:gridSpan w:val="2"/>
          </w:tcPr>
          <w:p w14:paraId="1BD4EEEB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2DE6F88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76" w:type="dxa"/>
          </w:tcPr>
          <w:p w14:paraId="3A699D28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00BEDED4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48" w:type="dxa"/>
            <w:gridSpan w:val="2"/>
          </w:tcPr>
          <w:p w14:paraId="35770F95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39D932F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98" w:type="dxa"/>
          </w:tcPr>
          <w:p w14:paraId="3F243F07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6C92B7EC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02" w:type="dxa"/>
            <w:gridSpan w:val="2"/>
          </w:tcPr>
          <w:p w14:paraId="53A6C468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FC9A45F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28" w:type="dxa"/>
          </w:tcPr>
          <w:p w14:paraId="35B39B24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46538A9F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38" w:type="dxa"/>
            <w:gridSpan w:val="2"/>
          </w:tcPr>
          <w:p w14:paraId="0DF9C7BD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2704632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54" w:type="dxa"/>
          </w:tcPr>
          <w:p w14:paraId="6841D044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FDFB451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63" w:type="dxa"/>
          </w:tcPr>
          <w:p w14:paraId="04156BAF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7" w:type="dxa"/>
          </w:tcPr>
          <w:p w14:paraId="44D0CD66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9" w:type="dxa"/>
            <w:gridSpan w:val="3"/>
          </w:tcPr>
          <w:p w14:paraId="19649E12" w14:textId="77777777" w:rsidR="00577D42" w:rsidRPr="00487D9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7D42" w:rsidRPr="00090B4F" w14:paraId="1685BE8B" w14:textId="77777777" w:rsidTr="00280659">
        <w:tc>
          <w:tcPr>
            <w:tcW w:w="3777" w:type="dxa"/>
            <w:shd w:val="clear" w:color="auto" w:fill="auto"/>
            <w:vAlign w:val="bottom"/>
          </w:tcPr>
          <w:p w14:paraId="53C00381" w14:textId="77777777" w:rsidR="00577D42" w:rsidRPr="00090B4F" w:rsidRDefault="00577D42" w:rsidP="000060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 w:hanging="72"/>
              <w:rPr>
                <w:rFonts w:ascii="Angsana New" w:hAnsi="Angsana New"/>
                <w:sz w:val="28"/>
                <w:szCs w:val="28"/>
              </w:rPr>
            </w:pPr>
            <w:r w:rsidRPr="00090B4F">
              <w:rPr>
                <w:rFonts w:ascii="Angsana New" w:hAnsi="Angsana New"/>
                <w:sz w:val="28"/>
                <w:szCs w:val="28"/>
                <w:cs/>
              </w:rPr>
              <w:t>สินทรัพย์ส่วนงาน ณ วันที่</w:t>
            </w:r>
            <w:r w:rsidRPr="00090B4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B304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3B304C">
              <w:rPr>
                <w:rFonts w:ascii="Angsana New" w:hAnsi="Angsana New"/>
                <w:sz w:val="28"/>
                <w:szCs w:val="28"/>
              </w:rPr>
              <w:t>2565</w:t>
            </w:r>
          </w:p>
          <w:p w14:paraId="085344F5" w14:textId="77777777" w:rsidR="00577D42" w:rsidRPr="00090B4F" w:rsidRDefault="00577D42" w:rsidP="000060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 w:hanging="72"/>
              <w:rPr>
                <w:rFonts w:ascii="Angsana New" w:hAnsi="Angsana New"/>
                <w:sz w:val="28"/>
                <w:szCs w:val="28"/>
              </w:rPr>
            </w:pPr>
            <w:r w:rsidRPr="00090B4F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090B4F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090B4F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vAlign w:val="bottom"/>
          </w:tcPr>
          <w:p w14:paraId="7D891D5A" w14:textId="77777777" w:rsidR="00577D42" w:rsidRPr="00B7065F" w:rsidRDefault="00DB4B0B" w:rsidP="00CF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270" w:type="dxa"/>
            <w:vAlign w:val="bottom"/>
          </w:tcPr>
          <w:p w14:paraId="1038084C" w14:textId="77777777" w:rsidR="00577D42" w:rsidRPr="00B7065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A3162A" w14:textId="77777777" w:rsidR="00577D42" w:rsidRPr="00B7065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B9618D6" w14:textId="77777777" w:rsidR="00577D42" w:rsidRPr="00B7065F" w:rsidRDefault="002079FB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239" w:type="dxa"/>
          </w:tcPr>
          <w:p w14:paraId="68437978" w14:textId="77777777" w:rsidR="00577D42" w:rsidRPr="00B7065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7F97E57A" w14:textId="77777777" w:rsidR="00577D42" w:rsidRPr="00B7065F" w:rsidRDefault="00DB4B0B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3,411</w:t>
            </w:r>
          </w:p>
        </w:tc>
        <w:tc>
          <w:tcPr>
            <w:tcW w:w="236" w:type="dxa"/>
          </w:tcPr>
          <w:p w14:paraId="014B8750" w14:textId="77777777" w:rsidR="00577D42" w:rsidRPr="00B7065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4992C3A1" w14:textId="77777777" w:rsidR="00577D42" w:rsidRPr="00B7065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E67E0D7" w14:textId="77777777" w:rsidR="00577D42" w:rsidRPr="00B7065F" w:rsidRDefault="00B47CDD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2079FB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244" w:type="dxa"/>
            <w:gridSpan w:val="2"/>
          </w:tcPr>
          <w:p w14:paraId="122965E2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59365768" w14:textId="77777777" w:rsidR="00577D42" w:rsidRPr="00323A5C" w:rsidRDefault="00DB4B0B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1,238</w:t>
            </w:r>
          </w:p>
        </w:tc>
        <w:tc>
          <w:tcPr>
            <w:tcW w:w="236" w:type="dxa"/>
          </w:tcPr>
          <w:p w14:paraId="14C4157D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98" w:type="dxa"/>
          </w:tcPr>
          <w:p w14:paraId="417914AE" w14:textId="77777777" w:rsidR="00577D4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D1B40DC" w14:textId="77777777" w:rsidR="00577D42" w:rsidRPr="00142755" w:rsidRDefault="002079FB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1,147</w:t>
            </w:r>
          </w:p>
        </w:tc>
        <w:tc>
          <w:tcPr>
            <w:tcW w:w="244" w:type="dxa"/>
            <w:gridSpan w:val="2"/>
          </w:tcPr>
          <w:p w14:paraId="7994161B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4120F003" w14:textId="77777777" w:rsidR="00577D42" w:rsidRPr="00323A5C" w:rsidRDefault="00DB4B0B" w:rsidP="002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5,799</w:t>
            </w:r>
          </w:p>
        </w:tc>
        <w:tc>
          <w:tcPr>
            <w:tcW w:w="236" w:type="dxa"/>
          </w:tcPr>
          <w:p w14:paraId="27A473A4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28" w:type="dxa"/>
          </w:tcPr>
          <w:p w14:paraId="6AF5182B" w14:textId="77777777" w:rsidR="00577D4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7AD0F4C" w14:textId="77777777" w:rsidR="00577D42" w:rsidRPr="00142755" w:rsidRDefault="002079FB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5,007</w:t>
            </w:r>
          </w:p>
        </w:tc>
        <w:tc>
          <w:tcPr>
            <w:tcW w:w="244" w:type="dxa"/>
            <w:gridSpan w:val="2"/>
          </w:tcPr>
          <w:p w14:paraId="2530C32F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5ABC9D1E" w14:textId="77777777" w:rsidR="00577D42" w:rsidRPr="00323A5C" w:rsidRDefault="00DB4B0B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236" w:type="dxa"/>
          </w:tcPr>
          <w:p w14:paraId="10E466D6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2549D88A" w14:textId="77777777" w:rsidR="00577D4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D04F3D6" w14:textId="77777777" w:rsidR="00577D42" w:rsidRPr="009267C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5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2079FB">
              <w:rPr>
                <w:rFonts w:ascii="Angsana New" w:hAnsi="Angsana New"/>
                <w:sz w:val="28"/>
                <w:szCs w:val="28"/>
              </w:rPr>
              <w:t>3</w:t>
            </w:r>
            <w:r w:rsidRPr="0014275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620B1A14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63" w:type="dxa"/>
            <w:vAlign w:val="bottom"/>
          </w:tcPr>
          <w:p w14:paraId="5EF45A17" w14:textId="77777777" w:rsidR="00577D42" w:rsidRPr="00323A5C" w:rsidRDefault="00DB4B0B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5,777</w:t>
            </w:r>
          </w:p>
        </w:tc>
        <w:tc>
          <w:tcPr>
            <w:tcW w:w="267" w:type="dxa"/>
          </w:tcPr>
          <w:p w14:paraId="5F31029D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9" w:type="dxa"/>
            <w:gridSpan w:val="3"/>
          </w:tcPr>
          <w:p w14:paraId="763E2E34" w14:textId="77777777" w:rsidR="00577D4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A7F73AE" w14:textId="77777777" w:rsidR="00577D42" w:rsidRPr="00142755" w:rsidRDefault="002079FB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</w:tr>
      <w:tr w:rsidR="00577D42" w:rsidRPr="00090B4F" w14:paraId="0FD54E3E" w14:textId="77777777" w:rsidTr="00280659">
        <w:tc>
          <w:tcPr>
            <w:tcW w:w="3777" w:type="dxa"/>
            <w:shd w:val="clear" w:color="auto" w:fill="auto"/>
            <w:vAlign w:val="bottom"/>
          </w:tcPr>
          <w:p w14:paraId="23EB964A" w14:textId="77777777" w:rsidR="00577D42" w:rsidRPr="00090B4F" w:rsidRDefault="00577D42" w:rsidP="000060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FF16CC7" w14:textId="77777777" w:rsidR="00577D42" w:rsidRPr="00B7065F" w:rsidRDefault="00577D42" w:rsidP="00CF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E6C43F" w14:textId="77777777" w:rsidR="00577D42" w:rsidRPr="00B7065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F034FF9" w14:textId="77777777" w:rsidR="00577D42" w:rsidRPr="00B7065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D1FC7F1" w14:textId="77777777" w:rsidR="00577D42" w:rsidRPr="00B7065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37464324" w14:textId="77777777" w:rsidR="00577D42" w:rsidRPr="00B7065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8A86B6" w14:textId="77777777" w:rsidR="00577D42" w:rsidRPr="00B7065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665EA44B" w14:textId="77777777" w:rsidR="00577D42" w:rsidRPr="00B7065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57D1C994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262F2808" w14:textId="77777777" w:rsidR="00577D4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1F78A5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98" w:type="dxa"/>
          </w:tcPr>
          <w:p w14:paraId="2464458F" w14:textId="77777777" w:rsidR="00577D4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35CD3CEA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1DA6BF2B" w14:textId="77777777" w:rsidR="00577D4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008627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28" w:type="dxa"/>
          </w:tcPr>
          <w:p w14:paraId="2C273C1E" w14:textId="77777777" w:rsidR="00577D4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783A1C58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685E46D0" w14:textId="77777777" w:rsidR="00577D4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CF9AAB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4E6D4453" w14:textId="77777777" w:rsidR="00577D4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50E2F274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63" w:type="dxa"/>
            <w:vAlign w:val="bottom"/>
          </w:tcPr>
          <w:p w14:paraId="2D7C1EDD" w14:textId="77777777" w:rsidR="00577D4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0DB8CC25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9" w:type="dxa"/>
            <w:gridSpan w:val="3"/>
          </w:tcPr>
          <w:p w14:paraId="057C6257" w14:textId="77777777" w:rsidR="00577D4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D42" w:rsidRPr="00090B4F" w14:paraId="1D355D12" w14:textId="77777777" w:rsidTr="00280659">
        <w:tc>
          <w:tcPr>
            <w:tcW w:w="3777" w:type="dxa"/>
            <w:shd w:val="clear" w:color="auto" w:fill="auto"/>
            <w:vAlign w:val="bottom"/>
          </w:tcPr>
          <w:p w14:paraId="05276191" w14:textId="77777777" w:rsidR="00577D42" w:rsidRPr="00090B4F" w:rsidRDefault="00577D42" w:rsidP="000060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090B4F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หนี้สินส่วนงาน ณ วันที่ </w:t>
            </w:r>
            <w:r w:rsidR="003B304C" w:rsidRPr="003B3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B304C" w:rsidRPr="003B304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3B304C" w:rsidRPr="003B304C">
              <w:rPr>
                <w:rFonts w:ascii="Angsana New" w:hAnsi="Angsana New"/>
                <w:sz w:val="28"/>
                <w:szCs w:val="28"/>
              </w:rPr>
              <w:t>2565</w:t>
            </w:r>
          </w:p>
          <w:p w14:paraId="52D69E43" w14:textId="77777777" w:rsidR="00577D42" w:rsidRPr="00090B4F" w:rsidRDefault="00577D42" w:rsidP="000060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090B4F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090B4F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090B4F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vAlign w:val="bottom"/>
          </w:tcPr>
          <w:p w14:paraId="0E825F16" w14:textId="77777777" w:rsidR="00577D42" w:rsidRPr="00B7065F" w:rsidRDefault="00DB4B0B" w:rsidP="00CF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(381)</w:t>
            </w:r>
          </w:p>
        </w:tc>
        <w:tc>
          <w:tcPr>
            <w:tcW w:w="270" w:type="dxa"/>
            <w:vAlign w:val="bottom"/>
          </w:tcPr>
          <w:p w14:paraId="3A86944D" w14:textId="77777777" w:rsidR="00577D42" w:rsidRPr="00B7065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F4287C" w14:textId="77777777" w:rsidR="00577D42" w:rsidRPr="00B7065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CC20712" w14:textId="77777777" w:rsidR="00577D42" w:rsidRPr="00B7065F" w:rsidRDefault="00577D42" w:rsidP="0030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65F">
              <w:rPr>
                <w:rFonts w:ascii="Angsana New" w:hAnsi="Angsana New"/>
                <w:sz w:val="28"/>
                <w:szCs w:val="28"/>
              </w:rPr>
              <w:t>(</w:t>
            </w:r>
            <w:r w:rsidR="00B47CDD">
              <w:rPr>
                <w:rFonts w:ascii="Angsana New" w:hAnsi="Angsana New"/>
                <w:sz w:val="28"/>
                <w:szCs w:val="28"/>
              </w:rPr>
              <w:t>3</w:t>
            </w:r>
            <w:r w:rsidR="002079FB">
              <w:rPr>
                <w:rFonts w:ascii="Angsana New" w:hAnsi="Angsana New"/>
                <w:sz w:val="28"/>
                <w:szCs w:val="28"/>
              </w:rPr>
              <w:t>42</w:t>
            </w:r>
            <w:r w:rsidRPr="00B706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4A961834" w14:textId="77777777" w:rsidR="00577D42" w:rsidRPr="00B7065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7B2B547C" w14:textId="77777777" w:rsidR="00577D42" w:rsidRPr="00B7065F" w:rsidRDefault="00DB4B0B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(1,404)</w:t>
            </w:r>
          </w:p>
        </w:tc>
        <w:tc>
          <w:tcPr>
            <w:tcW w:w="236" w:type="dxa"/>
          </w:tcPr>
          <w:p w14:paraId="485511D5" w14:textId="77777777" w:rsidR="00577D42" w:rsidRPr="00B7065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0299EABB" w14:textId="77777777" w:rsidR="00577D42" w:rsidRPr="00B7065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5CEACF2" w14:textId="77777777" w:rsidR="00577D42" w:rsidRPr="00B7065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65F">
              <w:rPr>
                <w:rFonts w:ascii="Angsana New" w:hAnsi="Angsana New"/>
                <w:sz w:val="28"/>
                <w:szCs w:val="28"/>
              </w:rPr>
              <w:t>(1,</w:t>
            </w:r>
            <w:r w:rsidR="002079FB">
              <w:rPr>
                <w:rFonts w:ascii="Angsana New" w:hAnsi="Angsana New"/>
                <w:sz w:val="28"/>
                <w:szCs w:val="28"/>
              </w:rPr>
              <w:t>305</w:t>
            </w:r>
            <w:r w:rsidRPr="00B706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4" w:type="dxa"/>
            <w:gridSpan w:val="2"/>
          </w:tcPr>
          <w:p w14:paraId="44CDB5C7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22C3796C" w14:textId="77777777" w:rsidR="00577D42" w:rsidRPr="00323A5C" w:rsidRDefault="00DB4B0B" w:rsidP="00DB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5"/>
              </w:tabs>
              <w:ind w:right="-26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(106)</w:t>
            </w:r>
          </w:p>
        </w:tc>
        <w:tc>
          <w:tcPr>
            <w:tcW w:w="236" w:type="dxa"/>
          </w:tcPr>
          <w:p w14:paraId="4015EDD0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98" w:type="dxa"/>
          </w:tcPr>
          <w:p w14:paraId="24512CA4" w14:textId="77777777" w:rsidR="00577D4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92A4E84" w14:textId="77777777" w:rsidR="00577D42" w:rsidRPr="00142755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079FB">
              <w:rPr>
                <w:rFonts w:ascii="Angsana New" w:hAnsi="Angsana New"/>
                <w:sz w:val="28"/>
                <w:szCs w:val="28"/>
              </w:rPr>
              <w:t>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4" w:type="dxa"/>
            <w:gridSpan w:val="2"/>
          </w:tcPr>
          <w:p w14:paraId="47130DF9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410BD223" w14:textId="77777777" w:rsidR="00577D42" w:rsidRPr="00323A5C" w:rsidRDefault="00DB4B0B" w:rsidP="00DB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1"/>
              </w:tabs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(1,891)</w:t>
            </w:r>
          </w:p>
        </w:tc>
        <w:tc>
          <w:tcPr>
            <w:tcW w:w="236" w:type="dxa"/>
          </w:tcPr>
          <w:p w14:paraId="7D8969E5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28" w:type="dxa"/>
          </w:tcPr>
          <w:p w14:paraId="1BB06696" w14:textId="77777777" w:rsidR="00577D4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95C4DA6" w14:textId="77777777" w:rsidR="00577D42" w:rsidRPr="00142755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079FB">
              <w:rPr>
                <w:rFonts w:ascii="Angsana New" w:hAnsi="Angsana New"/>
                <w:sz w:val="28"/>
                <w:szCs w:val="28"/>
              </w:rPr>
              <w:t>1</w:t>
            </w:r>
            <w:r w:rsidRPr="00142755">
              <w:rPr>
                <w:rFonts w:ascii="Angsana New" w:hAnsi="Angsana New"/>
                <w:sz w:val="28"/>
                <w:szCs w:val="28"/>
              </w:rPr>
              <w:t>,</w:t>
            </w:r>
            <w:r w:rsidR="002079FB">
              <w:rPr>
                <w:rFonts w:ascii="Angsana New" w:hAnsi="Angsana New"/>
                <w:sz w:val="28"/>
                <w:szCs w:val="28"/>
              </w:rPr>
              <w:t>745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4" w:type="dxa"/>
            <w:gridSpan w:val="2"/>
          </w:tcPr>
          <w:p w14:paraId="451BCC3F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567758CA" w14:textId="77777777" w:rsidR="00577D42" w:rsidRPr="00323A5C" w:rsidRDefault="00DB4B0B" w:rsidP="00DB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3B96174C" w14:textId="77777777" w:rsidR="00577D42" w:rsidRPr="00323A5C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</w:tcPr>
          <w:p w14:paraId="08089741" w14:textId="77777777" w:rsidR="00577D4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C9F4785" w14:textId="77777777" w:rsidR="00577D42" w:rsidRPr="00142755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55">
              <w:rPr>
                <w:rFonts w:ascii="Angsana New" w:hAnsi="Angsana New"/>
                <w:sz w:val="28"/>
                <w:szCs w:val="28"/>
              </w:rPr>
              <w:t>2</w:t>
            </w:r>
            <w:r w:rsidR="002079F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7" w:type="dxa"/>
          </w:tcPr>
          <w:p w14:paraId="158787EB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63" w:type="dxa"/>
            <w:vAlign w:val="bottom"/>
          </w:tcPr>
          <w:p w14:paraId="0B760A9B" w14:textId="77777777" w:rsidR="00577D42" w:rsidRPr="00323A5C" w:rsidRDefault="00DB4B0B" w:rsidP="00DB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5"/>
              </w:tabs>
              <w:ind w:right="-5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(1,870)</w:t>
            </w:r>
          </w:p>
        </w:tc>
        <w:tc>
          <w:tcPr>
            <w:tcW w:w="267" w:type="dxa"/>
          </w:tcPr>
          <w:p w14:paraId="4A8193AE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9" w:type="dxa"/>
            <w:gridSpan w:val="3"/>
          </w:tcPr>
          <w:p w14:paraId="680B5CF7" w14:textId="77777777" w:rsidR="00577D42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6FA5902" w14:textId="77777777" w:rsidR="00577D42" w:rsidRPr="00142755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079FB">
              <w:rPr>
                <w:rFonts w:ascii="Angsana New" w:hAnsi="Angsana New"/>
                <w:sz w:val="28"/>
                <w:szCs w:val="28"/>
              </w:rPr>
              <w:t>1,723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7D42" w:rsidRPr="00090B4F" w14:paraId="028EAB48" w14:textId="77777777" w:rsidTr="00280659">
        <w:tc>
          <w:tcPr>
            <w:tcW w:w="3777" w:type="dxa"/>
            <w:shd w:val="clear" w:color="auto" w:fill="auto"/>
          </w:tcPr>
          <w:p w14:paraId="23404FFC" w14:textId="77777777" w:rsidR="00577D42" w:rsidRPr="00090B4F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494538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F16AE9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9F1FF8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19A5731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90FD46E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5573CC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6" w:type="dxa"/>
            <w:shd w:val="clear" w:color="auto" w:fill="auto"/>
          </w:tcPr>
          <w:p w14:paraId="3C48526B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3D8EAFB5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shd w:val="clear" w:color="auto" w:fill="auto"/>
            <w:vAlign w:val="bottom"/>
          </w:tcPr>
          <w:p w14:paraId="25F78E9E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271167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8" w:type="dxa"/>
            <w:shd w:val="clear" w:color="auto" w:fill="auto"/>
          </w:tcPr>
          <w:p w14:paraId="66D35343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42E300B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0AF5F5C2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E1CC33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</w:tcPr>
          <w:p w14:paraId="29638743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A48DACC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dxa"/>
            <w:gridSpan w:val="2"/>
            <w:shd w:val="clear" w:color="auto" w:fill="auto"/>
          </w:tcPr>
          <w:p w14:paraId="07FEAC90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2ECBBB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E4AA059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FF640E2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3" w:type="dxa"/>
            <w:shd w:val="clear" w:color="auto" w:fill="auto"/>
          </w:tcPr>
          <w:p w14:paraId="2524140A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42199DF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14:paraId="481902D6" w14:textId="77777777" w:rsidR="00577D42" w:rsidRPr="0004138B" w:rsidRDefault="00577D42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64D8CF9" w14:textId="77777777" w:rsidR="00CE0514" w:rsidRDefault="00CE0514" w:rsidP="005A0BF1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b/>
          <w:bCs/>
          <w:sz w:val="28"/>
          <w:szCs w:val="28"/>
        </w:rPr>
      </w:pPr>
    </w:p>
    <w:p w14:paraId="5825FF8E" w14:textId="77777777" w:rsidR="00D87425" w:rsidRDefault="00D87425" w:rsidP="005A0BF1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b/>
          <w:bCs/>
          <w:sz w:val="28"/>
          <w:szCs w:val="28"/>
        </w:rPr>
      </w:pPr>
    </w:p>
    <w:p w14:paraId="44C9C5EC" w14:textId="77777777" w:rsidR="00D87425" w:rsidRPr="00090B4F" w:rsidRDefault="00D87425" w:rsidP="005A0BF1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b/>
          <w:bCs/>
          <w:sz w:val="28"/>
          <w:szCs w:val="28"/>
        </w:rPr>
      </w:pPr>
    </w:p>
    <w:tbl>
      <w:tblPr>
        <w:tblW w:w="14852" w:type="dxa"/>
        <w:tblInd w:w="561" w:type="dxa"/>
        <w:tblLayout w:type="fixed"/>
        <w:tblLook w:val="04A0" w:firstRow="1" w:lastRow="0" w:firstColumn="1" w:lastColumn="0" w:noHBand="0" w:noVBand="1"/>
      </w:tblPr>
      <w:tblGrid>
        <w:gridCol w:w="4227"/>
        <w:gridCol w:w="1170"/>
        <w:gridCol w:w="270"/>
        <w:gridCol w:w="1074"/>
        <w:gridCol w:w="8"/>
        <w:gridCol w:w="262"/>
        <w:gridCol w:w="8"/>
        <w:gridCol w:w="1080"/>
        <w:gridCol w:w="270"/>
        <w:gridCol w:w="1072"/>
        <w:gridCol w:w="8"/>
        <w:gridCol w:w="262"/>
        <w:gridCol w:w="8"/>
        <w:gridCol w:w="1080"/>
        <w:gridCol w:w="270"/>
        <w:gridCol w:w="1072"/>
        <w:gridCol w:w="8"/>
        <w:gridCol w:w="262"/>
        <w:gridCol w:w="8"/>
        <w:gridCol w:w="1080"/>
        <w:gridCol w:w="270"/>
        <w:gridCol w:w="1072"/>
        <w:gridCol w:w="11"/>
      </w:tblGrid>
      <w:tr w:rsidR="00D87425" w:rsidRPr="00E72303" w14:paraId="13607DCA" w14:textId="77777777" w:rsidTr="00D87425">
        <w:trPr>
          <w:gridAfter w:val="1"/>
          <w:wAfter w:w="11" w:type="dxa"/>
          <w:tblHeader/>
        </w:trPr>
        <w:tc>
          <w:tcPr>
            <w:tcW w:w="4227" w:type="dxa"/>
            <w:shd w:val="clear" w:color="auto" w:fill="auto"/>
            <w:vAlign w:val="bottom"/>
          </w:tcPr>
          <w:p w14:paraId="0BBAD8B0" w14:textId="77777777" w:rsidR="00D87425" w:rsidRPr="00E72303" w:rsidRDefault="00D87425" w:rsidP="00707EB3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0614" w:type="dxa"/>
            <w:gridSpan w:val="21"/>
            <w:shd w:val="clear" w:color="auto" w:fill="auto"/>
          </w:tcPr>
          <w:p w14:paraId="1A178546" w14:textId="77777777" w:rsidR="00D87425" w:rsidRPr="00E72303" w:rsidRDefault="00D87425" w:rsidP="00707EB3">
            <w:pPr>
              <w:tabs>
                <w:tab w:val="left" w:pos="1277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425" w:rsidRPr="00E72303" w14:paraId="521E371B" w14:textId="77777777" w:rsidTr="00D87425">
        <w:trPr>
          <w:gridAfter w:val="1"/>
          <w:wAfter w:w="11" w:type="dxa"/>
          <w:tblHeader/>
        </w:trPr>
        <w:tc>
          <w:tcPr>
            <w:tcW w:w="4227" w:type="dxa"/>
            <w:shd w:val="clear" w:color="auto" w:fill="auto"/>
            <w:vAlign w:val="bottom"/>
          </w:tcPr>
          <w:p w14:paraId="77C65A10" w14:textId="77777777" w:rsidR="00D87425" w:rsidRPr="00E72303" w:rsidRDefault="00D87425" w:rsidP="00707EB3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514" w:type="dxa"/>
            <w:gridSpan w:val="3"/>
            <w:shd w:val="clear" w:color="auto" w:fill="auto"/>
          </w:tcPr>
          <w:p w14:paraId="0F7A140C" w14:textId="77777777" w:rsidR="00D87425" w:rsidRPr="00E72303" w:rsidRDefault="00D87425" w:rsidP="00707EB3">
            <w:pPr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ชิ้นส่วนอิเล็กทรอนิกส์</w:t>
            </w:r>
          </w:p>
          <w:p w14:paraId="595FCA21" w14:textId="77777777" w:rsidR="00D87425" w:rsidRPr="00E72303" w:rsidRDefault="00D87425" w:rsidP="00707EB3">
            <w:pPr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สำหรับอุปกรณ์</w:t>
            </w:r>
            <w:r w:rsidRPr="007040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ยา</w:t>
            </w:r>
            <w:r w:rsidRPr="007040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7040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ยนต์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DA2F8D" w14:textId="77777777" w:rsidR="00D87425" w:rsidRPr="00E72303" w:rsidRDefault="00D87425" w:rsidP="00707EB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2F5F0CB7" w14:textId="77777777" w:rsidR="00D87425" w:rsidRDefault="00D87425" w:rsidP="00707EB3">
            <w:pPr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ชิ้นส่วนอิเล็กทรอนิกส์</w:t>
            </w:r>
          </w:p>
          <w:p w14:paraId="6C778FCF" w14:textId="77777777" w:rsidR="00D87425" w:rsidRPr="008C0463" w:rsidRDefault="00D87425" w:rsidP="00707EB3">
            <w:pPr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สำหรับอุปกรณ์สำนักงาน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D4F568" w14:textId="77777777" w:rsidR="00D87425" w:rsidRPr="00E72303" w:rsidRDefault="00D87425" w:rsidP="00707EB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21D75E57" w14:textId="77777777" w:rsidR="00D87425" w:rsidRPr="00E72303" w:rsidRDefault="00D87425" w:rsidP="00707EB3">
            <w:pPr>
              <w:ind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5E4AF4FD" w14:textId="77777777" w:rsidR="00D87425" w:rsidRPr="00E72303" w:rsidRDefault="00D87425" w:rsidP="00707EB3">
            <w:pPr>
              <w:spacing w:line="240" w:lineRule="auto"/>
              <w:ind w:left="-112" w:right="-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อิเล็กทรอนิกส์อื่นๆ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A56F63" w14:textId="77777777" w:rsidR="00D87425" w:rsidRPr="00E72303" w:rsidRDefault="00D87425" w:rsidP="00707EB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71AF353A" w14:textId="77777777" w:rsidR="00D87425" w:rsidRPr="00E72303" w:rsidRDefault="00D87425" w:rsidP="00707EB3">
            <w:pPr>
              <w:ind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999F378" w14:textId="77777777" w:rsidR="00D87425" w:rsidRPr="00E72303" w:rsidRDefault="00D87425" w:rsidP="00707EB3">
            <w:pPr>
              <w:spacing w:line="240" w:lineRule="auto"/>
              <w:ind w:left="-146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87425" w:rsidRPr="00E72303" w14:paraId="6A32D6CC" w14:textId="77777777" w:rsidTr="00D87425">
        <w:trPr>
          <w:tblHeader/>
        </w:trPr>
        <w:tc>
          <w:tcPr>
            <w:tcW w:w="4227" w:type="dxa"/>
            <w:shd w:val="clear" w:color="auto" w:fill="auto"/>
            <w:vAlign w:val="bottom"/>
          </w:tcPr>
          <w:p w14:paraId="6C34F1F4" w14:textId="77777777" w:rsidR="00D87425" w:rsidRPr="00E72303" w:rsidRDefault="00D87425" w:rsidP="00707EB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33141A" w14:textId="77777777" w:rsidR="00D87425" w:rsidRPr="00E72303" w:rsidRDefault="00D87425" w:rsidP="00707EB3">
            <w:pPr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970A07" w14:textId="77777777" w:rsidR="00D87425" w:rsidRPr="00E72303" w:rsidRDefault="00D87425" w:rsidP="00707EB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D688D8E" w14:textId="77777777" w:rsidR="00D87425" w:rsidRPr="00E72303" w:rsidRDefault="00D87425" w:rsidP="00707EB3">
            <w:pPr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F0B405A" w14:textId="77777777" w:rsidR="00D87425" w:rsidRPr="00E72303" w:rsidRDefault="00D87425" w:rsidP="00707EB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B08647" w14:textId="77777777" w:rsidR="00D87425" w:rsidRPr="00E72303" w:rsidRDefault="00D87425" w:rsidP="00707EB3">
            <w:pPr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C1381" w14:textId="77777777" w:rsidR="00D87425" w:rsidRPr="00E72303" w:rsidRDefault="00D87425" w:rsidP="00707EB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825212A" w14:textId="77777777" w:rsidR="00D87425" w:rsidRPr="00E72303" w:rsidRDefault="00D87425" w:rsidP="00707EB3">
            <w:pPr>
              <w:tabs>
                <w:tab w:val="clear" w:pos="3515"/>
                <w:tab w:val="left" w:pos="940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3763847" w14:textId="77777777" w:rsidR="00D87425" w:rsidRPr="00E72303" w:rsidRDefault="00D87425" w:rsidP="00707EB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59C48D" w14:textId="77777777" w:rsidR="00D87425" w:rsidRPr="00E72303" w:rsidRDefault="00D87425" w:rsidP="00707EB3">
            <w:pPr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61702" w14:textId="77777777" w:rsidR="00D87425" w:rsidRPr="00E72303" w:rsidRDefault="00D87425" w:rsidP="00707EB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73D93FF" w14:textId="77777777" w:rsidR="00D87425" w:rsidRPr="00E72303" w:rsidRDefault="00D87425" w:rsidP="00707EB3">
            <w:pPr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63899D" w14:textId="77777777" w:rsidR="00D87425" w:rsidRPr="00E72303" w:rsidRDefault="00D87425" w:rsidP="00707EB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A2F5C5" w14:textId="77777777" w:rsidR="00D87425" w:rsidRPr="00E72303" w:rsidRDefault="00D87425" w:rsidP="00707EB3">
            <w:pPr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BB6712" w14:textId="77777777" w:rsidR="00D87425" w:rsidRPr="00E72303" w:rsidRDefault="00D87425" w:rsidP="00707EB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1B6E1BF2" w14:textId="77777777" w:rsidR="00D87425" w:rsidRPr="00E72303" w:rsidRDefault="00D87425" w:rsidP="00707EB3">
            <w:pPr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87425" w:rsidRPr="00E72303" w14:paraId="1ADDD7F6" w14:textId="77777777" w:rsidTr="00D87425">
        <w:trPr>
          <w:gridAfter w:val="1"/>
          <w:wAfter w:w="11" w:type="dxa"/>
          <w:tblHeader/>
        </w:trPr>
        <w:tc>
          <w:tcPr>
            <w:tcW w:w="4227" w:type="dxa"/>
            <w:shd w:val="clear" w:color="auto" w:fill="auto"/>
          </w:tcPr>
          <w:p w14:paraId="3B673FAE" w14:textId="77777777" w:rsidR="00D87425" w:rsidRPr="00E72303" w:rsidRDefault="00D87425" w:rsidP="00707EB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14" w:type="dxa"/>
            <w:gridSpan w:val="21"/>
            <w:shd w:val="clear" w:color="auto" w:fill="auto"/>
            <w:vAlign w:val="bottom"/>
          </w:tcPr>
          <w:p w14:paraId="0302BB73" w14:textId="77777777" w:rsidR="00D87425" w:rsidRPr="00E72303" w:rsidRDefault="00D87425" w:rsidP="00707EB3">
            <w:pPr>
              <w:tabs>
                <w:tab w:val="decimal" w:pos="484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7230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E7230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D87425" w:rsidRPr="00E72303" w14:paraId="3686E1A6" w14:textId="77777777" w:rsidTr="00707EB3">
        <w:tc>
          <w:tcPr>
            <w:tcW w:w="4227" w:type="dxa"/>
            <w:shd w:val="clear" w:color="auto" w:fill="auto"/>
          </w:tcPr>
          <w:p w14:paraId="4BB2C027" w14:textId="77777777" w:rsidR="00D87425" w:rsidRPr="00E72303" w:rsidRDefault="00D87425" w:rsidP="00707EB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826319" w14:textId="77777777" w:rsidR="00D87425" w:rsidRPr="00E72303" w:rsidRDefault="00D87425" w:rsidP="00707EB3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208222" w14:textId="77777777" w:rsidR="00D87425" w:rsidRPr="00E72303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62D3A33" w14:textId="77777777" w:rsidR="00D87425" w:rsidRPr="00E72303" w:rsidRDefault="00D87425" w:rsidP="00707EB3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1EAD49" w14:textId="77777777" w:rsidR="00D87425" w:rsidRPr="00E72303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EAC5E6" w14:textId="77777777" w:rsidR="00D87425" w:rsidRPr="00E72303" w:rsidRDefault="00D87425" w:rsidP="00707EB3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B6F67A" w14:textId="77777777" w:rsidR="00D87425" w:rsidRPr="00E72303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61A6BB4" w14:textId="77777777" w:rsidR="00D87425" w:rsidRPr="00E72303" w:rsidRDefault="00D87425" w:rsidP="00707EB3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EA2B9DE" w14:textId="77777777" w:rsidR="00D87425" w:rsidRPr="00E72303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C185EA" w14:textId="77777777" w:rsidR="00D87425" w:rsidRPr="00E72303" w:rsidRDefault="00D87425" w:rsidP="00707EB3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3B3D0B" w14:textId="77777777" w:rsidR="00D87425" w:rsidRPr="00E72303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5A1C36F" w14:textId="77777777" w:rsidR="00D87425" w:rsidRPr="00E72303" w:rsidRDefault="00D87425" w:rsidP="00707EB3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D35DA8" w14:textId="77777777" w:rsidR="00D87425" w:rsidRPr="00E72303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BCB1D4" w14:textId="77777777" w:rsidR="00D87425" w:rsidRPr="00E72303" w:rsidRDefault="00D87425" w:rsidP="00707EB3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FEC38B" w14:textId="77777777" w:rsidR="00D87425" w:rsidRPr="00E72303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71A087CE" w14:textId="77777777" w:rsidR="00D87425" w:rsidRPr="00E72303" w:rsidRDefault="00D87425" w:rsidP="00707EB3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7425" w:rsidRPr="00E72303" w14:paraId="508C2604" w14:textId="77777777" w:rsidTr="00707EB3">
        <w:tc>
          <w:tcPr>
            <w:tcW w:w="4227" w:type="dxa"/>
            <w:shd w:val="clear" w:color="auto" w:fill="auto"/>
          </w:tcPr>
          <w:p w14:paraId="6F8B61DD" w14:textId="77777777" w:rsidR="00D87425" w:rsidRPr="00E72303" w:rsidRDefault="00D87425" w:rsidP="00707EB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363CD7" w14:textId="77777777" w:rsidR="00D87425" w:rsidRPr="00E72303" w:rsidRDefault="00D87425" w:rsidP="00707EB3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C8F121" w14:textId="77777777" w:rsidR="00D87425" w:rsidRPr="00E72303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FD73D7B" w14:textId="77777777" w:rsidR="00D87425" w:rsidRPr="00E72303" w:rsidRDefault="00D87425" w:rsidP="00707EB3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5E5DE4" w14:textId="77777777" w:rsidR="00D87425" w:rsidRPr="00E72303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44D53D" w14:textId="77777777" w:rsidR="00D87425" w:rsidRPr="00E72303" w:rsidRDefault="00D87425" w:rsidP="00707EB3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B53DBB" w14:textId="77777777" w:rsidR="00D87425" w:rsidRPr="00E72303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50E0E17" w14:textId="77777777" w:rsidR="00D87425" w:rsidRPr="00E72303" w:rsidRDefault="00D87425" w:rsidP="00707EB3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3F7C6C" w14:textId="77777777" w:rsidR="00D87425" w:rsidRPr="00E72303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94FC92" w14:textId="77777777" w:rsidR="00D87425" w:rsidRPr="00E72303" w:rsidRDefault="00D87425" w:rsidP="00707EB3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AA55DD" w14:textId="77777777" w:rsidR="00D87425" w:rsidRPr="00E72303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8ACDD9F" w14:textId="77777777" w:rsidR="00D87425" w:rsidRPr="00E72303" w:rsidRDefault="00D87425" w:rsidP="00707EB3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BEEA8A" w14:textId="77777777" w:rsidR="00D87425" w:rsidRPr="00E72303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387870" w14:textId="77777777" w:rsidR="00D87425" w:rsidRPr="00E72303" w:rsidRDefault="00D87425" w:rsidP="00707EB3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714565" w14:textId="77777777" w:rsidR="00D87425" w:rsidRPr="00E72303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127FEBF7" w14:textId="77777777" w:rsidR="00D87425" w:rsidRPr="00E72303" w:rsidRDefault="00D87425" w:rsidP="00707EB3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7425" w:rsidRPr="00E72303" w14:paraId="4F1DDFAF" w14:textId="77777777" w:rsidTr="00707EB3">
        <w:tc>
          <w:tcPr>
            <w:tcW w:w="4227" w:type="dxa"/>
            <w:shd w:val="clear" w:color="auto" w:fill="auto"/>
          </w:tcPr>
          <w:p w14:paraId="2B9B45A4" w14:textId="77777777" w:rsidR="00D87425" w:rsidRPr="00E72303" w:rsidRDefault="00D87425" w:rsidP="00D8742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14:paraId="7ECB646A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270" w:type="dxa"/>
          </w:tcPr>
          <w:p w14:paraId="5BD82D6B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F5345E7" w14:textId="77777777" w:rsidR="00D87425" w:rsidRPr="00D87425" w:rsidRDefault="00D87425" w:rsidP="00D87425">
            <w:pPr>
              <w:tabs>
                <w:tab w:val="clear" w:pos="907"/>
                <w:tab w:val="left" w:pos="863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 w:hint="cs"/>
                <w:sz w:val="28"/>
                <w:szCs w:val="28"/>
              </w:rPr>
              <w:t>510</w:t>
            </w:r>
          </w:p>
        </w:tc>
        <w:tc>
          <w:tcPr>
            <w:tcW w:w="270" w:type="dxa"/>
            <w:gridSpan w:val="2"/>
          </w:tcPr>
          <w:p w14:paraId="08AD7534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760DE8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5,270</w:t>
            </w:r>
          </w:p>
        </w:tc>
        <w:tc>
          <w:tcPr>
            <w:tcW w:w="270" w:type="dxa"/>
          </w:tcPr>
          <w:p w14:paraId="290031BC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780B279" w14:textId="77777777" w:rsidR="00D87425" w:rsidRPr="00D87425" w:rsidRDefault="00D87425" w:rsidP="00D87425">
            <w:pPr>
              <w:tabs>
                <w:tab w:val="clear" w:pos="907"/>
                <w:tab w:val="left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 w:hint="cs"/>
                <w:sz w:val="28"/>
                <w:szCs w:val="28"/>
              </w:rPr>
              <w:t>5,432</w:t>
            </w:r>
          </w:p>
        </w:tc>
        <w:tc>
          <w:tcPr>
            <w:tcW w:w="270" w:type="dxa"/>
            <w:gridSpan w:val="2"/>
          </w:tcPr>
          <w:p w14:paraId="6F4B7B46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C50E2D" w14:textId="77777777" w:rsidR="00D87425" w:rsidRPr="00D87425" w:rsidRDefault="00D87425" w:rsidP="00D87425">
            <w:pPr>
              <w:tabs>
                <w:tab w:val="clear" w:pos="907"/>
                <w:tab w:val="left" w:pos="863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270" w:type="dxa"/>
          </w:tcPr>
          <w:p w14:paraId="4BBD9935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3AB5D52" w14:textId="77777777" w:rsidR="00D87425" w:rsidRPr="00D87425" w:rsidRDefault="00D87425" w:rsidP="00D87425">
            <w:pPr>
              <w:tabs>
                <w:tab w:val="clear" w:pos="907"/>
                <w:tab w:val="left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 w:hint="cs"/>
                <w:sz w:val="28"/>
                <w:szCs w:val="28"/>
              </w:rPr>
              <w:t>298</w:t>
            </w:r>
          </w:p>
        </w:tc>
        <w:tc>
          <w:tcPr>
            <w:tcW w:w="270" w:type="dxa"/>
            <w:gridSpan w:val="2"/>
          </w:tcPr>
          <w:p w14:paraId="2027EF2E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0F69C4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5,987</w:t>
            </w:r>
          </w:p>
        </w:tc>
        <w:tc>
          <w:tcPr>
            <w:tcW w:w="270" w:type="dxa"/>
          </w:tcPr>
          <w:p w14:paraId="65594491" w14:textId="77777777" w:rsidR="00D87425" w:rsidRPr="002F28BE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2CA849A4" w14:textId="77777777" w:rsidR="00D87425" w:rsidRPr="002F28BE" w:rsidRDefault="00D87425" w:rsidP="00D87425">
            <w:pPr>
              <w:tabs>
                <w:tab w:val="clear" w:pos="907"/>
                <w:tab w:val="left" w:pos="863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F28BE">
              <w:rPr>
                <w:rFonts w:ascii="Angsana New" w:hAnsi="Angsana New" w:hint="cs"/>
                <w:sz w:val="28"/>
                <w:szCs w:val="28"/>
              </w:rPr>
              <w:t>6,240</w:t>
            </w:r>
          </w:p>
        </w:tc>
      </w:tr>
      <w:tr w:rsidR="00D87425" w:rsidRPr="00E72303" w14:paraId="070CCED3" w14:textId="77777777" w:rsidTr="00707EB3">
        <w:tc>
          <w:tcPr>
            <w:tcW w:w="4227" w:type="dxa"/>
            <w:shd w:val="clear" w:color="auto" w:fill="auto"/>
          </w:tcPr>
          <w:p w14:paraId="481B24E0" w14:textId="77777777" w:rsidR="00D87425" w:rsidRPr="00E72303" w:rsidRDefault="00D87425" w:rsidP="00D8742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vAlign w:val="bottom"/>
          </w:tcPr>
          <w:p w14:paraId="54627938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1,354</w:t>
            </w:r>
          </w:p>
        </w:tc>
        <w:tc>
          <w:tcPr>
            <w:tcW w:w="270" w:type="dxa"/>
          </w:tcPr>
          <w:p w14:paraId="60D13CFF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61DF2CE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 w:hint="cs"/>
                <w:sz w:val="28"/>
                <w:szCs w:val="28"/>
              </w:rPr>
              <w:t>792</w:t>
            </w:r>
          </w:p>
        </w:tc>
        <w:tc>
          <w:tcPr>
            <w:tcW w:w="270" w:type="dxa"/>
            <w:gridSpan w:val="2"/>
          </w:tcPr>
          <w:p w14:paraId="55F89F74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09FE15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653669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5E51842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0E08C12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6A5E30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270" w:type="dxa"/>
          </w:tcPr>
          <w:p w14:paraId="48AC3480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166DCE8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 w:hint="cs"/>
                <w:sz w:val="28"/>
                <w:szCs w:val="28"/>
              </w:rPr>
              <w:t>260</w:t>
            </w:r>
          </w:p>
        </w:tc>
        <w:tc>
          <w:tcPr>
            <w:tcW w:w="270" w:type="dxa"/>
            <w:gridSpan w:val="2"/>
          </w:tcPr>
          <w:p w14:paraId="323571EB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6022B5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1,477</w:t>
            </w:r>
          </w:p>
        </w:tc>
        <w:tc>
          <w:tcPr>
            <w:tcW w:w="270" w:type="dxa"/>
          </w:tcPr>
          <w:p w14:paraId="4E204787" w14:textId="77777777" w:rsidR="00D87425" w:rsidRPr="002F28BE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4764F4B6" w14:textId="77777777" w:rsidR="00D87425" w:rsidRPr="002F28BE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F28BE">
              <w:rPr>
                <w:rFonts w:ascii="Angsana New" w:hAnsi="Angsana New" w:hint="cs"/>
                <w:sz w:val="28"/>
                <w:szCs w:val="28"/>
              </w:rPr>
              <w:t>1,052</w:t>
            </w:r>
          </w:p>
        </w:tc>
      </w:tr>
      <w:tr w:rsidR="00D87425" w:rsidRPr="00E72303" w14:paraId="3767B47C" w14:textId="77777777" w:rsidTr="00707EB3">
        <w:tc>
          <w:tcPr>
            <w:tcW w:w="4227" w:type="dxa"/>
            <w:shd w:val="clear" w:color="auto" w:fill="auto"/>
          </w:tcPr>
          <w:p w14:paraId="11672CED" w14:textId="77777777" w:rsidR="00D87425" w:rsidRPr="00E72303" w:rsidRDefault="00D87425" w:rsidP="00D8742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170" w:type="dxa"/>
            <w:vAlign w:val="bottom"/>
          </w:tcPr>
          <w:p w14:paraId="3E334362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70" w:type="dxa"/>
          </w:tcPr>
          <w:p w14:paraId="4FACE4C9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6D1D939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 w:hint="cs"/>
                <w:sz w:val="28"/>
                <w:szCs w:val="28"/>
              </w:rPr>
              <w:t>41</w:t>
            </w:r>
          </w:p>
        </w:tc>
        <w:tc>
          <w:tcPr>
            <w:tcW w:w="270" w:type="dxa"/>
            <w:gridSpan w:val="2"/>
          </w:tcPr>
          <w:p w14:paraId="2B873042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531190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D5CD5B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A33E244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37C2C1B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B50D1A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C4A40B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D60EBE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6005335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84FD56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70" w:type="dxa"/>
          </w:tcPr>
          <w:p w14:paraId="29F780FE" w14:textId="77777777" w:rsidR="00D87425" w:rsidRPr="002F28BE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71C6552" w14:textId="77777777" w:rsidR="00D87425" w:rsidRPr="002F28BE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F28BE">
              <w:rPr>
                <w:rFonts w:ascii="Angsana New" w:hAnsi="Angsana New" w:hint="cs"/>
                <w:sz w:val="28"/>
                <w:szCs w:val="28"/>
              </w:rPr>
              <w:t>41</w:t>
            </w:r>
          </w:p>
        </w:tc>
      </w:tr>
      <w:tr w:rsidR="00D87425" w:rsidRPr="00E72303" w14:paraId="3A46E1E6" w14:textId="77777777" w:rsidTr="00707EB3">
        <w:tc>
          <w:tcPr>
            <w:tcW w:w="4227" w:type="dxa"/>
            <w:shd w:val="clear" w:color="auto" w:fill="auto"/>
          </w:tcPr>
          <w:p w14:paraId="2083CDA5" w14:textId="77777777" w:rsidR="00D87425" w:rsidRPr="00E72303" w:rsidRDefault="00D87425" w:rsidP="00D8742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74E930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270" w:type="dxa"/>
          </w:tcPr>
          <w:p w14:paraId="4F22C3C2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vAlign w:val="bottom"/>
          </w:tcPr>
          <w:p w14:paraId="03BCC3EB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 w:hint="cs"/>
                <w:sz w:val="28"/>
                <w:szCs w:val="28"/>
              </w:rPr>
              <w:t>638</w:t>
            </w:r>
          </w:p>
        </w:tc>
        <w:tc>
          <w:tcPr>
            <w:tcW w:w="270" w:type="dxa"/>
            <w:gridSpan w:val="2"/>
          </w:tcPr>
          <w:p w14:paraId="7BB4CB0F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DF0398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399D5E1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FAEF5A5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612C422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FB3CAB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95350BF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C4DAD6B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</w:tcPr>
          <w:p w14:paraId="0B02A948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24E69B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22AF8BAC" w14:textId="77777777" w:rsidR="00D87425" w:rsidRPr="002F28BE" w:rsidRDefault="00D87425" w:rsidP="00D874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bottom"/>
          </w:tcPr>
          <w:p w14:paraId="438E0447" w14:textId="77777777" w:rsidR="00D87425" w:rsidRPr="002F28BE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F28BE">
              <w:rPr>
                <w:rFonts w:ascii="Angsana New" w:hAnsi="Angsana New" w:hint="cs"/>
                <w:sz w:val="28"/>
                <w:szCs w:val="28"/>
              </w:rPr>
              <w:t>642</w:t>
            </w:r>
          </w:p>
        </w:tc>
      </w:tr>
      <w:tr w:rsidR="00D87425" w:rsidRPr="00E72303" w14:paraId="4A3184E9" w14:textId="77777777" w:rsidTr="00707EB3">
        <w:tc>
          <w:tcPr>
            <w:tcW w:w="4227" w:type="dxa"/>
            <w:shd w:val="clear" w:color="auto" w:fill="auto"/>
          </w:tcPr>
          <w:p w14:paraId="4C5500AE" w14:textId="77777777" w:rsidR="00D87425" w:rsidRPr="00E72303" w:rsidRDefault="00D87425" w:rsidP="00D8742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80207" w14:textId="77777777" w:rsidR="00D87425" w:rsidRPr="00D87425" w:rsidRDefault="00D87425" w:rsidP="00D87425">
            <w:pPr>
              <w:tabs>
                <w:tab w:val="clear" w:pos="907"/>
                <w:tab w:val="left" w:pos="95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425">
              <w:rPr>
                <w:rFonts w:ascii="Angsana New" w:hAnsi="Angsana New"/>
                <w:b/>
                <w:bCs/>
                <w:sz w:val="28"/>
                <w:szCs w:val="28"/>
              </w:rPr>
              <w:t>1,911</w:t>
            </w:r>
          </w:p>
        </w:tc>
        <w:tc>
          <w:tcPr>
            <w:tcW w:w="270" w:type="dxa"/>
          </w:tcPr>
          <w:p w14:paraId="7242B92E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7169F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425">
              <w:rPr>
                <w:rFonts w:ascii="Angsana New" w:hAnsi="Angsana New" w:hint="cs"/>
                <w:b/>
                <w:bCs/>
                <w:sz w:val="28"/>
                <w:szCs w:val="28"/>
              </w:rPr>
              <w:t>1,981</w:t>
            </w:r>
          </w:p>
        </w:tc>
        <w:tc>
          <w:tcPr>
            <w:tcW w:w="270" w:type="dxa"/>
            <w:gridSpan w:val="2"/>
          </w:tcPr>
          <w:p w14:paraId="64BB7D71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85449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425">
              <w:rPr>
                <w:rFonts w:ascii="Angsana New" w:hAnsi="Angsana New"/>
                <w:b/>
                <w:bCs/>
                <w:sz w:val="28"/>
                <w:szCs w:val="28"/>
              </w:rPr>
              <w:t>5,278</w:t>
            </w:r>
          </w:p>
        </w:tc>
        <w:tc>
          <w:tcPr>
            <w:tcW w:w="270" w:type="dxa"/>
          </w:tcPr>
          <w:p w14:paraId="2B562E24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34E8B5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425">
              <w:rPr>
                <w:rFonts w:ascii="Angsana New" w:hAnsi="Angsana New"/>
                <w:b/>
                <w:bCs/>
                <w:sz w:val="28"/>
                <w:szCs w:val="28"/>
              </w:rPr>
              <w:t>5,432</w:t>
            </w:r>
          </w:p>
        </w:tc>
        <w:tc>
          <w:tcPr>
            <w:tcW w:w="270" w:type="dxa"/>
            <w:gridSpan w:val="2"/>
          </w:tcPr>
          <w:p w14:paraId="1CD02220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9EC34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425">
              <w:rPr>
                <w:rFonts w:ascii="Angsana New" w:hAnsi="Angsana New"/>
                <w:b/>
                <w:bCs/>
                <w:sz w:val="28"/>
                <w:szCs w:val="28"/>
              </w:rPr>
              <w:t>408</w:t>
            </w:r>
          </w:p>
        </w:tc>
        <w:tc>
          <w:tcPr>
            <w:tcW w:w="270" w:type="dxa"/>
          </w:tcPr>
          <w:p w14:paraId="32A78B24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1AE7B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425">
              <w:rPr>
                <w:rFonts w:ascii="Angsana New" w:hAnsi="Angsana New" w:hint="cs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70" w:type="dxa"/>
            <w:gridSpan w:val="2"/>
          </w:tcPr>
          <w:p w14:paraId="4FDF8CAF" w14:textId="77777777" w:rsidR="00D87425" w:rsidRPr="00D87425" w:rsidRDefault="00D87425" w:rsidP="00D874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4F3E9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425">
              <w:rPr>
                <w:rFonts w:ascii="Angsana New" w:hAnsi="Angsana New"/>
                <w:b/>
                <w:bCs/>
                <w:sz w:val="28"/>
                <w:szCs w:val="28"/>
              </w:rPr>
              <w:t>7,597</w:t>
            </w:r>
          </w:p>
        </w:tc>
        <w:tc>
          <w:tcPr>
            <w:tcW w:w="270" w:type="dxa"/>
          </w:tcPr>
          <w:p w14:paraId="7AADFF6B" w14:textId="77777777" w:rsidR="00D87425" w:rsidRPr="002F28BE" w:rsidRDefault="00D87425" w:rsidP="00D874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C9A8B" w14:textId="77777777" w:rsidR="00D87425" w:rsidRPr="002F28BE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2F28BE">
              <w:rPr>
                <w:rFonts w:ascii="Angsana New" w:hAnsi="Angsana New" w:hint="cs"/>
                <w:b/>
                <w:bCs/>
                <w:sz w:val="28"/>
                <w:szCs w:val="28"/>
              </w:rPr>
              <w:t>7,975</w:t>
            </w:r>
          </w:p>
        </w:tc>
      </w:tr>
      <w:tr w:rsidR="00D87425" w:rsidRPr="00B87EC9" w14:paraId="16F44EB6" w14:textId="77777777" w:rsidTr="00707EB3">
        <w:tc>
          <w:tcPr>
            <w:tcW w:w="4227" w:type="dxa"/>
            <w:shd w:val="clear" w:color="auto" w:fill="auto"/>
          </w:tcPr>
          <w:p w14:paraId="68C4C43F" w14:textId="77777777" w:rsidR="00D87425" w:rsidRPr="0056459D" w:rsidRDefault="00D87425" w:rsidP="00707EB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A998CD" w14:textId="77777777" w:rsidR="00D87425" w:rsidRPr="00D87425" w:rsidRDefault="00D87425" w:rsidP="00707EB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57CA3E" w14:textId="77777777" w:rsidR="00D87425" w:rsidRPr="00D87425" w:rsidRDefault="00D87425" w:rsidP="00707EB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AF650DE" w14:textId="77777777" w:rsidR="00D87425" w:rsidRPr="00D87425" w:rsidRDefault="00D87425" w:rsidP="00707EB3">
            <w:pPr>
              <w:tabs>
                <w:tab w:val="clear" w:pos="907"/>
                <w:tab w:val="decimal" w:pos="496"/>
                <w:tab w:val="left" w:pos="614"/>
              </w:tabs>
              <w:spacing w:line="240" w:lineRule="auto"/>
              <w:ind w:left="-134"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6890BCC" w14:textId="77777777" w:rsidR="00D87425" w:rsidRPr="00D87425" w:rsidRDefault="00D87425" w:rsidP="00707EB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965EF7" w14:textId="77777777" w:rsidR="00D87425" w:rsidRPr="00D87425" w:rsidRDefault="00D87425" w:rsidP="00707EB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C5D2A5" w14:textId="77777777" w:rsidR="00D87425" w:rsidRPr="00D87425" w:rsidRDefault="00D87425" w:rsidP="00707EB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92EBE2A" w14:textId="77777777" w:rsidR="00D87425" w:rsidRPr="00D87425" w:rsidRDefault="00D87425" w:rsidP="00707EB3">
            <w:pPr>
              <w:tabs>
                <w:tab w:val="clear" w:pos="907"/>
                <w:tab w:val="decimal" w:pos="482"/>
                <w:tab w:val="left" w:pos="612"/>
              </w:tabs>
              <w:spacing w:line="240" w:lineRule="auto"/>
              <w:ind w:left="-134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4209E8" w14:textId="77777777" w:rsidR="00D87425" w:rsidRPr="00D87425" w:rsidRDefault="00D87425" w:rsidP="00707EB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82C90B" w14:textId="77777777" w:rsidR="00D87425" w:rsidRPr="00D87425" w:rsidRDefault="00D87425" w:rsidP="00707EB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679AF1" w14:textId="77777777" w:rsidR="00D87425" w:rsidRPr="00D87425" w:rsidRDefault="00D87425" w:rsidP="00707EB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AAFD142" w14:textId="77777777" w:rsidR="00D87425" w:rsidRPr="00D87425" w:rsidRDefault="00D87425" w:rsidP="00707EB3">
            <w:pPr>
              <w:tabs>
                <w:tab w:val="clear" w:pos="907"/>
                <w:tab w:val="decimal" w:pos="496"/>
                <w:tab w:val="left" w:pos="609"/>
              </w:tabs>
              <w:spacing w:line="240" w:lineRule="auto"/>
              <w:ind w:lef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5FBDCA5" w14:textId="77777777" w:rsidR="00D87425" w:rsidRPr="00D87425" w:rsidRDefault="00D87425" w:rsidP="00707EB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4C6F98" w14:textId="77777777" w:rsidR="00D87425" w:rsidRPr="00D87425" w:rsidRDefault="00D87425" w:rsidP="00707EB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620944" w14:textId="77777777" w:rsidR="00D87425" w:rsidRPr="007E21FC" w:rsidRDefault="00D87425" w:rsidP="00707EB3">
            <w:pPr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790A3085" w14:textId="77777777" w:rsidR="00D87425" w:rsidRPr="007E21FC" w:rsidRDefault="00D87425" w:rsidP="00707EB3">
            <w:pPr>
              <w:tabs>
                <w:tab w:val="decimal" w:pos="484"/>
              </w:tabs>
              <w:spacing w:line="240" w:lineRule="auto"/>
              <w:ind w:left="-134" w:right="-7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87425" w:rsidRPr="00E72303" w14:paraId="169209AD" w14:textId="77777777" w:rsidTr="00707EB3">
        <w:tc>
          <w:tcPr>
            <w:tcW w:w="4227" w:type="dxa"/>
            <w:shd w:val="clear" w:color="auto" w:fill="auto"/>
          </w:tcPr>
          <w:p w14:paraId="357C6147" w14:textId="77777777" w:rsidR="00D87425" w:rsidRPr="00E72303" w:rsidRDefault="00D87425" w:rsidP="00707EB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ACAD5E" w14:textId="77777777" w:rsidR="00D87425" w:rsidRPr="00D87425" w:rsidRDefault="00D87425" w:rsidP="00707E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83E16B" w14:textId="77777777" w:rsidR="00D87425" w:rsidRPr="00D87425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46B797F" w14:textId="77777777" w:rsidR="00D87425" w:rsidRPr="00D87425" w:rsidRDefault="00D87425" w:rsidP="00707EB3">
            <w:pPr>
              <w:tabs>
                <w:tab w:val="clear" w:pos="907"/>
                <w:tab w:val="decimal" w:pos="496"/>
                <w:tab w:val="left" w:pos="614"/>
              </w:tabs>
              <w:spacing w:line="240" w:lineRule="auto"/>
              <w:ind w:left="-134" w:right="-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20DCBE" w14:textId="77777777" w:rsidR="00D87425" w:rsidRPr="00D87425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C15C8A" w14:textId="77777777" w:rsidR="00D87425" w:rsidRPr="00D87425" w:rsidRDefault="00D87425" w:rsidP="00707E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07C2BE" w14:textId="77777777" w:rsidR="00D87425" w:rsidRPr="00D87425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6C6DE18" w14:textId="77777777" w:rsidR="00D87425" w:rsidRPr="00D87425" w:rsidRDefault="00D87425" w:rsidP="00707EB3">
            <w:pPr>
              <w:tabs>
                <w:tab w:val="clear" w:pos="907"/>
                <w:tab w:val="decimal" w:pos="482"/>
                <w:tab w:val="left" w:pos="612"/>
              </w:tabs>
              <w:spacing w:line="240" w:lineRule="auto"/>
              <w:ind w:left="-134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6432E36" w14:textId="77777777" w:rsidR="00D87425" w:rsidRPr="00D87425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50B240" w14:textId="77777777" w:rsidR="00D87425" w:rsidRPr="00D87425" w:rsidRDefault="00D87425" w:rsidP="00707E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D2F28E" w14:textId="77777777" w:rsidR="00D87425" w:rsidRPr="00D87425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BAFF8FE" w14:textId="77777777" w:rsidR="00D87425" w:rsidRPr="00D87425" w:rsidRDefault="00D87425" w:rsidP="00707EB3">
            <w:pPr>
              <w:tabs>
                <w:tab w:val="clear" w:pos="907"/>
                <w:tab w:val="decimal" w:pos="496"/>
                <w:tab w:val="left" w:pos="60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8F00616" w14:textId="77777777" w:rsidR="00D87425" w:rsidRPr="00D87425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263D5A" w14:textId="77777777" w:rsidR="00D87425" w:rsidRPr="00D87425" w:rsidRDefault="00D87425" w:rsidP="00707E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0C8AD9" w14:textId="77777777" w:rsidR="00D87425" w:rsidRPr="007E21FC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3D378910" w14:textId="77777777" w:rsidR="00D87425" w:rsidRPr="007E21FC" w:rsidRDefault="00D87425" w:rsidP="00707EB3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87425" w:rsidRPr="00E72303" w14:paraId="3FA0C0DE" w14:textId="77777777" w:rsidTr="00707EB3">
        <w:tc>
          <w:tcPr>
            <w:tcW w:w="4227" w:type="dxa"/>
            <w:shd w:val="clear" w:color="auto" w:fill="auto"/>
            <w:vAlign w:val="bottom"/>
          </w:tcPr>
          <w:p w14:paraId="7B89E3AC" w14:textId="77777777" w:rsidR="00D87425" w:rsidRPr="00E72303" w:rsidRDefault="00D87425" w:rsidP="00D8742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2303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035AB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1,911</w:t>
            </w:r>
          </w:p>
        </w:tc>
        <w:tc>
          <w:tcPr>
            <w:tcW w:w="270" w:type="dxa"/>
            <w:shd w:val="clear" w:color="auto" w:fill="auto"/>
          </w:tcPr>
          <w:p w14:paraId="6147C872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1A9D7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 w:hint="cs"/>
                <w:sz w:val="28"/>
                <w:szCs w:val="28"/>
              </w:rPr>
              <w:t>1,981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3D4A37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E0CC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5,278</w:t>
            </w:r>
          </w:p>
        </w:tc>
        <w:tc>
          <w:tcPr>
            <w:tcW w:w="270" w:type="dxa"/>
            <w:shd w:val="clear" w:color="auto" w:fill="auto"/>
          </w:tcPr>
          <w:p w14:paraId="7E40AA27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CA0C8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 w:hint="cs"/>
                <w:sz w:val="28"/>
                <w:szCs w:val="28"/>
              </w:rPr>
              <w:t>5,432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40C53C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B91EC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270" w:type="dxa"/>
            <w:shd w:val="clear" w:color="auto" w:fill="auto"/>
          </w:tcPr>
          <w:p w14:paraId="3779DFC7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AB55A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 w:hint="cs"/>
                <w:sz w:val="28"/>
                <w:szCs w:val="28"/>
              </w:rPr>
              <w:t>562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5C124A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67D7F" w14:textId="77777777" w:rsidR="00D87425" w:rsidRPr="00D87425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425">
              <w:rPr>
                <w:rFonts w:ascii="Angsana New" w:hAnsi="Angsana New"/>
                <w:sz w:val="28"/>
                <w:szCs w:val="28"/>
              </w:rPr>
              <w:t>7,597</w:t>
            </w:r>
          </w:p>
        </w:tc>
        <w:tc>
          <w:tcPr>
            <w:tcW w:w="270" w:type="dxa"/>
            <w:shd w:val="clear" w:color="auto" w:fill="auto"/>
          </w:tcPr>
          <w:p w14:paraId="71793817" w14:textId="77777777" w:rsidR="00D87425" w:rsidRPr="002F28BE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9CB15" w14:textId="77777777" w:rsidR="00D87425" w:rsidRPr="002F28BE" w:rsidRDefault="00D87425" w:rsidP="00D8742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F28BE">
              <w:rPr>
                <w:rFonts w:ascii="Angsana New" w:hAnsi="Angsana New" w:hint="cs"/>
                <w:sz w:val="28"/>
                <w:szCs w:val="28"/>
              </w:rPr>
              <w:t>7,975</w:t>
            </w:r>
          </w:p>
        </w:tc>
      </w:tr>
      <w:tr w:rsidR="00D87425" w:rsidRPr="00E72303" w14:paraId="50FD103A" w14:textId="77777777" w:rsidTr="00707EB3">
        <w:tc>
          <w:tcPr>
            <w:tcW w:w="4227" w:type="dxa"/>
            <w:shd w:val="clear" w:color="auto" w:fill="auto"/>
          </w:tcPr>
          <w:p w14:paraId="1513CF21" w14:textId="77777777" w:rsidR="00D87425" w:rsidRPr="00E72303" w:rsidRDefault="00D87425" w:rsidP="00D8742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E723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DED98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425">
              <w:rPr>
                <w:rFonts w:ascii="Angsana New" w:hAnsi="Angsana New"/>
                <w:b/>
                <w:bCs/>
                <w:sz w:val="28"/>
                <w:szCs w:val="28"/>
              </w:rPr>
              <w:t>1,911</w:t>
            </w:r>
          </w:p>
        </w:tc>
        <w:tc>
          <w:tcPr>
            <w:tcW w:w="270" w:type="dxa"/>
          </w:tcPr>
          <w:p w14:paraId="2F90BA6F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D0279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425">
              <w:rPr>
                <w:rFonts w:ascii="Angsana New" w:hAnsi="Angsana New" w:hint="cs"/>
                <w:b/>
                <w:bCs/>
                <w:sz w:val="28"/>
                <w:szCs w:val="28"/>
              </w:rPr>
              <w:t>1,981</w:t>
            </w:r>
          </w:p>
        </w:tc>
        <w:tc>
          <w:tcPr>
            <w:tcW w:w="270" w:type="dxa"/>
            <w:gridSpan w:val="2"/>
          </w:tcPr>
          <w:p w14:paraId="4B64C71B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726E7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425">
              <w:rPr>
                <w:rFonts w:ascii="Angsana New" w:hAnsi="Angsana New"/>
                <w:b/>
                <w:bCs/>
                <w:sz w:val="28"/>
                <w:szCs w:val="28"/>
              </w:rPr>
              <w:t>5,278</w:t>
            </w:r>
          </w:p>
        </w:tc>
        <w:tc>
          <w:tcPr>
            <w:tcW w:w="270" w:type="dxa"/>
          </w:tcPr>
          <w:p w14:paraId="02DC72CB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C876C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425">
              <w:rPr>
                <w:rFonts w:ascii="Angsana New" w:hAnsi="Angsana New" w:hint="cs"/>
                <w:b/>
                <w:bCs/>
                <w:sz w:val="28"/>
                <w:szCs w:val="28"/>
              </w:rPr>
              <w:t>5,432</w:t>
            </w:r>
          </w:p>
        </w:tc>
        <w:tc>
          <w:tcPr>
            <w:tcW w:w="270" w:type="dxa"/>
            <w:gridSpan w:val="2"/>
          </w:tcPr>
          <w:p w14:paraId="6D54247C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88941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425">
              <w:rPr>
                <w:rFonts w:ascii="Angsana New" w:hAnsi="Angsana New"/>
                <w:b/>
                <w:bCs/>
                <w:sz w:val="28"/>
                <w:szCs w:val="28"/>
              </w:rPr>
              <w:t>408</w:t>
            </w:r>
          </w:p>
        </w:tc>
        <w:tc>
          <w:tcPr>
            <w:tcW w:w="270" w:type="dxa"/>
          </w:tcPr>
          <w:p w14:paraId="72866524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310D0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425">
              <w:rPr>
                <w:rFonts w:ascii="Angsana New" w:hAnsi="Angsana New" w:hint="cs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70" w:type="dxa"/>
            <w:gridSpan w:val="2"/>
          </w:tcPr>
          <w:p w14:paraId="2A08C36C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DC121" w14:textId="77777777" w:rsidR="00D87425" w:rsidRPr="00D87425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425">
              <w:rPr>
                <w:rFonts w:ascii="Angsana New" w:hAnsi="Angsana New"/>
                <w:b/>
                <w:bCs/>
                <w:sz w:val="28"/>
                <w:szCs w:val="28"/>
              </w:rPr>
              <w:t>7,597</w:t>
            </w:r>
          </w:p>
        </w:tc>
        <w:tc>
          <w:tcPr>
            <w:tcW w:w="270" w:type="dxa"/>
          </w:tcPr>
          <w:p w14:paraId="3526DFFD" w14:textId="77777777" w:rsidR="00D87425" w:rsidRPr="0004138B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BADF3" w14:textId="77777777" w:rsidR="00D87425" w:rsidRPr="0004138B" w:rsidRDefault="00D87425" w:rsidP="00D874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2F28BE">
              <w:rPr>
                <w:rFonts w:ascii="Angsana New" w:hAnsi="Angsana New" w:hint="cs"/>
                <w:b/>
                <w:bCs/>
                <w:sz w:val="28"/>
                <w:szCs w:val="28"/>
              </w:rPr>
              <w:t>7,975</w:t>
            </w:r>
          </w:p>
        </w:tc>
      </w:tr>
      <w:tr w:rsidR="00D87425" w:rsidRPr="00E72303" w14:paraId="0AA3AB04" w14:textId="77777777" w:rsidTr="00D87425">
        <w:tc>
          <w:tcPr>
            <w:tcW w:w="4227" w:type="dxa"/>
            <w:shd w:val="clear" w:color="auto" w:fill="auto"/>
          </w:tcPr>
          <w:p w14:paraId="17646FD1" w14:textId="77777777" w:rsidR="00D87425" w:rsidRPr="0056459D" w:rsidRDefault="00D87425" w:rsidP="00707EB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226A3D" w14:textId="77777777" w:rsidR="00D87425" w:rsidRPr="007E21FC" w:rsidRDefault="00D87425" w:rsidP="00707EB3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A525A4F" w14:textId="77777777" w:rsidR="00D87425" w:rsidRPr="007E21FC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5F72BA" w14:textId="77777777" w:rsidR="00D87425" w:rsidRPr="007E21FC" w:rsidRDefault="00D87425" w:rsidP="00707EB3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CC114DF" w14:textId="77777777" w:rsidR="00D87425" w:rsidRPr="007E21FC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64A9DE9" w14:textId="77777777" w:rsidR="00D87425" w:rsidRPr="007E21FC" w:rsidRDefault="00D87425" w:rsidP="00707EB3">
            <w:pPr>
              <w:tabs>
                <w:tab w:val="clear" w:pos="907"/>
                <w:tab w:val="decimal" w:pos="496"/>
                <w:tab w:val="left" w:pos="793"/>
              </w:tabs>
              <w:spacing w:line="240" w:lineRule="auto"/>
              <w:ind w:left="-134" w:right="-2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798A087" w14:textId="77777777" w:rsidR="00D87425" w:rsidRPr="007E21FC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5532D50" w14:textId="77777777" w:rsidR="00D87425" w:rsidRPr="007E21FC" w:rsidRDefault="00D87425" w:rsidP="00707EB3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FE40D6" w14:textId="77777777" w:rsidR="00D87425" w:rsidRPr="007E21FC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F0A255E" w14:textId="77777777" w:rsidR="00D87425" w:rsidRPr="007E21FC" w:rsidRDefault="00D87425" w:rsidP="00707EB3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3482F8A" w14:textId="77777777" w:rsidR="00D87425" w:rsidRPr="007E21FC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35470F0" w14:textId="77777777" w:rsidR="00D87425" w:rsidRPr="007E21FC" w:rsidRDefault="00D87425" w:rsidP="00707EB3">
            <w:pPr>
              <w:tabs>
                <w:tab w:val="clear" w:pos="907"/>
                <w:tab w:val="decimal" w:pos="496"/>
                <w:tab w:val="left" w:pos="60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97D7CAE" w14:textId="77777777" w:rsidR="00D87425" w:rsidRPr="007E21FC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E2502B8" w14:textId="77777777" w:rsidR="00D87425" w:rsidRPr="007E21FC" w:rsidRDefault="00D87425" w:rsidP="00707EB3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CE608B6" w14:textId="77777777" w:rsidR="00D87425" w:rsidRPr="007E21FC" w:rsidRDefault="00D87425" w:rsidP="00707E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FE90CFA" w14:textId="77777777" w:rsidR="00D87425" w:rsidRPr="007E21FC" w:rsidRDefault="00D87425" w:rsidP="00707EB3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</w:tbl>
    <w:p w14:paraId="43E463E9" w14:textId="77777777" w:rsidR="00E411CF" w:rsidRPr="00B90B79" w:rsidRDefault="00E411CF" w:rsidP="00B90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065"/>
        </w:tabs>
        <w:rPr>
          <w:rFonts w:ascii="Angsana New" w:hAnsi="Angsana New"/>
          <w:sz w:val="8"/>
          <w:szCs w:val="8"/>
          <w:cs/>
        </w:rPr>
        <w:sectPr w:rsidR="00E411CF" w:rsidRPr="00B90B79" w:rsidSect="00070491">
          <w:pgSz w:w="16834" w:h="11909" w:orient="landscape" w:code="9"/>
          <w:pgMar w:top="1152" w:right="691" w:bottom="1152" w:left="576" w:header="720" w:footer="615" w:gutter="0"/>
          <w:cols w:space="720"/>
          <w:docGrid w:linePitch="245"/>
        </w:sectPr>
      </w:pPr>
    </w:p>
    <w:tbl>
      <w:tblPr>
        <w:tblpPr w:leftFromText="180" w:rightFromText="180" w:vertAnchor="text" w:tblpY="1"/>
        <w:tblOverlap w:val="never"/>
        <w:tblW w:w="9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9"/>
        <w:gridCol w:w="1612"/>
        <w:gridCol w:w="352"/>
        <w:gridCol w:w="1664"/>
      </w:tblGrid>
      <w:tr w:rsidR="00DF69D3" w:rsidRPr="004279CD" w14:paraId="5A39C18D" w14:textId="77777777" w:rsidTr="007C0DE5">
        <w:trPr>
          <w:trHeight w:val="397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2BD9C8F9" w14:textId="77777777" w:rsidR="00DF69D3" w:rsidRPr="004F3E54" w:rsidRDefault="00DF69D3" w:rsidP="007C0DE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F3E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</w:t>
            </w:r>
            <w:r w:rsidRPr="004F3E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สินทรัพย์หรือหนี้สิน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</w:t>
            </w:r>
            <w:r w:rsidRPr="004F3E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3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FBE70" w14:textId="77777777" w:rsidR="00DF69D3" w:rsidRPr="00A72A70" w:rsidRDefault="00DF69D3" w:rsidP="007C0DE5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F69D3" w:rsidRPr="004279CD" w14:paraId="2DCCA20A" w14:textId="77777777" w:rsidTr="007C0DE5">
        <w:trPr>
          <w:trHeight w:val="397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74C32984" w14:textId="77777777" w:rsidR="00DF69D3" w:rsidRPr="004F3E54" w:rsidRDefault="00DF69D3" w:rsidP="007C0DE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1CB159" w14:textId="77777777" w:rsidR="00DF69D3" w:rsidRPr="00A72A70" w:rsidRDefault="00DF69D3" w:rsidP="007C0DE5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F69D3" w:rsidRPr="004279CD" w14:paraId="7D2A9B1C" w14:textId="77777777" w:rsidTr="007C0DE5">
        <w:trPr>
          <w:trHeight w:val="38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1E71131B" w14:textId="77777777" w:rsidR="00DF69D3" w:rsidRPr="004F3E54" w:rsidRDefault="00DF69D3" w:rsidP="007C0DE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F6B27F" w14:textId="77777777" w:rsidR="00DF69D3" w:rsidRPr="00A72A70" w:rsidRDefault="00DF69D3" w:rsidP="007C0DE5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0A7AA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F69D3" w:rsidRPr="004279CD" w14:paraId="4515161F" w14:textId="77777777" w:rsidTr="007C0DE5">
        <w:trPr>
          <w:trHeight w:val="38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668D6D71" w14:textId="77777777" w:rsidR="00DF69D3" w:rsidRPr="004279CD" w:rsidRDefault="00DF69D3" w:rsidP="007C0DE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5AAC7405" w14:textId="77777777" w:rsidR="00DF69D3" w:rsidRPr="00D81A00" w:rsidRDefault="00DF69D3" w:rsidP="007C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4EBDA35" w14:textId="77777777" w:rsidR="00DF69D3" w:rsidRPr="00D81A00" w:rsidRDefault="00DF69D3" w:rsidP="007C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071ED66F" w14:textId="77777777" w:rsidR="00DF69D3" w:rsidRPr="00D81A00" w:rsidRDefault="00DF69D3" w:rsidP="007C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F69D3" w:rsidRPr="004279CD" w14:paraId="1321F00B" w14:textId="77777777" w:rsidTr="007C0DE5">
        <w:trPr>
          <w:trHeight w:val="37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54FE8D22" w14:textId="77777777" w:rsidR="00DF69D3" w:rsidRPr="004279CD" w:rsidRDefault="00DF69D3" w:rsidP="007C0DE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94471" w14:textId="77777777" w:rsidR="00DF69D3" w:rsidRPr="004279CD" w:rsidRDefault="00DF69D3" w:rsidP="007C0D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9C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B437CE3" w14:textId="77777777" w:rsidR="00DF69D3" w:rsidRPr="004279CD" w:rsidRDefault="00DF69D3" w:rsidP="007C0D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B087F" w14:textId="77777777" w:rsidR="00DF69D3" w:rsidRPr="004279CD" w:rsidRDefault="00DF69D3" w:rsidP="007C0D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DF69D3" w:rsidRPr="004279CD" w14:paraId="581EA47D" w14:textId="77777777" w:rsidTr="007C0DE5">
        <w:trPr>
          <w:trHeight w:val="37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18028BCC" w14:textId="77777777" w:rsidR="00DF69D3" w:rsidRPr="004279CD" w:rsidRDefault="00DF69D3" w:rsidP="007C0DE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9D49F" w14:textId="77777777" w:rsidR="00DF69D3" w:rsidRDefault="00DF69D3" w:rsidP="007C0D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F69D3" w:rsidRPr="004279CD" w14:paraId="4EF7BBF2" w14:textId="77777777" w:rsidTr="007C0DE5">
        <w:trPr>
          <w:trHeight w:val="38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92940" w14:textId="77777777" w:rsidR="00DF69D3" w:rsidRPr="004279CD" w:rsidRDefault="00DF69D3" w:rsidP="007C0DE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79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50D04DEC" w14:textId="77777777" w:rsidR="00DF69D3" w:rsidRPr="004279CD" w:rsidRDefault="00DF69D3" w:rsidP="007C0DE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4A301F" w14:textId="77777777" w:rsidR="00DF69D3" w:rsidRPr="004279CD" w:rsidRDefault="00DF69D3" w:rsidP="007C0DE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532509D9" w14:textId="77777777" w:rsidR="00DF69D3" w:rsidRPr="004279CD" w:rsidRDefault="00DF69D3" w:rsidP="007C0DE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69D3" w:rsidRPr="004279CD" w14:paraId="61257900" w14:textId="77777777" w:rsidTr="007C0DE5">
        <w:trPr>
          <w:trHeight w:val="38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22542" w14:textId="77777777" w:rsidR="00DF69D3" w:rsidRPr="004279CD" w:rsidRDefault="00DF69D3" w:rsidP="00DF69D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279CD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348C0F7F" w14:textId="77777777" w:rsidR="00DF69D3" w:rsidRPr="00BE725F" w:rsidRDefault="00DF69D3" w:rsidP="00DF69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5,777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C3B4FA7" w14:textId="77777777" w:rsidR="00DF69D3" w:rsidRPr="00B60E81" w:rsidRDefault="00DF69D3" w:rsidP="00DF69D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0A6BB5AE" w14:textId="77777777" w:rsidR="00DF69D3" w:rsidRPr="00DF7780" w:rsidRDefault="00DF69D3" w:rsidP="00DF69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B83">
              <w:rPr>
                <w:rFonts w:ascii="Angsana New" w:hAnsi="Angsana New"/>
                <w:sz w:val="30"/>
                <w:szCs w:val="30"/>
                <w:lang w:val="en-US" w:bidi="th-TH"/>
              </w:rPr>
              <w:t>4,984</w:t>
            </w:r>
          </w:p>
        </w:tc>
      </w:tr>
      <w:tr w:rsidR="00DF69D3" w:rsidRPr="004279CD" w14:paraId="465B032C" w14:textId="77777777" w:rsidTr="007C0DE5">
        <w:trPr>
          <w:trHeight w:val="37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FD5F4" w14:textId="77777777" w:rsidR="00DF69D3" w:rsidRPr="004279CD" w:rsidRDefault="00DF69D3" w:rsidP="00DF69D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279C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FF37F" w14:textId="77777777" w:rsidR="00DF69D3" w:rsidRPr="00BE725F" w:rsidRDefault="00DF69D3" w:rsidP="00DF69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3,118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8CFA5F" w14:textId="77777777" w:rsidR="00DF69D3" w:rsidRPr="00B60E81" w:rsidRDefault="00DF69D3" w:rsidP="00DF69D3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DE0EF" w14:textId="77777777" w:rsidR="00DF69D3" w:rsidRPr="00DF7780" w:rsidRDefault="00DF69D3" w:rsidP="00DF69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B83">
              <w:rPr>
                <w:rFonts w:ascii="Angsana New" w:hAnsi="Angsana New"/>
                <w:sz w:val="30"/>
                <w:szCs w:val="30"/>
                <w:lang w:val="en-US" w:bidi="th-TH"/>
              </w:rPr>
              <w:t>3,611</w:t>
            </w:r>
          </w:p>
        </w:tc>
      </w:tr>
      <w:tr w:rsidR="00DF69D3" w:rsidRPr="004279CD" w14:paraId="7D1389BD" w14:textId="77777777" w:rsidTr="007C0DE5">
        <w:trPr>
          <w:trHeight w:val="397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57A5D" w14:textId="77777777" w:rsidR="00DF69D3" w:rsidRPr="004279CD" w:rsidRDefault="00DF69D3" w:rsidP="00DF69D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79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841148" w14:textId="77777777" w:rsidR="00DF69D3" w:rsidRPr="00BE725F" w:rsidRDefault="00DF69D3" w:rsidP="00DF69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8,895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E97ECA5" w14:textId="77777777" w:rsidR="00DF69D3" w:rsidRPr="00B60E81" w:rsidRDefault="00DF69D3" w:rsidP="00DF69D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5E4897" w14:textId="77777777" w:rsidR="00DF69D3" w:rsidRPr="007D088A" w:rsidRDefault="00DF69D3" w:rsidP="00DF69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6B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8,595</w:t>
            </w:r>
          </w:p>
        </w:tc>
      </w:tr>
      <w:tr w:rsidR="00DF69D3" w:rsidRPr="004279CD" w14:paraId="1F90DDEA" w14:textId="77777777" w:rsidTr="007C0DE5">
        <w:trPr>
          <w:trHeight w:val="38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71982366" w14:textId="77777777" w:rsidR="00DF69D3" w:rsidRPr="004279CD" w:rsidRDefault="00DF69D3" w:rsidP="00DF69D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492F71D" w14:textId="77777777" w:rsidR="00DF69D3" w:rsidRPr="009901DB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51F0580" w14:textId="77777777" w:rsidR="00DF69D3" w:rsidRPr="00B60E81" w:rsidRDefault="00DF69D3" w:rsidP="00DF69D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22E3FA" w14:textId="77777777" w:rsidR="00DF69D3" w:rsidRPr="003A3F53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F69D3" w:rsidRPr="004279CD" w14:paraId="058687AE" w14:textId="77777777" w:rsidTr="007C0DE5">
        <w:trPr>
          <w:trHeight w:val="397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139E29A9" w14:textId="77777777" w:rsidR="00DF69D3" w:rsidRPr="004279CD" w:rsidRDefault="00DF69D3" w:rsidP="00DF69D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0EF18" w14:textId="77777777" w:rsidR="00DF69D3" w:rsidRPr="009901DB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FD1361F" w14:textId="77777777" w:rsidR="00DF69D3" w:rsidRPr="00B60E81" w:rsidRDefault="00DF69D3" w:rsidP="00DF69D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62B42" w14:textId="77777777" w:rsidR="00DF69D3" w:rsidRPr="003A3F53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F69D3" w:rsidRPr="004279CD" w14:paraId="1915B459" w14:textId="77777777" w:rsidTr="007C0DE5">
        <w:trPr>
          <w:trHeight w:val="38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150FC5B3" w14:textId="77777777" w:rsidR="00DF69D3" w:rsidRPr="004279CD" w:rsidRDefault="00DF69D3" w:rsidP="00DF69D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รวมหนี้สิน</w:t>
            </w:r>
            <w:r w:rsidRPr="004279CD">
              <w:rPr>
                <w:rFonts w:ascii="Angsana New" w:hAnsi="Angsana New"/>
                <w:sz w:val="30"/>
                <w:szCs w:val="30"/>
                <w:cs/>
              </w:rPr>
              <w:t>ของส่วนงานที่รายงาน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1920334E" w14:textId="77777777" w:rsidR="00DF69D3" w:rsidRPr="00BE725F" w:rsidRDefault="00DF69D3" w:rsidP="00DF69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1,870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35CF18F" w14:textId="77777777" w:rsidR="00DF69D3" w:rsidRPr="00B60E81" w:rsidRDefault="00DF69D3" w:rsidP="00DF69D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1FABB399" w14:textId="77777777" w:rsidR="00DF69D3" w:rsidRPr="00DF7780" w:rsidRDefault="00DF69D3" w:rsidP="00DF69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B83">
              <w:rPr>
                <w:rFonts w:ascii="Angsana New" w:hAnsi="Angsana New"/>
                <w:sz w:val="30"/>
                <w:szCs w:val="30"/>
                <w:lang w:val="en-US" w:bidi="th-TH"/>
              </w:rPr>
              <w:t>1,723</w:t>
            </w:r>
          </w:p>
        </w:tc>
      </w:tr>
      <w:tr w:rsidR="00DF69D3" w:rsidRPr="004279CD" w14:paraId="56CED570" w14:textId="77777777" w:rsidTr="007C0DE5">
        <w:trPr>
          <w:trHeight w:val="397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70B483E9" w14:textId="77777777" w:rsidR="00DF69D3" w:rsidRPr="004279CD" w:rsidRDefault="00DF69D3" w:rsidP="00DF69D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279C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569B8" w14:textId="77777777" w:rsidR="00DF69D3" w:rsidRPr="00BE725F" w:rsidRDefault="00DF69D3" w:rsidP="00DF69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4259D3A" w14:textId="77777777" w:rsidR="00DF69D3" w:rsidRPr="00B60E81" w:rsidRDefault="00DF69D3" w:rsidP="00DF69D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D6455" w14:textId="77777777" w:rsidR="00DF69D3" w:rsidRPr="00DF7780" w:rsidRDefault="00DF69D3" w:rsidP="00DF69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B83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</w:tr>
      <w:tr w:rsidR="00DF69D3" w:rsidRPr="004279CD" w14:paraId="136C562C" w14:textId="77777777" w:rsidTr="007C0DE5">
        <w:trPr>
          <w:trHeight w:val="397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57DF0B3F" w14:textId="77777777" w:rsidR="00DF69D3" w:rsidRPr="004279CD" w:rsidRDefault="00DF69D3" w:rsidP="00DF69D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4279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F4D66" w14:textId="77777777" w:rsidR="00DF69D3" w:rsidRPr="00BE725F" w:rsidRDefault="00DF69D3" w:rsidP="00DF69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2,857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0090FE8" w14:textId="77777777" w:rsidR="00DF69D3" w:rsidRPr="00B60E81" w:rsidRDefault="00DF69D3" w:rsidP="00DF69D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4068F" w14:textId="77777777" w:rsidR="00DF69D3" w:rsidRPr="007D088A" w:rsidRDefault="00DF69D3" w:rsidP="00DF69D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6B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2,623</w:t>
            </w:r>
          </w:p>
        </w:tc>
      </w:tr>
    </w:tbl>
    <w:p w14:paraId="3E328EA1" w14:textId="77777777" w:rsidR="004D5B25" w:rsidRDefault="004D5B25" w:rsidP="00C6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14:paraId="34969C9E" w14:textId="77777777" w:rsidR="00680EDF" w:rsidRDefault="00680EDF" w:rsidP="006C32A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10322FB" w14:textId="77777777" w:rsidR="00680EDF" w:rsidRDefault="00680EDF" w:rsidP="0068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36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14:paraId="4061B8E5" w14:textId="77777777" w:rsidR="00680EDF" w:rsidRDefault="00680EDF" w:rsidP="0068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A5454">
        <w:rPr>
          <w:rFonts w:ascii="Angsana New" w:hAnsi="Angsana New" w:hint="cs"/>
          <w:sz w:val="30"/>
          <w:szCs w:val="30"/>
          <w:cs/>
        </w:rPr>
        <w:t>รายละเอียดเงินปันผลในระหว่างปี</w:t>
      </w:r>
      <w:r w:rsidRPr="000A5454">
        <w:rPr>
          <w:rFonts w:ascii="Angsana New" w:hAnsi="Angsana New"/>
          <w:sz w:val="30"/>
          <w:szCs w:val="30"/>
          <w:cs/>
        </w:rPr>
        <w:t xml:space="preserve"> </w:t>
      </w:r>
      <w:r w:rsidRPr="000A545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0A545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FFF0E7E" w14:textId="77777777" w:rsidR="00680EDF" w:rsidRDefault="00680EDF" w:rsidP="0068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09" w:type="dxa"/>
        <w:tblInd w:w="558" w:type="dxa"/>
        <w:tblLook w:val="04A0" w:firstRow="1" w:lastRow="0" w:firstColumn="1" w:lastColumn="0" w:noHBand="0" w:noVBand="1"/>
      </w:tblPr>
      <w:tblGrid>
        <w:gridCol w:w="2970"/>
        <w:gridCol w:w="1800"/>
        <w:gridCol w:w="1890"/>
        <w:gridCol w:w="1066"/>
        <w:gridCol w:w="231"/>
        <w:gridCol w:w="1152"/>
      </w:tblGrid>
      <w:tr w:rsidR="00680EDF" w:rsidRPr="0004138B" w:rsidDel="00D43E7A" w14:paraId="067CA8DB" w14:textId="77777777" w:rsidTr="00497B86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76DBE7CA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D581F80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8BD59B9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138B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3280186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138B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  <w:shd w:val="clear" w:color="auto" w:fill="auto"/>
          </w:tcPr>
          <w:p w14:paraId="70CF3A0F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F33D1F" w14:textId="77777777" w:rsidR="00680EDF" w:rsidRPr="0004138B" w:rsidDel="00D43E7A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80EDF" w:rsidRPr="0004138B" w14:paraId="06479624" w14:textId="77777777" w:rsidTr="00497B86">
        <w:trPr>
          <w:tblHeader/>
        </w:trPr>
        <w:tc>
          <w:tcPr>
            <w:tcW w:w="2970" w:type="dxa"/>
            <w:shd w:val="clear" w:color="auto" w:fill="auto"/>
          </w:tcPr>
          <w:p w14:paraId="77667DD2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1F5DE32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059F636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14:paraId="56474B7C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13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  <w:shd w:val="clear" w:color="auto" w:fill="auto"/>
          </w:tcPr>
          <w:p w14:paraId="0827B409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6326487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13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80EDF" w:rsidRPr="0004138B" w14:paraId="20622AD3" w14:textId="77777777" w:rsidTr="00497B86">
        <w:tc>
          <w:tcPr>
            <w:tcW w:w="2970" w:type="dxa"/>
            <w:shd w:val="clear" w:color="auto" w:fill="auto"/>
          </w:tcPr>
          <w:p w14:paraId="0357A9BD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04138B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55177626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04138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4138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001C7C61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04138B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04138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66" w:type="dxa"/>
            <w:shd w:val="clear" w:color="auto" w:fill="auto"/>
          </w:tcPr>
          <w:p w14:paraId="5FDC5048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1" w:type="dxa"/>
            <w:shd w:val="clear" w:color="auto" w:fill="auto"/>
          </w:tcPr>
          <w:p w14:paraId="2200B918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0C994E7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  <w:tr w:rsidR="004B4CAB" w:rsidRPr="0004138B" w14:paraId="083A2112" w14:textId="77777777" w:rsidTr="00497B86">
        <w:tc>
          <w:tcPr>
            <w:tcW w:w="2970" w:type="dxa"/>
            <w:shd w:val="clear" w:color="auto" w:fill="auto"/>
          </w:tcPr>
          <w:p w14:paraId="7111B060" w14:textId="77777777" w:rsidR="004B4CAB" w:rsidRPr="0004138B" w:rsidRDefault="004B4CAB" w:rsidP="004B4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4138B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04138B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4EA836E7" w14:textId="77777777" w:rsidR="004B4CAB" w:rsidRPr="0004138B" w:rsidRDefault="004B4CAB" w:rsidP="004B4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04138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4138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264F28A4" w14:textId="77777777" w:rsidR="004B4CAB" w:rsidRPr="0004138B" w:rsidRDefault="004B4CAB" w:rsidP="004B4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04138B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04138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66" w:type="dxa"/>
            <w:shd w:val="clear" w:color="auto" w:fill="auto"/>
          </w:tcPr>
          <w:p w14:paraId="45D6E48F" w14:textId="77777777" w:rsidR="004B4CAB" w:rsidRPr="0004138B" w:rsidRDefault="004B4CAB" w:rsidP="004B4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1" w:type="dxa"/>
            <w:shd w:val="clear" w:color="auto" w:fill="auto"/>
          </w:tcPr>
          <w:p w14:paraId="600B18A4" w14:textId="77777777" w:rsidR="004B4CAB" w:rsidRPr="0004138B" w:rsidRDefault="004B4CAB" w:rsidP="004B4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4BD2B7D" w14:textId="77777777" w:rsidR="004B4CAB" w:rsidRPr="0004138B" w:rsidRDefault="004B4CAB" w:rsidP="004B4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</w:tbl>
    <w:p w14:paraId="39136E08" w14:textId="77777777" w:rsidR="00680EDF" w:rsidRDefault="00680EDF" w:rsidP="0068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36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14:paraId="3970EF1D" w14:textId="77777777" w:rsidR="006C32A4" w:rsidRPr="006C32A4" w:rsidRDefault="00680EDF" w:rsidP="00680ED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3F3137" w:rsidRPr="009E5115">
        <w:rPr>
          <w:rFonts w:ascii="Angsana New" w:hAnsi="Angsana New"/>
          <w:b/>
          <w:bCs/>
          <w:sz w:val="30"/>
          <w:szCs w:val="30"/>
          <w:cs/>
        </w:rPr>
        <w:t>ข้อมูลงบกระแสเงินสดเปิดเผยเพิ่มเติม</w:t>
      </w:r>
    </w:p>
    <w:p w14:paraId="3C920CF1" w14:textId="77777777" w:rsidR="009E5115" w:rsidRDefault="009E5115" w:rsidP="006C3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88"/>
        <w:gridCol w:w="270"/>
        <w:gridCol w:w="1080"/>
        <w:gridCol w:w="252"/>
        <w:gridCol w:w="1098"/>
        <w:gridCol w:w="252"/>
        <w:gridCol w:w="1098"/>
        <w:gridCol w:w="252"/>
        <w:gridCol w:w="1177"/>
        <w:gridCol w:w="6"/>
      </w:tblGrid>
      <w:tr w:rsidR="009E5115" w:rsidRPr="00660B9D" w14:paraId="5475FAF4" w14:textId="77777777" w:rsidTr="006C32A4">
        <w:trPr>
          <w:trHeight w:val="144"/>
        </w:trPr>
        <w:tc>
          <w:tcPr>
            <w:tcW w:w="93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7587C" w14:textId="77777777" w:rsidR="009E5115" w:rsidRDefault="009E5115" w:rsidP="006C32A4">
            <w:pPr>
              <w:tabs>
                <w:tab w:val="clear" w:pos="227"/>
                <w:tab w:val="left" w:pos="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sz w:val="30"/>
                <w:szCs w:val="30"/>
                <w:cs/>
              </w:rPr>
              <w:t>รายละเอียดที่ดิน</w:t>
            </w:r>
            <w:r w:rsidRPr="00660B9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60B9D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อาคารและอุปกรณ์ที่ซื้อมาในระหว่างงวดมีดังนี้</w:t>
            </w:r>
          </w:p>
          <w:p w14:paraId="16DA6C35" w14:textId="77777777" w:rsidR="009E5115" w:rsidRPr="00660B9D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E5115" w:rsidRPr="00660B9D" w14:paraId="4415D46E" w14:textId="77777777" w:rsidTr="006C32A4">
        <w:trPr>
          <w:trHeight w:val="144"/>
        </w:trPr>
        <w:tc>
          <w:tcPr>
            <w:tcW w:w="93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94A57" w14:textId="77777777" w:rsidR="009E5115" w:rsidRPr="00487D92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5115" w:rsidRPr="00660B9D" w14:paraId="16D00F46" w14:textId="77777777" w:rsidTr="006C32A4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35E39" w14:textId="77777777" w:rsidR="009E5115" w:rsidRPr="00660B9D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27785" w14:textId="77777777" w:rsidR="009E5115" w:rsidRPr="00660B9D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6FCF61" w14:textId="77777777" w:rsidR="009E5115" w:rsidRPr="00660B9D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3A091" w14:textId="77777777" w:rsidR="009E5115" w:rsidRPr="00660B9D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3BCD6" w14:textId="77777777" w:rsidR="009E5115" w:rsidRPr="00660B9D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5115" w:rsidRPr="00660B9D" w14:paraId="7E5B78A4" w14:textId="77777777" w:rsidTr="006C32A4">
        <w:trPr>
          <w:gridAfter w:val="1"/>
          <w:wAfter w:w="6" w:type="dxa"/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E6A661" w14:textId="77777777" w:rsidR="009E5115" w:rsidRPr="00125253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1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F221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680E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221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E11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="00430A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89A8B0" w14:textId="77777777" w:rsidR="009E5115" w:rsidRPr="00660B9D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92C6C" w14:textId="77777777" w:rsidR="009E5115" w:rsidRPr="00660B9D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-3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80ED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A05D2" w14:textId="77777777" w:rsidR="009E5115" w:rsidRPr="00660B9D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3A48" w14:textId="77777777" w:rsidR="009E5115" w:rsidRPr="00660B9D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-1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80ED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EB2B4" w14:textId="77777777" w:rsidR="009E5115" w:rsidRPr="00660B9D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A4EFF" w14:textId="77777777" w:rsidR="009E5115" w:rsidRPr="00660B9D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-3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80ED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581E7" w14:textId="77777777" w:rsidR="009E5115" w:rsidRPr="00660B9D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538A8" w14:textId="77777777" w:rsidR="009E5115" w:rsidRPr="00660B9D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-2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80ED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9E5115" w:rsidRPr="00660B9D" w14:paraId="0426B67A" w14:textId="77777777" w:rsidTr="006C32A4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303633" w14:textId="77777777" w:rsidR="009E5115" w:rsidRPr="00D81A00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BF780" w14:textId="77777777" w:rsidR="009E5115" w:rsidRPr="00660B9D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72D373" w14:textId="77777777" w:rsidR="009E5115" w:rsidRPr="00660B9D" w:rsidRDefault="009E5115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60B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D2388" w:rsidRPr="00660B9D" w14:paraId="7F54620A" w14:textId="77777777" w:rsidTr="006C32A4">
        <w:trPr>
          <w:gridAfter w:val="1"/>
          <w:wAfter w:w="6" w:type="dxa"/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315AC" w14:textId="77777777" w:rsidR="00FD2388" w:rsidRPr="00660B9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660B9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60B9D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อาคารและอุปกรณ์ที่เพิ่มข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ึ้</w:t>
            </w:r>
            <w:r w:rsidRPr="00660B9D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="004E28A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60B9D">
              <w:rPr>
                <w:rFonts w:ascii="Angsana New" w:hAnsi="Angsana New" w:hint="cs"/>
                <w:sz w:val="30"/>
                <w:szCs w:val="30"/>
                <w:cs/>
              </w:rPr>
              <w:t>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D35FE5" w14:textId="77777777" w:rsidR="00FD2388" w:rsidRPr="00660B9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2AA0E" w14:textId="77777777" w:rsidR="00FD2388" w:rsidRPr="0018712D" w:rsidRDefault="00325083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332,2</w:t>
            </w:r>
            <w:r w:rsidR="00222A5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2E16F" w14:textId="77777777" w:rsidR="00FD2388" w:rsidRPr="00660B9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F2D06" w14:textId="77777777" w:rsidR="00FD2388" w:rsidRPr="0018712D" w:rsidRDefault="00756CA9" w:rsidP="0043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21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680EDF" w:rsidRPr="00680EDF">
              <w:rPr>
                <w:rFonts w:ascii="Angsana New" w:hAnsi="Angsana New"/>
                <w:sz w:val="30"/>
                <w:szCs w:val="30"/>
              </w:rPr>
              <w:t>504,409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F26E2" w14:textId="77777777" w:rsidR="00FD2388" w:rsidRPr="0018712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36E91" w14:textId="77777777" w:rsidR="00FD2388" w:rsidRPr="0018712D" w:rsidRDefault="00325083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</w:t>
            </w:r>
            <w:r w:rsidR="00222A54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56893" w14:textId="77777777" w:rsidR="00FD2388" w:rsidRPr="0018712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99635" w14:textId="77777777" w:rsidR="00FD2388" w:rsidRPr="0018712D" w:rsidRDefault="00680EDF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DF">
              <w:rPr>
                <w:rFonts w:ascii="Angsana New" w:hAnsi="Angsana New"/>
                <w:sz w:val="30"/>
                <w:szCs w:val="30"/>
              </w:rPr>
              <w:t>453,424</w:t>
            </w:r>
          </w:p>
        </w:tc>
      </w:tr>
      <w:tr w:rsidR="00FD2388" w:rsidRPr="00660B9D" w14:paraId="3F69E992" w14:textId="77777777" w:rsidTr="006C32A4">
        <w:trPr>
          <w:gridAfter w:val="1"/>
          <w:wAfter w:w="6" w:type="dxa"/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22453" w14:textId="77777777" w:rsidR="00FD2388" w:rsidRPr="00660B9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60B9D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Pr="00660B9D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สินทรัพย์ที่ซื้อภายใต้สัญญาเช่า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786661" w14:textId="77777777" w:rsidR="00FD2388" w:rsidRPr="00660B9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C9C76" w14:textId="77777777" w:rsidR="00FD2388" w:rsidRPr="0018712D" w:rsidRDefault="00325083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(128,42</w:t>
            </w:r>
            <w:r w:rsidR="0025505E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B3334" w14:textId="77777777" w:rsidR="00FD2388" w:rsidRPr="00660B9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85804" w14:textId="77777777" w:rsidR="00FD2388" w:rsidRPr="0018712D" w:rsidRDefault="00756CA9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spacing w:line="240" w:lineRule="auto"/>
              <w:ind w:left="-211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FD2388" w:rsidRPr="00DE2ADE">
              <w:rPr>
                <w:rFonts w:ascii="Angsana New" w:hAnsi="Angsana New"/>
                <w:sz w:val="30"/>
                <w:szCs w:val="30"/>
              </w:rPr>
              <w:t>(</w:t>
            </w:r>
            <w:r w:rsidR="00680EDF" w:rsidRPr="00680EDF">
              <w:rPr>
                <w:rFonts w:ascii="Angsana New" w:hAnsi="Angsana New"/>
                <w:sz w:val="30"/>
                <w:szCs w:val="30"/>
              </w:rPr>
              <w:t>104,007</w:t>
            </w:r>
            <w:r w:rsidR="00FD2388" w:rsidRPr="00DE2A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54A53" w14:textId="77777777" w:rsidR="00FD2388" w:rsidRPr="0018712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126D3" w14:textId="77777777" w:rsidR="00FD2388" w:rsidRPr="0001271E" w:rsidRDefault="00222A54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B29DF" w14:textId="77777777" w:rsidR="00FD2388" w:rsidRPr="00C76949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212D9" w14:textId="77777777" w:rsidR="00FD2388" w:rsidRPr="0018712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71E">
              <w:rPr>
                <w:rFonts w:ascii="Angsana New" w:hAnsi="Angsana New"/>
                <w:sz w:val="30"/>
                <w:szCs w:val="30"/>
              </w:rPr>
              <w:t>(</w:t>
            </w:r>
            <w:r w:rsidR="00680EDF" w:rsidRPr="00680EDF">
              <w:rPr>
                <w:rFonts w:ascii="Angsana New" w:hAnsi="Angsana New"/>
                <w:sz w:val="30"/>
                <w:szCs w:val="30"/>
              </w:rPr>
              <w:t>71,076</w:t>
            </w:r>
            <w:r w:rsidRPr="0001271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D2388" w:rsidRPr="00660B9D" w14:paraId="57772975" w14:textId="77777777" w:rsidTr="006C32A4">
        <w:trPr>
          <w:gridAfter w:val="1"/>
          <w:wAfter w:w="6" w:type="dxa"/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325E9A" w14:textId="77777777" w:rsidR="00FD2388" w:rsidRPr="00660B9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การเปลี่ยนแปลงในเจ้าหนี้ค่าซื้อที่ดิน</w:t>
            </w:r>
            <w:r w:rsidRPr="00660B9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="004E28A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60B9D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642E9B" w14:textId="77777777" w:rsidR="00FD2388" w:rsidRPr="00660B9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5CE964" w14:textId="77777777" w:rsidR="00FD2388" w:rsidRPr="0018712D" w:rsidRDefault="00325083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20,625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28F8C" w14:textId="77777777" w:rsidR="00FD2388" w:rsidRPr="00660B9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F9CF1F" w14:textId="77777777" w:rsidR="00FD2388" w:rsidRPr="0018712D" w:rsidRDefault="00756CA9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1"/>
              </w:tabs>
              <w:spacing w:line="240" w:lineRule="auto"/>
              <w:ind w:left="-211" w:right="-46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 w:rsidR="00680EDF" w:rsidRPr="00680EDF">
              <w:rPr>
                <w:rFonts w:ascii="Angsana New" w:hAnsi="Angsana New"/>
                <w:sz w:val="30"/>
                <w:szCs w:val="30"/>
              </w:rPr>
              <w:t>11,137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B82E6" w14:textId="77777777" w:rsidR="00FD2388" w:rsidRPr="0018712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297298" w14:textId="77777777" w:rsidR="00FD2388" w:rsidRPr="0018712D" w:rsidRDefault="00325083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14,636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DFE2D" w14:textId="77777777" w:rsidR="00FD2388" w:rsidRPr="0018712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ACA65F" w14:textId="77777777" w:rsidR="00FD2388" w:rsidRPr="0018712D" w:rsidRDefault="00756CA9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680EDF" w:rsidRPr="00680EDF">
              <w:rPr>
                <w:rFonts w:ascii="Angsana New" w:hAnsi="Angsana New"/>
                <w:sz w:val="30"/>
                <w:szCs w:val="30"/>
              </w:rPr>
              <w:t>22,579</w:t>
            </w:r>
          </w:p>
        </w:tc>
      </w:tr>
      <w:tr w:rsidR="00FD2388" w:rsidRPr="00660B9D" w14:paraId="580D2EDB" w14:textId="77777777" w:rsidTr="006C32A4">
        <w:trPr>
          <w:gridAfter w:val="1"/>
          <w:wAfter w:w="6" w:type="dxa"/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E4806" w14:textId="77777777" w:rsidR="00FD2388" w:rsidRPr="00660B9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ที่ดิน</w:t>
            </w:r>
            <w:r w:rsidRPr="00660B9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60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อาคารและอุปกรณ์ที่ซื้อมา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4E28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660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โดยการจ่ายชำระเป็นเงินสด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DC27B" w14:textId="77777777" w:rsidR="00FD2388" w:rsidRPr="00660B9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3ABA48" w14:textId="77777777" w:rsidR="00FD2388" w:rsidRPr="008957D1" w:rsidRDefault="00325083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224,41</w:t>
            </w:r>
            <w:r w:rsidR="0025505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92E94" w14:textId="77777777" w:rsidR="00FD2388" w:rsidRPr="00660B9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4CB61D" w14:textId="77777777" w:rsidR="00FD2388" w:rsidRPr="0018712D" w:rsidRDefault="00756CA9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="00680EDF" w:rsidRPr="00680EDF">
              <w:rPr>
                <w:rFonts w:ascii="Angsana New" w:hAnsi="Angsana New"/>
                <w:b/>
                <w:bCs/>
                <w:sz w:val="30"/>
                <w:szCs w:val="30"/>
              </w:rPr>
              <w:t>411,539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341EA" w14:textId="77777777" w:rsidR="00FD2388" w:rsidRPr="0018712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347D82" w14:textId="77777777" w:rsidR="00FD2388" w:rsidRPr="0001271E" w:rsidRDefault="00325083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204,4</w:t>
            </w:r>
            <w:r w:rsidR="00222A5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FB35A" w14:textId="77777777" w:rsidR="00FD2388" w:rsidRPr="0018712D" w:rsidRDefault="00FD2388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505657" w14:textId="77777777" w:rsidR="00FD2388" w:rsidRPr="004E28A3" w:rsidRDefault="00756CA9" w:rsidP="006C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8A3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680EDF" w:rsidRPr="00680EDF">
              <w:rPr>
                <w:rFonts w:ascii="Angsana New" w:hAnsi="Angsana New"/>
                <w:b/>
                <w:bCs/>
                <w:sz w:val="30"/>
                <w:szCs w:val="30"/>
              </w:rPr>
              <w:t>404,927</w:t>
            </w:r>
          </w:p>
        </w:tc>
      </w:tr>
    </w:tbl>
    <w:p w14:paraId="0CCB6CF1" w14:textId="77777777" w:rsidR="009E5115" w:rsidRDefault="009E5115" w:rsidP="009E5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31F03CF" w14:textId="77777777" w:rsidR="000A5454" w:rsidRPr="00571F86" w:rsidRDefault="000A5454" w:rsidP="000A545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71F86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7E20720" w14:textId="77777777" w:rsidR="00243EE8" w:rsidRPr="00571F86" w:rsidRDefault="00243EE8" w:rsidP="00C84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053811E6" w14:textId="77777777" w:rsidR="00C822CB" w:rsidRPr="00C52F11" w:rsidRDefault="00C822CB" w:rsidP="00C84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i/>
          <w:iCs/>
          <w:sz w:val="24"/>
          <w:szCs w:val="24"/>
        </w:rPr>
      </w:pPr>
      <w:r w:rsidRPr="00571F86">
        <w:rPr>
          <w:rFonts w:ascii="Angsana New" w:eastAsia="Cordia New" w:hAnsi="Angsana New"/>
          <w:b/>
          <w:bCs/>
          <w:sz w:val="24"/>
          <w:szCs w:val="24"/>
          <w:cs/>
        </w:rPr>
        <w:tab/>
      </w:r>
      <w:r w:rsidRPr="00571F86">
        <w:rPr>
          <w:rFonts w:ascii="Angsana New" w:hAnsi="Angsana New"/>
          <w:i/>
          <w:iCs/>
          <w:sz w:val="30"/>
          <w:szCs w:val="30"/>
          <w:cs/>
        </w:rPr>
        <w:t>มูลค่าตามบัญชี</w:t>
      </w:r>
      <w:r w:rsidRPr="00571F86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571F86">
        <w:rPr>
          <w:rFonts w:ascii="Angsana New" w:hAnsi="Angsana New"/>
          <w:i/>
          <w:iCs/>
          <w:sz w:val="30"/>
          <w:szCs w:val="30"/>
          <w:cs/>
        </w:rPr>
        <w:t>มูลค่า</w:t>
      </w:r>
      <w:r w:rsidRPr="00C52F11">
        <w:rPr>
          <w:rFonts w:ascii="Angsana New" w:hAnsi="Angsana New"/>
          <w:i/>
          <w:iCs/>
          <w:sz w:val="30"/>
          <w:szCs w:val="30"/>
          <w:cs/>
        </w:rPr>
        <w:t>ยุติธรรม</w:t>
      </w:r>
    </w:p>
    <w:p w14:paraId="53134BAB" w14:textId="77777777" w:rsidR="00C822CB" w:rsidRPr="00487D92" w:rsidRDefault="00C822CB" w:rsidP="00C84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264AB1EB" w14:textId="77777777" w:rsidR="00C52F11" w:rsidRPr="00BC2523" w:rsidRDefault="00C52F11" w:rsidP="00C52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D43C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D43C2">
        <w:rPr>
          <w:rFonts w:ascii="Angsana New" w:hAnsi="Angsana New" w:hint="cs"/>
          <w:sz w:val="30"/>
          <w:szCs w:val="30"/>
        </w:rPr>
        <w:t>3</w:t>
      </w:r>
      <w:r w:rsidR="00DF3B74">
        <w:rPr>
          <w:rFonts w:ascii="Angsana New" w:hAnsi="Angsana New"/>
          <w:sz w:val="30"/>
          <w:szCs w:val="30"/>
        </w:rPr>
        <w:t>1</w:t>
      </w:r>
      <w:r w:rsidRPr="00CD43C2">
        <w:rPr>
          <w:rFonts w:ascii="Angsana New" w:hAnsi="Angsana New" w:hint="cs"/>
          <w:sz w:val="30"/>
          <w:szCs w:val="30"/>
        </w:rPr>
        <w:t xml:space="preserve"> </w:t>
      </w:r>
      <w:r w:rsidR="00680ED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80EDF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</w:t>
      </w:r>
      <w:r w:rsidR="00DF3B74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CD43C2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1A985333" w14:textId="77777777" w:rsidR="00AB7BE2" w:rsidRPr="00487D92" w:rsidRDefault="00AB7BE2" w:rsidP="00AB7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BC824C" w14:textId="77777777" w:rsidR="00F15800" w:rsidRPr="00356C0B" w:rsidRDefault="00F15800" w:rsidP="00F1580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56C0B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ADF9558" w14:textId="77777777" w:rsidR="0025412C" w:rsidRPr="00487D92" w:rsidRDefault="0025412C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6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70"/>
        <w:gridCol w:w="9"/>
        <w:gridCol w:w="2246"/>
      </w:tblGrid>
      <w:tr w:rsidR="0025412C" w:rsidRPr="00D81A00" w14:paraId="34824624" w14:textId="77777777" w:rsidTr="006147CD">
        <w:trPr>
          <w:tblHeader/>
        </w:trPr>
        <w:tc>
          <w:tcPr>
            <w:tcW w:w="4950" w:type="dxa"/>
          </w:tcPr>
          <w:p w14:paraId="2E7134D9" w14:textId="77777777" w:rsidR="0025412C" w:rsidRPr="000909BD" w:rsidRDefault="00F15800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09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909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FD23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680E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80E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160" w:type="dxa"/>
          </w:tcPr>
          <w:p w14:paraId="4805478B" w14:textId="77777777" w:rsidR="0025412C" w:rsidRPr="00D81A00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6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gridSpan w:val="2"/>
          </w:tcPr>
          <w:p w14:paraId="0D9669C1" w14:textId="77777777" w:rsidR="0025412C" w:rsidRPr="00D81A00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1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6" w:type="dxa"/>
          </w:tcPr>
          <w:p w14:paraId="5E63C4D0" w14:textId="77777777" w:rsidR="0025412C" w:rsidRPr="00D81A00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12C" w:rsidRPr="00D81A00" w14:paraId="6E231514" w14:textId="77777777" w:rsidTr="003C3FCC">
        <w:trPr>
          <w:tblHeader/>
        </w:trPr>
        <w:tc>
          <w:tcPr>
            <w:tcW w:w="4950" w:type="dxa"/>
          </w:tcPr>
          <w:p w14:paraId="04C9A01C" w14:textId="77777777" w:rsidR="0025412C" w:rsidRPr="007E5EE6" w:rsidRDefault="0025412C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85" w:type="dxa"/>
            <w:gridSpan w:val="4"/>
          </w:tcPr>
          <w:p w14:paraId="460FFB28" w14:textId="77777777" w:rsidR="0025412C" w:rsidRPr="00D81A00" w:rsidRDefault="0025412C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9BD" w:rsidRPr="00D81A00" w14:paraId="732BB008" w14:textId="77777777" w:rsidTr="006147CD">
        <w:tc>
          <w:tcPr>
            <w:tcW w:w="4950" w:type="dxa"/>
          </w:tcPr>
          <w:p w14:paraId="52ECA184" w14:textId="77777777" w:rsidR="000909BD" w:rsidRPr="00D81A00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160" w:type="dxa"/>
          </w:tcPr>
          <w:p w14:paraId="5AFD2B87" w14:textId="77777777" w:rsidR="000909BD" w:rsidRPr="00574DC9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BCD6F" w14:textId="77777777" w:rsidR="000909BD" w:rsidRPr="00574DC9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5" w:type="dxa"/>
            <w:gridSpan w:val="2"/>
          </w:tcPr>
          <w:p w14:paraId="5184EAAC" w14:textId="77777777" w:rsidR="000909BD" w:rsidRPr="00D81A00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09BD" w:rsidRPr="00D81A00" w14:paraId="220CBDD2" w14:textId="77777777" w:rsidTr="006147CD">
        <w:tc>
          <w:tcPr>
            <w:tcW w:w="4950" w:type="dxa"/>
          </w:tcPr>
          <w:p w14:paraId="6E0D2428" w14:textId="77777777" w:rsidR="000909BD" w:rsidRPr="00330B9B" w:rsidRDefault="00900532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160" w:type="dxa"/>
          </w:tcPr>
          <w:p w14:paraId="0930F91D" w14:textId="77777777" w:rsidR="000909BD" w:rsidRPr="00574DC9" w:rsidRDefault="000576B4" w:rsidP="00834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270" w:type="dxa"/>
          </w:tcPr>
          <w:p w14:paraId="36D17446" w14:textId="77777777" w:rsidR="000909BD" w:rsidRPr="00574DC9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5" w:type="dxa"/>
            <w:gridSpan w:val="2"/>
          </w:tcPr>
          <w:p w14:paraId="1C6677C0" w14:textId="77777777" w:rsidR="000909BD" w:rsidRPr="00574DC9" w:rsidRDefault="002D4756" w:rsidP="002D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4"/>
                <w:tab w:val="left" w:pos="1177"/>
                <w:tab w:val="left" w:pos="1340"/>
                <w:tab w:val="decimal" w:pos="1514"/>
                <w:tab w:val="left" w:pos="1604"/>
                <w:tab w:val="left" w:pos="1691"/>
                <w:tab w:val="left" w:pos="1784"/>
              </w:tabs>
              <w:spacing w:line="240" w:lineRule="auto"/>
              <w:ind w:left="-108" w:right="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09BD" w:rsidRPr="00D81A00" w14:paraId="2406DABA" w14:textId="77777777" w:rsidTr="006C32A4">
        <w:tc>
          <w:tcPr>
            <w:tcW w:w="4950" w:type="dxa"/>
          </w:tcPr>
          <w:p w14:paraId="5DDAD630" w14:textId="77777777" w:rsidR="000909BD" w:rsidRPr="00330B9B" w:rsidRDefault="000909BD" w:rsidP="005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 และ</w:t>
            </w:r>
            <w:r w:rsidR="00900532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160" w:type="dxa"/>
          </w:tcPr>
          <w:p w14:paraId="2F57D26B" w14:textId="77777777" w:rsidR="000909BD" w:rsidRPr="005B5B09" w:rsidRDefault="008E74B3" w:rsidP="00834DD5">
            <w:pPr>
              <w:pStyle w:val="acctfourfigures"/>
              <w:tabs>
                <w:tab w:val="clear" w:pos="765"/>
                <w:tab w:val="left" w:pos="1516"/>
              </w:tabs>
              <w:spacing w:line="240" w:lineRule="auto"/>
              <w:ind w:right="-109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36,013</w:t>
            </w:r>
          </w:p>
        </w:tc>
        <w:tc>
          <w:tcPr>
            <w:tcW w:w="270" w:type="dxa"/>
          </w:tcPr>
          <w:p w14:paraId="57302AB0" w14:textId="77777777" w:rsidR="000909BD" w:rsidRPr="000909BD" w:rsidRDefault="000909BD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55" w:type="dxa"/>
            <w:gridSpan w:val="2"/>
          </w:tcPr>
          <w:p w14:paraId="6DE27747" w14:textId="77777777" w:rsidR="000909BD" w:rsidRPr="000909BD" w:rsidRDefault="00782F47" w:rsidP="002C64AB">
            <w:pPr>
              <w:pStyle w:val="acctfourfigures"/>
              <w:tabs>
                <w:tab w:val="clear" w:pos="765"/>
                <w:tab w:val="left" w:pos="1334"/>
                <w:tab w:val="left" w:pos="1604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11,718</w:t>
            </w:r>
          </w:p>
        </w:tc>
      </w:tr>
      <w:tr w:rsidR="000909BD" w:rsidRPr="00D81A00" w14:paraId="024D5406" w14:textId="77777777" w:rsidTr="006C32A4">
        <w:tc>
          <w:tcPr>
            <w:tcW w:w="4950" w:type="dxa"/>
          </w:tcPr>
          <w:p w14:paraId="3601D5D5" w14:textId="77777777" w:rsidR="000909BD" w:rsidRPr="006147CD" w:rsidRDefault="005D7CE9" w:rsidP="005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  <w:r w:rsidR="0025470E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7F75120F" w14:textId="77777777" w:rsidR="000909BD" w:rsidRPr="005B5B09" w:rsidRDefault="000576B4" w:rsidP="00834DD5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1,190</w:t>
            </w:r>
          </w:p>
        </w:tc>
        <w:tc>
          <w:tcPr>
            <w:tcW w:w="270" w:type="dxa"/>
            <w:vAlign w:val="bottom"/>
          </w:tcPr>
          <w:p w14:paraId="4942C6CE" w14:textId="77777777" w:rsidR="000909BD" w:rsidRPr="006147C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55" w:type="dxa"/>
            <w:gridSpan w:val="2"/>
            <w:tcBorders>
              <w:bottom w:val="single" w:sz="4" w:space="0" w:color="auto"/>
            </w:tcBorders>
            <w:vAlign w:val="bottom"/>
          </w:tcPr>
          <w:p w14:paraId="21D1A255" w14:textId="77777777" w:rsidR="000909BD" w:rsidRPr="006147CD" w:rsidRDefault="00782F47" w:rsidP="002C64AB">
            <w:pPr>
              <w:pStyle w:val="acctfourfigures"/>
              <w:tabs>
                <w:tab w:val="clear" w:pos="765"/>
                <w:tab w:val="left" w:pos="1186"/>
                <w:tab w:val="left" w:pos="1334"/>
                <w:tab w:val="left" w:pos="1604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1,069</w:t>
            </w:r>
          </w:p>
        </w:tc>
      </w:tr>
      <w:tr w:rsidR="000909BD" w:rsidRPr="00D81A00" w14:paraId="0E9DBC82" w14:textId="77777777" w:rsidTr="006C32A4">
        <w:trPr>
          <w:trHeight w:val="397"/>
        </w:trPr>
        <w:tc>
          <w:tcPr>
            <w:tcW w:w="4950" w:type="dxa"/>
          </w:tcPr>
          <w:p w14:paraId="6B9D260C" w14:textId="77777777" w:rsidR="000909BD" w:rsidRPr="00D81A00" w:rsidRDefault="000909BD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6C9793A" w14:textId="77777777" w:rsidR="000909BD" w:rsidRPr="005B5B09" w:rsidRDefault="008E74B3" w:rsidP="00834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2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37,844</w:t>
            </w:r>
          </w:p>
        </w:tc>
        <w:tc>
          <w:tcPr>
            <w:tcW w:w="270" w:type="dxa"/>
          </w:tcPr>
          <w:p w14:paraId="7A3C489C" w14:textId="77777777" w:rsidR="000909BD" w:rsidRPr="006A3208" w:rsidRDefault="000909BD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BA7EC2" w14:textId="77777777" w:rsidR="000909BD" w:rsidRPr="006A3208" w:rsidRDefault="00782F47" w:rsidP="00571F86">
            <w:pPr>
              <w:pStyle w:val="acctfourfigures"/>
              <w:tabs>
                <w:tab w:val="clear" w:pos="765"/>
                <w:tab w:val="left" w:pos="1330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12,787</w:t>
            </w:r>
          </w:p>
        </w:tc>
      </w:tr>
      <w:tr w:rsidR="00E130B1" w:rsidRPr="00D81A00" w14:paraId="7552C881" w14:textId="77777777" w:rsidTr="00E130B1">
        <w:trPr>
          <w:trHeight w:val="397"/>
        </w:trPr>
        <w:tc>
          <w:tcPr>
            <w:tcW w:w="4950" w:type="dxa"/>
          </w:tcPr>
          <w:p w14:paraId="54558D95" w14:textId="77777777" w:rsidR="00E130B1" w:rsidRPr="00D81A00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1257C78" w14:textId="77777777" w:rsidR="00E130B1" w:rsidRPr="00B30118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504A6" w14:textId="77777777" w:rsidR="00E130B1" w:rsidRPr="006A3208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255" w:type="dxa"/>
            <w:gridSpan w:val="2"/>
          </w:tcPr>
          <w:p w14:paraId="1530344A" w14:textId="77777777" w:rsidR="00E130B1" w:rsidRPr="00B30118" w:rsidRDefault="00E130B1" w:rsidP="000909BD">
            <w:pPr>
              <w:pStyle w:val="acctfourfigures"/>
              <w:tabs>
                <w:tab w:val="clear" w:pos="765"/>
                <w:tab w:val="left" w:pos="1330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5412C" w:rsidRPr="00D81A00" w14:paraId="3DE2BA09" w14:textId="77777777" w:rsidTr="003C3FCC">
        <w:trPr>
          <w:cantSplit/>
        </w:trPr>
        <w:tc>
          <w:tcPr>
            <w:tcW w:w="4950" w:type="dxa"/>
          </w:tcPr>
          <w:p w14:paraId="03E303F7" w14:textId="77777777" w:rsidR="0025412C" w:rsidRPr="00D81A00" w:rsidRDefault="0025412C" w:rsidP="00BF364A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4685" w:type="dxa"/>
            <w:gridSpan w:val="4"/>
          </w:tcPr>
          <w:p w14:paraId="371BBB07" w14:textId="77777777" w:rsidR="0025412C" w:rsidRPr="000909BD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63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571F86" w:rsidRPr="00D81A00" w14:paraId="6DDE13E1" w14:textId="77777777" w:rsidTr="006147CD">
        <w:trPr>
          <w:cantSplit/>
        </w:trPr>
        <w:tc>
          <w:tcPr>
            <w:tcW w:w="4950" w:type="dxa"/>
          </w:tcPr>
          <w:p w14:paraId="3E07B17A" w14:textId="77777777" w:rsidR="00571F86" w:rsidRPr="00571F86" w:rsidRDefault="00571F86" w:rsidP="00571F86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571F86">
              <w:rPr>
                <w:rFonts w:ascii="Angsana New" w:hAnsi="Angsana New" w:cs="Angsana New" w:hint="cs"/>
                <w:cs/>
              </w:rPr>
              <w:t>ภาระผูกพันตามสัญญาเช</w:t>
            </w:r>
            <w:r w:rsidR="005D7CE9">
              <w:rPr>
                <w:rFonts w:ascii="Angsana New" w:hAnsi="Angsana New" w:cs="Angsana New" w:hint="cs"/>
                <w:cs/>
              </w:rPr>
              <w:t>่</w:t>
            </w:r>
            <w:r w:rsidRPr="00571F86">
              <w:rPr>
                <w:rFonts w:ascii="Angsana New" w:hAnsi="Angsana New" w:cs="Angsana New" w:hint="cs"/>
                <w:cs/>
              </w:rPr>
              <w:t>าระยะสั้น</w:t>
            </w:r>
          </w:p>
        </w:tc>
        <w:tc>
          <w:tcPr>
            <w:tcW w:w="2160" w:type="dxa"/>
          </w:tcPr>
          <w:p w14:paraId="483076BA" w14:textId="77777777" w:rsidR="00571F86" w:rsidRPr="005D7CE9" w:rsidRDefault="00571F86" w:rsidP="00571F8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18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479C82" w14:textId="77777777" w:rsidR="00571F86" w:rsidRPr="000909BD" w:rsidRDefault="00571F86" w:rsidP="005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55" w:type="dxa"/>
            <w:gridSpan w:val="2"/>
          </w:tcPr>
          <w:p w14:paraId="044BE007" w14:textId="77777777" w:rsidR="00571F86" w:rsidRPr="000909BD" w:rsidRDefault="00571F86" w:rsidP="00571F86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left="-18" w:right="-43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571F86" w:rsidRPr="00D81A00" w14:paraId="597958AE" w14:textId="77777777" w:rsidTr="006147CD">
        <w:trPr>
          <w:cantSplit/>
        </w:trPr>
        <w:tc>
          <w:tcPr>
            <w:tcW w:w="4950" w:type="dxa"/>
          </w:tcPr>
          <w:p w14:paraId="7BAD8670" w14:textId="77777777" w:rsidR="00571F86" w:rsidRPr="00571F86" w:rsidRDefault="00571F86" w:rsidP="00571F86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571F86">
              <w:rPr>
                <w:rFonts w:ascii="Angsana New" w:hAnsi="Angsana New" w:cs="Angsana New" w:hint="cs"/>
                <w:cs/>
              </w:rPr>
              <w:t xml:space="preserve">   และสัญญาเช่าสินทรัพย์ที่มีมูลค่าต่ำ</w:t>
            </w:r>
          </w:p>
        </w:tc>
        <w:tc>
          <w:tcPr>
            <w:tcW w:w="2160" w:type="dxa"/>
          </w:tcPr>
          <w:p w14:paraId="4B0B5F83" w14:textId="77777777" w:rsidR="00571F86" w:rsidRPr="005D7CE9" w:rsidRDefault="002D4756" w:rsidP="00834DD5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left="-18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6,290</w:t>
            </w:r>
          </w:p>
        </w:tc>
        <w:tc>
          <w:tcPr>
            <w:tcW w:w="270" w:type="dxa"/>
          </w:tcPr>
          <w:p w14:paraId="0E5C02EE" w14:textId="77777777" w:rsidR="00571F86" w:rsidRPr="000909BD" w:rsidRDefault="00571F86" w:rsidP="005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55" w:type="dxa"/>
            <w:gridSpan w:val="2"/>
          </w:tcPr>
          <w:p w14:paraId="7AE90BDF" w14:textId="77777777" w:rsidR="00571F86" w:rsidRPr="000909BD" w:rsidRDefault="002D4756" w:rsidP="00571F86">
            <w:pPr>
              <w:pStyle w:val="acctfourfigures"/>
              <w:tabs>
                <w:tab w:val="clear" w:pos="765"/>
              </w:tabs>
              <w:spacing w:line="240" w:lineRule="auto"/>
              <w:ind w:left="-18" w:right="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4,163</w:t>
            </w:r>
          </w:p>
        </w:tc>
      </w:tr>
      <w:tr w:rsidR="00571F86" w:rsidRPr="00D81A00" w14:paraId="5E4D5D55" w14:textId="77777777" w:rsidTr="006147CD">
        <w:trPr>
          <w:cantSplit/>
        </w:trPr>
        <w:tc>
          <w:tcPr>
            <w:tcW w:w="4950" w:type="dxa"/>
          </w:tcPr>
          <w:p w14:paraId="1F4BEFFE" w14:textId="77777777" w:rsidR="00571F86" w:rsidRDefault="00571F86" w:rsidP="00BF364A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160" w:type="dxa"/>
          </w:tcPr>
          <w:p w14:paraId="3F42A283" w14:textId="77777777" w:rsidR="00571F86" w:rsidRPr="005D7CE9" w:rsidRDefault="000576B4" w:rsidP="00834DD5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left="-18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31,002</w:t>
            </w:r>
          </w:p>
        </w:tc>
        <w:tc>
          <w:tcPr>
            <w:tcW w:w="270" w:type="dxa"/>
          </w:tcPr>
          <w:p w14:paraId="7A61611D" w14:textId="77777777" w:rsidR="00571F86" w:rsidRPr="000909BD" w:rsidRDefault="00571F86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55" w:type="dxa"/>
            <w:gridSpan w:val="2"/>
          </w:tcPr>
          <w:p w14:paraId="04D79A76" w14:textId="77777777" w:rsidR="00571F86" w:rsidRPr="000909BD" w:rsidRDefault="00325083" w:rsidP="00571F86">
            <w:pPr>
              <w:pStyle w:val="acctfourfigures"/>
              <w:tabs>
                <w:tab w:val="clear" w:pos="765"/>
              </w:tabs>
              <w:spacing w:line="240" w:lineRule="auto"/>
              <w:ind w:left="-18" w:right="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25083">
              <w:rPr>
                <w:rFonts w:ascii="Angsana New" w:hAnsi="Angsana New" w:cs="Angsana New"/>
                <w:sz w:val="30"/>
                <w:szCs w:val="30"/>
              </w:rPr>
              <w:t>31,002</w:t>
            </w:r>
          </w:p>
        </w:tc>
      </w:tr>
    </w:tbl>
    <w:p w14:paraId="5902761F" w14:textId="77777777" w:rsidR="009B78AD" w:rsidRDefault="009B78AD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7A60D9" w14:textId="77777777" w:rsidR="00CE0745" w:rsidRDefault="00145BB6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</w:t>
      </w:r>
      <w:r w:rsidRPr="00356C0B">
        <w:rPr>
          <w:rFonts w:ascii="Angsana New" w:hAnsi="Angsana New"/>
          <w:sz w:val="30"/>
          <w:szCs w:val="30"/>
          <w:cs/>
        </w:rPr>
        <w:t xml:space="preserve">วันที่ </w:t>
      </w:r>
      <w:r w:rsidR="00FD2388" w:rsidRPr="00356C0B">
        <w:rPr>
          <w:rFonts w:ascii="Angsana New" w:hAnsi="Angsana New"/>
          <w:sz w:val="30"/>
          <w:szCs w:val="30"/>
        </w:rPr>
        <w:t>31</w:t>
      </w:r>
      <w:r w:rsidR="00FD2388" w:rsidRPr="00356C0B">
        <w:rPr>
          <w:rFonts w:ascii="Angsana New" w:hAnsi="Angsana New" w:hint="cs"/>
          <w:sz w:val="30"/>
          <w:szCs w:val="30"/>
          <w:cs/>
        </w:rPr>
        <w:t xml:space="preserve"> </w:t>
      </w:r>
      <w:r w:rsidR="00680ED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80EDF">
        <w:rPr>
          <w:rFonts w:ascii="Angsana New" w:hAnsi="Angsana New"/>
          <w:sz w:val="30"/>
          <w:szCs w:val="30"/>
        </w:rPr>
        <w:t>2565</w:t>
      </w:r>
      <w:r w:rsidRPr="00356C0B">
        <w:rPr>
          <w:rFonts w:ascii="Angsana New" w:hAnsi="Angsana New"/>
          <w:sz w:val="30"/>
          <w:szCs w:val="30"/>
          <w:cs/>
        </w:rPr>
        <w:t xml:space="preserve"> </w:t>
      </w:r>
      <w:r w:rsidR="001C34BE" w:rsidRPr="00356C0B">
        <w:rPr>
          <w:rFonts w:ascii="Angsana New" w:hAnsi="Angsana New" w:hint="cs"/>
          <w:sz w:val="30"/>
          <w:szCs w:val="30"/>
          <w:cs/>
        </w:rPr>
        <w:t>กลุ่มบริษัทได้</w:t>
      </w:r>
      <w:r w:rsidR="001C34BE" w:rsidRPr="00571F86">
        <w:rPr>
          <w:rFonts w:ascii="Angsana New" w:hAnsi="Angsana New" w:hint="cs"/>
          <w:sz w:val="30"/>
          <w:szCs w:val="30"/>
          <w:cs/>
        </w:rPr>
        <w:t>ลงนามในสัญญาเช่า</w:t>
      </w:r>
      <w:r w:rsidR="002D4548" w:rsidRPr="00571F86">
        <w:rPr>
          <w:rFonts w:ascii="Angsana New" w:hAnsi="Angsana New"/>
          <w:sz w:val="30"/>
          <w:szCs w:val="30"/>
          <w:cs/>
        </w:rPr>
        <w:t>คลังสินค้า</w:t>
      </w:r>
      <w:r w:rsidR="00A45F8E" w:rsidRPr="00571F86">
        <w:rPr>
          <w:rFonts w:ascii="Angsana New" w:hAnsi="Angsana New" w:hint="cs"/>
          <w:sz w:val="30"/>
          <w:szCs w:val="30"/>
          <w:cs/>
        </w:rPr>
        <w:t xml:space="preserve"> </w:t>
      </w:r>
      <w:r w:rsidR="001C34BE" w:rsidRPr="00571F86">
        <w:rPr>
          <w:rFonts w:ascii="Angsana New" w:hAnsi="Angsana New" w:hint="cs"/>
          <w:sz w:val="30"/>
          <w:szCs w:val="30"/>
          <w:cs/>
        </w:rPr>
        <w:t>ยานพาหนะและอุปกรณ์สำนักงานเป็นเวลาที่แตกต่างกัน</w:t>
      </w:r>
      <w:r w:rsidR="001C34BE" w:rsidRPr="00571F86">
        <w:rPr>
          <w:rFonts w:ascii="Angsana New" w:hAnsi="Angsana New" w:hint="cs"/>
          <w:sz w:val="28"/>
          <w:szCs w:val="28"/>
          <w:cs/>
        </w:rPr>
        <w:t xml:space="preserve"> </w:t>
      </w:r>
      <w:r w:rsidR="001C34BE" w:rsidRPr="00571F86">
        <w:rPr>
          <w:rFonts w:ascii="Angsana New" w:hAnsi="Angsana New" w:hint="cs"/>
          <w:sz w:val="30"/>
          <w:szCs w:val="30"/>
          <w:cs/>
        </w:rPr>
        <w:t xml:space="preserve">ซึ่งจะครบกำหนดในระหว่างปี </w:t>
      </w:r>
      <w:r w:rsidR="001C34BE" w:rsidRPr="00571F86">
        <w:rPr>
          <w:rFonts w:ascii="Angsana New" w:hAnsi="Angsana New"/>
          <w:sz w:val="30"/>
          <w:szCs w:val="30"/>
        </w:rPr>
        <w:t>25</w:t>
      </w:r>
      <w:r w:rsidR="00AC4214" w:rsidRPr="00571F86">
        <w:rPr>
          <w:rFonts w:ascii="Angsana New" w:hAnsi="Angsana New"/>
          <w:sz w:val="30"/>
          <w:szCs w:val="30"/>
        </w:rPr>
        <w:t>6</w:t>
      </w:r>
      <w:r w:rsidR="00571F86" w:rsidRPr="00571F86">
        <w:rPr>
          <w:rFonts w:ascii="Angsana New" w:hAnsi="Angsana New"/>
          <w:sz w:val="30"/>
          <w:szCs w:val="30"/>
        </w:rPr>
        <w:t>5</w:t>
      </w:r>
      <w:r w:rsidR="001C34BE" w:rsidRPr="00571F86">
        <w:rPr>
          <w:rFonts w:ascii="Angsana New" w:hAnsi="Angsana New"/>
          <w:sz w:val="30"/>
          <w:szCs w:val="30"/>
        </w:rPr>
        <w:t xml:space="preserve"> </w:t>
      </w:r>
      <w:r w:rsidR="001C34BE" w:rsidRPr="00571F86">
        <w:rPr>
          <w:rFonts w:ascii="Angsana New" w:hAnsi="Angsana New" w:hint="cs"/>
          <w:sz w:val="30"/>
          <w:szCs w:val="30"/>
          <w:cs/>
        </w:rPr>
        <w:t xml:space="preserve">ถึง </w:t>
      </w:r>
      <w:r w:rsidR="001C34BE" w:rsidRPr="00571F86">
        <w:rPr>
          <w:rFonts w:ascii="Angsana New" w:hAnsi="Angsana New"/>
          <w:sz w:val="30"/>
          <w:szCs w:val="30"/>
        </w:rPr>
        <w:t>256</w:t>
      </w:r>
      <w:r w:rsidR="005D7CE9">
        <w:rPr>
          <w:rFonts w:ascii="Angsana New" w:hAnsi="Angsana New"/>
          <w:sz w:val="30"/>
          <w:szCs w:val="30"/>
        </w:rPr>
        <w:t>9</w:t>
      </w:r>
    </w:p>
    <w:p w14:paraId="47E239A7" w14:textId="77777777" w:rsidR="00CE0745" w:rsidRPr="009C5D66" w:rsidRDefault="00CE0745" w:rsidP="00ED4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CA86D2" w14:textId="77777777" w:rsidR="002F0EFF" w:rsidRDefault="002F0EFF" w:rsidP="002F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</w:t>
      </w:r>
      <w:r w:rsidRPr="00865B4C">
        <w:rPr>
          <w:rFonts w:ascii="Angsana New" w:hAnsi="Angsana New" w:hint="cs"/>
          <w:sz w:val="30"/>
          <w:szCs w:val="30"/>
          <w:cs/>
        </w:rPr>
        <w:t>หนังสือค้ำประกันที่ออกโดยสถาบันการเงิน</w:t>
      </w:r>
      <w:r>
        <w:rPr>
          <w:rFonts w:ascii="Angsana New" w:hAnsi="Angsana New" w:hint="cs"/>
          <w:sz w:val="30"/>
          <w:szCs w:val="30"/>
          <w:cs/>
        </w:rPr>
        <w:t>หลายแห่ง</w:t>
      </w:r>
      <w:r w:rsidRPr="00865B4C">
        <w:rPr>
          <w:rFonts w:ascii="Angsana New" w:hAnsi="Angsana New" w:hint="cs"/>
          <w:sz w:val="30"/>
          <w:szCs w:val="30"/>
          <w:cs/>
        </w:rPr>
        <w:t xml:space="preserve">สำหรับการใช้ไฟฟ้า </w:t>
      </w:r>
      <w:r>
        <w:rPr>
          <w:rFonts w:ascii="Angsana New" w:hAnsi="Angsana New" w:hint="cs"/>
          <w:sz w:val="30"/>
          <w:szCs w:val="30"/>
          <w:cs/>
        </w:rPr>
        <w:t>น้ำมันเชื้อเพลิงและคำสั่งซื้อที่ผู้ขายสินค้าหรือวัสดุตกลงแล้ว</w:t>
      </w:r>
    </w:p>
    <w:p w14:paraId="10A30740" w14:textId="77777777" w:rsidR="0025470E" w:rsidRDefault="0025470E" w:rsidP="002F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59D75F" w14:textId="77777777" w:rsidR="00C52F11" w:rsidRPr="0025470E" w:rsidRDefault="00C52F11" w:rsidP="00C52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6A84F65" w14:textId="77777777" w:rsidR="0025470E" w:rsidRDefault="0025470E" w:rsidP="002F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FAC781" w14:textId="77777777" w:rsidR="0025470E" w:rsidRDefault="0025470E" w:rsidP="00254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</w:p>
    <w:p w14:paraId="6CC49CB1" w14:textId="77777777" w:rsidR="00145BB6" w:rsidRDefault="00145BB6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DBC23AB" w14:textId="77777777" w:rsidR="00145BB6" w:rsidRPr="00865B4C" w:rsidRDefault="00145BB6" w:rsidP="00CE0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B12A37" w14:textId="77777777" w:rsidR="00FE2000" w:rsidRDefault="00FE2000" w:rsidP="00FE2000">
      <w:pPr>
        <w:pStyle w:val="a"/>
        <w:tabs>
          <w:tab w:val="clear" w:pos="1080"/>
          <w:tab w:val="left" w:pos="540"/>
          <w:tab w:val="left" w:pos="5490"/>
        </w:tabs>
        <w:jc w:val="both"/>
        <w:rPr>
          <w:rFonts w:ascii="Angsana New" w:hAnsi="Angsana New" w:cs="Angsana New"/>
          <w:b/>
          <w:bCs/>
          <w:cs/>
          <w:lang w:val="en-US"/>
        </w:rPr>
      </w:pPr>
    </w:p>
    <w:sectPr w:rsidR="00FE2000" w:rsidSect="00070491">
      <w:headerReference w:type="default" r:id="rId14"/>
      <w:pgSz w:w="11909" w:h="16834" w:code="9"/>
      <w:pgMar w:top="691" w:right="1152" w:bottom="576" w:left="1152" w:header="720" w:footer="6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7F627" w14:textId="77777777" w:rsidR="007C0DE5" w:rsidRDefault="007C0DE5">
      <w:r>
        <w:separator/>
      </w:r>
    </w:p>
  </w:endnote>
  <w:endnote w:type="continuationSeparator" w:id="0">
    <w:p w14:paraId="0FE90413" w14:textId="77777777" w:rsidR="007C0DE5" w:rsidRDefault="007C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34E0" w14:textId="77777777" w:rsidR="00185F79" w:rsidRDefault="00185F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4EBED" w14:textId="77777777" w:rsidR="00612146" w:rsidRPr="004236AC" w:rsidRDefault="00612146" w:rsidP="00DB28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6AC">
      <w:rPr>
        <w:rStyle w:val="PageNumber"/>
        <w:rFonts w:ascii="Angsana New" w:hAnsi="Angsana New"/>
        <w:sz w:val="30"/>
        <w:szCs w:val="30"/>
      </w:rPr>
      <w:fldChar w:fldCharType="begin"/>
    </w:r>
    <w:r w:rsidRPr="004236A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6A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30</w:t>
    </w:r>
    <w:r w:rsidRPr="004236AC">
      <w:rPr>
        <w:rStyle w:val="PageNumber"/>
        <w:rFonts w:ascii="Angsana New" w:hAnsi="Angsana New"/>
        <w:sz w:val="30"/>
        <w:szCs w:val="30"/>
      </w:rPr>
      <w:fldChar w:fldCharType="end"/>
    </w:r>
  </w:p>
  <w:p w14:paraId="438BD5E3" w14:textId="77777777" w:rsidR="00612146" w:rsidRPr="00A66E5C" w:rsidRDefault="00612146" w:rsidP="004A2CF3">
    <w:pPr>
      <w:pStyle w:val="Footer"/>
      <w:jc w:val="cen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825E8" w14:textId="77777777" w:rsidR="00185F79" w:rsidRDefault="00185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261DC" w14:textId="77777777" w:rsidR="007C0DE5" w:rsidRDefault="007C0DE5">
      <w:r>
        <w:separator/>
      </w:r>
    </w:p>
  </w:footnote>
  <w:footnote w:type="continuationSeparator" w:id="0">
    <w:p w14:paraId="25E48A7A" w14:textId="77777777" w:rsidR="007C0DE5" w:rsidRDefault="007C0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64064" w14:textId="77777777" w:rsidR="00185F79" w:rsidRDefault="00185F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E8F06" w14:textId="77777777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24B1CD3F" w14:textId="77777777" w:rsidR="00612146" w:rsidRPr="00F168B6" w:rsidRDefault="00612146" w:rsidP="00F168B6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541BAB39" w14:textId="77777777" w:rsidR="00612146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B273D">
      <w:rPr>
        <w:rFonts w:ascii="Angsana New" w:hAnsi="Angsana New"/>
        <w:b/>
        <w:bCs/>
        <w:sz w:val="32"/>
        <w:szCs w:val="32"/>
        <w:cs/>
      </w:rPr>
      <w:t>สำหรับงวด</w:t>
    </w:r>
    <w:r w:rsidR="0094510B">
      <w:rPr>
        <w:rFonts w:ascii="Angsana New" w:hAnsi="Angsana New" w:hint="cs"/>
        <w:b/>
        <w:bCs/>
        <w:sz w:val="32"/>
        <w:szCs w:val="32"/>
        <w:cs/>
      </w:rPr>
      <w:t>สามเดือนแล</w:t>
    </w:r>
    <w:r w:rsidR="007671C4">
      <w:rPr>
        <w:rFonts w:ascii="Angsana New" w:hAnsi="Angsana New" w:hint="cs"/>
        <w:b/>
        <w:bCs/>
        <w:sz w:val="32"/>
        <w:szCs w:val="32"/>
        <w:cs/>
      </w:rPr>
      <w:t>ะ</w:t>
    </w:r>
    <w:r w:rsidR="00F62656">
      <w:rPr>
        <w:rFonts w:ascii="Angsana New" w:hAnsi="Angsana New" w:hint="cs"/>
        <w:b/>
        <w:bCs/>
        <w:sz w:val="32"/>
        <w:szCs w:val="32"/>
        <w:cs/>
      </w:rPr>
      <w:t>หก</w:t>
    </w:r>
    <w:r w:rsidRPr="009B273D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94510B">
      <w:rPr>
        <w:rFonts w:ascii="Angsana New" w:hAnsi="Angsana New"/>
        <w:b/>
        <w:bCs/>
        <w:sz w:val="32"/>
        <w:szCs w:val="32"/>
      </w:rPr>
      <w:t>3</w:t>
    </w:r>
    <w:r w:rsidR="00695086" w:rsidRPr="0094510B">
      <w:rPr>
        <w:rFonts w:ascii="Angsana New" w:hAnsi="Angsana New"/>
        <w:b/>
        <w:bCs/>
        <w:sz w:val="32"/>
        <w:szCs w:val="32"/>
      </w:rPr>
      <w:t>1</w:t>
    </w:r>
    <w:r w:rsidR="00695086">
      <w:rPr>
        <w:rFonts w:ascii="Angsana New" w:hAnsi="Angsana New"/>
        <w:b/>
        <w:bCs/>
        <w:sz w:val="32"/>
        <w:szCs w:val="32"/>
      </w:rPr>
      <w:t xml:space="preserve"> </w:t>
    </w:r>
    <w:r w:rsidR="00F62656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94510B">
      <w:rPr>
        <w:rFonts w:ascii="Angsana New" w:hAnsi="Angsana New"/>
        <w:b/>
        <w:bCs/>
        <w:sz w:val="36"/>
        <w:szCs w:val="36"/>
      </w:rPr>
      <w:t xml:space="preserve"> </w:t>
    </w:r>
    <w:r w:rsidRPr="00A52AB9">
      <w:rPr>
        <w:rFonts w:ascii="Angsana New" w:hAnsi="Angsana New" w:hint="cs"/>
        <w:b/>
        <w:bCs/>
        <w:sz w:val="35"/>
        <w:szCs w:val="35"/>
        <w:cs/>
      </w:rPr>
      <w:t>256</w:t>
    </w:r>
    <w:r w:rsidR="00F62656" w:rsidRPr="00A52AB9">
      <w:rPr>
        <w:rFonts w:ascii="Angsana New" w:hAnsi="Angsana New" w:hint="cs"/>
        <w:b/>
        <w:bCs/>
        <w:sz w:val="35"/>
        <w:szCs w:val="35"/>
        <w:cs/>
      </w:rPr>
      <w:t>5</w:t>
    </w:r>
    <w:r w:rsidRPr="0094510B">
      <w:rPr>
        <w:rFonts w:ascii="Angsana New" w:hAnsi="Angsana New"/>
        <w:b/>
        <w:bCs/>
        <w:sz w:val="36"/>
        <w:szCs w:val="36"/>
        <w:cs/>
      </w:rPr>
      <w:t xml:space="preserve"> </w:t>
    </w:r>
    <w:r w:rsidRPr="00C45CE0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849288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355E7" w14:textId="77777777" w:rsidR="00185F79" w:rsidRDefault="00185F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D2E8" w14:textId="77777777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1797BFD0" w14:textId="77777777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33A64483" w14:textId="77777777" w:rsidR="00612146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B273D">
      <w:rPr>
        <w:rFonts w:ascii="Angsana New" w:hAnsi="Angsana New"/>
        <w:b/>
        <w:bCs/>
        <w:sz w:val="32"/>
        <w:szCs w:val="32"/>
        <w:cs/>
      </w:rPr>
      <w:t>สำหรับงวด</w:t>
    </w:r>
    <w:r w:rsidR="00A12E2A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680EDF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9B273D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BF685A">
      <w:rPr>
        <w:rFonts w:ascii="Angsana New" w:hAnsi="Angsana New"/>
        <w:b/>
        <w:bCs/>
        <w:sz w:val="32"/>
        <w:szCs w:val="32"/>
      </w:rPr>
      <w:t xml:space="preserve">1 </w:t>
    </w:r>
    <w:r w:rsidR="00680EDF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680EDF">
      <w:rPr>
        <w:rFonts w:ascii="Angsana New" w:hAnsi="Angsana New"/>
        <w:b/>
        <w:bCs/>
        <w:sz w:val="32"/>
        <w:szCs w:val="32"/>
      </w:rPr>
      <w:t>2565</w:t>
    </w:r>
    <w:r w:rsidRPr="00C45CE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C9F270A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3AF5CF1"/>
    <w:multiLevelType w:val="hybridMultilevel"/>
    <w:tmpl w:val="B844A8FC"/>
    <w:lvl w:ilvl="0" w:tplc="96D02DE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21"/>
  </w:num>
  <w:num w:numId="16">
    <w:abstractNumId w:val="19"/>
  </w:num>
  <w:num w:numId="17">
    <w:abstractNumId w:val="28"/>
  </w:num>
  <w:num w:numId="18">
    <w:abstractNumId w:val="13"/>
  </w:num>
  <w:num w:numId="19">
    <w:abstractNumId w:val="10"/>
  </w:num>
  <w:num w:numId="20">
    <w:abstractNumId w:val="22"/>
  </w:num>
  <w:num w:numId="21">
    <w:abstractNumId w:val="22"/>
  </w:num>
  <w:num w:numId="22">
    <w:abstractNumId w:val="16"/>
  </w:num>
  <w:num w:numId="23">
    <w:abstractNumId w:val="25"/>
  </w:num>
  <w:num w:numId="24">
    <w:abstractNumId w:val="14"/>
  </w:num>
  <w:num w:numId="25">
    <w:abstractNumId w:val="12"/>
  </w:num>
  <w:num w:numId="26">
    <w:abstractNumId w:val="26"/>
  </w:num>
  <w:num w:numId="27">
    <w:abstractNumId w:val="18"/>
  </w:num>
  <w:num w:numId="28">
    <w:abstractNumId w:val="27"/>
  </w:num>
  <w:num w:numId="29">
    <w:abstractNumId w:val="23"/>
  </w:num>
  <w:num w:numId="30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169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51EA"/>
    <w:rsid w:val="000057C5"/>
    <w:rsid w:val="000057D2"/>
    <w:rsid w:val="000060F3"/>
    <w:rsid w:val="00006987"/>
    <w:rsid w:val="00007014"/>
    <w:rsid w:val="000103B6"/>
    <w:rsid w:val="00010FC6"/>
    <w:rsid w:val="0001181B"/>
    <w:rsid w:val="0001271E"/>
    <w:rsid w:val="00012A60"/>
    <w:rsid w:val="0001314B"/>
    <w:rsid w:val="0001318C"/>
    <w:rsid w:val="0001322C"/>
    <w:rsid w:val="000132BA"/>
    <w:rsid w:val="000133BD"/>
    <w:rsid w:val="000139CD"/>
    <w:rsid w:val="00013A90"/>
    <w:rsid w:val="00013BFD"/>
    <w:rsid w:val="00013C65"/>
    <w:rsid w:val="00014900"/>
    <w:rsid w:val="00014F0E"/>
    <w:rsid w:val="00015138"/>
    <w:rsid w:val="000152CD"/>
    <w:rsid w:val="00015C56"/>
    <w:rsid w:val="00015DB3"/>
    <w:rsid w:val="000161FA"/>
    <w:rsid w:val="000167D8"/>
    <w:rsid w:val="00016F58"/>
    <w:rsid w:val="00017429"/>
    <w:rsid w:val="00017497"/>
    <w:rsid w:val="0001792C"/>
    <w:rsid w:val="00017A9C"/>
    <w:rsid w:val="00017EB1"/>
    <w:rsid w:val="0002123D"/>
    <w:rsid w:val="000217E4"/>
    <w:rsid w:val="00021E4F"/>
    <w:rsid w:val="00021F92"/>
    <w:rsid w:val="00022ADE"/>
    <w:rsid w:val="00022BA9"/>
    <w:rsid w:val="00022C22"/>
    <w:rsid w:val="00022C3F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E5C"/>
    <w:rsid w:val="0003061A"/>
    <w:rsid w:val="0003091E"/>
    <w:rsid w:val="00030EDA"/>
    <w:rsid w:val="0003203F"/>
    <w:rsid w:val="000320A0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E69"/>
    <w:rsid w:val="00035FBC"/>
    <w:rsid w:val="00037731"/>
    <w:rsid w:val="000377AE"/>
    <w:rsid w:val="0003787E"/>
    <w:rsid w:val="00037CA6"/>
    <w:rsid w:val="00037F4B"/>
    <w:rsid w:val="000403A0"/>
    <w:rsid w:val="000405FC"/>
    <w:rsid w:val="00040994"/>
    <w:rsid w:val="00040E81"/>
    <w:rsid w:val="000412D1"/>
    <w:rsid w:val="0004138B"/>
    <w:rsid w:val="00041760"/>
    <w:rsid w:val="00041AC4"/>
    <w:rsid w:val="00041BDD"/>
    <w:rsid w:val="00041E4E"/>
    <w:rsid w:val="0004319C"/>
    <w:rsid w:val="00043600"/>
    <w:rsid w:val="00043EB3"/>
    <w:rsid w:val="00044FED"/>
    <w:rsid w:val="000451D0"/>
    <w:rsid w:val="00045203"/>
    <w:rsid w:val="00045282"/>
    <w:rsid w:val="000453A2"/>
    <w:rsid w:val="0004543A"/>
    <w:rsid w:val="00045D2B"/>
    <w:rsid w:val="0004619F"/>
    <w:rsid w:val="0004628C"/>
    <w:rsid w:val="000464F0"/>
    <w:rsid w:val="00046715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23E0"/>
    <w:rsid w:val="0005335F"/>
    <w:rsid w:val="00054625"/>
    <w:rsid w:val="00054639"/>
    <w:rsid w:val="00054A24"/>
    <w:rsid w:val="00055174"/>
    <w:rsid w:val="000561FB"/>
    <w:rsid w:val="00056CD2"/>
    <w:rsid w:val="000571AC"/>
    <w:rsid w:val="000571F6"/>
    <w:rsid w:val="000576B4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4943"/>
    <w:rsid w:val="00064B35"/>
    <w:rsid w:val="00064BF6"/>
    <w:rsid w:val="00064EEB"/>
    <w:rsid w:val="00064FC2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942"/>
    <w:rsid w:val="00073CF2"/>
    <w:rsid w:val="000741AC"/>
    <w:rsid w:val="000745C8"/>
    <w:rsid w:val="0007518B"/>
    <w:rsid w:val="00075BC6"/>
    <w:rsid w:val="00075F07"/>
    <w:rsid w:val="000763DA"/>
    <w:rsid w:val="0007740A"/>
    <w:rsid w:val="000776AF"/>
    <w:rsid w:val="00077708"/>
    <w:rsid w:val="00077741"/>
    <w:rsid w:val="00077B6E"/>
    <w:rsid w:val="00077F15"/>
    <w:rsid w:val="000811DE"/>
    <w:rsid w:val="0008292D"/>
    <w:rsid w:val="000854AB"/>
    <w:rsid w:val="000856ED"/>
    <w:rsid w:val="0008576D"/>
    <w:rsid w:val="0008659F"/>
    <w:rsid w:val="000868AE"/>
    <w:rsid w:val="00086A55"/>
    <w:rsid w:val="00086FFD"/>
    <w:rsid w:val="000877E8"/>
    <w:rsid w:val="0009060F"/>
    <w:rsid w:val="000909BD"/>
    <w:rsid w:val="00090B4F"/>
    <w:rsid w:val="00090B65"/>
    <w:rsid w:val="000910B9"/>
    <w:rsid w:val="000915A9"/>
    <w:rsid w:val="00091DD3"/>
    <w:rsid w:val="000924DB"/>
    <w:rsid w:val="00092AAE"/>
    <w:rsid w:val="00093F5A"/>
    <w:rsid w:val="00094400"/>
    <w:rsid w:val="00094505"/>
    <w:rsid w:val="00094F5F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FB9"/>
    <w:rsid w:val="000B6793"/>
    <w:rsid w:val="000B6D69"/>
    <w:rsid w:val="000B7D32"/>
    <w:rsid w:val="000C0084"/>
    <w:rsid w:val="000C0404"/>
    <w:rsid w:val="000C084B"/>
    <w:rsid w:val="000C1364"/>
    <w:rsid w:val="000C139E"/>
    <w:rsid w:val="000C1E22"/>
    <w:rsid w:val="000C231A"/>
    <w:rsid w:val="000C2404"/>
    <w:rsid w:val="000C3A09"/>
    <w:rsid w:val="000C3E57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740"/>
    <w:rsid w:val="000C7DB6"/>
    <w:rsid w:val="000D04BF"/>
    <w:rsid w:val="000D04EF"/>
    <w:rsid w:val="000D0A4C"/>
    <w:rsid w:val="000D0FEB"/>
    <w:rsid w:val="000D1FBE"/>
    <w:rsid w:val="000D2D1E"/>
    <w:rsid w:val="000D2D3B"/>
    <w:rsid w:val="000D2E4E"/>
    <w:rsid w:val="000D319E"/>
    <w:rsid w:val="000D3DCA"/>
    <w:rsid w:val="000D435E"/>
    <w:rsid w:val="000D4431"/>
    <w:rsid w:val="000D4613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D8B"/>
    <w:rsid w:val="000E1165"/>
    <w:rsid w:val="000E1208"/>
    <w:rsid w:val="000E1860"/>
    <w:rsid w:val="000E1C22"/>
    <w:rsid w:val="000E2677"/>
    <w:rsid w:val="000E2DB6"/>
    <w:rsid w:val="000E4D6A"/>
    <w:rsid w:val="000E5263"/>
    <w:rsid w:val="000E55F8"/>
    <w:rsid w:val="000E5D18"/>
    <w:rsid w:val="000E6C0C"/>
    <w:rsid w:val="000E7269"/>
    <w:rsid w:val="000E72E8"/>
    <w:rsid w:val="000E7A3C"/>
    <w:rsid w:val="000E7AE9"/>
    <w:rsid w:val="000E7EF9"/>
    <w:rsid w:val="000F0092"/>
    <w:rsid w:val="000F05D0"/>
    <w:rsid w:val="000F073A"/>
    <w:rsid w:val="000F0789"/>
    <w:rsid w:val="000F0BB7"/>
    <w:rsid w:val="000F1138"/>
    <w:rsid w:val="000F113F"/>
    <w:rsid w:val="000F169D"/>
    <w:rsid w:val="000F1BC1"/>
    <w:rsid w:val="000F26F2"/>
    <w:rsid w:val="000F28FC"/>
    <w:rsid w:val="000F292D"/>
    <w:rsid w:val="000F2CCB"/>
    <w:rsid w:val="000F315A"/>
    <w:rsid w:val="000F362C"/>
    <w:rsid w:val="000F4272"/>
    <w:rsid w:val="000F4C17"/>
    <w:rsid w:val="000F4DD0"/>
    <w:rsid w:val="000F5017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E21"/>
    <w:rsid w:val="00111EA3"/>
    <w:rsid w:val="00111ED1"/>
    <w:rsid w:val="00112390"/>
    <w:rsid w:val="001123B1"/>
    <w:rsid w:val="00112DA2"/>
    <w:rsid w:val="00113EB0"/>
    <w:rsid w:val="00114082"/>
    <w:rsid w:val="0011411B"/>
    <w:rsid w:val="001143B0"/>
    <w:rsid w:val="001144CA"/>
    <w:rsid w:val="00114F3E"/>
    <w:rsid w:val="00116308"/>
    <w:rsid w:val="00116683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D04"/>
    <w:rsid w:val="00122DF8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5A5"/>
    <w:rsid w:val="001337DF"/>
    <w:rsid w:val="00133F97"/>
    <w:rsid w:val="001342E5"/>
    <w:rsid w:val="0013474E"/>
    <w:rsid w:val="00134815"/>
    <w:rsid w:val="00134A19"/>
    <w:rsid w:val="00134E9E"/>
    <w:rsid w:val="001355A1"/>
    <w:rsid w:val="001355DC"/>
    <w:rsid w:val="0013663B"/>
    <w:rsid w:val="001368DA"/>
    <w:rsid w:val="001375C4"/>
    <w:rsid w:val="00137BF2"/>
    <w:rsid w:val="0014067A"/>
    <w:rsid w:val="00140FB2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A13"/>
    <w:rsid w:val="00147D90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733"/>
    <w:rsid w:val="00154877"/>
    <w:rsid w:val="00154E6F"/>
    <w:rsid w:val="001550BF"/>
    <w:rsid w:val="00155428"/>
    <w:rsid w:val="0015549D"/>
    <w:rsid w:val="00156296"/>
    <w:rsid w:val="0015634C"/>
    <w:rsid w:val="00156389"/>
    <w:rsid w:val="00156F84"/>
    <w:rsid w:val="001600CA"/>
    <w:rsid w:val="00160EB7"/>
    <w:rsid w:val="00161357"/>
    <w:rsid w:val="00161400"/>
    <w:rsid w:val="00161A55"/>
    <w:rsid w:val="00163AF9"/>
    <w:rsid w:val="001651EF"/>
    <w:rsid w:val="00165CB4"/>
    <w:rsid w:val="00165FB5"/>
    <w:rsid w:val="00166000"/>
    <w:rsid w:val="0016602B"/>
    <w:rsid w:val="001662CE"/>
    <w:rsid w:val="00166A46"/>
    <w:rsid w:val="0016726A"/>
    <w:rsid w:val="0016730E"/>
    <w:rsid w:val="00167526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3C67"/>
    <w:rsid w:val="0017439F"/>
    <w:rsid w:val="00174656"/>
    <w:rsid w:val="0017613D"/>
    <w:rsid w:val="0017655D"/>
    <w:rsid w:val="00180004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989"/>
    <w:rsid w:val="00184FCD"/>
    <w:rsid w:val="001850B9"/>
    <w:rsid w:val="0018529C"/>
    <w:rsid w:val="00185CC2"/>
    <w:rsid w:val="00185F79"/>
    <w:rsid w:val="0018607C"/>
    <w:rsid w:val="00187A6D"/>
    <w:rsid w:val="00187A78"/>
    <w:rsid w:val="001903F9"/>
    <w:rsid w:val="001918D9"/>
    <w:rsid w:val="00191FD5"/>
    <w:rsid w:val="001923A5"/>
    <w:rsid w:val="0019318D"/>
    <w:rsid w:val="00193190"/>
    <w:rsid w:val="0019347F"/>
    <w:rsid w:val="00193AB7"/>
    <w:rsid w:val="00194410"/>
    <w:rsid w:val="0019476D"/>
    <w:rsid w:val="00194ABA"/>
    <w:rsid w:val="00194DB5"/>
    <w:rsid w:val="00194E20"/>
    <w:rsid w:val="00194E56"/>
    <w:rsid w:val="001955C4"/>
    <w:rsid w:val="00195773"/>
    <w:rsid w:val="001957B2"/>
    <w:rsid w:val="00195CA6"/>
    <w:rsid w:val="001960AA"/>
    <w:rsid w:val="001964AD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F41"/>
    <w:rsid w:val="001A598E"/>
    <w:rsid w:val="001A64F3"/>
    <w:rsid w:val="001A6596"/>
    <w:rsid w:val="001A6878"/>
    <w:rsid w:val="001A74DC"/>
    <w:rsid w:val="001A7709"/>
    <w:rsid w:val="001A7ABA"/>
    <w:rsid w:val="001A7B27"/>
    <w:rsid w:val="001B0E3C"/>
    <w:rsid w:val="001B1CFA"/>
    <w:rsid w:val="001B1DEF"/>
    <w:rsid w:val="001B2415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605"/>
    <w:rsid w:val="001B58C5"/>
    <w:rsid w:val="001B5DF8"/>
    <w:rsid w:val="001B5EFB"/>
    <w:rsid w:val="001B5F27"/>
    <w:rsid w:val="001B6506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6132"/>
    <w:rsid w:val="001C62BC"/>
    <w:rsid w:val="001C66B0"/>
    <w:rsid w:val="001C6AF0"/>
    <w:rsid w:val="001C7682"/>
    <w:rsid w:val="001C79DD"/>
    <w:rsid w:val="001D0098"/>
    <w:rsid w:val="001D09C4"/>
    <w:rsid w:val="001D2137"/>
    <w:rsid w:val="001D318A"/>
    <w:rsid w:val="001D360D"/>
    <w:rsid w:val="001D3C96"/>
    <w:rsid w:val="001D41E0"/>
    <w:rsid w:val="001D5065"/>
    <w:rsid w:val="001D5390"/>
    <w:rsid w:val="001D557B"/>
    <w:rsid w:val="001D58F6"/>
    <w:rsid w:val="001D6911"/>
    <w:rsid w:val="001D6B80"/>
    <w:rsid w:val="001D7B2E"/>
    <w:rsid w:val="001E033D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FB4"/>
    <w:rsid w:val="002020D3"/>
    <w:rsid w:val="0020247C"/>
    <w:rsid w:val="002025EF"/>
    <w:rsid w:val="00202D89"/>
    <w:rsid w:val="00203376"/>
    <w:rsid w:val="0020347E"/>
    <w:rsid w:val="00203529"/>
    <w:rsid w:val="002035C0"/>
    <w:rsid w:val="002039A8"/>
    <w:rsid w:val="002044A6"/>
    <w:rsid w:val="0020528D"/>
    <w:rsid w:val="00205553"/>
    <w:rsid w:val="00205C52"/>
    <w:rsid w:val="00205E59"/>
    <w:rsid w:val="0020640B"/>
    <w:rsid w:val="00206752"/>
    <w:rsid w:val="00206D59"/>
    <w:rsid w:val="002079FB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238B"/>
    <w:rsid w:val="002224DA"/>
    <w:rsid w:val="00222A54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3020E"/>
    <w:rsid w:val="0023212C"/>
    <w:rsid w:val="00232BC7"/>
    <w:rsid w:val="0023312E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78B"/>
    <w:rsid w:val="00240FF6"/>
    <w:rsid w:val="0024119F"/>
    <w:rsid w:val="0024153A"/>
    <w:rsid w:val="0024162A"/>
    <w:rsid w:val="00241ABC"/>
    <w:rsid w:val="00242679"/>
    <w:rsid w:val="00243EE8"/>
    <w:rsid w:val="002440F1"/>
    <w:rsid w:val="00244152"/>
    <w:rsid w:val="002446E2"/>
    <w:rsid w:val="00244702"/>
    <w:rsid w:val="002457E1"/>
    <w:rsid w:val="00245914"/>
    <w:rsid w:val="00246C62"/>
    <w:rsid w:val="0025002F"/>
    <w:rsid w:val="00250132"/>
    <w:rsid w:val="00250239"/>
    <w:rsid w:val="00250579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7F9"/>
    <w:rsid w:val="00252D7E"/>
    <w:rsid w:val="00252E67"/>
    <w:rsid w:val="00253213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05E"/>
    <w:rsid w:val="0025554A"/>
    <w:rsid w:val="00255EF0"/>
    <w:rsid w:val="002563C9"/>
    <w:rsid w:val="00256978"/>
    <w:rsid w:val="00256D9A"/>
    <w:rsid w:val="00256E03"/>
    <w:rsid w:val="00257821"/>
    <w:rsid w:val="0025793C"/>
    <w:rsid w:val="00257B60"/>
    <w:rsid w:val="00257B6F"/>
    <w:rsid w:val="0026115A"/>
    <w:rsid w:val="002611B6"/>
    <w:rsid w:val="0026160D"/>
    <w:rsid w:val="00261B22"/>
    <w:rsid w:val="00261C62"/>
    <w:rsid w:val="002622F2"/>
    <w:rsid w:val="0026236F"/>
    <w:rsid w:val="002629F1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6E"/>
    <w:rsid w:val="00267097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B93"/>
    <w:rsid w:val="00272F62"/>
    <w:rsid w:val="002743DE"/>
    <w:rsid w:val="002749C6"/>
    <w:rsid w:val="00274A3F"/>
    <w:rsid w:val="002751C2"/>
    <w:rsid w:val="00275274"/>
    <w:rsid w:val="00275A21"/>
    <w:rsid w:val="00275A30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4035"/>
    <w:rsid w:val="0028489A"/>
    <w:rsid w:val="0028507F"/>
    <w:rsid w:val="00285B7F"/>
    <w:rsid w:val="00285B96"/>
    <w:rsid w:val="0028634B"/>
    <w:rsid w:val="00286359"/>
    <w:rsid w:val="00286665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6010"/>
    <w:rsid w:val="002962FE"/>
    <w:rsid w:val="00296DF1"/>
    <w:rsid w:val="0029701C"/>
    <w:rsid w:val="00297391"/>
    <w:rsid w:val="002A08C5"/>
    <w:rsid w:val="002A14AF"/>
    <w:rsid w:val="002A1C45"/>
    <w:rsid w:val="002A220F"/>
    <w:rsid w:val="002A2EC2"/>
    <w:rsid w:val="002A3358"/>
    <w:rsid w:val="002A35DD"/>
    <w:rsid w:val="002A364B"/>
    <w:rsid w:val="002A3E8F"/>
    <w:rsid w:val="002A3F80"/>
    <w:rsid w:val="002A443E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B0489"/>
    <w:rsid w:val="002B187C"/>
    <w:rsid w:val="002B1A15"/>
    <w:rsid w:val="002B1ACF"/>
    <w:rsid w:val="002B2B16"/>
    <w:rsid w:val="002B3A0F"/>
    <w:rsid w:val="002B56E9"/>
    <w:rsid w:val="002B58B7"/>
    <w:rsid w:val="002B62C2"/>
    <w:rsid w:val="002B6475"/>
    <w:rsid w:val="002B64BA"/>
    <w:rsid w:val="002B6F06"/>
    <w:rsid w:val="002B702D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489"/>
    <w:rsid w:val="002C472F"/>
    <w:rsid w:val="002C474C"/>
    <w:rsid w:val="002C4CE7"/>
    <w:rsid w:val="002C4F12"/>
    <w:rsid w:val="002C644B"/>
    <w:rsid w:val="002C64A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104"/>
    <w:rsid w:val="002D3AFA"/>
    <w:rsid w:val="002D3F60"/>
    <w:rsid w:val="002D4232"/>
    <w:rsid w:val="002D4548"/>
    <w:rsid w:val="002D4756"/>
    <w:rsid w:val="002D477B"/>
    <w:rsid w:val="002D486B"/>
    <w:rsid w:val="002D50B7"/>
    <w:rsid w:val="002D524F"/>
    <w:rsid w:val="002D5C3D"/>
    <w:rsid w:val="002D67F6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9F"/>
    <w:rsid w:val="002E2644"/>
    <w:rsid w:val="002E383E"/>
    <w:rsid w:val="002E3EFB"/>
    <w:rsid w:val="002E4A09"/>
    <w:rsid w:val="002E4FB4"/>
    <w:rsid w:val="002E4FE4"/>
    <w:rsid w:val="002E58F8"/>
    <w:rsid w:val="002E750A"/>
    <w:rsid w:val="002E788C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B3"/>
    <w:rsid w:val="00300116"/>
    <w:rsid w:val="00300235"/>
    <w:rsid w:val="00300903"/>
    <w:rsid w:val="00300CD4"/>
    <w:rsid w:val="00300FEE"/>
    <w:rsid w:val="00301078"/>
    <w:rsid w:val="003010D1"/>
    <w:rsid w:val="003015A7"/>
    <w:rsid w:val="00301A75"/>
    <w:rsid w:val="00301D45"/>
    <w:rsid w:val="0030200C"/>
    <w:rsid w:val="00302823"/>
    <w:rsid w:val="00302CCB"/>
    <w:rsid w:val="003033B1"/>
    <w:rsid w:val="00303B41"/>
    <w:rsid w:val="003040ED"/>
    <w:rsid w:val="00304D30"/>
    <w:rsid w:val="00305535"/>
    <w:rsid w:val="003069A6"/>
    <w:rsid w:val="00306A7E"/>
    <w:rsid w:val="00306AB9"/>
    <w:rsid w:val="00306D0B"/>
    <w:rsid w:val="003071C8"/>
    <w:rsid w:val="00307241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C3C"/>
    <w:rsid w:val="00313F4F"/>
    <w:rsid w:val="0031461E"/>
    <w:rsid w:val="00314B9A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9E8"/>
    <w:rsid w:val="00321230"/>
    <w:rsid w:val="003220E7"/>
    <w:rsid w:val="00322491"/>
    <w:rsid w:val="0032381A"/>
    <w:rsid w:val="00323A5C"/>
    <w:rsid w:val="0032446D"/>
    <w:rsid w:val="00324CBB"/>
    <w:rsid w:val="00324CD0"/>
    <w:rsid w:val="00325083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B34"/>
    <w:rsid w:val="00331B46"/>
    <w:rsid w:val="00331C78"/>
    <w:rsid w:val="00332C1A"/>
    <w:rsid w:val="0033315A"/>
    <w:rsid w:val="0033339C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4723"/>
    <w:rsid w:val="00344B72"/>
    <w:rsid w:val="00344CEC"/>
    <w:rsid w:val="0034598B"/>
    <w:rsid w:val="0034718E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6B7"/>
    <w:rsid w:val="00356C0B"/>
    <w:rsid w:val="00356F0F"/>
    <w:rsid w:val="00357CF3"/>
    <w:rsid w:val="003604BA"/>
    <w:rsid w:val="0036069C"/>
    <w:rsid w:val="00360889"/>
    <w:rsid w:val="0036093C"/>
    <w:rsid w:val="00360FB3"/>
    <w:rsid w:val="00363568"/>
    <w:rsid w:val="0036388F"/>
    <w:rsid w:val="0036447C"/>
    <w:rsid w:val="003644CC"/>
    <w:rsid w:val="003645B4"/>
    <w:rsid w:val="00364843"/>
    <w:rsid w:val="00364E7A"/>
    <w:rsid w:val="003653F0"/>
    <w:rsid w:val="00365809"/>
    <w:rsid w:val="003662F6"/>
    <w:rsid w:val="0036690E"/>
    <w:rsid w:val="00366E92"/>
    <w:rsid w:val="003674DA"/>
    <w:rsid w:val="00367A4B"/>
    <w:rsid w:val="00367C81"/>
    <w:rsid w:val="0037078A"/>
    <w:rsid w:val="003716D9"/>
    <w:rsid w:val="003716E1"/>
    <w:rsid w:val="00371AEB"/>
    <w:rsid w:val="00371E29"/>
    <w:rsid w:val="00372AA3"/>
    <w:rsid w:val="00372D1F"/>
    <w:rsid w:val="00372D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901"/>
    <w:rsid w:val="003859F5"/>
    <w:rsid w:val="00386499"/>
    <w:rsid w:val="00386AD0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A0D84"/>
    <w:rsid w:val="003A0F30"/>
    <w:rsid w:val="003A18E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5038"/>
    <w:rsid w:val="003A53E6"/>
    <w:rsid w:val="003A566A"/>
    <w:rsid w:val="003A6240"/>
    <w:rsid w:val="003A65D0"/>
    <w:rsid w:val="003A6840"/>
    <w:rsid w:val="003A6A75"/>
    <w:rsid w:val="003A71B9"/>
    <w:rsid w:val="003A7551"/>
    <w:rsid w:val="003A7B8F"/>
    <w:rsid w:val="003B1FC7"/>
    <w:rsid w:val="003B2214"/>
    <w:rsid w:val="003B25DC"/>
    <w:rsid w:val="003B2702"/>
    <w:rsid w:val="003B27EB"/>
    <w:rsid w:val="003B2D24"/>
    <w:rsid w:val="003B2E66"/>
    <w:rsid w:val="003B304C"/>
    <w:rsid w:val="003B3964"/>
    <w:rsid w:val="003B4C09"/>
    <w:rsid w:val="003B4E8C"/>
    <w:rsid w:val="003B4EDD"/>
    <w:rsid w:val="003B5226"/>
    <w:rsid w:val="003B5329"/>
    <w:rsid w:val="003B5773"/>
    <w:rsid w:val="003B5C17"/>
    <w:rsid w:val="003B6670"/>
    <w:rsid w:val="003B6840"/>
    <w:rsid w:val="003B71BD"/>
    <w:rsid w:val="003B752C"/>
    <w:rsid w:val="003B7A99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FCC"/>
    <w:rsid w:val="003C3FE8"/>
    <w:rsid w:val="003C43AD"/>
    <w:rsid w:val="003C45C0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52E"/>
    <w:rsid w:val="003D7721"/>
    <w:rsid w:val="003D7B7A"/>
    <w:rsid w:val="003D7BC7"/>
    <w:rsid w:val="003E028A"/>
    <w:rsid w:val="003E04B2"/>
    <w:rsid w:val="003E18CA"/>
    <w:rsid w:val="003E199C"/>
    <w:rsid w:val="003E1D57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154"/>
    <w:rsid w:val="003F121B"/>
    <w:rsid w:val="003F1818"/>
    <w:rsid w:val="003F1832"/>
    <w:rsid w:val="003F1EA0"/>
    <w:rsid w:val="003F1ECE"/>
    <w:rsid w:val="003F1ED6"/>
    <w:rsid w:val="003F3137"/>
    <w:rsid w:val="003F3E86"/>
    <w:rsid w:val="003F56F2"/>
    <w:rsid w:val="003F59EA"/>
    <w:rsid w:val="003F5DC5"/>
    <w:rsid w:val="003F66D6"/>
    <w:rsid w:val="003F6ED3"/>
    <w:rsid w:val="003F6F23"/>
    <w:rsid w:val="004002C8"/>
    <w:rsid w:val="00400363"/>
    <w:rsid w:val="004014F4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61B"/>
    <w:rsid w:val="004075D0"/>
    <w:rsid w:val="004079ED"/>
    <w:rsid w:val="00407EDF"/>
    <w:rsid w:val="00407EF5"/>
    <w:rsid w:val="0041020E"/>
    <w:rsid w:val="004106A4"/>
    <w:rsid w:val="004114FE"/>
    <w:rsid w:val="004119D7"/>
    <w:rsid w:val="00412410"/>
    <w:rsid w:val="0041266C"/>
    <w:rsid w:val="004126EF"/>
    <w:rsid w:val="00412957"/>
    <w:rsid w:val="00412E38"/>
    <w:rsid w:val="004139FF"/>
    <w:rsid w:val="00413AB3"/>
    <w:rsid w:val="00413DDE"/>
    <w:rsid w:val="00413EBC"/>
    <w:rsid w:val="00414283"/>
    <w:rsid w:val="004148EE"/>
    <w:rsid w:val="00414906"/>
    <w:rsid w:val="00414C84"/>
    <w:rsid w:val="00414F60"/>
    <w:rsid w:val="004151A9"/>
    <w:rsid w:val="00415BD1"/>
    <w:rsid w:val="0041759F"/>
    <w:rsid w:val="004179EE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EA9"/>
    <w:rsid w:val="00427214"/>
    <w:rsid w:val="00427606"/>
    <w:rsid w:val="004279CD"/>
    <w:rsid w:val="004303E9"/>
    <w:rsid w:val="00430A42"/>
    <w:rsid w:val="00431659"/>
    <w:rsid w:val="00431860"/>
    <w:rsid w:val="004318C7"/>
    <w:rsid w:val="0043224B"/>
    <w:rsid w:val="0043240E"/>
    <w:rsid w:val="00433C86"/>
    <w:rsid w:val="004340F9"/>
    <w:rsid w:val="00435022"/>
    <w:rsid w:val="004350C7"/>
    <w:rsid w:val="00437083"/>
    <w:rsid w:val="0043719D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650"/>
    <w:rsid w:val="00442D96"/>
    <w:rsid w:val="0044328F"/>
    <w:rsid w:val="0044382E"/>
    <w:rsid w:val="004438A4"/>
    <w:rsid w:val="00443B00"/>
    <w:rsid w:val="004440A1"/>
    <w:rsid w:val="00444138"/>
    <w:rsid w:val="0044415F"/>
    <w:rsid w:val="00444448"/>
    <w:rsid w:val="004452A7"/>
    <w:rsid w:val="0044541D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50FA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CE7"/>
    <w:rsid w:val="0046315F"/>
    <w:rsid w:val="00463493"/>
    <w:rsid w:val="00463ECA"/>
    <w:rsid w:val="00463FCF"/>
    <w:rsid w:val="00464198"/>
    <w:rsid w:val="00464265"/>
    <w:rsid w:val="00464C99"/>
    <w:rsid w:val="004653A1"/>
    <w:rsid w:val="00465561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108C"/>
    <w:rsid w:val="004710AE"/>
    <w:rsid w:val="00471B63"/>
    <w:rsid w:val="00472525"/>
    <w:rsid w:val="0047269C"/>
    <w:rsid w:val="00472E46"/>
    <w:rsid w:val="00472E6F"/>
    <w:rsid w:val="0047391F"/>
    <w:rsid w:val="00473B32"/>
    <w:rsid w:val="00474897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3277"/>
    <w:rsid w:val="004833BE"/>
    <w:rsid w:val="00483400"/>
    <w:rsid w:val="00484332"/>
    <w:rsid w:val="00484811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2D4E"/>
    <w:rsid w:val="004931F3"/>
    <w:rsid w:val="0049345F"/>
    <w:rsid w:val="00493BAF"/>
    <w:rsid w:val="00494750"/>
    <w:rsid w:val="00495571"/>
    <w:rsid w:val="00495682"/>
    <w:rsid w:val="00495C7D"/>
    <w:rsid w:val="00495CB8"/>
    <w:rsid w:val="004961B4"/>
    <w:rsid w:val="00496A3C"/>
    <w:rsid w:val="00496F30"/>
    <w:rsid w:val="0049731D"/>
    <w:rsid w:val="004979D9"/>
    <w:rsid w:val="00497AEE"/>
    <w:rsid w:val="00497B86"/>
    <w:rsid w:val="00497D1A"/>
    <w:rsid w:val="004A0089"/>
    <w:rsid w:val="004A02C8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4B"/>
    <w:rsid w:val="004A257F"/>
    <w:rsid w:val="004A2CF3"/>
    <w:rsid w:val="004A3259"/>
    <w:rsid w:val="004A3458"/>
    <w:rsid w:val="004A3584"/>
    <w:rsid w:val="004A3ABD"/>
    <w:rsid w:val="004A46EF"/>
    <w:rsid w:val="004A54C1"/>
    <w:rsid w:val="004A658D"/>
    <w:rsid w:val="004A6CF3"/>
    <w:rsid w:val="004A6DF7"/>
    <w:rsid w:val="004A70AA"/>
    <w:rsid w:val="004A7F32"/>
    <w:rsid w:val="004B082C"/>
    <w:rsid w:val="004B13F7"/>
    <w:rsid w:val="004B1D98"/>
    <w:rsid w:val="004B2393"/>
    <w:rsid w:val="004B28A1"/>
    <w:rsid w:val="004B2C2C"/>
    <w:rsid w:val="004B3056"/>
    <w:rsid w:val="004B33BA"/>
    <w:rsid w:val="004B3843"/>
    <w:rsid w:val="004B4CAB"/>
    <w:rsid w:val="004B5459"/>
    <w:rsid w:val="004B571E"/>
    <w:rsid w:val="004B5C5F"/>
    <w:rsid w:val="004B675E"/>
    <w:rsid w:val="004B6C81"/>
    <w:rsid w:val="004B74A8"/>
    <w:rsid w:val="004B7D10"/>
    <w:rsid w:val="004B7F23"/>
    <w:rsid w:val="004C0234"/>
    <w:rsid w:val="004C076A"/>
    <w:rsid w:val="004C1256"/>
    <w:rsid w:val="004C1394"/>
    <w:rsid w:val="004C164A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6258"/>
    <w:rsid w:val="004C6319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585"/>
    <w:rsid w:val="004D3E1C"/>
    <w:rsid w:val="004D3F8F"/>
    <w:rsid w:val="004D4CB0"/>
    <w:rsid w:val="004D5B25"/>
    <w:rsid w:val="004D6167"/>
    <w:rsid w:val="004D62E2"/>
    <w:rsid w:val="004D69C8"/>
    <w:rsid w:val="004D7291"/>
    <w:rsid w:val="004E0570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D6"/>
    <w:rsid w:val="00503E54"/>
    <w:rsid w:val="005045D1"/>
    <w:rsid w:val="00504691"/>
    <w:rsid w:val="00504FAC"/>
    <w:rsid w:val="00505708"/>
    <w:rsid w:val="00505DDB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420"/>
    <w:rsid w:val="00513594"/>
    <w:rsid w:val="00513C05"/>
    <w:rsid w:val="00514645"/>
    <w:rsid w:val="00514CB3"/>
    <w:rsid w:val="005155B5"/>
    <w:rsid w:val="0051590D"/>
    <w:rsid w:val="00515925"/>
    <w:rsid w:val="00515A81"/>
    <w:rsid w:val="005160C7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314F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592"/>
    <w:rsid w:val="005269DC"/>
    <w:rsid w:val="00526BF0"/>
    <w:rsid w:val="0052775A"/>
    <w:rsid w:val="00527787"/>
    <w:rsid w:val="00527A72"/>
    <w:rsid w:val="00530730"/>
    <w:rsid w:val="0053075E"/>
    <w:rsid w:val="00530894"/>
    <w:rsid w:val="005309B4"/>
    <w:rsid w:val="00530AAC"/>
    <w:rsid w:val="005318A6"/>
    <w:rsid w:val="00532703"/>
    <w:rsid w:val="00532CB4"/>
    <w:rsid w:val="00532F14"/>
    <w:rsid w:val="00533617"/>
    <w:rsid w:val="00533D59"/>
    <w:rsid w:val="0053462F"/>
    <w:rsid w:val="0053476A"/>
    <w:rsid w:val="0053485F"/>
    <w:rsid w:val="00535349"/>
    <w:rsid w:val="00535366"/>
    <w:rsid w:val="00536019"/>
    <w:rsid w:val="005364AF"/>
    <w:rsid w:val="005371BE"/>
    <w:rsid w:val="00537C7E"/>
    <w:rsid w:val="005400B4"/>
    <w:rsid w:val="005408AA"/>
    <w:rsid w:val="00540DD7"/>
    <w:rsid w:val="00540F00"/>
    <w:rsid w:val="00541243"/>
    <w:rsid w:val="005419D9"/>
    <w:rsid w:val="00541B54"/>
    <w:rsid w:val="00542EC4"/>
    <w:rsid w:val="00543A0D"/>
    <w:rsid w:val="005447E7"/>
    <w:rsid w:val="00544A01"/>
    <w:rsid w:val="00544D22"/>
    <w:rsid w:val="00545598"/>
    <w:rsid w:val="00545618"/>
    <w:rsid w:val="0054623A"/>
    <w:rsid w:val="0054726A"/>
    <w:rsid w:val="00550B48"/>
    <w:rsid w:val="0055116B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FAF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642F"/>
    <w:rsid w:val="00566528"/>
    <w:rsid w:val="005669E1"/>
    <w:rsid w:val="00566A72"/>
    <w:rsid w:val="00566B20"/>
    <w:rsid w:val="0056728E"/>
    <w:rsid w:val="00567B96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34DD"/>
    <w:rsid w:val="0057431E"/>
    <w:rsid w:val="00574439"/>
    <w:rsid w:val="0057489F"/>
    <w:rsid w:val="00574BE8"/>
    <w:rsid w:val="00574DC3"/>
    <w:rsid w:val="00574FC9"/>
    <w:rsid w:val="00575268"/>
    <w:rsid w:val="0057565F"/>
    <w:rsid w:val="00575CBA"/>
    <w:rsid w:val="0057651F"/>
    <w:rsid w:val="0057657C"/>
    <w:rsid w:val="0057674B"/>
    <w:rsid w:val="00576F82"/>
    <w:rsid w:val="00577415"/>
    <w:rsid w:val="00577BBD"/>
    <w:rsid w:val="00577D26"/>
    <w:rsid w:val="00577D42"/>
    <w:rsid w:val="00580DFD"/>
    <w:rsid w:val="0058103F"/>
    <w:rsid w:val="00581DA3"/>
    <w:rsid w:val="00582B24"/>
    <w:rsid w:val="005839C1"/>
    <w:rsid w:val="00584DE1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EF4"/>
    <w:rsid w:val="0059442E"/>
    <w:rsid w:val="0059499E"/>
    <w:rsid w:val="00595822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2F69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9A8"/>
    <w:rsid w:val="005A7D5A"/>
    <w:rsid w:val="005B02E9"/>
    <w:rsid w:val="005B0403"/>
    <w:rsid w:val="005B09B0"/>
    <w:rsid w:val="005B0C9F"/>
    <w:rsid w:val="005B1561"/>
    <w:rsid w:val="005B1CD0"/>
    <w:rsid w:val="005B2536"/>
    <w:rsid w:val="005B2759"/>
    <w:rsid w:val="005B2783"/>
    <w:rsid w:val="005B2842"/>
    <w:rsid w:val="005B309D"/>
    <w:rsid w:val="005B362C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4432"/>
    <w:rsid w:val="005D4465"/>
    <w:rsid w:val="005D4572"/>
    <w:rsid w:val="005D46AA"/>
    <w:rsid w:val="005D4B54"/>
    <w:rsid w:val="005D501E"/>
    <w:rsid w:val="005D5667"/>
    <w:rsid w:val="005D6742"/>
    <w:rsid w:val="005D6E87"/>
    <w:rsid w:val="005D76F0"/>
    <w:rsid w:val="005D7A56"/>
    <w:rsid w:val="005D7CE9"/>
    <w:rsid w:val="005D7D4C"/>
    <w:rsid w:val="005E0E3C"/>
    <w:rsid w:val="005E38F1"/>
    <w:rsid w:val="005E3B2A"/>
    <w:rsid w:val="005E40E2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09DF"/>
    <w:rsid w:val="005F1193"/>
    <w:rsid w:val="005F157A"/>
    <w:rsid w:val="005F3539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DDF"/>
    <w:rsid w:val="00602518"/>
    <w:rsid w:val="006025DB"/>
    <w:rsid w:val="00602D7D"/>
    <w:rsid w:val="00603CAA"/>
    <w:rsid w:val="00603F77"/>
    <w:rsid w:val="006044EB"/>
    <w:rsid w:val="00604C79"/>
    <w:rsid w:val="0060580C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2146"/>
    <w:rsid w:val="006122A6"/>
    <w:rsid w:val="006124C9"/>
    <w:rsid w:val="00612CCE"/>
    <w:rsid w:val="00612ED8"/>
    <w:rsid w:val="00613230"/>
    <w:rsid w:val="006136EC"/>
    <w:rsid w:val="006147B2"/>
    <w:rsid w:val="006147CD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E4F"/>
    <w:rsid w:val="00620F42"/>
    <w:rsid w:val="00621797"/>
    <w:rsid w:val="006217F8"/>
    <w:rsid w:val="00621F54"/>
    <w:rsid w:val="006223BD"/>
    <w:rsid w:val="00622689"/>
    <w:rsid w:val="006228BF"/>
    <w:rsid w:val="00622CBF"/>
    <w:rsid w:val="00622CDD"/>
    <w:rsid w:val="00623105"/>
    <w:rsid w:val="00623FD5"/>
    <w:rsid w:val="006242A1"/>
    <w:rsid w:val="006243CA"/>
    <w:rsid w:val="006246F7"/>
    <w:rsid w:val="00625BE8"/>
    <w:rsid w:val="00625F07"/>
    <w:rsid w:val="0062622D"/>
    <w:rsid w:val="00626E18"/>
    <w:rsid w:val="006272E0"/>
    <w:rsid w:val="0062739C"/>
    <w:rsid w:val="0062764C"/>
    <w:rsid w:val="00627827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35E3"/>
    <w:rsid w:val="006345FC"/>
    <w:rsid w:val="00634ECD"/>
    <w:rsid w:val="0063512B"/>
    <w:rsid w:val="006351D9"/>
    <w:rsid w:val="006356A0"/>
    <w:rsid w:val="00635903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C0C"/>
    <w:rsid w:val="00645144"/>
    <w:rsid w:val="006455F1"/>
    <w:rsid w:val="0064591C"/>
    <w:rsid w:val="00645975"/>
    <w:rsid w:val="00645C67"/>
    <w:rsid w:val="006467BA"/>
    <w:rsid w:val="00646BA6"/>
    <w:rsid w:val="006475E0"/>
    <w:rsid w:val="00650018"/>
    <w:rsid w:val="006509DE"/>
    <w:rsid w:val="00650C35"/>
    <w:rsid w:val="00651820"/>
    <w:rsid w:val="006518CB"/>
    <w:rsid w:val="00651EA0"/>
    <w:rsid w:val="0065244D"/>
    <w:rsid w:val="006530A5"/>
    <w:rsid w:val="00653666"/>
    <w:rsid w:val="006538DB"/>
    <w:rsid w:val="00654020"/>
    <w:rsid w:val="0065407E"/>
    <w:rsid w:val="00654332"/>
    <w:rsid w:val="00654396"/>
    <w:rsid w:val="00654E65"/>
    <w:rsid w:val="0065543C"/>
    <w:rsid w:val="006554D7"/>
    <w:rsid w:val="00656535"/>
    <w:rsid w:val="0065698C"/>
    <w:rsid w:val="00656DC5"/>
    <w:rsid w:val="00657132"/>
    <w:rsid w:val="00657ED8"/>
    <w:rsid w:val="006602BD"/>
    <w:rsid w:val="00660AE8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E5"/>
    <w:rsid w:val="006644FA"/>
    <w:rsid w:val="00664745"/>
    <w:rsid w:val="00664B60"/>
    <w:rsid w:val="00665AEC"/>
    <w:rsid w:val="00665E4D"/>
    <w:rsid w:val="00666E01"/>
    <w:rsid w:val="006678C6"/>
    <w:rsid w:val="006679F3"/>
    <w:rsid w:val="006701A2"/>
    <w:rsid w:val="00671572"/>
    <w:rsid w:val="006718CD"/>
    <w:rsid w:val="00671F56"/>
    <w:rsid w:val="006724F7"/>
    <w:rsid w:val="00672AF6"/>
    <w:rsid w:val="00673120"/>
    <w:rsid w:val="0067332A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E0A"/>
    <w:rsid w:val="00680EDF"/>
    <w:rsid w:val="006810F7"/>
    <w:rsid w:val="0068162E"/>
    <w:rsid w:val="00681C2D"/>
    <w:rsid w:val="00681C88"/>
    <w:rsid w:val="0068249C"/>
    <w:rsid w:val="00683346"/>
    <w:rsid w:val="00683D94"/>
    <w:rsid w:val="0068417E"/>
    <w:rsid w:val="00684699"/>
    <w:rsid w:val="00684BE3"/>
    <w:rsid w:val="00684EA6"/>
    <w:rsid w:val="0068509D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3DA5"/>
    <w:rsid w:val="00694287"/>
    <w:rsid w:val="006942DE"/>
    <w:rsid w:val="00694D69"/>
    <w:rsid w:val="00695086"/>
    <w:rsid w:val="0069515E"/>
    <w:rsid w:val="006954CD"/>
    <w:rsid w:val="00695556"/>
    <w:rsid w:val="006961AA"/>
    <w:rsid w:val="006964EF"/>
    <w:rsid w:val="00696A04"/>
    <w:rsid w:val="00696A1C"/>
    <w:rsid w:val="006972F5"/>
    <w:rsid w:val="00697331"/>
    <w:rsid w:val="00697708"/>
    <w:rsid w:val="00697852"/>
    <w:rsid w:val="00697BCB"/>
    <w:rsid w:val="006A04A5"/>
    <w:rsid w:val="006A0A26"/>
    <w:rsid w:val="006A19EC"/>
    <w:rsid w:val="006A1D04"/>
    <w:rsid w:val="006A1EED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610D"/>
    <w:rsid w:val="006B696E"/>
    <w:rsid w:val="006C0198"/>
    <w:rsid w:val="006C07E4"/>
    <w:rsid w:val="006C09B5"/>
    <w:rsid w:val="006C27EF"/>
    <w:rsid w:val="006C2E25"/>
    <w:rsid w:val="006C32A4"/>
    <w:rsid w:val="006C35E1"/>
    <w:rsid w:val="006C3DF5"/>
    <w:rsid w:val="006C3F9D"/>
    <w:rsid w:val="006C44ED"/>
    <w:rsid w:val="006C4626"/>
    <w:rsid w:val="006C462C"/>
    <w:rsid w:val="006C4894"/>
    <w:rsid w:val="006C4916"/>
    <w:rsid w:val="006C5BF1"/>
    <w:rsid w:val="006C6152"/>
    <w:rsid w:val="006C6244"/>
    <w:rsid w:val="006C6417"/>
    <w:rsid w:val="006C7098"/>
    <w:rsid w:val="006C7B90"/>
    <w:rsid w:val="006C7EE1"/>
    <w:rsid w:val="006D0003"/>
    <w:rsid w:val="006D0124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E051E"/>
    <w:rsid w:val="006E0751"/>
    <w:rsid w:val="006E08ED"/>
    <w:rsid w:val="006E1756"/>
    <w:rsid w:val="006E1E7F"/>
    <w:rsid w:val="006E2B05"/>
    <w:rsid w:val="006E3022"/>
    <w:rsid w:val="006E318F"/>
    <w:rsid w:val="006E47B2"/>
    <w:rsid w:val="006E4C0D"/>
    <w:rsid w:val="006E53A2"/>
    <w:rsid w:val="006E5453"/>
    <w:rsid w:val="006E5613"/>
    <w:rsid w:val="006E5747"/>
    <w:rsid w:val="006E669B"/>
    <w:rsid w:val="006E6E58"/>
    <w:rsid w:val="006E7520"/>
    <w:rsid w:val="006F0189"/>
    <w:rsid w:val="006F021E"/>
    <w:rsid w:val="006F06B0"/>
    <w:rsid w:val="006F16FC"/>
    <w:rsid w:val="006F1AC0"/>
    <w:rsid w:val="006F20DE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8D"/>
    <w:rsid w:val="00701BDA"/>
    <w:rsid w:val="00701CC9"/>
    <w:rsid w:val="00701D1B"/>
    <w:rsid w:val="00702768"/>
    <w:rsid w:val="00702D05"/>
    <w:rsid w:val="00702E50"/>
    <w:rsid w:val="00703064"/>
    <w:rsid w:val="007040CA"/>
    <w:rsid w:val="00704808"/>
    <w:rsid w:val="0070522C"/>
    <w:rsid w:val="007060E1"/>
    <w:rsid w:val="00706487"/>
    <w:rsid w:val="007070FC"/>
    <w:rsid w:val="00707256"/>
    <w:rsid w:val="0070751F"/>
    <w:rsid w:val="007076C0"/>
    <w:rsid w:val="0070770B"/>
    <w:rsid w:val="00707BA5"/>
    <w:rsid w:val="00707EB3"/>
    <w:rsid w:val="007106C8"/>
    <w:rsid w:val="00710822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4ED2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318B"/>
    <w:rsid w:val="0072319F"/>
    <w:rsid w:val="00723E6C"/>
    <w:rsid w:val="00724144"/>
    <w:rsid w:val="00724CDF"/>
    <w:rsid w:val="00725E66"/>
    <w:rsid w:val="007262F5"/>
    <w:rsid w:val="007268C0"/>
    <w:rsid w:val="00726C3D"/>
    <w:rsid w:val="00726EEA"/>
    <w:rsid w:val="00726FBD"/>
    <w:rsid w:val="007270D2"/>
    <w:rsid w:val="00727153"/>
    <w:rsid w:val="00727779"/>
    <w:rsid w:val="007307FC"/>
    <w:rsid w:val="007311C3"/>
    <w:rsid w:val="007317E9"/>
    <w:rsid w:val="007319DA"/>
    <w:rsid w:val="00731E25"/>
    <w:rsid w:val="00731E2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406BD"/>
    <w:rsid w:val="00740805"/>
    <w:rsid w:val="007411F4"/>
    <w:rsid w:val="0074143A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A96"/>
    <w:rsid w:val="00754147"/>
    <w:rsid w:val="00754FC5"/>
    <w:rsid w:val="00755168"/>
    <w:rsid w:val="00756159"/>
    <w:rsid w:val="00756CA9"/>
    <w:rsid w:val="00756FF0"/>
    <w:rsid w:val="00757983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36E"/>
    <w:rsid w:val="00766721"/>
    <w:rsid w:val="00766962"/>
    <w:rsid w:val="007671C4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47"/>
    <w:rsid w:val="00782FFD"/>
    <w:rsid w:val="007834D1"/>
    <w:rsid w:val="0078353D"/>
    <w:rsid w:val="00783BF9"/>
    <w:rsid w:val="00783DA4"/>
    <w:rsid w:val="00783F3E"/>
    <w:rsid w:val="007841F7"/>
    <w:rsid w:val="007847FE"/>
    <w:rsid w:val="00784DC4"/>
    <w:rsid w:val="0078535B"/>
    <w:rsid w:val="00785866"/>
    <w:rsid w:val="00785B4B"/>
    <w:rsid w:val="00785F47"/>
    <w:rsid w:val="007867FF"/>
    <w:rsid w:val="00786F84"/>
    <w:rsid w:val="00786FD2"/>
    <w:rsid w:val="00787650"/>
    <w:rsid w:val="00787A70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19D"/>
    <w:rsid w:val="00795220"/>
    <w:rsid w:val="007954FD"/>
    <w:rsid w:val="007960FC"/>
    <w:rsid w:val="00796B03"/>
    <w:rsid w:val="0079705E"/>
    <w:rsid w:val="00797146"/>
    <w:rsid w:val="007971EC"/>
    <w:rsid w:val="0079758D"/>
    <w:rsid w:val="00797CF9"/>
    <w:rsid w:val="007A036A"/>
    <w:rsid w:val="007A04B0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E8"/>
    <w:rsid w:val="007A41A2"/>
    <w:rsid w:val="007A486B"/>
    <w:rsid w:val="007A4AA9"/>
    <w:rsid w:val="007A4ED2"/>
    <w:rsid w:val="007A5471"/>
    <w:rsid w:val="007A55CF"/>
    <w:rsid w:val="007A595F"/>
    <w:rsid w:val="007A5CE2"/>
    <w:rsid w:val="007A5D73"/>
    <w:rsid w:val="007A6D76"/>
    <w:rsid w:val="007A764A"/>
    <w:rsid w:val="007B0127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44A9"/>
    <w:rsid w:val="007B461E"/>
    <w:rsid w:val="007B48FB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0DE5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1E2E"/>
    <w:rsid w:val="007E203C"/>
    <w:rsid w:val="007E21FC"/>
    <w:rsid w:val="007E250D"/>
    <w:rsid w:val="007E3666"/>
    <w:rsid w:val="007E37A0"/>
    <w:rsid w:val="007E40C9"/>
    <w:rsid w:val="007E4335"/>
    <w:rsid w:val="007E43AD"/>
    <w:rsid w:val="007E5E80"/>
    <w:rsid w:val="007E5EE6"/>
    <w:rsid w:val="007E679B"/>
    <w:rsid w:val="007E682D"/>
    <w:rsid w:val="007F0ADF"/>
    <w:rsid w:val="007F1CE5"/>
    <w:rsid w:val="007F260A"/>
    <w:rsid w:val="007F372B"/>
    <w:rsid w:val="007F422E"/>
    <w:rsid w:val="007F47D3"/>
    <w:rsid w:val="007F5475"/>
    <w:rsid w:val="007F57AD"/>
    <w:rsid w:val="007F5AB4"/>
    <w:rsid w:val="007F5F61"/>
    <w:rsid w:val="007F6AE9"/>
    <w:rsid w:val="007F737C"/>
    <w:rsid w:val="007F77C7"/>
    <w:rsid w:val="007F7B02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F9D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61AB"/>
    <w:rsid w:val="00806369"/>
    <w:rsid w:val="008067CA"/>
    <w:rsid w:val="00806C53"/>
    <w:rsid w:val="00807A23"/>
    <w:rsid w:val="00807AAA"/>
    <w:rsid w:val="00807B87"/>
    <w:rsid w:val="00807C95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ABA"/>
    <w:rsid w:val="00823D9A"/>
    <w:rsid w:val="00823E43"/>
    <w:rsid w:val="00824249"/>
    <w:rsid w:val="00824459"/>
    <w:rsid w:val="0082488E"/>
    <w:rsid w:val="00824BA1"/>
    <w:rsid w:val="0082500A"/>
    <w:rsid w:val="0082527A"/>
    <w:rsid w:val="00825366"/>
    <w:rsid w:val="00825873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3B78"/>
    <w:rsid w:val="00834890"/>
    <w:rsid w:val="00834DD5"/>
    <w:rsid w:val="008355A4"/>
    <w:rsid w:val="0083675F"/>
    <w:rsid w:val="00836B6A"/>
    <w:rsid w:val="00836D96"/>
    <w:rsid w:val="008374B5"/>
    <w:rsid w:val="00837527"/>
    <w:rsid w:val="0083754C"/>
    <w:rsid w:val="00840226"/>
    <w:rsid w:val="00840369"/>
    <w:rsid w:val="0084046B"/>
    <w:rsid w:val="008405FE"/>
    <w:rsid w:val="00840878"/>
    <w:rsid w:val="008408C9"/>
    <w:rsid w:val="00841709"/>
    <w:rsid w:val="00842E12"/>
    <w:rsid w:val="008435B1"/>
    <w:rsid w:val="0084380C"/>
    <w:rsid w:val="008439C1"/>
    <w:rsid w:val="00843F9D"/>
    <w:rsid w:val="00844082"/>
    <w:rsid w:val="00844179"/>
    <w:rsid w:val="008444E1"/>
    <w:rsid w:val="00844FE8"/>
    <w:rsid w:val="0084511C"/>
    <w:rsid w:val="008457D7"/>
    <w:rsid w:val="008458F3"/>
    <w:rsid w:val="00845C92"/>
    <w:rsid w:val="00845DA0"/>
    <w:rsid w:val="00846450"/>
    <w:rsid w:val="00846537"/>
    <w:rsid w:val="008472FE"/>
    <w:rsid w:val="008475FE"/>
    <w:rsid w:val="008478C5"/>
    <w:rsid w:val="00847A2A"/>
    <w:rsid w:val="00847C5C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4084"/>
    <w:rsid w:val="008841E4"/>
    <w:rsid w:val="00884705"/>
    <w:rsid w:val="008850D8"/>
    <w:rsid w:val="0088561A"/>
    <w:rsid w:val="00886394"/>
    <w:rsid w:val="008866FA"/>
    <w:rsid w:val="00886914"/>
    <w:rsid w:val="00886CA9"/>
    <w:rsid w:val="00886E5F"/>
    <w:rsid w:val="008879C1"/>
    <w:rsid w:val="00887D99"/>
    <w:rsid w:val="00890210"/>
    <w:rsid w:val="00890538"/>
    <w:rsid w:val="008905E5"/>
    <w:rsid w:val="008906DB"/>
    <w:rsid w:val="00890A12"/>
    <w:rsid w:val="00890FFC"/>
    <w:rsid w:val="00891BAA"/>
    <w:rsid w:val="0089226B"/>
    <w:rsid w:val="00892AF5"/>
    <w:rsid w:val="00892CD5"/>
    <w:rsid w:val="00894CCE"/>
    <w:rsid w:val="00894EDE"/>
    <w:rsid w:val="00895528"/>
    <w:rsid w:val="008957D1"/>
    <w:rsid w:val="00895D10"/>
    <w:rsid w:val="00896742"/>
    <w:rsid w:val="00897196"/>
    <w:rsid w:val="008A002C"/>
    <w:rsid w:val="008A02E4"/>
    <w:rsid w:val="008A0928"/>
    <w:rsid w:val="008A0A20"/>
    <w:rsid w:val="008A22E3"/>
    <w:rsid w:val="008A2551"/>
    <w:rsid w:val="008A2C58"/>
    <w:rsid w:val="008A33F9"/>
    <w:rsid w:val="008A5B9D"/>
    <w:rsid w:val="008A5C0D"/>
    <w:rsid w:val="008A5F37"/>
    <w:rsid w:val="008A6D06"/>
    <w:rsid w:val="008A6ECC"/>
    <w:rsid w:val="008A77B3"/>
    <w:rsid w:val="008A7E54"/>
    <w:rsid w:val="008B12F6"/>
    <w:rsid w:val="008B1E2E"/>
    <w:rsid w:val="008B2795"/>
    <w:rsid w:val="008B2FB9"/>
    <w:rsid w:val="008B3038"/>
    <w:rsid w:val="008B44EF"/>
    <w:rsid w:val="008B46CC"/>
    <w:rsid w:val="008B46DF"/>
    <w:rsid w:val="008B4C08"/>
    <w:rsid w:val="008B5260"/>
    <w:rsid w:val="008B5D56"/>
    <w:rsid w:val="008B6204"/>
    <w:rsid w:val="008B6ADE"/>
    <w:rsid w:val="008B6DA4"/>
    <w:rsid w:val="008B7345"/>
    <w:rsid w:val="008B7390"/>
    <w:rsid w:val="008B776D"/>
    <w:rsid w:val="008B7A06"/>
    <w:rsid w:val="008B7AC8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E8C"/>
    <w:rsid w:val="008C47E0"/>
    <w:rsid w:val="008C4F17"/>
    <w:rsid w:val="008C5284"/>
    <w:rsid w:val="008C5586"/>
    <w:rsid w:val="008C5CE1"/>
    <w:rsid w:val="008C5F59"/>
    <w:rsid w:val="008C60DF"/>
    <w:rsid w:val="008C6A80"/>
    <w:rsid w:val="008C760A"/>
    <w:rsid w:val="008D01D3"/>
    <w:rsid w:val="008D0268"/>
    <w:rsid w:val="008D06A0"/>
    <w:rsid w:val="008D1EA8"/>
    <w:rsid w:val="008D2A70"/>
    <w:rsid w:val="008D33F7"/>
    <w:rsid w:val="008D4106"/>
    <w:rsid w:val="008D5576"/>
    <w:rsid w:val="008D5F79"/>
    <w:rsid w:val="008D60A3"/>
    <w:rsid w:val="008D61F9"/>
    <w:rsid w:val="008D6F49"/>
    <w:rsid w:val="008D7A6E"/>
    <w:rsid w:val="008D7B3B"/>
    <w:rsid w:val="008E04F6"/>
    <w:rsid w:val="008E0BC9"/>
    <w:rsid w:val="008E159C"/>
    <w:rsid w:val="008E17D7"/>
    <w:rsid w:val="008E2543"/>
    <w:rsid w:val="008E258B"/>
    <w:rsid w:val="008E25C8"/>
    <w:rsid w:val="008E2692"/>
    <w:rsid w:val="008E2EF8"/>
    <w:rsid w:val="008E3F6D"/>
    <w:rsid w:val="008E4410"/>
    <w:rsid w:val="008E50DB"/>
    <w:rsid w:val="008E5D6C"/>
    <w:rsid w:val="008E6398"/>
    <w:rsid w:val="008E6D35"/>
    <w:rsid w:val="008E74B3"/>
    <w:rsid w:val="008E75F3"/>
    <w:rsid w:val="008E7D7D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4708"/>
    <w:rsid w:val="00904C88"/>
    <w:rsid w:val="0090644A"/>
    <w:rsid w:val="009064CE"/>
    <w:rsid w:val="00907434"/>
    <w:rsid w:val="00907974"/>
    <w:rsid w:val="00910954"/>
    <w:rsid w:val="00910C2B"/>
    <w:rsid w:val="00911456"/>
    <w:rsid w:val="00911D74"/>
    <w:rsid w:val="00911FB9"/>
    <w:rsid w:val="009128A9"/>
    <w:rsid w:val="009134D6"/>
    <w:rsid w:val="009135BB"/>
    <w:rsid w:val="009150CE"/>
    <w:rsid w:val="00915603"/>
    <w:rsid w:val="00915B24"/>
    <w:rsid w:val="009162B5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B20"/>
    <w:rsid w:val="00925F91"/>
    <w:rsid w:val="009260D8"/>
    <w:rsid w:val="0092657F"/>
    <w:rsid w:val="009267C2"/>
    <w:rsid w:val="00926947"/>
    <w:rsid w:val="009275C8"/>
    <w:rsid w:val="00930192"/>
    <w:rsid w:val="00930397"/>
    <w:rsid w:val="00931239"/>
    <w:rsid w:val="00931357"/>
    <w:rsid w:val="00931365"/>
    <w:rsid w:val="00931734"/>
    <w:rsid w:val="00931808"/>
    <w:rsid w:val="009323F7"/>
    <w:rsid w:val="00932483"/>
    <w:rsid w:val="009327CF"/>
    <w:rsid w:val="00934125"/>
    <w:rsid w:val="0093528D"/>
    <w:rsid w:val="00935C5C"/>
    <w:rsid w:val="00935CE1"/>
    <w:rsid w:val="0093667B"/>
    <w:rsid w:val="009404BB"/>
    <w:rsid w:val="00940F50"/>
    <w:rsid w:val="00942CA7"/>
    <w:rsid w:val="00942E75"/>
    <w:rsid w:val="00943992"/>
    <w:rsid w:val="00943994"/>
    <w:rsid w:val="00943DB0"/>
    <w:rsid w:val="00944107"/>
    <w:rsid w:val="00944B45"/>
    <w:rsid w:val="0094510B"/>
    <w:rsid w:val="00946410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DEF"/>
    <w:rsid w:val="00954689"/>
    <w:rsid w:val="00954EB5"/>
    <w:rsid w:val="00955B6B"/>
    <w:rsid w:val="00955BB5"/>
    <w:rsid w:val="00956C54"/>
    <w:rsid w:val="00956FB6"/>
    <w:rsid w:val="00957194"/>
    <w:rsid w:val="00957508"/>
    <w:rsid w:val="0095793F"/>
    <w:rsid w:val="00957A93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D1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ECD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B7"/>
    <w:rsid w:val="00975408"/>
    <w:rsid w:val="00977D0A"/>
    <w:rsid w:val="00980D37"/>
    <w:rsid w:val="0098121D"/>
    <w:rsid w:val="00981A08"/>
    <w:rsid w:val="00983329"/>
    <w:rsid w:val="00983747"/>
    <w:rsid w:val="0098386D"/>
    <w:rsid w:val="00983BC7"/>
    <w:rsid w:val="00983DEA"/>
    <w:rsid w:val="00983EA3"/>
    <w:rsid w:val="00984585"/>
    <w:rsid w:val="00984F31"/>
    <w:rsid w:val="009859E6"/>
    <w:rsid w:val="00985A13"/>
    <w:rsid w:val="00986255"/>
    <w:rsid w:val="009869D3"/>
    <w:rsid w:val="0098775B"/>
    <w:rsid w:val="009901DB"/>
    <w:rsid w:val="0099033C"/>
    <w:rsid w:val="00990C47"/>
    <w:rsid w:val="00991872"/>
    <w:rsid w:val="00991E66"/>
    <w:rsid w:val="00992246"/>
    <w:rsid w:val="0099256D"/>
    <w:rsid w:val="009927A6"/>
    <w:rsid w:val="00993B80"/>
    <w:rsid w:val="00993CE2"/>
    <w:rsid w:val="00994170"/>
    <w:rsid w:val="009945C6"/>
    <w:rsid w:val="00996859"/>
    <w:rsid w:val="009969DB"/>
    <w:rsid w:val="00996AAD"/>
    <w:rsid w:val="00996DBB"/>
    <w:rsid w:val="00997378"/>
    <w:rsid w:val="009A0A39"/>
    <w:rsid w:val="009A0E8E"/>
    <w:rsid w:val="009A158B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DA5"/>
    <w:rsid w:val="009A4396"/>
    <w:rsid w:val="009A533A"/>
    <w:rsid w:val="009A5506"/>
    <w:rsid w:val="009A5AD2"/>
    <w:rsid w:val="009A5BD5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E0"/>
    <w:rsid w:val="009B09DE"/>
    <w:rsid w:val="009B1CA6"/>
    <w:rsid w:val="009B206B"/>
    <w:rsid w:val="009B27BC"/>
    <w:rsid w:val="009B2AFF"/>
    <w:rsid w:val="009B3370"/>
    <w:rsid w:val="009B4545"/>
    <w:rsid w:val="009B47AA"/>
    <w:rsid w:val="009B5EBE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97F"/>
    <w:rsid w:val="009C5D66"/>
    <w:rsid w:val="009C5DA4"/>
    <w:rsid w:val="009C5DED"/>
    <w:rsid w:val="009C7498"/>
    <w:rsid w:val="009C7CAE"/>
    <w:rsid w:val="009C7D21"/>
    <w:rsid w:val="009D097F"/>
    <w:rsid w:val="009D1321"/>
    <w:rsid w:val="009D190D"/>
    <w:rsid w:val="009D284B"/>
    <w:rsid w:val="009D2B63"/>
    <w:rsid w:val="009D2EB1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483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E2A"/>
    <w:rsid w:val="00A12FA2"/>
    <w:rsid w:val="00A135DD"/>
    <w:rsid w:val="00A13B4D"/>
    <w:rsid w:val="00A149F8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EDD"/>
    <w:rsid w:val="00A21FA9"/>
    <w:rsid w:val="00A22162"/>
    <w:rsid w:val="00A224C1"/>
    <w:rsid w:val="00A23D37"/>
    <w:rsid w:val="00A23DAF"/>
    <w:rsid w:val="00A2409F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9E9"/>
    <w:rsid w:val="00A36066"/>
    <w:rsid w:val="00A36239"/>
    <w:rsid w:val="00A37153"/>
    <w:rsid w:val="00A37B13"/>
    <w:rsid w:val="00A37F86"/>
    <w:rsid w:val="00A40038"/>
    <w:rsid w:val="00A40458"/>
    <w:rsid w:val="00A40475"/>
    <w:rsid w:val="00A40487"/>
    <w:rsid w:val="00A41EEF"/>
    <w:rsid w:val="00A4251F"/>
    <w:rsid w:val="00A42D10"/>
    <w:rsid w:val="00A43C2A"/>
    <w:rsid w:val="00A445BA"/>
    <w:rsid w:val="00A44BF5"/>
    <w:rsid w:val="00A44F32"/>
    <w:rsid w:val="00A45075"/>
    <w:rsid w:val="00A45F8E"/>
    <w:rsid w:val="00A46854"/>
    <w:rsid w:val="00A4722F"/>
    <w:rsid w:val="00A4735E"/>
    <w:rsid w:val="00A474A5"/>
    <w:rsid w:val="00A47838"/>
    <w:rsid w:val="00A50342"/>
    <w:rsid w:val="00A50A97"/>
    <w:rsid w:val="00A50EEA"/>
    <w:rsid w:val="00A510E7"/>
    <w:rsid w:val="00A51CE8"/>
    <w:rsid w:val="00A51D27"/>
    <w:rsid w:val="00A52020"/>
    <w:rsid w:val="00A52AB9"/>
    <w:rsid w:val="00A52D30"/>
    <w:rsid w:val="00A5323C"/>
    <w:rsid w:val="00A54292"/>
    <w:rsid w:val="00A54709"/>
    <w:rsid w:val="00A54CCF"/>
    <w:rsid w:val="00A55660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E16"/>
    <w:rsid w:val="00A67A0F"/>
    <w:rsid w:val="00A70343"/>
    <w:rsid w:val="00A70CF0"/>
    <w:rsid w:val="00A70CFB"/>
    <w:rsid w:val="00A70D8C"/>
    <w:rsid w:val="00A711BF"/>
    <w:rsid w:val="00A71EC2"/>
    <w:rsid w:val="00A7239C"/>
    <w:rsid w:val="00A73169"/>
    <w:rsid w:val="00A73C7B"/>
    <w:rsid w:val="00A73D3A"/>
    <w:rsid w:val="00A73F1D"/>
    <w:rsid w:val="00A745B9"/>
    <w:rsid w:val="00A748B0"/>
    <w:rsid w:val="00A74ABE"/>
    <w:rsid w:val="00A74D16"/>
    <w:rsid w:val="00A75B6A"/>
    <w:rsid w:val="00A7684B"/>
    <w:rsid w:val="00A77027"/>
    <w:rsid w:val="00A80154"/>
    <w:rsid w:val="00A8025F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98F"/>
    <w:rsid w:val="00A90DD4"/>
    <w:rsid w:val="00A912B3"/>
    <w:rsid w:val="00A918EB"/>
    <w:rsid w:val="00A91977"/>
    <w:rsid w:val="00A91D10"/>
    <w:rsid w:val="00A91E3F"/>
    <w:rsid w:val="00A92590"/>
    <w:rsid w:val="00A9268C"/>
    <w:rsid w:val="00A928D0"/>
    <w:rsid w:val="00A92C57"/>
    <w:rsid w:val="00A93458"/>
    <w:rsid w:val="00A93542"/>
    <w:rsid w:val="00A94B38"/>
    <w:rsid w:val="00A951BF"/>
    <w:rsid w:val="00A95570"/>
    <w:rsid w:val="00A956BE"/>
    <w:rsid w:val="00A957B2"/>
    <w:rsid w:val="00A95ADA"/>
    <w:rsid w:val="00A95C1A"/>
    <w:rsid w:val="00A97207"/>
    <w:rsid w:val="00A972E1"/>
    <w:rsid w:val="00A97A69"/>
    <w:rsid w:val="00A97DD3"/>
    <w:rsid w:val="00AA03AB"/>
    <w:rsid w:val="00AA08C0"/>
    <w:rsid w:val="00AA0FA1"/>
    <w:rsid w:val="00AA17C2"/>
    <w:rsid w:val="00AA21BF"/>
    <w:rsid w:val="00AA2458"/>
    <w:rsid w:val="00AA2C08"/>
    <w:rsid w:val="00AA3772"/>
    <w:rsid w:val="00AA3B82"/>
    <w:rsid w:val="00AA3BF3"/>
    <w:rsid w:val="00AA4975"/>
    <w:rsid w:val="00AA4EE4"/>
    <w:rsid w:val="00AA503C"/>
    <w:rsid w:val="00AA5640"/>
    <w:rsid w:val="00AA59A3"/>
    <w:rsid w:val="00AA5DE7"/>
    <w:rsid w:val="00AA5EE3"/>
    <w:rsid w:val="00AA6B39"/>
    <w:rsid w:val="00AA7E58"/>
    <w:rsid w:val="00AA7E5D"/>
    <w:rsid w:val="00AB04FB"/>
    <w:rsid w:val="00AB0807"/>
    <w:rsid w:val="00AB08D3"/>
    <w:rsid w:val="00AB08EF"/>
    <w:rsid w:val="00AB0F6E"/>
    <w:rsid w:val="00AB1337"/>
    <w:rsid w:val="00AB19A0"/>
    <w:rsid w:val="00AB1FC0"/>
    <w:rsid w:val="00AB1FC6"/>
    <w:rsid w:val="00AB23EB"/>
    <w:rsid w:val="00AB24A8"/>
    <w:rsid w:val="00AB4DDE"/>
    <w:rsid w:val="00AB5BB2"/>
    <w:rsid w:val="00AB71DA"/>
    <w:rsid w:val="00AB7BE2"/>
    <w:rsid w:val="00AC0680"/>
    <w:rsid w:val="00AC0A45"/>
    <w:rsid w:val="00AC0F49"/>
    <w:rsid w:val="00AC152F"/>
    <w:rsid w:val="00AC1A85"/>
    <w:rsid w:val="00AC2B10"/>
    <w:rsid w:val="00AC2D59"/>
    <w:rsid w:val="00AC2DA7"/>
    <w:rsid w:val="00AC4214"/>
    <w:rsid w:val="00AC5B66"/>
    <w:rsid w:val="00AC5F03"/>
    <w:rsid w:val="00AC6625"/>
    <w:rsid w:val="00AC7615"/>
    <w:rsid w:val="00AC7773"/>
    <w:rsid w:val="00AC7855"/>
    <w:rsid w:val="00AC7CBE"/>
    <w:rsid w:val="00AD0032"/>
    <w:rsid w:val="00AD03F1"/>
    <w:rsid w:val="00AD09A1"/>
    <w:rsid w:val="00AD1715"/>
    <w:rsid w:val="00AD1A0B"/>
    <w:rsid w:val="00AD2215"/>
    <w:rsid w:val="00AD28DC"/>
    <w:rsid w:val="00AD2D63"/>
    <w:rsid w:val="00AD3A15"/>
    <w:rsid w:val="00AD4016"/>
    <w:rsid w:val="00AD53FD"/>
    <w:rsid w:val="00AD5F63"/>
    <w:rsid w:val="00AD6428"/>
    <w:rsid w:val="00AD66A2"/>
    <w:rsid w:val="00AD7C0E"/>
    <w:rsid w:val="00AD7DD5"/>
    <w:rsid w:val="00AE0B26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D6C"/>
    <w:rsid w:val="00AF4E38"/>
    <w:rsid w:val="00AF55EB"/>
    <w:rsid w:val="00AF5C4F"/>
    <w:rsid w:val="00AF5CA7"/>
    <w:rsid w:val="00AF5DD1"/>
    <w:rsid w:val="00AF60ED"/>
    <w:rsid w:val="00AF6DDB"/>
    <w:rsid w:val="00AF7013"/>
    <w:rsid w:val="00B008F8"/>
    <w:rsid w:val="00B00982"/>
    <w:rsid w:val="00B00C15"/>
    <w:rsid w:val="00B00F3B"/>
    <w:rsid w:val="00B01FEC"/>
    <w:rsid w:val="00B0278B"/>
    <w:rsid w:val="00B036A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F0C"/>
    <w:rsid w:val="00B17861"/>
    <w:rsid w:val="00B17B81"/>
    <w:rsid w:val="00B2139D"/>
    <w:rsid w:val="00B213DF"/>
    <w:rsid w:val="00B2243F"/>
    <w:rsid w:val="00B229DE"/>
    <w:rsid w:val="00B22EA4"/>
    <w:rsid w:val="00B23080"/>
    <w:rsid w:val="00B23A60"/>
    <w:rsid w:val="00B2433E"/>
    <w:rsid w:val="00B252A6"/>
    <w:rsid w:val="00B256F7"/>
    <w:rsid w:val="00B25A95"/>
    <w:rsid w:val="00B25AF2"/>
    <w:rsid w:val="00B26E7A"/>
    <w:rsid w:val="00B27277"/>
    <w:rsid w:val="00B272AA"/>
    <w:rsid w:val="00B30118"/>
    <w:rsid w:val="00B30F6C"/>
    <w:rsid w:val="00B31B7B"/>
    <w:rsid w:val="00B31D5A"/>
    <w:rsid w:val="00B32800"/>
    <w:rsid w:val="00B32B46"/>
    <w:rsid w:val="00B32BB3"/>
    <w:rsid w:val="00B32D47"/>
    <w:rsid w:val="00B32EFE"/>
    <w:rsid w:val="00B333FC"/>
    <w:rsid w:val="00B34201"/>
    <w:rsid w:val="00B344BE"/>
    <w:rsid w:val="00B348AA"/>
    <w:rsid w:val="00B34B41"/>
    <w:rsid w:val="00B34C91"/>
    <w:rsid w:val="00B3548F"/>
    <w:rsid w:val="00B356B2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734"/>
    <w:rsid w:val="00B42FF0"/>
    <w:rsid w:val="00B43101"/>
    <w:rsid w:val="00B44B4C"/>
    <w:rsid w:val="00B44C50"/>
    <w:rsid w:val="00B4572A"/>
    <w:rsid w:val="00B457B1"/>
    <w:rsid w:val="00B45FAB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A91"/>
    <w:rsid w:val="00B56B79"/>
    <w:rsid w:val="00B56C81"/>
    <w:rsid w:val="00B56F46"/>
    <w:rsid w:val="00B57481"/>
    <w:rsid w:val="00B57B0A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3199"/>
    <w:rsid w:val="00B63578"/>
    <w:rsid w:val="00B64132"/>
    <w:rsid w:val="00B6440C"/>
    <w:rsid w:val="00B64685"/>
    <w:rsid w:val="00B649F1"/>
    <w:rsid w:val="00B64A58"/>
    <w:rsid w:val="00B6561C"/>
    <w:rsid w:val="00B661C5"/>
    <w:rsid w:val="00B665E0"/>
    <w:rsid w:val="00B66954"/>
    <w:rsid w:val="00B66BD7"/>
    <w:rsid w:val="00B6774B"/>
    <w:rsid w:val="00B67ED1"/>
    <w:rsid w:val="00B7065F"/>
    <w:rsid w:val="00B70EE4"/>
    <w:rsid w:val="00B70F2E"/>
    <w:rsid w:val="00B71748"/>
    <w:rsid w:val="00B71DA0"/>
    <w:rsid w:val="00B722A0"/>
    <w:rsid w:val="00B727AA"/>
    <w:rsid w:val="00B72C6D"/>
    <w:rsid w:val="00B73272"/>
    <w:rsid w:val="00B734B3"/>
    <w:rsid w:val="00B738D1"/>
    <w:rsid w:val="00B73DE4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4675"/>
    <w:rsid w:val="00B85460"/>
    <w:rsid w:val="00B8571E"/>
    <w:rsid w:val="00B85737"/>
    <w:rsid w:val="00B8582C"/>
    <w:rsid w:val="00B86694"/>
    <w:rsid w:val="00B867CC"/>
    <w:rsid w:val="00B86F79"/>
    <w:rsid w:val="00B90B79"/>
    <w:rsid w:val="00B9105E"/>
    <w:rsid w:val="00B912C1"/>
    <w:rsid w:val="00B9181D"/>
    <w:rsid w:val="00B91D62"/>
    <w:rsid w:val="00B91F97"/>
    <w:rsid w:val="00B93538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348"/>
    <w:rsid w:val="00BA1B48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70E8"/>
    <w:rsid w:val="00BA718D"/>
    <w:rsid w:val="00BA7F0D"/>
    <w:rsid w:val="00BA7FC0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722"/>
    <w:rsid w:val="00BB5E9B"/>
    <w:rsid w:val="00BB6419"/>
    <w:rsid w:val="00BB6678"/>
    <w:rsid w:val="00BB6FBA"/>
    <w:rsid w:val="00BB7248"/>
    <w:rsid w:val="00BB74F1"/>
    <w:rsid w:val="00BB7515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4BEA"/>
    <w:rsid w:val="00BC4CD3"/>
    <w:rsid w:val="00BC4EF8"/>
    <w:rsid w:val="00BC5414"/>
    <w:rsid w:val="00BC5632"/>
    <w:rsid w:val="00BC5BFF"/>
    <w:rsid w:val="00BC5E64"/>
    <w:rsid w:val="00BC6011"/>
    <w:rsid w:val="00BC68DD"/>
    <w:rsid w:val="00BC6CBD"/>
    <w:rsid w:val="00BC7304"/>
    <w:rsid w:val="00BC7766"/>
    <w:rsid w:val="00BD0006"/>
    <w:rsid w:val="00BD1149"/>
    <w:rsid w:val="00BD16B9"/>
    <w:rsid w:val="00BD201A"/>
    <w:rsid w:val="00BD223F"/>
    <w:rsid w:val="00BD2490"/>
    <w:rsid w:val="00BD2C46"/>
    <w:rsid w:val="00BD2CF1"/>
    <w:rsid w:val="00BD306C"/>
    <w:rsid w:val="00BD34CF"/>
    <w:rsid w:val="00BD3614"/>
    <w:rsid w:val="00BD3B4B"/>
    <w:rsid w:val="00BD3D5B"/>
    <w:rsid w:val="00BD41ED"/>
    <w:rsid w:val="00BD46CB"/>
    <w:rsid w:val="00BD566B"/>
    <w:rsid w:val="00BD5AEB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463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1F3"/>
    <w:rsid w:val="00BE648C"/>
    <w:rsid w:val="00BE6A65"/>
    <w:rsid w:val="00BE6A87"/>
    <w:rsid w:val="00BE6F64"/>
    <w:rsid w:val="00BE725F"/>
    <w:rsid w:val="00BE7DCF"/>
    <w:rsid w:val="00BF0789"/>
    <w:rsid w:val="00BF0C9F"/>
    <w:rsid w:val="00BF0D86"/>
    <w:rsid w:val="00BF0FC6"/>
    <w:rsid w:val="00BF1CBF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501C"/>
    <w:rsid w:val="00C1531B"/>
    <w:rsid w:val="00C15444"/>
    <w:rsid w:val="00C15B0B"/>
    <w:rsid w:val="00C169A0"/>
    <w:rsid w:val="00C1726E"/>
    <w:rsid w:val="00C17887"/>
    <w:rsid w:val="00C17D15"/>
    <w:rsid w:val="00C2018F"/>
    <w:rsid w:val="00C201E2"/>
    <w:rsid w:val="00C2078B"/>
    <w:rsid w:val="00C213FD"/>
    <w:rsid w:val="00C21FDE"/>
    <w:rsid w:val="00C2264B"/>
    <w:rsid w:val="00C23873"/>
    <w:rsid w:val="00C23E7A"/>
    <w:rsid w:val="00C24094"/>
    <w:rsid w:val="00C243B7"/>
    <w:rsid w:val="00C24562"/>
    <w:rsid w:val="00C24697"/>
    <w:rsid w:val="00C249EF"/>
    <w:rsid w:val="00C24DAE"/>
    <w:rsid w:val="00C25194"/>
    <w:rsid w:val="00C25466"/>
    <w:rsid w:val="00C25894"/>
    <w:rsid w:val="00C25C78"/>
    <w:rsid w:val="00C25EBE"/>
    <w:rsid w:val="00C2651B"/>
    <w:rsid w:val="00C26A74"/>
    <w:rsid w:val="00C26D67"/>
    <w:rsid w:val="00C27F2D"/>
    <w:rsid w:val="00C30123"/>
    <w:rsid w:val="00C309F1"/>
    <w:rsid w:val="00C30A2F"/>
    <w:rsid w:val="00C30B55"/>
    <w:rsid w:val="00C30BF4"/>
    <w:rsid w:val="00C31661"/>
    <w:rsid w:val="00C31BF1"/>
    <w:rsid w:val="00C31D88"/>
    <w:rsid w:val="00C31E3D"/>
    <w:rsid w:val="00C32690"/>
    <w:rsid w:val="00C32826"/>
    <w:rsid w:val="00C32964"/>
    <w:rsid w:val="00C32C09"/>
    <w:rsid w:val="00C330CE"/>
    <w:rsid w:val="00C339C5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3A4"/>
    <w:rsid w:val="00C3742C"/>
    <w:rsid w:val="00C3743D"/>
    <w:rsid w:val="00C37736"/>
    <w:rsid w:val="00C37BF3"/>
    <w:rsid w:val="00C37C41"/>
    <w:rsid w:val="00C40CE7"/>
    <w:rsid w:val="00C40E92"/>
    <w:rsid w:val="00C419A3"/>
    <w:rsid w:val="00C42012"/>
    <w:rsid w:val="00C4250C"/>
    <w:rsid w:val="00C42E28"/>
    <w:rsid w:val="00C432E7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715"/>
    <w:rsid w:val="00C46DF0"/>
    <w:rsid w:val="00C478E9"/>
    <w:rsid w:val="00C47D81"/>
    <w:rsid w:val="00C5034A"/>
    <w:rsid w:val="00C5066B"/>
    <w:rsid w:val="00C50E4A"/>
    <w:rsid w:val="00C5156A"/>
    <w:rsid w:val="00C51DD7"/>
    <w:rsid w:val="00C52111"/>
    <w:rsid w:val="00C526C9"/>
    <w:rsid w:val="00C5276C"/>
    <w:rsid w:val="00C52F11"/>
    <w:rsid w:val="00C542D4"/>
    <w:rsid w:val="00C54750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36C"/>
    <w:rsid w:val="00C625A9"/>
    <w:rsid w:val="00C649AF"/>
    <w:rsid w:val="00C649FD"/>
    <w:rsid w:val="00C64C2D"/>
    <w:rsid w:val="00C64E77"/>
    <w:rsid w:val="00C64FCD"/>
    <w:rsid w:val="00C6552D"/>
    <w:rsid w:val="00C65700"/>
    <w:rsid w:val="00C665DB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159"/>
    <w:rsid w:val="00C739A8"/>
    <w:rsid w:val="00C73ACB"/>
    <w:rsid w:val="00C74C8D"/>
    <w:rsid w:val="00C7579E"/>
    <w:rsid w:val="00C7636B"/>
    <w:rsid w:val="00C7643D"/>
    <w:rsid w:val="00C76BE3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E82"/>
    <w:rsid w:val="00C855B5"/>
    <w:rsid w:val="00C8583A"/>
    <w:rsid w:val="00C85A14"/>
    <w:rsid w:val="00C85C4D"/>
    <w:rsid w:val="00C86987"/>
    <w:rsid w:val="00C87426"/>
    <w:rsid w:val="00C875C9"/>
    <w:rsid w:val="00C87CE3"/>
    <w:rsid w:val="00C905D6"/>
    <w:rsid w:val="00C90C78"/>
    <w:rsid w:val="00C90E7C"/>
    <w:rsid w:val="00C90FF6"/>
    <w:rsid w:val="00C91153"/>
    <w:rsid w:val="00C912A0"/>
    <w:rsid w:val="00C916E5"/>
    <w:rsid w:val="00C91911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3AD"/>
    <w:rsid w:val="00C95410"/>
    <w:rsid w:val="00C95E54"/>
    <w:rsid w:val="00C965E1"/>
    <w:rsid w:val="00C9672E"/>
    <w:rsid w:val="00C96956"/>
    <w:rsid w:val="00C96BB1"/>
    <w:rsid w:val="00C96E70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C20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1E02"/>
    <w:rsid w:val="00CB2561"/>
    <w:rsid w:val="00CB305B"/>
    <w:rsid w:val="00CB312D"/>
    <w:rsid w:val="00CB3EC3"/>
    <w:rsid w:val="00CB4141"/>
    <w:rsid w:val="00CB4DC7"/>
    <w:rsid w:val="00CB50CE"/>
    <w:rsid w:val="00CB523E"/>
    <w:rsid w:val="00CB6735"/>
    <w:rsid w:val="00CB6A7A"/>
    <w:rsid w:val="00CB6EC5"/>
    <w:rsid w:val="00CB6FBD"/>
    <w:rsid w:val="00CB741C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259"/>
    <w:rsid w:val="00CC33C0"/>
    <w:rsid w:val="00CC33C1"/>
    <w:rsid w:val="00CC3F03"/>
    <w:rsid w:val="00CC4F4F"/>
    <w:rsid w:val="00CC50B4"/>
    <w:rsid w:val="00CC5B96"/>
    <w:rsid w:val="00CC6841"/>
    <w:rsid w:val="00CC72C4"/>
    <w:rsid w:val="00CC76B6"/>
    <w:rsid w:val="00CD07BE"/>
    <w:rsid w:val="00CD0C5E"/>
    <w:rsid w:val="00CD1AC6"/>
    <w:rsid w:val="00CD1BC2"/>
    <w:rsid w:val="00CD1E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5EB"/>
    <w:rsid w:val="00CE6966"/>
    <w:rsid w:val="00CE734B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C8E"/>
    <w:rsid w:val="00CF3F70"/>
    <w:rsid w:val="00CF489E"/>
    <w:rsid w:val="00CF5271"/>
    <w:rsid w:val="00CF5B0C"/>
    <w:rsid w:val="00CF5CDF"/>
    <w:rsid w:val="00CF625A"/>
    <w:rsid w:val="00CF6A51"/>
    <w:rsid w:val="00CF6BCC"/>
    <w:rsid w:val="00CF777F"/>
    <w:rsid w:val="00CF7783"/>
    <w:rsid w:val="00D0050A"/>
    <w:rsid w:val="00D0057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A87"/>
    <w:rsid w:val="00D14A94"/>
    <w:rsid w:val="00D14CD4"/>
    <w:rsid w:val="00D14CFC"/>
    <w:rsid w:val="00D15090"/>
    <w:rsid w:val="00D1582D"/>
    <w:rsid w:val="00D15D0F"/>
    <w:rsid w:val="00D167DB"/>
    <w:rsid w:val="00D17C33"/>
    <w:rsid w:val="00D17F65"/>
    <w:rsid w:val="00D2117A"/>
    <w:rsid w:val="00D211A7"/>
    <w:rsid w:val="00D21377"/>
    <w:rsid w:val="00D217B2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D4D"/>
    <w:rsid w:val="00D25FAE"/>
    <w:rsid w:val="00D260CB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4D2"/>
    <w:rsid w:val="00D31820"/>
    <w:rsid w:val="00D31CA5"/>
    <w:rsid w:val="00D322E5"/>
    <w:rsid w:val="00D3233D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4971"/>
    <w:rsid w:val="00D462E7"/>
    <w:rsid w:val="00D46F82"/>
    <w:rsid w:val="00D47495"/>
    <w:rsid w:val="00D479BA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572"/>
    <w:rsid w:val="00D52ADE"/>
    <w:rsid w:val="00D530E7"/>
    <w:rsid w:val="00D53B2C"/>
    <w:rsid w:val="00D54591"/>
    <w:rsid w:val="00D55057"/>
    <w:rsid w:val="00D55769"/>
    <w:rsid w:val="00D577F9"/>
    <w:rsid w:val="00D603D9"/>
    <w:rsid w:val="00D61242"/>
    <w:rsid w:val="00D612E9"/>
    <w:rsid w:val="00D61488"/>
    <w:rsid w:val="00D61DD9"/>
    <w:rsid w:val="00D62070"/>
    <w:rsid w:val="00D6229F"/>
    <w:rsid w:val="00D62F83"/>
    <w:rsid w:val="00D63037"/>
    <w:rsid w:val="00D643F3"/>
    <w:rsid w:val="00D64936"/>
    <w:rsid w:val="00D64FFF"/>
    <w:rsid w:val="00D65607"/>
    <w:rsid w:val="00D65877"/>
    <w:rsid w:val="00D66561"/>
    <w:rsid w:val="00D66FA2"/>
    <w:rsid w:val="00D67321"/>
    <w:rsid w:val="00D676A2"/>
    <w:rsid w:val="00D708C1"/>
    <w:rsid w:val="00D70C1E"/>
    <w:rsid w:val="00D70FC5"/>
    <w:rsid w:val="00D7153E"/>
    <w:rsid w:val="00D71E3A"/>
    <w:rsid w:val="00D71F48"/>
    <w:rsid w:val="00D72502"/>
    <w:rsid w:val="00D72918"/>
    <w:rsid w:val="00D72946"/>
    <w:rsid w:val="00D73497"/>
    <w:rsid w:val="00D735F5"/>
    <w:rsid w:val="00D7419D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EDB"/>
    <w:rsid w:val="00D80427"/>
    <w:rsid w:val="00D80A24"/>
    <w:rsid w:val="00D80ACC"/>
    <w:rsid w:val="00D81797"/>
    <w:rsid w:val="00D81A00"/>
    <w:rsid w:val="00D81A0D"/>
    <w:rsid w:val="00D81A74"/>
    <w:rsid w:val="00D81F38"/>
    <w:rsid w:val="00D829F9"/>
    <w:rsid w:val="00D82C6F"/>
    <w:rsid w:val="00D8339E"/>
    <w:rsid w:val="00D84464"/>
    <w:rsid w:val="00D844A6"/>
    <w:rsid w:val="00D84BDD"/>
    <w:rsid w:val="00D84EE3"/>
    <w:rsid w:val="00D8595A"/>
    <w:rsid w:val="00D86A4B"/>
    <w:rsid w:val="00D86C33"/>
    <w:rsid w:val="00D871CC"/>
    <w:rsid w:val="00D87425"/>
    <w:rsid w:val="00D87738"/>
    <w:rsid w:val="00D90CE5"/>
    <w:rsid w:val="00D92991"/>
    <w:rsid w:val="00D938C1"/>
    <w:rsid w:val="00D94849"/>
    <w:rsid w:val="00D94D4E"/>
    <w:rsid w:val="00D94FFA"/>
    <w:rsid w:val="00D95803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DFF"/>
    <w:rsid w:val="00DA14FD"/>
    <w:rsid w:val="00DA2401"/>
    <w:rsid w:val="00DA27F6"/>
    <w:rsid w:val="00DA287D"/>
    <w:rsid w:val="00DA3123"/>
    <w:rsid w:val="00DA332F"/>
    <w:rsid w:val="00DA3D51"/>
    <w:rsid w:val="00DA4666"/>
    <w:rsid w:val="00DA4847"/>
    <w:rsid w:val="00DA5790"/>
    <w:rsid w:val="00DA5FA1"/>
    <w:rsid w:val="00DA616D"/>
    <w:rsid w:val="00DA67D0"/>
    <w:rsid w:val="00DA6BA9"/>
    <w:rsid w:val="00DA71A9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4B0B"/>
    <w:rsid w:val="00DB657E"/>
    <w:rsid w:val="00DB67D2"/>
    <w:rsid w:val="00DB6CF0"/>
    <w:rsid w:val="00DB7FFA"/>
    <w:rsid w:val="00DC0A22"/>
    <w:rsid w:val="00DC0A92"/>
    <w:rsid w:val="00DC11C0"/>
    <w:rsid w:val="00DC1242"/>
    <w:rsid w:val="00DC1E4D"/>
    <w:rsid w:val="00DC1F24"/>
    <w:rsid w:val="00DC2091"/>
    <w:rsid w:val="00DC3755"/>
    <w:rsid w:val="00DC3AA3"/>
    <w:rsid w:val="00DC3EC5"/>
    <w:rsid w:val="00DC431B"/>
    <w:rsid w:val="00DC464F"/>
    <w:rsid w:val="00DC49FC"/>
    <w:rsid w:val="00DC4E26"/>
    <w:rsid w:val="00DC68DB"/>
    <w:rsid w:val="00DC6F2F"/>
    <w:rsid w:val="00DC7576"/>
    <w:rsid w:val="00DC7B90"/>
    <w:rsid w:val="00DD01E7"/>
    <w:rsid w:val="00DD0320"/>
    <w:rsid w:val="00DD0357"/>
    <w:rsid w:val="00DD0407"/>
    <w:rsid w:val="00DD08B4"/>
    <w:rsid w:val="00DD0AA1"/>
    <w:rsid w:val="00DD0AC6"/>
    <w:rsid w:val="00DD13C0"/>
    <w:rsid w:val="00DD1A6B"/>
    <w:rsid w:val="00DD2A00"/>
    <w:rsid w:val="00DD2DD5"/>
    <w:rsid w:val="00DD3AC5"/>
    <w:rsid w:val="00DD3D62"/>
    <w:rsid w:val="00DD3E1E"/>
    <w:rsid w:val="00DD415E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97F"/>
    <w:rsid w:val="00DE2013"/>
    <w:rsid w:val="00DE226A"/>
    <w:rsid w:val="00DE28BE"/>
    <w:rsid w:val="00DE2ADE"/>
    <w:rsid w:val="00DE2D5D"/>
    <w:rsid w:val="00DE3ADE"/>
    <w:rsid w:val="00DE3D6E"/>
    <w:rsid w:val="00DE423B"/>
    <w:rsid w:val="00DE4310"/>
    <w:rsid w:val="00DE4472"/>
    <w:rsid w:val="00DE48A7"/>
    <w:rsid w:val="00DE5CEA"/>
    <w:rsid w:val="00DE66F4"/>
    <w:rsid w:val="00DE6AEB"/>
    <w:rsid w:val="00DE6CF9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E47"/>
    <w:rsid w:val="00DF254F"/>
    <w:rsid w:val="00DF28E4"/>
    <w:rsid w:val="00DF3B74"/>
    <w:rsid w:val="00DF4213"/>
    <w:rsid w:val="00DF4AF7"/>
    <w:rsid w:val="00DF5209"/>
    <w:rsid w:val="00DF58CC"/>
    <w:rsid w:val="00DF5F23"/>
    <w:rsid w:val="00DF5F6B"/>
    <w:rsid w:val="00DF6063"/>
    <w:rsid w:val="00DF69D3"/>
    <w:rsid w:val="00DF7780"/>
    <w:rsid w:val="00E00645"/>
    <w:rsid w:val="00E00A11"/>
    <w:rsid w:val="00E013D4"/>
    <w:rsid w:val="00E01A67"/>
    <w:rsid w:val="00E01BFA"/>
    <w:rsid w:val="00E029D1"/>
    <w:rsid w:val="00E02EA1"/>
    <w:rsid w:val="00E03200"/>
    <w:rsid w:val="00E033BB"/>
    <w:rsid w:val="00E033C5"/>
    <w:rsid w:val="00E04240"/>
    <w:rsid w:val="00E045EF"/>
    <w:rsid w:val="00E04751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73A9"/>
    <w:rsid w:val="00E07B03"/>
    <w:rsid w:val="00E07EE6"/>
    <w:rsid w:val="00E1004C"/>
    <w:rsid w:val="00E11005"/>
    <w:rsid w:val="00E1129D"/>
    <w:rsid w:val="00E112E8"/>
    <w:rsid w:val="00E12908"/>
    <w:rsid w:val="00E12F45"/>
    <w:rsid w:val="00E130B1"/>
    <w:rsid w:val="00E13249"/>
    <w:rsid w:val="00E136E3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A09"/>
    <w:rsid w:val="00E35E3E"/>
    <w:rsid w:val="00E366FE"/>
    <w:rsid w:val="00E36BA4"/>
    <w:rsid w:val="00E374EF"/>
    <w:rsid w:val="00E37903"/>
    <w:rsid w:val="00E37A4A"/>
    <w:rsid w:val="00E40316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250"/>
    <w:rsid w:val="00E47676"/>
    <w:rsid w:val="00E476A1"/>
    <w:rsid w:val="00E47C4E"/>
    <w:rsid w:val="00E507B2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7AF"/>
    <w:rsid w:val="00E57CDE"/>
    <w:rsid w:val="00E57ED4"/>
    <w:rsid w:val="00E61599"/>
    <w:rsid w:val="00E623D5"/>
    <w:rsid w:val="00E62EA2"/>
    <w:rsid w:val="00E63C68"/>
    <w:rsid w:val="00E63CAF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5FE6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A28"/>
    <w:rsid w:val="00E9405A"/>
    <w:rsid w:val="00E94335"/>
    <w:rsid w:val="00E94592"/>
    <w:rsid w:val="00E94766"/>
    <w:rsid w:val="00E95EDA"/>
    <w:rsid w:val="00E96556"/>
    <w:rsid w:val="00E96D33"/>
    <w:rsid w:val="00EA0256"/>
    <w:rsid w:val="00EA09D4"/>
    <w:rsid w:val="00EA1559"/>
    <w:rsid w:val="00EA1858"/>
    <w:rsid w:val="00EA1C8C"/>
    <w:rsid w:val="00EA2554"/>
    <w:rsid w:val="00EA3427"/>
    <w:rsid w:val="00EA3679"/>
    <w:rsid w:val="00EA389C"/>
    <w:rsid w:val="00EA3CE4"/>
    <w:rsid w:val="00EA3DE4"/>
    <w:rsid w:val="00EA43FB"/>
    <w:rsid w:val="00EA475E"/>
    <w:rsid w:val="00EA54CE"/>
    <w:rsid w:val="00EA5D3A"/>
    <w:rsid w:val="00EA6D2B"/>
    <w:rsid w:val="00EA70F8"/>
    <w:rsid w:val="00EA7DA9"/>
    <w:rsid w:val="00EA7EFF"/>
    <w:rsid w:val="00EB00A0"/>
    <w:rsid w:val="00EB0238"/>
    <w:rsid w:val="00EB0799"/>
    <w:rsid w:val="00EB09E9"/>
    <w:rsid w:val="00EB109A"/>
    <w:rsid w:val="00EB153C"/>
    <w:rsid w:val="00EB1BF5"/>
    <w:rsid w:val="00EB22C1"/>
    <w:rsid w:val="00EB29D3"/>
    <w:rsid w:val="00EB2DA6"/>
    <w:rsid w:val="00EB312C"/>
    <w:rsid w:val="00EB38A1"/>
    <w:rsid w:val="00EB3AC3"/>
    <w:rsid w:val="00EB3C99"/>
    <w:rsid w:val="00EB404C"/>
    <w:rsid w:val="00EB4869"/>
    <w:rsid w:val="00EB4C3A"/>
    <w:rsid w:val="00EB4EB5"/>
    <w:rsid w:val="00EB572E"/>
    <w:rsid w:val="00EB707C"/>
    <w:rsid w:val="00EB77BF"/>
    <w:rsid w:val="00EC0ABD"/>
    <w:rsid w:val="00EC25CC"/>
    <w:rsid w:val="00EC36EA"/>
    <w:rsid w:val="00EC3AC5"/>
    <w:rsid w:val="00EC47E9"/>
    <w:rsid w:val="00EC4950"/>
    <w:rsid w:val="00EC4D08"/>
    <w:rsid w:val="00EC52DD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4197"/>
    <w:rsid w:val="00ED4496"/>
    <w:rsid w:val="00ED4711"/>
    <w:rsid w:val="00ED4B81"/>
    <w:rsid w:val="00ED599E"/>
    <w:rsid w:val="00ED66E1"/>
    <w:rsid w:val="00ED6D58"/>
    <w:rsid w:val="00ED7D1A"/>
    <w:rsid w:val="00ED7D1D"/>
    <w:rsid w:val="00ED7DC9"/>
    <w:rsid w:val="00ED7E27"/>
    <w:rsid w:val="00EE15D3"/>
    <w:rsid w:val="00EE25B4"/>
    <w:rsid w:val="00EE287C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70DD"/>
    <w:rsid w:val="00EE7153"/>
    <w:rsid w:val="00EE72D3"/>
    <w:rsid w:val="00EE7B33"/>
    <w:rsid w:val="00EF0DC2"/>
    <w:rsid w:val="00EF0EF8"/>
    <w:rsid w:val="00EF142F"/>
    <w:rsid w:val="00EF14C5"/>
    <w:rsid w:val="00EF21C4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B08"/>
    <w:rsid w:val="00EF50A4"/>
    <w:rsid w:val="00EF5B60"/>
    <w:rsid w:val="00EF5C29"/>
    <w:rsid w:val="00EF5F16"/>
    <w:rsid w:val="00EF62DC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DC8"/>
    <w:rsid w:val="00F0328A"/>
    <w:rsid w:val="00F032B4"/>
    <w:rsid w:val="00F0384E"/>
    <w:rsid w:val="00F0474D"/>
    <w:rsid w:val="00F04D31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21BD"/>
    <w:rsid w:val="00F22287"/>
    <w:rsid w:val="00F22652"/>
    <w:rsid w:val="00F226F8"/>
    <w:rsid w:val="00F22BF8"/>
    <w:rsid w:val="00F23DFE"/>
    <w:rsid w:val="00F23FA2"/>
    <w:rsid w:val="00F247D6"/>
    <w:rsid w:val="00F24D65"/>
    <w:rsid w:val="00F25260"/>
    <w:rsid w:val="00F25DFC"/>
    <w:rsid w:val="00F25EB1"/>
    <w:rsid w:val="00F26296"/>
    <w:rsid w:val="00F26546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1485"/>
    <w:rsid w:val="00F31ECE"/>
    <w:rsid w:val="00F32014"/>
    <w:rsid w:val="00F32021"/>
    <w:rsid w:val="00F32165"/>
    <w:rsid w:val="00F32179"/>
    <w:rsid w:val="00F33F69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C7D"/>
    <w:rsid w:val="00F36DE5"/>
    <w:rsid w:val="00F36E4F"/>
    <w:rsid w:val="00F3797A"/>
    <w:rsid w:val="00F40D71"/>
    <w:rsid w:val="00F41132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5330"/>
    <w:rsid w:val="00F454AD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68D"/>
    <w:rsid w:val="00F528E7"/>
    <w:rsid w:val="00F537F9"/>
    <w:rsid w:val="00F54178"/>
    <w:rsid w:val="00F5453D"/>
    <w:rsid w:val="00F54630"/>
    <w:rsid w:val="00F55421"/>
    <w:rsid w:val="00F55EED"/>
    <w:rsid w:val="00F56477"/>
    <w:rsid w:val="00F572AD"/>
    <w:rsid w:val="00F57D7B"/>
    <w:rsid w:val="00F60710"/>
    <w:rsid w:val="00F60CF6"/>
    <w:rsid w:val="00F60D6B"/>
    <w:rsid w:val="00F61875"/>
    <w:rsid w:val="00F62656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619"/>
    <w:rsid w:val="00F66ECD"/>
    <w:rsid w:val="00F677EA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85D"/>
    <w:rsid w:val="00F85966"/>
    <w:rsid w:val="00F8598F"/>
    <w:rsid w:val="00F85D2F"/>
    <w:rsid w:val="00F86B22"/>
    <w:rsid w:val="00F86D22"/>
    <w:rsid w:val="00F87090"/>
    <w:rsid w:val="00F870BE"/>
    <w:rsid w:val="00F87B17"/>
    <w:rsid w:val="00F87BB3"/>
    <w:rsid w:val="00F87F4B"/>
    <w:rsid w:val="00F9041D"/>
    <w:rsid w:val="00F904F4"/>
    <w:rsid w:val="00F91131"/>
    <w:rsid w:val="00F923E2"/>
    <w:rsid w:val="00F92C51"/>
    <w:rsid w:val="00F92D95"/>
    <w:rsid w:val="00F9338A"/>
    <w:rsid w:val="00F937DC"/>
    <w:rsid w:val="00F93A95"/>
    <w:rsid w:val="00F9410D"/>
    <w:rsid w:val="00F943AF"/>
    <w:rsid w:val="00F94AA0"/>
    <w:rsid w:val="00F94F58"/>
    <w:rsid w:val="00F95D88"/>
    <w:rsid w:val="00F96745"/>
    <w:rsid w:val="00F973FE"/>
    <w:rsid w:val="00F97DC0"/>
    <w:rsid w:val="00FA038C"/>
    <w:rsid w:val="00FA1384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A61"/>
    <w:rsid w:val="00FB3B72"/>
    <w:rsid w:val="00FB4385"/>
    <w:rsid w:val="00FB62EE"/>
    <w:rsid w:val="00FB6AB4"/>
    <w:rsid w:val="00FB77BE"/>
    <w:rsid w:val="00FB7BD9"/>
    <w:rsid w:val="00FB7E29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E45"/>
    <w:rsid w:val="00FC5263"/>
    <w:rsid w:val="00FC584B"/>
    <w:rsid w:val="00FC6EDA"/>
    <w:rsid w:val="00FC7232"/>
    <w:rsid w:val="00FC78DD"/>
    <w:rsid w:val="00FD0631"/>
    <w:rsid w:val="00FD0C0D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541D"/>
    <w:rsid w:val="00FD5532"/>
    <w:rsid w:val="00FD583A"/>
    <w:rsid w:val="00FD5C4F"/>
    <w:rsid w:val="00FD65FA"/>
    <w:rsid w:val="00FD76D6"/>
    <w:rsid w:val="00FD7D00"/>
    <w:rsid w:val="00FE0052"/>
    <w:rsid w:val="00FE00BB"/>
    <w:rsid w:val="00FE03CC"/>
    <w:rsid w:val="00FE0592"/>
    <w:rsid w:val="00FE1216"/>
    <w:rsid w:val="00FE15F1"/>
    <w:rsid w:val="00FE1702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F2"/>
    <w:rsid w:val="00FF6407"/>
    <w:rsid w:val="00FF649B"/>
    <w:rsid w:val="00FF651E"/>
    <w:rsid w:val="00FF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1"/>
    </o:shapelayout>
  </w:shapeDefaults>
  <w:decimalSymbol w:val="."/>
  <w:listSeparator w:val=","/>
  <w14:docId w14:val="08C1102E"/>
  <w15:chartTrackingRefBased/>
  <w15:docId w15:val="{174FA1EF-7897-473A-B435-F12EE001C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16</Pages>
  <Words>1690</Words>
  <Characters>9636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11304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Kornsiri, Chongaksorn</cp:lastModifiedBy>
  <cp:revision>4</cp:revision>
  <cp:lastPrinted>2022-05-10T04:54:00Z</cp:lastPrinted>
  <dcterms:created xsi:type="dcterms:W3CDTF">2022-05-12T00:53:00Z</dcterms:created>
  <dcterms:modified xsi:type="dcterms:W3CDTF">2022-05-12T01:10:00Z</dcterms:modified>
</cp:coreProperties>
</file>