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C9452D" w:rsidR="00C24282" w:rsidRDefault="00C24282" w:rsidP="004C2111">
      <w:pPr>
        <w:pStyle w:val="Reference"/>
        <w:rPr>
          <w:rFonts w:cstheme="minorBidi" w:hint="cs"/>
          <w:cs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714EBD0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74B74D3F" w14:textId="371B6CA3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322381B5" w14:textId="1733C417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37F656D6" w14:textId="006E173A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1A7DCA7D" w14:textId="66CDDCA6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0296BD57" w14:textId="6BEA531F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1783C606" w14:textId="3550A507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71D7D701" w14:textId="00603CED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070DF172" w14:textId="3CF44F5F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0395D722" w14:textId="266ADF90" w:rsidR="00506F4A" w:rsidRDefault="00506F4A" w:rsidP="004C2111">
      <w:pPr>
        <w:pStyle w:val="Reference"/>
        <w:rPr>
          <w:rFonts w:cstheme="minorBidi"/>
          <w:lang w:val="en-US" w:bidi="th-TH"/>
        </w:rPr>
      </w:pPr>
    </w:p>
    <w:p w14:paraId="6D0F513B" w14:textId="77777777" w:rsidR="00506F4A" w:rsidRDefault="00506F4A" w:rsidP="004C2111">
      <w:pPr>
        <w:pStyle w:val="Reference"/>
        <w:rPr>
          <w:rFonts w:cstheme="minorBidi" w:hint="cs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5B28C4FA" w:rsidR="00AC56FB" w:rsidRPr="007C2D33" w:rsidRDefault="00587804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9D2B90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C56FB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667667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”) </w:t>
      </w:r>
      <w:r w:rsidR="00F475C2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="00F475C2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E260BF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E260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E260BF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F475C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C738D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F475C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E260B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AB7FDF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</w:t>
      </w:r>
      <w:r w:rsidR="00AB7FDF" w:rsidRPr="002C1E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="00AB7FDF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B7FDF" w:rsidRPr="002C1E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475C2" w:rsidRPr="002C1EC0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F475C2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 “ข้อมูลทางการเงินระหว่างกาล</w:t>
      </w:r>
      <w:r w:rsidR="005F3C5D" w:rsidRPr="002C1EC0">
        <w:rPr>
          <w:rFonts w:ascii="BrowalliaUPC" w:hAnsi="BrowalliaUPC" w:cs="BrowalliaUPC"/>
          <w:spacing w:val="-4"/>
          <w:sz w:val="28"/>
          <w:szCs w:val="28"/>
          <w:lang w:bidi="th-TH"/>
        </w:rPr>
        <w:t>”</w:t>
      </w:r>
      <w:r w:rsidR="00F475C2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)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ริหารของ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7FDF"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5543CB1" w14:textId="0E6551F9" w:rsidR="00E55779" w:rsidRPr="00AC2B57" w:rsidRDefault="00E55779" w:rsidP="00E5577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EE553E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38B549A1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DD66CBF" w14:textId="4616AB43" w:rsidR="00506F4A" w:rsidRDefault="00506F4A" w:rsidP="00CD4D4E">
      <w:pPr>
        <w:jc w:val="thaiDistribute"/>
        <w:rPr>
          <w:rFonts w:ascii="Browallia New" w:hAnsi="Browallia New" w:cs="Browallia New"/>
        </w:rPr>
      </w:pPr>
    </w:p>
    <w:p w14:paraId="6EB4F4F1" w14:textId="2F25A5F5" w:rsidR="00506F4A" w:rsidRDefault="00506F4A" w:rsidP="00CD4D4E">
      <w:pPr>
        <w:jc w:val="thaiDistribute"/>
        <w:rPr>
          <w:rFonts w:ascii="Browallia New" w:hAnsi="Browallia New" w:cs="Browallia New"/>
        </w:rPr>
      </w:pPr>
    </w:p>
    <w:p w14:paraId="525C6AC4" w14:textId="77777777" w:rsidR="00506F4A" w:rsidRDefault="00506F4A" w:rsidP="00CD4D4E">
      <w:pPr>
        <w:jc w:val="thaiDistribute"/>
        <w:rPr>
          <w:rFonts w:ascii="Browallia New" w:hAnsi="Browallia New" w:cs="Browallia New"/>
        </w:rPr>
      </w:pPr>
    </w:p>
    <w:p w14:paraId="14DDE9C5" w14:textId="77777777" w:rsidR="00F475C2" w:rsidRDefault="00F475C2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845C5D" w14:textId="6A167868" w:rsidR="00532AB5" w:rsidRPr="00AC2B57" w:rsidRDefault="00532AB5" w:rsidP="00532AB5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2C1EC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F97C23"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97C23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F97C2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1315C8" w14:textId="77777777" w:rsidR="00CA4AFC" w:rsidRPr="00AC2B57" w:rsidRDefault="00CA4AFC" w:rsidP="00CA4AFC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2B3774B2" w14:textId="77777777" w:rsidR="00CA4AFC" w:rsidRPr="00AC2B57" w:rsidRDefault="00CA4AFC" w:rsidP="00CA4AFC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09849EBE" w14:textId="4807973B" w:rsidR="00CA4AFC" w:rsidRPr="00EB2A02" w:rsidRDefault="00CA4AFC" w:rsidP="00EB2A02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="00EB2A02"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B2A02" w:rsidRPr="00EB2A0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B2A02" w:rsidRPr="00EB2A0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="0071323B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="00C84959">
        <w:rPr>
          <w:rFonts w:ascii="BrowalliaUPC" w:hAnsi="BrowalliaUPC" w:cs="BrowalliaUPC"/>
          <w:sz w:val="28"/>
          <w:szCs w:val="28"/>
          <w:lang w:val="en-US" w:bidi="th-TH"/>
        </w:rPr>
        <w:t>28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3FCA9CD7" w14:textId="77777777" w:rsidR="00CA4AFC" w:rsidRPr="00EB2A02" w:rsidRDefault="00CA4AFC" w:rsidP="00EB2A0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5B95F694" w14:textId="51DE486B" w:rsidR="003C08B4" w:rsidRDefault="00CA4AFC" w:rsidP="00EB2A0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และงบกระแสเงินสด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>2564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โดยให้ข้อ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C84959">
        <w:rPr>
          <w:rFonts w:ascii="BrowalliaUPC" w:hAnsi="BrowalliaUPC" w:cs="BrowalliaUPC"/>
          <w:sz w:val="28"/>
          <w:szCs w:val="28"/>
          <w:lang w:bidi="th-TH"/>
        </w:rPr>
        <w:t>17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พฤษภาคม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>4</w:t>
      </w:r>
    </w:p>
    <w:p w14:paraId="23216827" w14:textId="5B66316A" w:rsidR="003C08B4" w:rsidRDefault="003C08B4" w:rsidP="00EB2A0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829615" w14:textId="7EC49704" w:rsidR="00EB2A02" w:rsidRDefault="00EB2A02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6E26A2A" w14:textId="77777777" w:rsidR="00EB2A02" w:rsidRPr="00142624" w:rsidRDefault="00EB2A02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483B10E3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DB264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DB264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55A268F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F38B4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68E95C1" w:rsidR="00D15EA5" w:rsidRPr="00D52C3D" w:rsidRDefault="006D4080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C84959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E260BF" w:rsidRPr="00C8495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260BF" w:rsidRPr="00C849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E260BF" w:rsidRPr="00C84959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7D624" w14:textId="77777777" w:rsidR="00415C56" w:rsidRDefault="00415C56">
      <w:r>
        <w:separator/>
      </w:r>
    </w:p>
  </w:endnote>
  <w:endnote w:type="continuationSeparator" w:id="0">
    <w:p w14:paraId="7C11C2AD" w14:textId="77777777" w:rsidR="00415C56" w:rsidRDefault="0041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4BFC" w14:textId="77777777" w:rsidR="00415C56" w:rsidRDefault="00415C56">
      <w:bookmarkStart w:id="0" w:name="_Hlk482348182"/>
      <w:bookmarkEnd w:id="0"/>
      <w:r>
        <w:separator/>
      </w:r>
    </w:p>
  </w:footnote>
  <w:footnote w:type="continuationSeparator" w:id="0">
    <w:p w14:paraId="1C7F6F51" w14:textId="77777777" w:rsidR="00415C56" w:rsidRDefault="00415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FEEA78D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AE81794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90E1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859664956">
    <w:abstractNumId w:val="3"/>
  </w:num>
  <w:num w:numId="2" w16cid:durableId="1976375044">
    <w:abstractNumId w:val="2"/>
  </w:num>
  <w:num w:numId="3" w16cid:durableId="2010716158">
    <w:abstractNumId w:val="1"/>
  </w:num>
  <w:num w:numId="4" w16cid:durableId="1373075100">
    <w:abstractNumId w:val="0"/>
  </w:num>
  <w:num w:numId="5" w16cid:durableId="1681738976">
    <w:abstractNumId w:val="6"/>
  </w:num>
  <w:num w:numId="6" w16cid:durableId="1304772904">
    <w:abstractNumId w:val="5"/>
  </w:num>
  <w:num w:numId="7" w16cid:durableId="864052716">
    <w:abstractNumId w:val="10"/>
  </w:num>
  <w:num w:numId="8" w16cid:durableId="205339928">
    <w:abstractNumId w:val="16"/>
  </w:num>
  <w:num w:numId="9" w16cid:durableId="156656423">
    <w:abstractNumId w:val="5"/>
  </w:num>
  <w:num w:numId="10" w16cid:durableId="254441998">
    <w:abstractNumId w:val="15"/>
  </w:num>
  <w:num w:numId="11" w16cid:durableId="700547069">
    <w:abstractNumId w:val="13"/>
  </w:num>
  <w:num w:numId="12" w16cid:durableId="446241675">
    <w:abstractNumId w:val="4"/>
  </w:num>
  <w:num w:numId="13" w16cid:durableId="1459686540">
    <w:abstractNumId w:val="8"/>
  </w:num>
  <w:num w:numId="14" w16cid:durableId="1856186407">
    <w:abstractNumId w:val="7"/>
  </w:num>
  <w:num w:numId="15" w16cid:durableId="277184212">
    <w:abstractNumId w:val="8"/>
  </w:num>
  <w:num w:numId="16" w16cid:durableId="851191506">
    <w:abstractNumId w:val="9"/>
  </w:num>
  <w:num w:numId="17" w16cid:durableId="633874377">
    <w:abstractNumId w:val="11"/>
  </w:num>
  <w:num w:numId="18" w16cid:durableId="1808621904">
    <w:abstractNumId w:val="15"/>
  </w:num>
  <w:num w:numId="19" w16cid:durableId="368801379">
    <w:abstractNumId w:val="13"/>
  </w:num>
  <w:num w:numId="20" w16cid:durableId="1804228740">
    <w:abstractNumId w:val="4"/>
  </w:num>
  <w:num w:numId="21" w16cid:durableId="658074695">
    <w:abstractNumId w:val="8"/>
  </w:num>
  <w:num w:numId="22" w16cid:durableId="1014763662">
    <w:abstractNumId w:val="7"/>
  </w:num>
  <w:num w:numId="23" w16cid:durableId="1147822634">
    <w:abstractNumId w:val="7"/>
  </w:num>
  <w:num w:numId="24" w16cid:durableId="1431660915">
    <w:abstractNumId w:val="7"/>
  </w:num>
  <w:num w:numId="25" w16cid:durableId="680088299">
    <w:abstractNumId w:val="8"/>
  </w:num>
  <w:num w:numId="26" w16cid:durableId="2015910337">
    <w:abstractNumId w:val="8"/>
  </w:num>
  <w:num w:numId="27" w16cid:durableId="2007396235">
    <w:abstractNumId w:val="8"/>
  </w:num>
  <w:num w:numId="28" w16cid:durableId="1747653104">
    <w:abstractNumId w:val="14"/>
  </w:num>
  <w:num w:numId="29" w16cid:durableId="113252177">
    <w:abstractNumId w:val="14"/>
  </w:num>
  <w:num w:numId="30" w16cid:durableId="1495335181">
    <w:abstractNumId w:val="14"/>
  </w:num>
  <w:num w:numId="31" w16cid:durableId="2012367971">
    <w:abstractNumId w:val="12"/>
  </w:num>
  <w:num w:numId="32" w16cid:durableId="249389286">
    <w:abstractNumId w:val="12"/>
  </w:num>
  <w:num w:numId="33" w16cid:durableId="110527192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7ED"/>
    <w:rsid w:val="0002730F"/>
    <w:rsid w:val="0003023B"/>
    <w:rsid w:val="00031D17"/>
    <w:rsid w:val="00044ACE"/>
    <w:rsid w:val="0004550E"/>
    <w:rsid w:val="00052614"/>
    <w:rsid w:val="00055CAD"/>
    <w:rsid w:val="00067A2B"/>
    <w:rsid w:val="000723F7"/>
    <w:rsid w:val="0007244B"/>
    <w:rsid w:val="00074485"/>
    <w:rsid w:val="00076C6D"/>
    <w:rsid w:val="00080552"/>
    <w:rsid w:val="000828F1"/>
    <w:rsid w:val="00082F59"/>
    <w:rsid w:val="00084DB3"/>
    <w:rsid w:val="000875D8"/>
    <w:rsid w:val="00094333"/>
    <w:rsid w:val="00097FAB"/>
    <w:rsid w:val="000B010D"/>
    <w:rsid w:val="000B173C"/>
    <w:rsid w:val="000B65E3"/>
    <w:rsid w:val="000B7090"/>
    <w:rsid w:val="000C2481"/>
    <w:rsid w:val="000C4860"/>
    <w:rsid w:val="000D1AFB"/>
    <w:rsid w:val="000D3262"/>
    <w:rsid w:val="000E52CE"/>
    <w:rsid w:val="000F3AAB"/>
    <w:rsid w:val="000F6E25"/>
    <w:rsid w:val="001011DF"/>
    <w:rsid w:val="00112B69"/>
    <w:rsid w:val="00115946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4281"/>
    <w:rsid w:val="00182F9F"/>
    <w:rsid w:val="0019210D"/>
    <w:rsid w:val="001950D2"/>
    <w:rsid w:val="001A3815"/>
    <w:rsid w:val="001A3BFB"/>
    <w:rsid w:val="001A3C20"/>
    <w:rsid w:val="001A6288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90E14"/>
    <w:rsid w:val="002A252E"/>
    <w:rsid w:val="002B0BF8"/>
    <w:rsid w:val="002B1398"/>
    <w:rsid w:val="002B5A4A"/>
    <w:rsid w:val="002C0297"/>
    <w:rsid w:val="002C1EC0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5C7E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FD7"/>
    <w:rsid w:val="003F1162"/>
    <w:rsid w:val="003F5A96"/>
    <w:rsid w:val="00401E42"/>
    <w:rsid w:val="00415C5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19E8"/>
    <w:rsid w:val="004A3C62"/>
    <w:rsid w:val="004C0971"/>
    <w:rsid w:val="004C0C25"/>
    <w:rsid w:val="004C2111"/>
    <w:rsid w:val="004C342F"/>
    <w:rsid w:val="004C732E"/>
    <w:rsid w:val="004D0FD8"/>
    <w:rsid w:val="004D20AE"/>
    <w:rsid w:val="004D3578"/>
    <w:rsid w:val="004D6145"/>
    <w:rsid w:val="004F1A16"/>
    <w:rsid w:val="004F207F"/>
    <w:rsid w:val="004F5D91"/>
    <w:rsid w:val="00506F4A"/>
    <w:rsid w:val="005070FA"/>
    <w:rsid w:val="00513FCC"/>
    <w:rsid w:val="0052186A"/>
    <w:rsid w:val="005321DA"/>
    <w:rsid w:val="00532AB5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87804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7025"/>
    <w:rsid w:val="005E2D67"/>
    <w:rsid w:val="005E5578"/>
    <w:rsid w:val="005F38B4"/>
    <w:rsid w:val="005F3C5D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667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5747"/>
    <w:rsid w:val="006C6376"/>
    <w:rsid w:val="006D4080"/>
    <w:rsid w:val="006D6FF5"/>
    <w:rsid w:val="006F1B19"/>
    <w:rsid w:val="006F29ED"/>
    <w:rsid w:val="006F4F77"/>
    <w:rsid w:val="006F53EE"/>
    <w:rsid w:val="007000DF"/>
    <w:rsid w:val="0070147C"/>
    <w:rsid w:val="007064E7"/>
    <w:rsid w:val="0071323B"/>
    <w:rsid w:val="00714FD6"/>
    <w:rsid w:val="007265F7"/>
    <w:rsid w:val="00731894"/>
    <w:rsid w:val="00734885"/>
    <w:rsid w:val="00746796"/>
    <w:rsid w:val="00746D91"/>
    <w:rsid w:val="00755038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494C"/>
    <w:rsid w:val="00870D49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008A"/>
    <w:rsid w:val="00931D7A"/>
    <w:rsid w:val="00935D8D"/>
    <w:rsid w:val="00942FE8"/>
    <w:rsid w:val="00943419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2B90"/>
    <w:rsid w:val="009E278C"/>
    <w:rsid w:val="009E6222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727E9"/>
    <w:rsid w:val="00A918D1"/>
    <w:rsid w:val="00A93A9A"/>
    <w:rsid w:val="00A947CB"/>
    <w:rsid w:val="00A977E2"/>
    <w:rsid w:val="00AA219C"/>
    <w:rsid w:val="00AA5C16"/>
    <w:rsid w:val="00AB1178"/>
    <w:rsid w:val="00AB1F31"/>
    <w:rsid w:val="00AB690D"/>
    <w:rsid w:val="00AB7FDF"/>
    <w:rsid w:val="00AC107E"/>
    <w:rsid w:val="00AC31D4"/>
    <w:rsid w:val="00AC3D97"/>
    <w:rsid w:val="00AC4D68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275A2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5FAE"/>
    <w:rsid w:val="00C06939"/>
    <w:rsid w:val="00C15638"/>
    <w:rsid w:val="00C173BF"/>
    <w:rsid w:val="00C21E3B"/>
    <w:rsid w:val="00C24282"/>
    <w:rsid w:val="00C3462C"/>
    <w:rsid w:val="00C35B1A"/>
    <w:rsid w:val="00C41C7D"/>
    <w:rsid w:val="00C60F68"/>
    <w:rsid w:val="00C63023"/>
    <w:rsid w:val="00C63743"/>
    <w:rsid w:val="00C65C75"/>
    <w:rsid w:val="00C738DD"/>
    <w:rsid w:val="00C76C6C"/>
    <w:rsid w:val="00C80EC5"/>
    <w:rsid w:val="00C835CF"/>
    <w:rsid w:val="00C84959"/>
    <w:rsid w:val="00C85669"/>
    <w:rsid w:val="00C86BB9"/>
    <w:rsid w:val="00C8772C"/>
    <w:rsid w:val="00CA19F9"/>
    <w:rsid w:val="00CA43FD"/>
    <w:rsid w:val="00CA4AFC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1BFA"/>
    <w:rsid w:val="00D078C4"/>
    <w:rsid w:val="00D15EA5"/>
    <w:rsid w:val="00D2100B"/>
    <w:rsid w:val="00D21A47"/>
    <w:rsid w:val="00D24220"/>
    <w:rsid w:val="00D268B0"/>
    <w:rsid w:val="00D26D50"/>
    <w:rsid w:val="00D3089E"/>
    <w:rsid w:val="00D31D7A"/>
    <w:rsid w:val="00D33E60"/>
    <w:rsid w:val="00D35F31"/>
    <w:rsid w:val="00D460E7"/>
    <w:rsid w:val="00D52C3D"/>
    <w:rsid w:val="00D63ABC"/>
    <w:rsid w:val="00D643B7"/>
    <w:rsid w:val="00D65332"/>
    <w:rsid w:val="00D675F1"/>
    <w:rsid w:val="00D73B96"/>
    <w:rsid w:val="00D80807"/>
    <w:rsid w:val="00D80C8B"/>
    <w:rsid w:val="00D86917"/>
    <w:rsid w:val="00D92F9A"/>
    <w:rsid w:val="00D9427D"/>
    <w:rsid w:val="00D96128"/>
    <w:rsid w:val="00DA36EE"/>
    <w:rsid w:val="00DA452E"/>
    <w:rsid w:val="00DA5128"/>
    <w:rsid w:val="00DB264C"/>
    <w:rsid w:val="00DB308D"/>
    <w:rsid w:val="00DB5F40"/>
    <w:rsid w:val="00DD1C4C"/>
    <w:rsid w:val="00DD1E47"/>
    <w:rsid w:val="00DD61A9"/>
    <w:rsid w:val="00DD6EF1"/>
    <w:rsid w:val="00DD76F0"/>
    <w:rsid w:val="00DE21F6"/>
    <w:rsid w:val="00DE4958"/>
    <w:rsid w:val="00DE4F2C"/>
    <w:rsid w:val="00E04361"/>
    <w:rsid w:val="00E064FD"/>
    <w:rsid w:val="00E1053A"/>
    <w:rsid w:val="00E13654"/>
    <w:rsid w:val="00E16418"/>
    <w:rsid w:val="00E260BF"/>
    <w:rsid w:val="00E26AF3"/>
    <w:rsid w:val="00E276E0"/>
    <w:rsid w:val="00E314EA"/>
    <w:rsid w:val="00E33FDA"/>
    <w:rsid w:val="00E34158"/>
    <w:rsid w:val="00E34160"/>
    <w:rsid w:val="00E406D5"/>
    <w:rsid w:val="00E4627C"/>
    <w:rsid w:val="00E55779"/>
    <w:rsid w:val="00E56701"/>
    <w:rsid w:val="00E62754"/>
    <w:rsid w:val="00E64D2D"/>
    <w:rsid w:val="00E71505"/>
    <w:rsid w:val="00E86B53"/>
    <w:rsid w:val="00E86F4B"/>
    <w:rsid w:val="00E9110B"/>
    <w:rsid w:val="00EA2B6F"/>
    <w:rsid w:val="00EB0DDD"/>
    <w:rsid w:val="00EB2A02"/>
    <w:rsid w:val="00EB3478"/>
    <w:rsid w:val="00EB4B39"/>
    <w:rsid w:val="00EB6FE3"/>
    <w:rsid w:val="00EC21F6"/>
    <w:rsid w:val="00ED2359"/>
    <w:rsid w:val="00EE0F65"/>
    <w:rsid w:val="00EE44DA"/>
    <w:rsid w:val="00EE553E"/>
    <w:rsid w:val="00EE59BD"/>
    <w:rsid w:val="00EF190C"/>
    <w:rsid w:val="00F01358"/>
    <w:rsid w:val="00F144E0"/>
    <w:rsid w:val="00F246A1"/>
    <w:rsid w:val="00F25155"/>
    <w:rsid w:val="00F37917"/>
    <w:rsid w:val="00F43D66"/>
    <w:rsid w:val="00F475C2"/>
    <w:rsid w:val="00F5513E"/>
    <w:rsid w:val="00F63F3F"/>
    <w:rsid w:val="00F66FA5"/>
    <w:rsid w:val="00F71678"/>
    <w:rsid w:val="00F730E3"/>
    <w:rsid w:val="00F755E9"/>
    <w:rsid w:val="00F771BD"/>
    <w:rsid w:val="00F909CD"/>
    <w:rsid w:val="00F93905"/>
    <w:rsid w:val="00F974D1"/>
    <w:rsid w:val="00F97C23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70</TotalTime>
  <Pages>2</Pages>
  <Words>490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30</cp:revision>
  <cp:lastPrinted>2021-11-08T06:32:00Z</cp:lastPrinted>
  <dcterms:created xsi:type="dcterms:W3CDTF">2021-08-02T06:59:00Z</dcterms:created>
  <dcterms:modified xsi:type="dcterms:W3CDTF">2022-05-13T06:19:00Z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