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48AA3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AC78261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62E1A41E" w14:textId="7D42AA8C"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067A66" w:rsidRPr="00067A66">
        <w:rPr>
          <w:b/>
          <w:bCs/>
        </w:rPr>
        <w:t>31</w:t>
      </w:r>
      <w:r w:rsidR="00DA09DF">
        <w:rPr>
          <w:rFonts w:hint="cs"/>
          <w:b/>
          <w:bCs/>
          <w:cs/>
        </w:rPr>
        <w:t xml:space="preserve"> </w:t>
      </w:r>
      <w:r w:rsidR="00067A66">
        <w:rPr>
          <w:rFonts w:hint="cs"/>
          <w:b/>
          <w:bCs/>
          <w:cs/>
        </w:rPr>
        <w:t>มีนาคม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2565</w:t>
      </w:r>
    </w:p>
    <w:p w14:paraId="05620DC9" w14:textId="77777777"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14:paraId="1DB7874D" w14:textId="77777777" w:rsidR="00873B33" w:rsidRDefault="00873B3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24CE600E" w14:textId="77777777"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proofErr w:type="gramStart"/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proofErr w:type="gramEnd"/>
      <w:r w:rsidRPr="00CD157D">
        <w:rPr>
          <w:rFonts w:ascii="Angsana New" w:hAnsi="Angsana New"/>
          <w:cs/>
        </w:rPr>
        <w:t>ข้อมูลทั่วไป</w:t>
      </w:r>
    </w:p>
    <w:p w14:paraId="1C47ACB7" w14:textId="77777777" w:rsidR="00873B33" w:rsidRPr="00CD157D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743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6"/>
        <w:gridCol w:w="6607"/>
      </w:tblGrid>
      <w:tr w:rsidR="00873B33" w:rsidRPr="00CD157D" w14:paraId="63ACBAD1" w14:textId="77777777" w:rsidTr="00A24CAA">
        <w:tc>
          <w:tcPr>
            <w:tcW w:w="3136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04B9A1BB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607" w:type="dxa"/>
            <w:tcBorders>
              <w:left w:val="nil"/>
              <w:bottom w:val="nil"/>
            </w:tcBorders>
          </w:tcPr>
          <w:p w14:paraId="607E2DB7" w14:textId="77777777"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801629F" w14:textId="77777777" w:rsidTr="00A24CAA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7487CEFF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6" w:space="0" w:color="auto"/>
            </w:tcBorders>
          </w:tcPr>
          <w:p w14:paraId="191CFC22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CD157D" w14:paraId="397AAFF1" w14:textId="77777777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38311F11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607" w:type="dxa"/>
            <w:tcBorders>
              <w:top w:val="nil"/>
              <w:left w:val="nil"/>
            </w:tcBorders>
          </w:tcPr>
          <w:p w14:paraId="4F819695" w14:textId="6FC82C65"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</w:t>
            </w:r>
            <w:r w:rsidR="00311077">
              <w:rPr>
                <w:rFonts w:ascii="Angsana New" w:hAnsi="Angsana New"/>
              </w:rPr>
              <w:t>9</w:t>
            </w:r>
            <w:r w:rsidR="005777F5">
              <w:rPr>
                <w:rFonts w:ascii="Angsana New" w:hAnsi="Angsana New"/>
              </w:rPr>
              <w:t>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proofErr w:type="spellStart"/>
            <w:r w:rsidR="005777F5" w:rsidRPr="005777F5">
              <w:rPr>
                <w:rFonts w:ascii="Angsana New" w:hAnsi="Angsana New"/>
                <w:cs/>
              </w:rPr>
              <w:t>เวอร์</w:t>
            </w:r>
            <w:proofErr w:type="spellEnd"/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="00067A66">
              <w:rPr>
                <w:rFonts w:ascii="Angsana New" w:hAnsi="Angsana New" w:hint="cs"/>
                <w:cs/>
              </w:rPr>
              <w:t>-4</w:t>
            </w:r>
            <w:r w:rsidRPr="005777F5">
              <w:rPr>
                <w:rFonts w:ascii="Angsana New" w:hAnsi="Angsana New" w:hint="cs"/>
              </w:rPr>
              <w:t>, 8</w:t>
            </w:r>
            <w:r w:rsidR="00056D41" w:rsidRPr="005777F5">
              <w:rPr>
                <w:rFonts w:ascii="Angsana New" w:hAnsi="Angsana New"/>
              </w:rPr>
              <w:t>-10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14:paraId="5820F230" w14:textId="77777777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32BC73E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left w:val="nil"/>
              <w:bottom w:val="nil"/>
            </w:tcBorders>
          </w:tcPr>
          <w:p w14:paraId="02B796CD" w14:textId="77777777"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6B1D93F3" w14:textId="77777777" w:rsidTr="00A24CAA">
        <w:tc>
          <w:tcPr>
            <w:tcW w:w="3136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02F812BB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</w:tcBorders>
          </w:tcPr>
          <w:p w14:paraId="01F33AA6" w14:textId="77777777"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41BA13F5" w14:textId="77777777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68C1B11B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607" w:type="dxa"/>
            <w:tcBorders>
              <w:top w:val="nil"/>
              <w:left w:val="nil"/>
            </w:tcBorders>
          </w:tcPr>
          <w:p w14:paraId="69B4374A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14:paraId="3F869B19" w14:textId="77777777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1A9C846F" w14:textId="77777777"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nil"/>
            </w:tcBorders>
          </w:tcPr>
          <w:p w14:paraId="0191556B" w14:textId="77777777"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39DD3C78" w14:textId="77777777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29F8F4E3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nil"/>
            </w:tcBorders>
          </w:tcPr>
          <w:p w14:paraId="4ED76F7F" w14:textId="77777777" w:rsidR="00873B33" w:rsidRPr="00CD157D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>(2)</w:t>
            </w:r>
            <w:r w:rsidRPr="00CD157D">
              <w:rPr>
                <w:rFonts w:ascii="Angsana New" w:hAnsi="Angsana New"/>
              </w:rPr>
              <w:tab/>
            </w:r>
            <w:r w:rsidR="00ED741C" w:rsidRPr="00CD157D">
              <w:rPr>
                <w:rFonts w:ascii="Angsana New" w:hAnsi="Angsana New"/>
                <w:cs/>
              </w:rPr>
              <w:t>ลงทุนในบริษัทย่อย</w:t>
            </w:r>
            <w:r w:rsidR="00ED741C" w:rsidRPr="00CD157D">
              <w:rPr>
                <w:rFonts w:ascii="Angsana New" w:hAnsi="Angsana New" w:hint="cs"/>
                <w:cs/>
              </w:rPr>
              <w:t xml:space="preserve"> </w:t>
            </w:r>
            <w:r w:rsidR="00ED741C" w:rsidRPr="00CD157D">
              <w:rPr>
                <w:rFonts w:ascii="Angsana New" w:hAnsi="Angsana New"/>
                <w:cs/>
              </w:rPr>
              <w:t>ซึ่งดำเนิ</w:t>
            </w:r>
            <w:r w:rsidR="00ED741C" w:rsidRPr="00CD157D">
              <w:rPr>
                <w:rFonts w:ascii="Angsana New" w:hAnsi="Angsana New" w:hint="cs"/>
                <w:cs/>
              </w:rPr>
              <w:t>น</w:t>
            </w:r>
            <w:r w:rsidRPr="00CD157D">
              <w:rPr>
                <w:rFonts w:ascii="Angsana New" w:hAnsi="Angsana New"/>
                <w:cs/>
              </w:rPr>
              <w:t>ธุรกิจ</w:t>
            </w:r>
            <w:r w:rsidR="00EE551A" w:rsidRPr="00CD157D">
              <w:rPr>
                <w:rFonts w:ascii="Angsana New" w:hAnsi="Angsana New"/>
                <w:cs/>
              </w:rPr>
              <w:t>ตามหมายเหตุประกอบ</w:t>
            </w:r>
          </w:p>
        </w:tc>
      </w:tr>
      <w:tr w:rsidR="00873B33" w:rsidRPr="00CD157D" w14:paraId="74BFE8D5" w14:textId="77777777" w:rsidTr="00A24CAA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77659F8E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607" w:type="dxa"/>
            <w:tcBorders>
              <w:top w:val="nil"/>
              <w:left w:val="nil"/>
              <w:bottom w:val="single" w:sz="6" w:space="0" w:color="auto"/>
            </w:tcBorders>
          </w:tcPr>
          <w:p w14:paraId="10A7143C" w14:textId="77777777" w:rsidR="00873B33" w:rsidRPr="00CD157D" w:rsidRDefault="00873B33" w:rsidP="00EE551A">
            <w:pPr>
              <w:tabs>
                <w:tab w:val="left" w:pos="396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 xml:space="preserve">   </w:t>
            </w:r>
            <w:r w:rsidR="00DD436D" w:rsidRPr="00CD157D">
              <w:rPr>
                <w:rFonts w:ascii="Angsana New" w:hAnsi="Angsana New"/>
                <w:cs/>
              </w:rPr>
              <w:t xml:space="preserve">  </w:t>
            </w:r>
            <w:r w:rsidR="00356566">
              <w:rPr>
                <w:rFonts w:ascii="Angsana New" w:hAnsi="Angsana New" w:hint="cs"/>
                <w:cs/>
              </w:rPr>
              <w:t xml:space="preserve"> 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DF1B0E">
              <w:rPr>
                <w:rFonts w:ascii="Angsana New" w:hAnsi="Angsana New"/>
                <w:cs/>
              </w:rPr>
              <w:t>ข้</w:t>
            </w:r>
            <w:r w:rsidR="00DD436D" w:rsidRPr="00DF1B0E">
              <w:rPr>
                <w:rFonts w:ascii="Angsana New" w:hAnsi="Angsana New" w:hint="cs"/>
                <w:cs/>
              </w:rPr>
              <w:t>อ</w:t>
            </w:r>
            <w:r w:rsidR="00C173A4" w:rsidRPr="00DF1B0E">
              <w:rPr>
                <w:rFonts w:ascii="Angsana New" w:hAnsi="Angsana New"/>
              </w:rPr>
              <w:t xml:space="preserve"> </w:t>
            </w:r>
            <w:r w:rsidR="00423C67" w:rsidRPr="00DF1B0E">
              <w:rPr>
                <w:rFonts w:ascii="Angsana New" w:hAnsi="Angsana New"/>
              </w:rPr>
              <w:t>9</w:t>
            </w:r>
          </w:p>
        </w:tc>
      </w:tr>
    </w:tbl>
    <w:p w14:paraId="01542593" w14:textId="77777777"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143224FD" w14:textId="77777777" w:rsidR="00334522" w:rsidRPr="00CD15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CD157D">
        <w:rPr>
          <w:rFonts w:ascii="Angsana New" w:hAnsi="Angsana New"/>
        </w:rPr>
        <w:t>1.2</w:t>
      </w:r>
      <w:r w:rsidRPr="00CD157D">
        <w:rPr>
          <w:rFonts w:ascii="Angsana New" w:hAnsi="Angsana New"/>
        </w:rPr>
        <w:tab/>
      </w:r>
      <w:r w:rsidR="00334522" w:rsidRPr="00CD157D">
        <w:rPr>
          <w:rFonts w:ascii="Angsana New" w:hAnsi="Angsana New" w:cs="Angsana New"/>
          <w:cs/>
        </w:rPr>
        <w:t>ข้อมูล</w:t>
      </w:r>
      <w:r w:rsidR="00334522" w:rsidRPr="00CD157D">
        <w:rPr>
          <w:rFonts w:ascii="Angsana New" w:hAnsi="Angsana New" w:cs="Angsana New" w:hint="cs"/>
          <w:cs/>
        </w:rPr>
        <w:t>สิทธิการ</w:t>
      </w:r>
      <w:r w:rsidR="00334522" w:rsidRPr="00CD15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62C1B44F" w14:textId="77777777" w:rsidR="00334522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ab/>
      </w:r>
      <w:r w:rsidRPr="00CD157D">
        <w:rPr>
          <w:rFonts w:ascii="Angsana New" w:hAnsi="Angsana New" w:hint="cs"/>
          <w:cs/>
        </w:rPr>
        <w:tab/>
      </w:r>
      <w:r w:rsidRPr="00CD15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ซึ่งเป็นบริษัทย่อยของบริษัท</w:t>
      </w:r>
      <w:r w:rsidRPr="00CD157D">
        <w:rPr>
          <w:rFonts w:ascii="Angsana New" w:hAnsi="Angsana New" w:cs="Angsana New" w:hint="cs"/>
          <w:cs/>
        </w:rPr>
        <w:t xml:space="preserve"> </w:t>
      </w:r>
      <w:r w:rsidRPr="00CD15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CD157D">
        <w:rPr>
          <w:rFonts w:ascii="Angsana New" w:hAnsi="Angsana New" w:cs="Angsana New" w:hint="cs"/>
          <w:cs/>
        </w:rPr>
        <w:t xml:space="preserve"> (“ใบอนุญาตฯ”)</w:t>
      </w:r>
      <w:r w:rsidR="005777F5">
        <w:rPr>
          <w:rFonts w:ascii="Angsana New" w:hAnsi="Angsana New" w:cs="Angsana New"/>
          <w:cs/>
        </w:rPr>
        <w:t xml:space="preserve"> </w:t>
      </w:r>
      <w:r w:rsidRPr="00CD157D">
        <w:rPr>
          <w:rFonts w:ascii="Angsana New" w:hAnsi="Angsana New" w:cs="Angsana New"/>
          <w:cs/>
        </w:rPr>
        <w:t xml:space="preserve">รวม </w:t>
      </w:r>
      <w:r w:rsidR="00311077">
        <w:rPr>
          <w:rFonts w:ascii="Angsana New" w:hAnsi="Angsana New" w:cs="Angsana New"/>
        </w:rPr>
        <w:t>3</w:t>
      </w:r>
      <w:r w:rsidRPr="00CD157D">
        <w:rPr>
          <w:rFonts w:ascii="Angsana New" w:hAnsi="Angsana New" w:cs="Angsana New"/>
          <w:cs/>
        </w:rPr>
        <w:t xml:space="preserve"> </w:t>
      </w:r>
      <w:r w:rsidRPr="00CD157D">
        <w:rPr>
          <w:rFonts w:ascii="Angsana New" w:hAnsi="Angsana New" w:cs="Angsana New" w:hint="cs"/>
          <w:cs/>
        </w:rPr>
        <w:t>ใบอนุญาตฯ</w:t>
      </w:r>
      <w:r w:rsidRPr="00CD157D">
        <w:rPr>
          <w:rFonts w:ascii="Angsana New" w:hAnsi="Angsana New" w:cs="Angsana New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(กสทช.) โดยใบอนุญาต</w:t>
      </w:r>
      <w:r w:rsidRPr="00CD157D">
        <w:rPr>
          <w:rFonts w:ascii="Angsana New" w:hAnsi="Angsana New" w:cs="Angsana New" w:hint="cs"/>
          <w:cs/>
        </w:rPr>
        <w:t>ฯ</w:t>
      </w:r>
      <w:r w:rsidRPr="00CD15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>
        <w:rPr>
          <w:rFonts w:ascii="Angsana New" w:hAnsi="Angsana New" w:cs="Angsana New"/>
        </w:rPr>
        <w:t>15</w:t>
      </w:r>
      <w:r w:rsidRPr="00CD15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>
        <w:rPr>
          <w:rFonts w:ascii="Angsana New" w:hAnsi="Angsana New" w:cs="Angsana New"/>
        </w:rPr>
        <w:t>25</w:t>
      </w:r>
      <w:r w:rsidRPr="00CD157D">
        <w:rPr>
          <w:rFonts w:ascii="Angsana New" w:hAnsi="Angsana New" w:cs="Angsana New"/>
          <w:cs/>
        </w:rPr>
        <w:t xml:space="preserve"> เมษายน </w:t>
      </w:r>
      <w:r w:rsidR="00311077">
        <w:rPr>
          <w:rFonts w:ascii="Angsana New" w:hAnsi="Angsana New" w:cs="Angsana New"/>
        </w:rPr>
        <w:t>2557</w:t>
      </w:r>
      <w:r w:rsidRPr="00CD157D">
        <w:rPr>
          <w:rFonts w:ascii="Angsana New" w:hAnsi="Angsana New" w:cs="Angsana New"/>
          <w:cs/>
        </w:rPr>
        <w:t xml:space="preserve"> และสิ้นสุดวันที่ </w:t>
      </w:r>
      <w:r w:rsidR="00311077">
        <w:rPr>
          <w:rFonts w:ascii="Angsana New" w:hAnsi="Angsana New" w:cs="Angsana New"/>
        </w:rPr>
        <w:t>24</w:t>
      </w:r>
      <w:r w:rsidRPr="00CD157D">
        <w:rPr>
          <w:rFonts w:ascii="Angsana New" w:hAnsi="Angsana New" w:cs="Angsana New"/>
          <w:cs/>
        </w:rPr>
        <w:t xml:space="preserve"> เมษายน </w:t>
      </w:r>
      <w:r w:rsidR="00311077">
        <w:rPr>
          <w:rFonts w:ascii="Angsana New" w:hAnsi="Angsana New" w:cs="Angsana New"/>
        </w:rPr>
        <w:t>2572</w:t>
      </w:r>
      <w:r w:rsidRPr="00CD157D">
        <w:rPr>
          <w:rFonts w:ascii="Angsana New" w:hAnsi="Angsana New" w:cs="Angsana New"/>
          <w:cs/>
        </w:rPr>
        <w:t>)</w:t>
      </w:r>
    </w:p>
    <w:p w14:paraId="3C2F1B18" w14:textId="77777777" w:rsidR="00334522" w:rsidRDefault="00334522" w:rsidP="004F2807">
      <w:pPr>
        <w:tabs>
          <w:tab w:val="left" w:pos="1560"/>
        </w:tabs>
        <w:ind w:left="1106" w:right="-56" w:hanging="476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10</w:t>
      </w:r>
      <w:r>
        <w:rPr>
          <w:rFonts w:ascii="Angsana New" w:hAnsi="Angsana New" w:hint="cs"/>
          <w:cs/>
        </w:rPr>
        <w:t xml:space="preserve"> พฤษภาคม </w:t>
      </w:r>
      <w:r>
        <w:rPr>
          <w:rFonts w:ascii="Angsana New" w:hAnsi="Angsana New"/>
        </w:rPr>
        <w:t xml:space="preserve">2562 </w:t>
      </w:r>
      <w:r>
        <w:rPr>
          <w:rFonts w:ascii="Angsana New" w:hAnsi="Angsana New" w:hint="cs"/>
          <w:cs/>
        </w:rPr>
        <w:t xml:space="preserve">บริษัทย่อยของบริษัทได้ยื่นความประสงค์ขอคืนใบอนุญาตให้ใช้คลื่นความถี่ </w:t>
      </w:r>
      <w:r>
        <w:rPr>
          <w:rFonts w:ascii="Angsana New" w:hAnsi="Angsana New"/>
        </w:rPr>
        <w:t xml:space="preserve">2 </w:t>
      </w:r>
      <w:r>
        <w:rPr>
          <w:rFonts w:ascii="Angsana New" w:hAnsi="Angsana New" w:hint="cs"/>
          <w:cs/>
        </w:rPr>
        <w:t xml:space="preserve">หมวดหมู่ คือ หมวดหมู่ทั่วไปแบบความคมชัดปกติ (ช่อง </w:t>
      </w:r>
      <w:r>
        <w:rPr>
          <w:rFonts w:ascii="Angsana New" w:hAnsi="Angsana New"/>
        </w:rPr>
        <w:t xml:space="preserve">28 SD) </w:t>
      </w:r>
      <w:r>
        <w:rPr>
          <w:rFonts w:ascii="Angsana New" w:hAnsi="Angsana New" w:hint="cs"/>
          <w:cs/>
        </w:rPr>
        <w:t xml:space="preserve">และหมวดหมู่ เด็ก เยาวชน และครอบครัว (ช่อง </w:t>
      </w:r>
      <w:r>
        <w:rPr>
          <w:rFonts w:ascii="Angsana New" w:hAnsi="Angsana New"/>
        </w:rPr>
        <w:t xml:space="preserve">13 Family) </w:t>
      </w:r>
      <w:r>
        <w:rPr>
          <w:rFonts w:ascii="Angsana New" w:hAnsi="Angsana New" w:hint="cs"/>
          <w:cs/>
        </w:rPr>
        <w:t xml:space="preserve">ซึ่งในวันที่ </w:t>
      </w:r>
      <w:r w:rsidR="0016074F">
        <w:rPr>
          <w:rFonts w:ascii="Angsana New" w:hAnsi="Angsana New"/>
        </w:rPr>
        <w:t>6</w:t>
      </w:r>
      <w:r>
        <w:rPr>
          <w:rFonts w:ascii="Angsana New" w:hAnsi="Angsana New" w:hint="cs"/>
          <w:cs/>
        </w:rPr>
        <w:t xml:space="preserve"> สิงหาคม </w:t>
      </w:r>
      <w:r w:rsidR="0016074F">
        <w:rPr>
          <w:rFonts w:ascii="Angsana New" w:hAnsi="Angsana New"/>
        </w:rPr>
        <w:t>2562</w:t>
      </w:r>
      <w:r>
        <w:rPr>
          <w:rFonts w:ascii="Angsana New" w:hAnsi="Angsana New" w:hint="cs"/>
          <w:cs/>
        </w:rPr>
        <w:t xml:space="preserve"> สำนักงาน กสทช. เห็นชอบการขอคืนและให้ยกเลิกใบอนุญาตให้ใช้คลื่นความถี่ </w:t>
      </w:r>
      <w:r w:rsidR="0016074F">
        <w:rPr>
          <w:rFonts w:ascii="Angsana New" w:hAnsi="Angsana New"/>
        </w:rPr>
        <w:t>2</w:t>
      </w:r>
      <w:r>
        <w:rPr>
          <w:rFonts w:ascii="Angsana New" w:hAnsi="Angsana New" w:hint="cs"/>
          <w:cs/>
        </w:rPr>
        <w:t xml:space="preserve"> หมวดหมู่แล้ว ตั้งแต่วันที่ </w:t>
      </w:r>
      <w:r w:rsidR="0016074F"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ตุลาคม </w:t>
      </w:r>
      <w:r w:rsidR="0016074F">
        <w:rPr>
          <w:rFonts w:ascii="Angsana New" w:hAnsi="Angsana New"/>
        </w:rPr>
        <w:t>2562</w:t>
      </w:r>
      <w:r>
        <w:rPr>
          <w:rFonts w:ascii="Angsana New" w:hAnsi="Angsana New" w:hint="cs"/>
          <w:cs/>
        </w:rPr>
        <w:t xml:space="preserve"> เวลา </w:t>
      </w:r>
      <w:r w:rsidR="0016074F">
        <w:rPr>
          <w:rFonts w:ascii="Angsana New" w:hAnsi="Angsana New"/>
        </w:rPr>
        <w:t>00.01</w:t>
      </w:r>
      <w:r>
        <w:rPr>
          <w:rFonts w:ascii="Angsana New" w:hAnsi="Angsana New" w:hint="cs"/>
          <w:cs/>
        </w:rPr>
        <w:t xml:space="preserve"> น. เป็นต้นไป โดยบริษัทย่อยได้รับค่าชดเชยตามหลักเกณฑ์ วิธีการและเงื่อนไขที่สำนักงาน </w:t>
      </w:r>
      <w:r w:rsidR="00EE551A">
        <w:rPr>
          <w:rFonts w:ascii="Angsana New" w:hAnsi="Angsana New" w:hint="cs"/>
          <w:cs/>
        </w:rPr>
        <w:t>กสทช. กำหนด</w:t>
      </w:r>
    </w:p>
    <w:p w14:paraId="762F4886" w14:textId="77777777" w:rsidR="00035EBC" w:rsidRPr="009C3D2F" w:rsidRDefault="00035EBC" w:rsidP="00EE551A">
      <w:pPr>
        <w:ind w:left="1106" w:right="-42" w:firstLine="454"/>
        <w:jc w:val="thaiDistribute"/>
        <w:outlineLvl w:val="0"/>
        <w:rPr>
          <w:rFonts w:ascii="Angsana New" w:hAnsi="Angsana New"/>
          <w:cs/>
        </w:rPr>
      </w:pPr>
      <w:r w:rsidRPr="009C3D2F">
        <w:rPr>
          <w:rFonts w:ascii="Angsana New" w:hAnsi="Angsana New"/>
          <w:cs/>
        </w:rPr>
        <w:t xml:space="preserve">เมื่อวันที่ </w:t>
      </w:r>
      <w:r w:rsidR="0016074F">
        <w:rPr>
          <w:rFonts w:ascii="Angsana New" w:hAnsi="Angsana New"/>
        </w:rPr>
        <w:t>26</w:t>
      </w:r>
      <w:r w:rsidRPr="009C3D2F">
        <w:rPr>
          <w:rFonts w:ascii="Angsana New" w:hAnsi="Angsana New"/>
          <w:cs/>
        </w:rPr>
        <w:t xml:space="preserve"> มีนาคม </w:t>
      </w:r>
      <w:r w:rsidR="0016074F">
        <w:rPr>
          <w:rFonts w:ascii="Angsana New" w:hAnsi="Angsana New"/>
        </w:rPr>
        <w:t>2563</w:t>
      </w:r>
      <w:r w:rsidRPr="009C3D2F">
        <w:rPr>
          <w:rFonts w:ascii="Angsana New" w:hAnsi="Angsana New"/>
          <w:cs/>
        </w:rPr>
        <w:t xml:space="preserve"> บริษัทย่อยของบริษัทได้ดำเนินก</w:t>
      </w:r>
      <w:r w:rsidR="009C3D2F" w:rsidRPr="009C3D2F">
        <w:rPr>
          <w:rFonts w:ascii="Angsana New" w:hAnsi="Angsana New"/>
          <w:cs/>
        </w:rPr>
        <w:t>ารออกอากาศสถานีโทรทัศน์</w:t>
      </w:r>
      <w:r w:rsidR="009C3D2F" w:rsidRPr="009C3D2F">
        <w:rPr>
          <w:rFonts w:ascii="Angsana New" w:hAnsi="Angsana New" w:hint="cs"/>
          <w:cs/>
        </w:rPr>
        <w:t>ในระบบดิจิตอลภาคพื้นดิน</w:t>
      </w:r>
      <w:r w:rsidRPr="009C3D2F">
        <w:rPr>
          <w:rFonts w:ascii="Angsana New" w:hAnsi="Angsana New"/>
          <w:cs/>
        </w:rPr>
        <w:t>ช่อง</w:t>
      </w:r>
      <w:r w:rsidR="009C3D2F" w:rsidRPr="009C3D2F">
        <w:rPr>
          <w:rFonts w:ascii="Angsana New" w:hAnsi="Angsana New" w:hint="cs"/>
          <w:cs/>
        </w:rPr>
        <w:t xml:space="preserve"> </w:t>
      </w:r>
      <w:r w:rsidR="0016074F">
        <w:rPr>
          <w:rFonts w:ascii="Angsana New" w:hAnsi="Angsana New"/>
        </w:rPr>
        <w:t>33</w:t>
      </w:r>
      <w:r w:rsidR="00894FAB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</w:rPr>
        <w:t xml:space="preserve">HD </w:t>
      </w:r>
      <w:r w:rsidRPr="009C3D2F">
        <w:rPr>
          <w:rFonts w:ascii="Angsana New" w:hAnsi="Angsana New"/>
          <w:cs/>
        </w:rPr>
        <w:t>ภายหลังสัญญาร่วมดำเนินกิจการ</w:t>
      </w:r>
      <w:r w:rsidR="004C30A5" w:rsidRPr="009C3D2F">
        <w:rPr>
          <w:rFonts w:ascii="Angsana New" w:hAnsi="Angsana New" w:hint="cs"/>
          <w:cs/>
        </w:rPr>
        <w:t>ส่ง</w:t>
      </w:r>
      <w:r w:rsidRPr="009C3D2F">
        <w:rPr>
          <w:rFonts w:ascii="Angsana New" w:hAnsi="Angsana New"/>
          <w:cs/>
        </w:rPr>
        <w:t>โทรทัศน์สีระหว่าง อ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ส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ม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ท. และบริษัท</w:t>
      </w:r>
      <w:r w:rsidR="004C30A5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  <w:cs/>
        </w:rPr>
        <w:t>บางกอกเอ็น</w:t>
      </w:r>
      <w:proofErr w:type="spellStart"/>
      <w:r w:rsidRPr="009C3D2F">
        <w:rPr>
          <w:rFonts w:ascii="Angsana New" w:hAnsi="Angsana New"/>
          <w:cs/>
        </w:rPr>
        <w:t>เต</w:t>
      </w:r>
      <w:proofErr w:type="spellEnd"/>
      <w:r w:rsidRPr="009C3D2F">
        <w:rPr>
          <w:rFonts w:ascii="Angsana New" w:hAnsi="Angsana New"/>
          <w:cs/>
        </w:rPr>
        <w:t>อร์เทนเม้น</w:t>
      </w:r>
      <w:proofErr w:type="spellStart"/>
      <w:r w:rsidRPr="009C3D2F">
        <w:rPr>
          <w:rFonts w:ascii="Angsana New" w:hAnsi="Angsana New"/>
          <w:cs/>
        </w:rPr>
        <w:t>ต์</w:t>
      </w:r>
      <w:proofErr w:type="spellEnd"/>
      <w:r w:rsidRPr="009C3D2F">
        <w:rPr>
          <w:rFonts w:ascii="Angsana New" w:hAnsi="Angsana New"/>
          <w:cs/>
        </w:rPr>
        <w:t xml:space="preserve"> จำกัด ได้สิ้นสุดลงในวันที่ </w:t>
      </w:r>
      <w:r w:rsidR="0016074F">
        <w:rPr>
          <w:rFonts w:ascii="Angsana New" w:hAnsi="Angsana New"/>
        </w:rPr>
        <w:t>25</w:t>
      </w:r>
      <w:r w:rsidRPr="009C3D2F">
        <w:rPr>
          <w:rFonts w:ascii="Angsana New" w:hAnsi="Angsana New"/>
          <w:cs/>
        </w:rPr>
        <w:t xml:space="preserve"> มีนาคม </w:t>
      </w:r>
      <w:r w:rsidR="0016074F">
        <w:rPr>
          <w:rFonts w:ascii="Angsana New" w:hAnsi="Angsana New"/>
        </w:rPr>
        <w:t>2563</w:t>
      </w:r>
    </w:p>
    <w:p w14:paraId="0EFE3099" w14:textId="77777777" w:rsidR="00C13EA7" w:rsidRDefault="00C13EA7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489B110F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7FEA3E1E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585E04A6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29E548F8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5C2D24D0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4AEA2DC8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14EB32EB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1E6930FB" w14:textId="77777777" w:rsidR="004F744B" w:rsidRPr="00F317DE" w:rsidRDefault="004F744B" w:rsidP="002159E3">
      <w:pPr>
        <w:tabs>
          <w:tab w:val="left" w:pos="1560"/>
        </w:tabs>
        <w:ind w:right="-57"/>
        <w:jc w:val="thaiDistribute"/>
        <w:rPr>
          <w:rFonts w:ascii="Angsana New" w:hAnsi="Angsana New" w:cs="Angsana New"/>
          <w:sz w:val="12"/>
          <w:szCs w:val="12"/>
        </w:rPr>
      </w:pPr>
    </w:p>
    <w:p w14:paraId="4488DF28" w14:textId="77777777" w:rsidR="00A74E21" w:rsidRPr="00D85FBB" w:rsidRDefault="0059611C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lastRenderedPageBreak/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51E5D06E" w14:textId="6427CFE9" w:rsidR="00A24CAA" w:rsidRPr="00CA68E4" w:rsidRDefault="00506A4F" w:rsidP="00D54E8F">
      <w:pPr>
        <w:tabs>
          <w:tab w:val="left" w:pos="1134"/>
        </w:tabs>
        <w:ind w:left="644" w:right="-57" w:hanging="14"/>
        <w:jc w:val="thaiDistribute"/>
        <w:rPr>
          <w:rFonts w:ascii="Angsana New" w:hAnsi="Angsana New"/>
          <w:b/>
          <w:bCs/>
          <w:sz w:val="8"/>
          <w:szCs w:val="8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 </w:t>
      </w:r>
      <w:r w:rsidR="00200907" w:rsidRPr="00CA68E4">
        <w:rPr>
          <w:rFonts w:ascii="Angsana New" w:hAnsi="Angsana New" w:hint="cs"/>
          <w:cs/>
        </w:rPr>
        <w:t>งบการเงินระหว่างกาล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 xml:space="preserve">พ.ศ. </w:t>
      </w:r>
      <w:r w:rsidR="003C7CCE">
        <w:rPr>
          <w:rFonts w:ascii="Angsana New" w:hAnsi="Angsana New"/>
        </w:rPr>
        <w:t>254</w:t>
      </w:r>
      <w:r w:rsidR="00200907" w:rsidRPr="00CA68E4">
        <w:rPr>
          <w:rFonts w:ascii="Angsana New" w:hAnsi="Angsana New"/>
        </w:rPr>
        <w:t>7</w:t>
      </w:r>
      <w:r w:rsidR="00200907" w:rsidRPr="00CA68E4">
        <w:rPr>
          <w:rFonts w:ascii="Angsana New" w:hAnsi="Angsana New" w:hint="cs"/>
          <w:cs/>
        </w:rPr>
        <w:t xml:space="preserve"> และพระราชบัญญัติการบัญชี พ.ศ. </w:t>
      </w:r>
      <w:r w:rsidR="003C7CCE">
        <w:rPr>
          <w:rFonts w:ascii="Angsana New" w:hAnsi="Angsana New"/>
        </w:rPr>
        <w:t>254</w:t>
      </w:r>
      <w:r w:rsidR="00200907" w:rsidRPr="00CA68E4">
        <w:rPr>
          <w:rFonts w:ascii="Angsana New" w:hAnsi="Angsana New"/>
        </w:rPr>
        <w:t>3</w:t>
      </w:r>
      <w:r w:rsidR="00200907" w:rsidRPr="00CA68E4">
        <w:rPr>
          <w:rFonts w:ascii="Angsana New" w:hAnsi="Angsana New" w:hint="cs"/>
          <w:cs/>
        </w:rPr>
        <w:t xml:space="preserve"> </w:t>
      </w:r>
      <w:r w:rsidR="00C64655" w:rsidRPr="00CA68E4">
        <w:rPr>
          <w:rFonts w:ascii="Angsana New" w:hAnsi="Angsana New" w:hint="cs"/>
          <w:cs/>
        </w:rPr>
        <w:t>ซึ่ง</w:t>
      </w:r>
      <w:r w:rsidR="003518DA" w:rsidRPr="00CA68E4">
        <w:rPr>
          <w:rFonts w:ascii="Angsana New" w:hAnsi="Angsana New"/>
          <w:cs/>
        </w:rPr>
        <w:t>จัดทำขึ้น</w:t>
      </w:r>
      <w:r w:rsidR="003518DA" w:rsidRPr="00CA68E4">
        <w:rPr>
          <w:rFonts w:ascii="Angsana New" w:hAnsi="Angsana New" w:hint="cs"/>
          <w:cs/>
        </w:rPr>
        <w:t>ในรูปแบบย่</w:t>
      </w:r>
      <w:r w:rsidR="00C64655" w:rsidRPr="00CA68E4">
        <w:rPr>
          <w:rFonts w:ascii="Angsana New" w:hAnsi="Angsana New" w:hint="cs"/>
          <w:cs/>
        </w:rPr>
        <w:t>อ</w:t>
      </w:r>
      <w:r w:rsidR="003518DA" w:rsidRPr="00CA68E4">
        <w:rPr>
          <w:rFonts w:ascii="Angsana New" w:hAnsi="Angsana New" w:hint="cs"/>
          <w:cs/>
        </w:rPr>
        <w:t>ตามมาตรฐานกา</w:t>
      </w:r>
      <w:r w:rsidR="006A2D18" w:rsidRPr="00CA68E4">
        <w:rPr>
          <w:rFonts w:ascii="Angsana New" w:hAnsi="Angsana New" w:hint="cs"/>
          <w:cs/>
        </w:rPr>
        <w:t xml:space="preserve">รบัญชี ฉบับที่ </w:t>
      </w:r>
      <w:r w:rsidR="003C7CCE">
        <w:rPr>
          <w:rFonts w:ascii="Angsana New" w:hAnsi="Angsana New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067A66">
        <w:rPr>
          <w:rFonts w:ascii="Angsana New" w:hAnsi="Angsana New" w:cs="Angsana New" w:hint="cs"/>
          <w:cs/>
        </w:rPr>
        <w:t>4</w:t>
      </w:r>
    </w:p>
    <w:p w14:paraId="5663577B" w14:textId="77777777" w:rsidR="00094E9E" w:rsidRPr="00964B69" w:rsidRDefault="00094E9E" w:rsidP="00094E9E">
      <w:pPr>
        <w:ind w:left="1134" w:right="-57"/>
        <w:jc w:val="thaiDistribute"/>
        <w:rPr>
          <w:rFonts w:ascii="Angsana New" w:hAnsi="Angsana New"/>
          <w:sz w:val="10"/>
          <w:szCs w:val="10"/>
        </w:rPr>
      </w:pPr>
    </w:p>
    <w:p w14:paraId="3C1FE7B8" w14:textId="77777777"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proofErr w:type="gramStart"/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 xml:space="preserve">)   </w:t>
      </w:r>
      <w:proofErr w:type="gramEnd"/>
      <w:r w:rsidR="00B04A8E">
        <w:rPr>
          <w:rFonts w:ascii="Angsana New" w:hAnsi="Angsana New"/>
        </w:rPr>
        <w:t xml:space="preserve">        </w:t>
      </w:r>
      <w:r w:rsidR="00D54E8F">
        <w:rPr>
          <w:rFonts w:ascii="Angsana New" w:hAnsi="Angsana New" w:hint="cs"/>
          <w:cs/>
        </w:rPr>
        <w:t xml:space="preserve">   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352430" w:rsidRPr="00CD157D">
        <w:rPr>
          <w:rFonts w:ascii="Angsana New" w:hAnsi="Angsana New"/>
          <w:cs/>
        </w:rPr>
        <w:t>ดังต่อไปนี้</w:t>
      </w:r>
    </w:p>
    <w:tbl>
      <w:tblPr>
        <w:tblW w:w="9719" w:type="dxa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4"/>
        <w:gridCol w:w="1133"/>
        <w:gridCol w:w="1133"/>
        <w:gridCol w:w="1549"/>
      </w:tblGrid>
      <w:tr w:rsidR="001104CA" w:rsidRPr="00D5211D" w14:paraId="41D715C3" w14:textId="77777777" w:rsidTr="00213C88">
        <w:trPr>
          <w:cantSplit/>
          <w:trHeight w:val="405"/>
        </w:trPr>
        <w:tc>
          <w:tcPr>
            <w:tcW w:w="59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9561C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48F7" w14:textId="77777777"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0E892" w14:textId="77777777"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4C62E0" w14:textId="77777777" w:rsidTr="006B58D9">
        <w:trPr>
          <w:cantSplit/>
          <w:trHeight w:val="405"/>
        </w:trPr>
        <w:tc>
          <w:tcPr>
            <w:tcW w:w="5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A2E4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CF808DA" w14:textId="080AC3A8" w:rsidR="001104CA" w:rsidRPr="00D5211D" w:rsidRDefault="00627903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31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067A66">
              <w:rPr>
                <w:rFonts w:hint="cs"/>
                <w:sz w:val="30"/>
                <w:szCs w:val="30"/>
                <w:cs/>
              </w:rPr>
              <w:t>มี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067A66">
              <w:rPr>
                <w:rFonts w:hint="cs"/>
                <w:sz w:val="30"/>
                <w:szCs w:val="30"/>
                <w:cs/>
              </w:rPr>
              <w:t>ค</w:t>
            </w:r>
            <w:r w:rsidR="007D0847">
              <w:rPr>
                <w:rFonts w:hint="cs"/>
                <w:sz w:val="30"/>
                <w:szCs w:val="30"/>
                <w:cs/>
              </w:rPr>
              <w:t>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067A66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86F22" w14:textId="101B22DF"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067A66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4052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52B38FBB" w14:textId="77777777" w:rsidTr="006B58D9">
        <w:trPr>
          <w:trHeight w:val="405"/>
        </w:trPr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A2A75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7FBB8060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38D3B7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F029A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067A66" w:rsidRPr="00D5211D" w14:paraId="284A011F" w14:textId="77777777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DE534" w14:textId="77777777" w:rsidR="00067A66" w:rsidRPr="00D5211D" w:rsidRDefault="00067A66" w:rsidP="00067A66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บางกอกเอ็น</w:t>
            </w:r>
            <w:proofErr w:type="spellStart"/>
            <w:r w:rsidRPr="00D5211D">
              <w:rPr>
                <w:sz w:val="30"/>
                <w:szCs w:val="30"/>
                <w:cs/>
              </w:rPr>
              <w:t>เต</w:t>
            </w:r>
            <w:proofErr w:type="spellEnd"/>
            <w:r w:rsidRPr="00D5211D">
              <w:rPr>
                <w:sz w:val="30"/>
                <w:szCs w:val="30"/>
                <w:cs/>
              </w:rPr>
              <w:t>อร์เทนเม้น</w:t>
            </w:r>
            <w:proofErr w:type="spellStart"/>
            <w:r w:rsidRPr="00D5211D">
              <w:rPr>
                <w:sz w:val="30"/>
                <w:szCs w:val="30"/>
                <w:cs/>
              </w:rPr>
              <w:t>ต์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D6EE7CA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EF970" w14:textId="76FEACB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41B5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778C4C4E" w14:textId="77777777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9C94B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>บริษัท รังสิโรตม์ว</w:t>
            </w:r>
            <w:proofErr w:type="spellStart"/>
            <w:r w:rsidRPr="00D5211D">
              <w:rPr>
                <w:sz w:val="30"/>
                <w:szCs w:val="30"/>
                <w:cs/>
              </w:rPr>
              <w:t>นิช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A4C2395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FDBCBC" w14:textId="3C03BF09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E3537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14D71240" w14:textId="77777777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8378F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</w:t>
            </w:r>
            <w:proofErr w:type="spellStart"/>
            <w:r w:rsidRPr="00D5211D">
              <w:rPr>
                <w:sz w:val="30"/>
                <w:szCs w:val="30"/>
                <w:cs/>
              </w:rPr>
              <w:t>เวิลด์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โปรด</w:t>
            </w:r>
            <w:proofErr w:type="spellStart"/>
            <w:r w:rsidRPr="00D5211D">
              <w:rPr>
                <w:sz w:val="30"/>
                <w:szCs w:val="30"/>
                <w:cs/>
              </w:rPr>
              <w:t>ั๊</w:t>
            </w:r>
            <w:proofErr w:type="spellEnd"/>
            <w:r w:rsidRPr="00D5211D">
              <w:rPr>
                <w:sz w:val="30"/>
                <w:szCs w:val="30"/>
                <w:cs/>
              </w:rPr>
              <w:t>กช</w:t>
            </w:r>
            <w:proofErr w:type="spellStart"/>
            <w:r w:rsidRPr="00D5211D">
              <w:rPr>
                <w:sz w:val="30"/>
                <w:szCs w:val="30"/>
                <w:cs/>
              </w:rPr>
              <w:t>ั่น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F584017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F95B6" w14:textId="6BC0045F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F3B6A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65D6E9DE" w14:textId="77777777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4CB6A" w14:textId="0A903622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 </w:t>
            </w:r>
            <w:r w:rsidR="00A31752"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  <w:r w:rsidR="00A31752">
              <w:rPr>
                <w:rFonts w:hint="cs"/>
                <w:sz w:val="30"/>
                <w:szCs w:val="30"/>
                <w:cs/>
              </w:rPr>
              <w:t xml:space="preserve"> (เดิมชื่อ </w:t>
            </w:r>
            <w:r w:rsidR="00A31752" w:rsidRPr="00A31752">
              <w:rPr>
                <w:sz w:val="30"/>
                <w:szCs w:val="30"/>
                <w:cs/>
              </w:rPr>
              <w:t>บริษัท บีอีซี  แอสเซท จำกัด</w:t>
            </w:r>
            <w:r w:rsidR="00A3175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1EC6E9C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5C2CFE" w14:textId="418A6F00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6C958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48CFA1FB" w14:textId="77777777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6CCA2" w14:textId="34ED9252" w:rsidR="00067A66" w:rsidRPr="00D5211D" w:rsidRDefault="00067A66" w:rsidP="00067A66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5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 อินเตอร์เนชั่น</w:t>
            </w:r>
            <w:proofErr w:type="spellStart"/>
            <w:r w:rsidRPr="00D5211D">
              <w:rPr>
                <w:sz w:val="30"/>
                <w:szCs w:val="30"/>
                <w:cs/>
              </w:rPr>
              <w:t>แน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ล </w:t>
            </w:r>
            <w:proofErr w:type="spellStart"/>
            <w:r w:rsidRPr="00D5211D">
              <w:rPr>
                <w:sz w:val="30"/>
                <w:szCs w:val="30"/>
                <w:cs/>
              </w:rPr>
              <w:t>ดิสทริ</w:t>
            </w:r>
            <w:proofErr w:type="spellEnd"/>
            <w:r w:rsidRPr="00D5211D">
              <w:rPr>
                <w:sz w:val="30"/>
                <w:szCs w:val="30"/>
                <w:cs/>
              </w:rPr>
              <w:t>บิว</w:t>
            </w:r>
            <w:proofErr w:type="spellStart"/>
            <w:r w:rsidRPr="00D5211D">
              <w:rPr>
                <w:sz w:val="30"/>
                <w:szCs w:val="30"/>
                <w:cs/>
              </w:rPr>
              <w:t>ชั่น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B75144E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8C9AE" w14:textId="5210E182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DF93F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6EA574AF" w14:textId="77777777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7E418" w14:textId="0F01143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6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บางกอกเท</w:t>
            </w:r>
            <w:proofErr w:type="spellStart"/>
            <w:r w:rsidRPr="00D5211D">
              <w:rPr>
                <w:sz w:val="30"/>
                <w:szCs w:val="30"/>
                <w:cs/>
              </w:rPr>
              <w:t>เล</w:t>
            </w:r>
            <w:proofErr w:type="spellEnd"/>
            <w:r w:rsidRPr="00D5211D">
              <w:rPr>
                <w:sz w:val="30"/>
                <w:szCs w:val="30"/>
                <w:cs/>
              </w:rPr>
              <w:t>วิชั่น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ED62331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10EAA9" w14:textId="63930BE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749C1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511706EA" w14:textId="77777777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88779" w14:textId="59795D03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7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7222080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458593" w14:textId="4D8F7028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21F48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2514098" w14:textId="77777777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11F4A" w14:textId="1FF231CE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8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DCA4362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87D6DA" w14:textId="178EFEFB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A3146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602337" w:rsidRPr="00D5211D" w14:paraId="638E0B5B" w14:textId="77777777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7CBDB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บริษัทย่อยที่ถือหุ้นโดย บริษัท บีอีซี อินเตอร์เนชั่น</w:t>
            </w:r>
            <w:proofErr w:type="spellStart"/>
            <w:r w:rsidRPr="00D5211D">
              <w:rPr>
                <w:sz w:val="30"/>
                <w:szCs w:val="30"/>
                <w:u w:val="single"/>
                <w:cs/>
              </w:rPr>
              <w:t>แน</w:t>
            </w:r>
            <w:proofErr w:type="spellEnd"/>
            <w:r w:rsidRPr="00D5211D">
              <w:rPr>
                <w:sz w:val="30"/>
                <w:szCs w:val="30"/>
                <w:u w:val="single"/>
                <w:cs/>
              </w:rPr>
              <w:t xml:space="preserve">ล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BC452B9" w14:textId="77777777" w:rsidR="00602337" w:rsidRPr="003C7CCE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A65C97" w14:textId="77777777"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AF9CE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63299703" w14:textId="77777777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692C0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proofErr w:type="spellStart"/>
            <w:r w:rsidRPr="00D5211D">
              <w:rPr>
                <w:sz w:val="30"/>
                <w:szCs w:val="30"/>
                <w:u w:val="single"/>
                <w:cs/>
              </w:rPr>
              <w:t>ดิ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5211D">
              <w:rPr>
                <w:sz w:val="30"/>
                <w:szCs w:val="30"/>
                <w:u w:val="single"/>
                <w:cs/>
              </w:rPr>
              <w:t>ทริ</w:t>
            </w:r>
            <w:proofErr w:type="spellEnd"/>
            <w:r w:rsidRPr="00D5211D">
              <w:rPr>
                <w:sz w:val="30"/>
                <w:szCs w:val="30"/>
                <w:u w:val="single"/>
                <w:cs/>
              </w:rPr>
              <w:t>บิว</w:t>
            </w:r>
            <w:proofErr w:type="spellStart"/>
            <w:r w:rsidRPr="00D5211D">
              <w:rPr>
                <w:sz w:val="30"/>
                <w:szCs w:val="30"/>
                <w:u w:val="single"/>
                <w:cs/>
              </w:rPr>
              <w:t>ชั่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น</w:t>
            </w:r>
            <w:proofErr w:type="spellEnd"/>
            <w:r w:rsidRPr="00D5211D">
              <w:rPr>
                <w:rFonts w:hint="cs"/>
                <w:sz w:val="30"/>
                <w:szCs w:val="30"/>
                <w:u w:val="single"/>
                <w:cs/>
              </w:rPr>
              <w:t xml:space="preserve"> </w:t>
            </w:r>
            <w:r w:rsidRPr="00D5211D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348B0C9" w14:textId="77777777" w:rsidR="00602337" w:rsidRPr="003C7CCE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B2CB1D" w14:textId="77777777"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6E4F1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4F2A00FB" w14:textId="77777777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4766" w14:textId="77777777" w:rsidR="00602337" w:rsidRPr="00D5211D" w:rsidRDefault="003C7CCE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602337" w:rsidRPr="00D5211D">
              <w:rPr>
                <w:sz w:val="30"/>
                <w:szCs w:val="30"/>
                <w:cs/>
              </w:rPr>
              <w:t xml:space="preserve">. บริษัท ทีวีบี ทรี </w:t>
            </w:r>
            <w:proofErr w:type="spellStart"/>
            <w:r w:rsidR="00602337" w:rsidRPr="00D5211D">
              <w:rPr>
                <w:sz w:val="30"/>
                <w:szCs w:val="30"/>
                <w:cs/>
              </w:rPr>
              <w:t>เน็ตเวอร์ค</w:t>
            </w:r>
            <w:proofErr w:type="spellEnd"/>
            <w:r w:rsidR="00602337"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2626F0D1" w14:textId="77777777" w:rsidR="00602337" w:rsidRPr="003C7CCE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156D2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8869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</w:tbl>
    <w:p w14:paraId="1974790C" w14:textId="77777777" w:rsidR="007E3374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0"/>
          <w:szCs w:val="20"/>
        </w:rPr>
      </w:pPr>
    </w:p>
    <w:p w14:paraId="24548F5D" w14:textId="77777777" w:rsidR="00B96D0D" w:rsidRPr="00B75A84" w:rsidRDefault="00D131FB" w:rsidP="003D58B0">
      <w:pPr>
        <w:pStyle w:val="ListParagraph"/>
        <w:numPr>
          <w:ilvl w:val="1"/>
          <w:numId w:val="5"/>
        </w:numPr>
        <w:tabs>
          <w:tab w:val="left" w:pos="1092"/>
        </w:tabs>
        <w:ind w:right="-14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5B0C99A2" w14:textId="77777777" w:rsidR="00A91922" w:rsidRPr="00B6325B" w:rsidRDefault="00B75A84" w:rsidP="00A91922">
      <w:pPr>
        <w:tabs>
          <w:tab w:val="left" w:pos="1120"/>
        </w:tabs>
        <w:ind w:left="854" w:right="24" w:hanging="154"/>
        <w:jc w:val="thaiDistribute"/>
        <w:rPr>
          <w:rFonts w:ascii="Angsana New" w:hAnsi="Angsana New" w:cs="Angsana New"/>
          <w:spacing w:val="-2"/>
        </w:rPr>
      </w:pPr>
      <w:proofErr w:type="gramStart"/>
      <w:r>
        <w:rPr>
          <w:rFonts w:ascii="Angsana New" w:hAnsi="Angsana New" w:cs="Angsana New"/>
        </w:rPr>
        <w:t xml:space="preserve">2.4 </w:t>
      </w:r>
      <w:r w:rsidR="00423C67">
        <w:rPr>
          <w:rFonts w:ascii="Angsana New" w:hAnsi="Angsana New" w:cs="Angsana New" w:hint="cs"/>
          <w:cs/>
        </w:rPr>
        <w:t xml:space="preserve"> </w:t>
      </w:r>
      <w:r w:rsidR="00A91922" w:rsidRPr="00B6325B">
        <w:rPr>
          <w:rFonts w:ascii="Angsana New" w:hAnsi="Angsana New" w:cs="Angsana New" w:hint="cs"/>
          <w:spacing w:val="-2"/>
          <w:cs/>
        </w:rPr>
        <w:t>มาตรฐานการบัญชีใหม่ที่เริ่มมีผลบังคับใช้ในงวดบัญชีปัจจุบัน</w:t>
      </w:r>
      <w:proofErr w:type="gramEnd"/>
    </w:p>
    <w:p w14:paraId="0D6EB432" w14:textId="600EEA8A" w:rsidR="00A91922" w:rsidRDefault="00A91922" w:rsidP="00A91922">
      <w:pPr>
        <w:ind w:left="851" w:right="-45" w:firstLine="567"/>
        <w:jc w:val="thaiDistribute"/>
        <w:rPr>
          <w:rFonts w:ascii="Angsana New" w:hAnsi="Angsana New" w:cs="Angsana New"/>
          <w:spacing w:val="-4"/>
        </w:rPr>
      </w:pPr>
      <w:r w:rsidRPr="00AD5600">
        <w:rPr>
          <w:rFonts w:ascii="Angsana New" w:hAnsi="Angsana New" w:cs="Angsana New" w:hint="cs"/>
          <w:spacing w:val="-4"/>
          <w:cs/>
        </w:rPr>
        <w:t>กลุ่มบริษัทได้</w:t>
      </w:r>
      <w:r>
        <w:rPr>
          <w:rFonts w:ascii="Angsana New" w:hAnsi="Angsana New" w:cs="Angsana New" w:hint="cs"/>
          <w:spacing w:val="-4"/>
          <w:cs/>
        </w:rPr>
        <w:t>นำ</w:t>
      </w:r>
      <w:r w:rsidRPr="00AD5600">
        <w:rPr>
          <w:rFonts w:ascii="Angsana New" w:hAnsi="Angsana New" w:cs="Angsana New" w:hint="cs"/>
          <w:spacing w:val="-4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pacing w:val="-4"/>
          <w:cs/>
        </w:rPr>
        <w:t xml:space="preserve">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C7CCE">
        <w:rPr>
          <w:rFonts w:ascii="Angsana New" w:hAnsi="Angsana New" w:cs="Angsana New"/>
          <w:spacing w:val="-4"/>
        </w:rPr>
        <w:t>1</w:t>
      </w:r>
      <w:r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E55FE9">
        <w:rPr>
          <w:rFonts w:ascii="Angsana New" w:hAnsi="Angsana New" w:cs="Angsana New"/>
          <w:spacing w:val="-4"/>
        </w:rPr>
        <w:t>2565</w:t>
      </w:r>
      <w:r>
        <w:rPr>
          <w:rFonts w:ascii="Angsana New" w:hAnsi="Angsana New" w:cs="Angsana New" w:hint="cs"/>
          <w:spacing w:val="-4"/>
          <w:cs/>
        </w:rPr>
        <w:t xml:space="preserve"> มาถือปฏิบัติ</w:t>
      </w:r>
      <w:r w:rsidRPr="00AD5600">
        <w:rPr>
          <w:rFonts w:ascii="Angsana New" w:hAnsi="Angsana New" w:cs="Angsana New" w:hint="cs"/>
          <w:spacing w:val="-4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และการให้แนวปฏิบัติทางบัญชีกับผู้ใช้มาตรฐาน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</w:p>
    <w:p w14:paraId="6B039B8F" w14:textId="19500C50" w:rsidR="00A91922" w:rsidRDefault="00D5478E" w:rsidP="00A91922">
      <w:pPr>
        <w:ind w:left="851" w:right="-45" w:firstLine="567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>การนำ</w:t>
      </w:r>
      <w:r w:rsidR="00A91922" w:rsidRPr="00AD5600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>
        <w:rPr>
          <w:rFonts w:ascii="Angsana New" w:hAnsi="Angsana New" w:cs="Angsana New" w:hint="cs"/>
          <w:spacing w:val="-2"/>
          <w:cs/>
        </w:rPr>
        <w:t>มาถือ</w:t>
      </w:r>
      <w:r w:rsidRPr="00D5478E">
        <w:rPr>
          <w:rFonts w:ascii="Angsana New" w:hAnsi="Angsana New" w:cs="Angsana New"/>
          <w:spacing w:val="-2"/>
          <w:cs/>
        </w:rPr>
        <w:t>ปฏิบัติ</w:t>
      </w:r>
      <w:r>
        <w:rPr>
          <w:rFonts w:ascii="Angsana New" w:hAnsi="Angsana New" w:cs="Angsana New" w:hint="cs"/>
          <w:spacing w:val="-2"/>
          <w:cs/>
        </w:rPr>
        <w:t>นี้</w:t>
      </w:r>
      <w:r w:rsidR="00A91922" w:rsidRPr="00AD5600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AD5600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>
        <w:rPr>
          <w:rFonts w:ascii="Angsana New" w:hAnsi="Angsana New" w:cs="Angsana New" w:hint="cs"/>
          <w:spacing w:val="-2"/>
          <w:cs/>
        </w:rPr>
        <w:t xml:space="preserve">           </w:t>
      </w:r>
      <w:r w:rsidR="00A91922" w:rsidRPr="00AD5600">
        <w:rPr>
          <w:rFonts w:ascii="Angsana New" w:hAnsi="Angsana New" w:cs="Angsana New"/>
          <w:spacing w:val="-2"/>
          <w:cs/>
        </w:rPr>
        <w:t>งบการเงิน</w:t>
      </w:r>
      <w:r w:rsidR="00A91922" w:rsidRPr="00AD5600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  <w:r w:rsidR="00A91922" w:rsidRPr="00141E73">
        <w:rPr>
          <w:rFonts w:ascii="Angsana New" w:hAnsi="Angsana New" w:cs="Angsana New"/>
          <w:spacing w:val="-2"/>
          <w:cs/>
        </w:rPr>
        <w:t xml:space="preserve">  </w:t>
      </w:r>
    </w:p>
    <w:p w14:paraId="04739C0A" w14:textId="0B5A8A13" w:rsidR="009E1E88" w:rsidRDefault="009E1E88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2B6FBBCB" w14:textId="788419C2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7EDD1E76" w14:textId="03E67FCB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3CC14A04" w14:textId="5E4148ED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0997A543" w14:textId="19ABA3CE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68B7CC9B" w14:textId="6E314E0B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748BDFDF" w14:textId="77777777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6235CC13" w14:textId="77777777" w:rsidR="00A461C1" w:rsidRPr="00BD6E48" w:rsidRDefault="00A461C1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lastRenderedPageBreak/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44E2E7B1" w14:textId="77777777"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4FDF55A1" w14:textId="0B4DAB8B" w:rsidR="00A03FB9" w:rsidRDefault="006C1A88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  <w:r w:rsidRPr="00684BC0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C2480F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684BC0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684BC0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684BC0">
        <w:rPr>
          <w:rFonts w:asciiTheme="majorBidi" w:eastAsia="Times New Roman" w:hAnsiTheme="majorBidi" w:cs="Angsana New"/>
          <w:spacing w:val="-2"/>
        </w:rPr>
        <w:t>31</w:t>
      </w:r>
      <w:r w:rsidRPr="00684BC0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684BC0">
        <w:rPr>
          <w:rFonts w:asciiTheme="majorBidi" w:eastAsia="Times New Roman" w:hAnsiTheme="majorBidi" w:cs="Angsana New"/>
          <w:spacing w:val="-2"/>
        </w:rPr>
        <w:t>256</w:t>
      </w:r>
      <w:r w:rsidR="00E55FE9">
        <w:rPr>
          <w:rFonts w:asciiTheme="majorBidi" w:eastAsia="Times New Roman" w:hAnsiTheme="majorBidi" w:cs="Angsana New" w:hint="cs"/>
          <w:spacing w:val="-2"/>
          <w:cs/>
        </w:rPr>
        <w:t>4</w:t>
      </w:r>
    </w:p>
    <w:p w14:paraId="39C9080D" w14:textId="77777777" w:rsidR="00E55FE9" w:rsidRPr="002159E3" w:rsidRDefault="00E55FE9" w:rsidP="00BF6960">
      <w:pPr>
        <w:ind w:left="700" w:right="-59" w:firstLine="448"/>
        <w:jc w:val="thaiDistribute"/>
        <w:rPr>
          <w:rFonts w:ascii="Angsana New" w:hAnsi="Angsana New"/>
          <w:spacing w:val="2"/>
          <w:sz w:val="12"/>
          <w:szCs w:val="12"/>
        </w:rPr>
      </w:pPr>
    </w:p>
    <w:p w14:paraId="18A78C3D" w14:textId="77777777" w:rsidR="00E14154" w:rsidRPr="00332073" w:rsidRDefault="00B64819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14:paraId="6EBBB462" w14:textId="77777777"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6"/>
        <w:gridCol w:w="1381"/>
        <w:gridCol w:w="1381"/>
        <w:gridCol w:w="1381"/>
        <w:gridCol w:w="1382"/>
      </w:tblGrid>
      <w:tr w:rsidR="00F03613" w:rsidRPr="00332073" w14:paraId="5D00F576" w14:textId="77777777" w:rsidTr="001937CE">
        <w:trPr>
          <w:cantSplit/>
          <w:trHeight w:val="417"/>
        </w:trPr>
        <w:tc>
          <w:tcPr>
            <w:tcW w:w="4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0498" w14:textId="77777777"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11C2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37CF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01273" w:rsidRPr="00332073" w14:paraId="71536EA8" w14:textId="77777777" w:rsidTr="001937CE">
        <w:trPr>
          <w:cantSplit/>
          <w:trHeight w:val="354"/>
        </w:trPr>
        <w:tc>
          <w:tcPr>
            <w:tcW w:w="4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940D" w14:textId="77777777" w:rsidR="00401273" w:rsidRPr="0037734E" w:rsidRDefault="00401273" w:rsidP="0040127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49D6495" w14:textId="5B1F12F9" w:rsidR="00401273" w:rsidRPr="0037734E" w:rsidRDefault="00401273" w:rsidP="0040127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7734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มี.ค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861E7" w14:textId="5CDA0420" w:rsidR="00401273" w:rsidRPr="0037734E" w:rsidRDefault="00401273" w:rsidP="0040127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940901F" w14:textId="17874F42" w:rsidR="00401273" w:rsidRPr="0037734E" w:rsidRDefault="00401273" w:rsidP="0040127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7734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มี.ค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5A763" w14:textId="15EB044D" w:rsidR="00401273" w:rsidRPr="0037734E" w:rsidRDefault="00401273" w:rsidP="0040127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17DA3" w:rsidRPr="00332073" w14:paraId="3AE006AA" w14:textId="77777777" w:rsidTr="001937CE">
        <w:trPr>
          <w:trHeight w:val="287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C9203D" w14:textId="77777777" w:rsidR="005470D9" w:rsidRPr="0037734E" w:rsidRDefault="005470D9" w:rsidP="00F0361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  <w:r w:rsidRPr="0037734E">
              <w:rPr>
                <w:rFonts w:ascii="Angsana New" w:hAnsi="Angsana New"/>
                <w:position w:val="-3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6E68BB7" w14:textId="736D4926" w:rsidR="005470D9" w:rsidRPr="00433CDA" w:rsidRDefault="00433CDA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3CD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F345B"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="002A5843"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8AD73B" w14:textId="090E940C" w:rsidR="005470D9" w:rsidRPr="00433CDA" w:rsidRDefault="0040127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5470D9" w:rsidRPr="00433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718</w:t>
            </w:r>
            <w:r w:rsidR="005470D9" w:rsidRPr="00433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198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A6FAD8E" w14:textId="572ADB49" w:rsidR="005470D9" w:rsidRPr="00433CDA" w:rsidRDefault="00433CDA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3CD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96439"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174</w:t>
            </w:r>
            <w:r w:rsidR="003F345B"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61E01F" w14:textId="41CCD02F" w:rsidR="005470D9" w:rsidRPr="00901EB7" w:rsidRDefault="0040127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B1110" w:rsidRPr="00901EB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756</w:t>
            </w:r>
            <w:r w:rsidR="00EB1110" w:rsidRPr="00901EB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</w:tr>
      <w:tr w:rsidR="00EB1110" w:rsidRPr="00332073" w14:paraId="14A9863F" w14:textId="77777777" w:rsidTr="001937CE"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75E9" w14:textId="77777777" w:rsidR="00EB1110" w:rsidRPr="0037734E" w:rsidRDefault="00EB1110" w:rsidP="00F03613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EF4306E" w14:textId="7BBB1322" w:rsidR="00EB1110" w:rsidRPr="00433CDA" w:rsidRDefault="00433CDA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3CD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2BC0F" w14:textId="5F803741" w:rsidR="00EB1110" w:rsidRPr="00433CDA" w:rsidRDefault="0040127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3256BF5" w14:textId="77777777" w:rsidR="00EB1110" w:rsidRPr="00433CDA" w:rsidRDefault="00EB1110" w:rsidP="00522DDB">
            <w:pPr>
              <w:ind w:left="-108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6E0B" w14:textId="77777777" w:rsidR="00EB1110" w:rsidRPr="00901EB7" w:rsidRDefault="00EB1110" w:rsidP="00522DDB">
            <w:pPr>
              <w:ind w:left="-108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1E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1273" w:rsidRPr="00CD157D" w14:paraId="6B0BCBF8" w14:textId="77777777" w:rsidTr="00975F92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E817" w14:textId="77777777" w:rsidR="00401273" w:rsidRPr="0037734E" w:rsidRDefault="00401273" w:rsidP="0040127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9C7A5F5" w14:textId="0095A21A" w:rsidR="00401273" w:rsidRPr="00433CDA" w:rsidRDefault="00433CDA" w:rsidP="00401273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3CD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01273"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="00401273"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65530" w14:textId="7F5AD06F" w:rsidR="00401273" w:rsidRPr="00433CDA" w:rsidRDefault="00401273" w:rsidP="00401273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718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201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E6EDA39" w14:textId="647D0DA5" w:rsidR="00401273" w:rsidRPr="00433CDA" w:rsidRDefault="00433CDA" w:rsidP="00401273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3CD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01273"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174</w:t>
            </w:r>
            <w:r w:rsidR="00401273"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670A2" w14:textId="78B10154" w:rsidR="00401273" w:rsidRPr="00901EB7" w:rsidRDefault="00401273" w:rsidP="00401273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01EB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756</w:t>
            </w:r>
            <w:r w:rsidRPr="00901EB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</w:tr>
      <w:bookmarkEnd w:id="0"/>
    </w:tbl>
    <w:p w14:paraId="3E9CD01F" w14:textId="77777777" w:rsidR="00094E9E" w:rsidRDefault="00094E9E" w:rsidP="00B92A7F">
      <w:pPr>
        <w:tabs>
          <w:tab w:val="left" w:pos="0"/>
          <w:tab w:val="left" w:pos="1440"/>
        </w:tabs>
        <w:ind w:right="1082"/>
        <w:rPr>
          <w:rFonts w:ascii="Times New Roman" w:hAnsi="Times New Roman"/>
          <w:sz w:val="2"/>
          <w:szCs w:val="2"/>
        </w:rPr>
      </w:pPr>
    </w:p>
    <w:p w14:paraId="20E905D0" w14:textId="77777777" w:rsidR="00A17DA3" w:rsidRPr="00A17DA3" w:rsidRDefault="00A17DA3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2690BA28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19424FD9" w14:textId="77777777"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04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6"/>
        <w:gridCol w:w="1382"/>
        <w:gridCol w:w="1382"/>
        <w:gridCol w:w="1382"/>
        <w:gridCol w:w="1382"/>
      </w:tblGrid>
      <w:tr w:rsidR="00CF14CB" w:rsidRPr="0037734E" w14:paraId="314F8EC8" w14:textId="77777777" w:rsidTr="00B92A6C">
        <w:trPr>
          <w:cantSplit/>
          <w:trHeight w:val="303"/>
        </w:trPr>
        <w:tc>
          <w:tcPr>
            <w:tcW w:w="41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DFDF8" w14:textId="77777777"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C72B" w14:textId="77777777"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9FAD" w14:textId="77777777"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401273" w:rsidRPr="0037734E" w14:paraId="166984F0" w14:textId="77777777" w:rsidTr="005730C0">
        <w:trPr>
          <w:trHeight w:val="308"/>
        </w:trPr>
        <w:tc>
          <w:tcPr>
            <w:tcW w:w="4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DD0" w14:textId="77777777" w:rsidR="00401273" w:rsidRPr="00290BB5" w:rsidRDefault="00401273" w:rsidP="0040127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AF2B8A1" w14:textId="3EA044A7" w:rsidR="00401273" w:rsidRPr="00884B25" w:rsidRDefault="00401273" w:rsidP="0040127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Pr="00884B25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 xml:space="preserve">มี.ค. </w:t>
            </w:r>
            <w:r w:rsidRPr="00884B25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1B9D4" w14:textId="4F3227A9" w:rsidR="00401273" w:rsidRPr="00884B25" w:rsidRDefault="00401273" w:rsidP="0040127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4B2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 xml:space="preserve">ธ.ค. </w:t>
            </w:r>
            <w:r w:rsidRPr="00884B25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362BC7A" w14:textId="70328E73" w:rsidR="00401273" w:rsidRPr="00884B25" w:rsidRDefault="00401273" w:rsidP="0040127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Pr="00884B25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 xml:space="preserve">มี.ค. </w:t>
            </w:r>
            <w:r w:rsidRPr="00884B25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7294" w14:textId="4D40E9E6" w:rsidR="00401273" w:rsidRPr="00884B25" w:rsidRDefault="00401273" w:rsidP="0040127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4B2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 xml:space="preserve">ธ.ค. </w:t>
            </w:r>
            <w:r w:rsidRPr="00884B25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CF14CB" w:rsidRPr="0037734E" w14:paraId="6543FB23" w14:textId="77777777" w:rsidTr="00B92A6C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DB7B0" w14:textId="77777777" w:rsidR="00CF14CB" w:rsidRPr="00290BB5" w:rsidRDefault="00CF14CB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41CC63C" w14:textId="77777777"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EEDC9D5" w14:textId="77777777"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364C8A6" w14:textId="77777777"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723ABC" w14:textId="77777777"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9D7EE6" w:rsidRPr="0037734E" w14:paraId="477EF84B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65A6F" w14:textId="77777777" w:rsidR="009D7EE6" w:rsidRPr="00290BB5" w:rsidRDefault="009D7EE6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AC843AC" w14:textId="59D6AE33" w:rsidR="009D7EE6" w:rsidRPr="007B6112" w:rsidRDefault="003D6084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347,23</w:t>
            </w:r>
            <w:r w:rsidR="00762FBD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D8CDF7" w14:textId="6F2D7C46" w:rsidR="009D7EE6" w:rsidRPr="007B6112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346</w:t>
            </w:r>
            <w:r w:rsidR="00390C3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487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B624437" w14:textId="172AACC9" w:rsidR="009D7EE6" w:rsidRPr="007B6112" w:rsidRDefault="00135AE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8E2612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D6084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122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FB065" w14:textId="6EB73BF0" w:rsidR="009D7EE6" w:rsidRPr="00290BB5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245</w:t>
            </w:r>
          </w:p>
        </w:tc>
      </w:tr>
      <w:tr w:rsidR="008E2612" w:rsidRPr="0037734E" w14:paraId="7AA78412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83AC6" w14:textId="77777777" w:rsidR="008E2612" w:rsidRPr="00290BB5" w:rsidRDefault="008E2612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FC39C7D" w14:textId="34943AE8" w:rsidR="008E2612" w:rsidRPr="007B6112" w:rsidRDefault="003D6084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102,</w:t>
            </w:r>
            <w:r w:rsidR="0010046E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66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74A3E" w14:textId="2BB7E9AF" w:rsidR="008E2612" w:rsidRPr="007B6112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178</w:t>
            </w:r>
            <w:r w:rsidR="008E2612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956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35C7F67B" w14:textId="25DDF815" w:rsidR="008E2612" w:rsidRPr="007B6112" w:rsidRDefault="003D6084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140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78AE0" w14:textId="7342629A" w:rsidR="008E2612" w:rsidRPr="00290BB5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734</w:t>
            </w:r>
          </w:p>
        </w:tc>
      </w:tr>
      <w:tr w:rsidR="009D7EE6" w:rsidRPr="0037734E" w14:paraId="529BEFC6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2986F" w14:textId="77777777"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381E9166" w14:textId="230D5871" w:rsidR="009D7EE6" w:rsidRPr="007B6112" w:rsidRDefault="003D6084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29,746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BCBCF1" w14:textId="1193A280" w:rsidR="009D7EE6" w:rsidRPr="007B6112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F867B6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284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EA91695" w14:textId="142EC42B" w:rsidR="009D7EE6" w:rsidRPr="007B6112" w:rsidRDefault="003D6084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D43256" w14:textId="62168EC5" w:rsidR="009D7EE6" w:rsidRPr="00290BB5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284</w:t>
            </w:r>
          </w:p>
        </w:tc>
      </w:tr>
      <w:tr w:rsidR="00135AE2" w:rsidRPr="0037734E" w14:paraId="781DBB36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A534D" w14:textId="77777777" w:rsidR="00135AE2" w:rsidRPr="00290BB5" w:rsidRDefault="00135AE2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56A78AF" w14:textId="50A87833" w:rsidR="00135AE2" w:rsidRPr="007B6112" w:rsidRDefault="003D6084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7,207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A47E88" w14:textId="5DE0D391" w:rsidR="00135AE2" w:rsidRPr="007B6112" w:rsidRDefault="00135AE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F867B6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6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867B6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622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19700A6" w14:textId="1DB81CAB" w:rsidR="00135AE2" w:rsidRPr="007B6112" w:rsidRDefault="003D6084" w:rsidP="00135AE2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129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00A099" w14:textId="02C9AAB1" w:rsidR="00135AE2" w:rsidRPr="00290BB5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226</w:t>
            </w:r>
          </w:p>
        </w:tc>
      </w:tr>
      <w:tr w:rsidR="009D7EE6" w:rsidRPr="0037734E" w14:paraId="540F86A9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3F836" w14:textId="77777777"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875F12E" w14:textId="59492DC6" w:rsidR="009D7EE6" w:rsidRPr="007B6112" w:rsidRDefault="003D6084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23,045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24914" w14:textId="1452467A" w:rsidR="009D7EE6" w:rsidRPr="007B6112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36</w:t>
            </w:r>
            <w:r w:rsidR="00390C3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518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5AA562A" w14:textId="77777777" w:rsidR="009D7EE6" w:rsidRPr="007B6112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5130" w14:textId="77777777" w:rsidR="009D7EE6" w:rsidRPr="00290BB5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14:paraId="56CEF36C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DF4A2" w14:textId="77777777"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68ED2A1" w14:textId="37A742B4" w:rsidR="009D7EE6" w:rsidRPr="007B6112" w:rsidRDefault="003D6084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509,30</w:t>
            </w:r>
            <w:r w:rsidR="00B32AA4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3333FF" w14:textId="44D98201" w:rsidR="009D7EE6" w:rsidRPr="007B6112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590</w:t>
            </w:r>
            <w:r w:rsidR="00390C3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867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75E7861" w14:textId="58504E8A" w:rsidR="009D7EE6" w:rsidRPr="007B6112" w:rsidRDefault="003D6084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 w:rsidR="00251F4E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450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D0AAB" w14:textId="7029F615" w:rsidR="009D7EE6" w:rsidRPr="00290BB5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489</w:t>
            </w:r>
          </w:p>
        </w:tc>
      </w:tr>
      <w:tr w:rsidR="00F867B6" w:rsidRPr="0037734E" w14:paraId="60BE4F73" w14:textId="77777777" w:rsidTr="0013498D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D6401" w14:textId="77777777" w:rsidR="00F867B6" w:rsidRPr="00B92A6C" w:rsidRDefault="00F867B6" w:rsidP="00F867B6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B92A6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B92A6C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B92A6C">
              <w:rPr>
                <w:rFonts w:ascii="Angsana New" w:hAnsi="Angsana New"/>
                <w:sz w:val="29"/>
                <w:szCs w:val="29"/>
                <w:cs/>
              </w:rPr>
              <w:t>ค่าเผื่อ</w:t>
            </w:r>
            <w:r w:rsidRPr="00B92A6C">
              <w:rPr>
                <w:rFonts w:ascii="Angsana New" w:hAnsi="Angsana New" w:hint="cs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5D2582D" w14:textId="5895712E" w:rsidR="00F867B6" w:rsidRPr="007B6112" w:rsidRDefault="00F867B6" w:rsidP="00F867B6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D6084" w:rsidRPr="007B6112">
              <w:rPr>
                <w:rFonts w:ascii="Angsana New" w:hAnsi="Angsana New" w:cs="Angsana New"/>
                <w:sz w:val="29"/>
                <w:szCs w:val="29"/>
              </w:rPr>
              <w:t>34,41</w:t>
            </w:r>
            <w:r w:rsidR="00762FBD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79B5" w14:textId="0A8F5920" w:rsidR="00F867B6" w:rsidRPr="007B6112" w:rsidRDefault="00F867B6" w:rsidP="00F867B6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62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003)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B82F9E8" w14:textId="23C361AF" w:rsidR="00F867B6" w:rsidRPr="007B6112" w:rsidRDefault="003D6084" w:rsidP="003D6084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(99)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1B83" w14:textId="15E9D60C" w:rsidR="00F867B6" w:rsidRPr="00290BB5" w:rsidRDefault="00F867B6" w:rsidP="00F867B6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480</w:t>
            </w:r>
            <w:r w:rsidRPr="00290BB5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</w:tr>
      <w:tr w:rsidR="00F867B6" w:rsidRPr="0037734E" w14:paraId="4475F756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AC6F7" w14:textId="77777777" w:rsidR="00F867B6" w:rsidRPr="00290BB5" w:rsidRDefault="00F867B6" w:rsidP="00F867B6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ลูกหนี้การค้า-สุทธิ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2AFE9EA" w14:textId="02450D37" w:rsidR="00F867B6" w:rsidRPr="007B6112" w:rsidRDefault="003D6084" w:rsidP="00F867B6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474,889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AD9D56" w14:textId="356F42C6" w:rsidR="00F867B6" w:rsidRPr="007B6112" w:rsidRDefault="00F867B6" w:rsidP="00F867B6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528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864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3C79B23A" w14:textId="7E66434E" w:rsidR="00F867B6" w:rsidRPr="007B6112" w:rsidRDefault="003D6084" w:rsidP="00F867B6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 w:rsidR="00F867B6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351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72793" w14:textId="1179F0F4" w:rsidR="00F867B6" w:rsidRPr="00290BB5" w:rsidRDefault="00F867B6" w:rsidP="00F867B6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009</w:t>
            </w:r>
          </w:p>
        </w:tc>
      </w:tr>
      <w:tr w:rsidR="009D7EE6" w:rsidRPr="0037734E" w14:paraId="6C7DCF9C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E7C46" w14:textId="77777777" w:rsidR="009D7EE6" w:rsidRPr="00290BB5" w:rsidRDefault="009D7EE6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12880E" w14:textId="59968A43" w:rsidR="009D7EE6" w:rsidRPr="007B6112" w:rsidRDefault="003D6084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/>
                <w:sz w:val="29"/>
                <w:szCs w:val="29"/>
              </w:rPr>
              <w:t>19,217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A8063" w14:textId="38C86917" w:rsidR="009D7EE6" w:rsidRPr="007B6112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hint="cs"/>
                <w:sz w:val="29"/>
                <w:szCs w:val="29"/>
                <w:cs/>
              </w:rPr>
              <w:t>21</w:t>
            </w:r>
            <w:r w:rsidR="00390C37" w:rsidRPr="007B6112">
              <w:rPr>
                <w:rFonts w:ascii="Angsana New" w:hAnsi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hint="cs"/>
                <w:sz w:val="29"/>
                <w:szCs w:val="29"/>
                <w:cs/>
              </w:rPr>
              <w:t>424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11C471B" w14:textId="2D48C591" w:rsidR="009D7EE6" w:rsidRPr="007B6112" w:rsidRDefault="00135AE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3D6084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571</w:t>
            </w:r>
            <w:r w:rsidR="00251F4E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D6084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188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0BB49" w14:textId="5C2FAA2B"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F867B6">
              <w:rPr>
                <w:rFonts w:ascii="Angsana New" w:hAnsi="Angsana New" w:cs="Angsana New" w:hint="cs"/>
                <w:sz w:val="29"/>
                <w:szCs w:val="29"/>
                <w:cs/>
              </w:rPr>
              <w:t>380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867B6">
              <w:rPr>
                <w:rFonts w:ascii="Angsana New" w:hAnsi="Angsana New" w:cs="Angsana New" w:hint="cs"/>
                <w:sz w:val="29"/>
                <w:szCs w:val="29"/>
                <w:cs/>
              </w:rPr>
              <w:t>630</w:t>
            </w:r>
          </w:p>
        </w:tc>
      </w:tr>
      <w:tr w:rsidR="009D7EE6" w:rsidRPr="0037734E" w14:paraId="5934A779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289AF" w14:textId="77777777"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B8DBB5" w14:textId="1636D867" w:rsidR="009D7EE6" w:rsidRPr="007B6112" w:rsidRDefault="003D6084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494,106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A67E" w14:textId="15FE4F76" w:rsidR="009D7EE6" w:rsidRPr="007B6112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550</w:t>
            </w:r>
            <w:r w:rsidR="00390C3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288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0ECED4A" w14:textId="60AB3AA1" w:rsidR="009D7EE6" w:rsidRPr="007B6112" w:rsidRDefault="00135AE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3D6084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574</w:t>
            </w:r>
            <w:r w:rsidR="00251F4E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="003D6084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0E97" w14:textId="7CA6C755"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F867B6">
              <w:rPr>
                <w:rFonts w:ascii="Angsana New" w:hAnsi="Angsana New" w:cs="Angsana New" w:hint="cs"/>
                <w:sz w:val="29"/>
                <w:szCs w:val="29"/>
                <w:cs/>
              </w:rPr>
              <w:t>383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867B6">
              <w:rPr>
                <w:rFonts w:ascii="Angsana New" w:hAnsi="Angsana New" w:cs="Angsana New" w:hint="cs"/>
                <w:sz w:val="29"/>
                <w:szCs w:val="29"/>
                <w:cs/>
              </w:rPr>
              <w:t>639</w:t>
            </w:r>
          </w:p>
        </w:tc>
      </w:tr>
      <w:tr w:rsidR="009D7EE6" w:rsidRPr="0037734E" w14:paraId="0D0A3B7E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9A718" w14:textId="77777777"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15C3144" w14:textId="77777777" w:rsidR="009D7EE6" w:rsidRPr="007B6112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DAC69C" w14:textId="77777777" w:rsidR="009D7EE6" w:rsidRPr="007B6112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C021E66" w14:textId="77777777" w:rsidR="009D7EE6" w:rsidRPr="007B6112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4ECB9" w14:textId="77777777"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7601B" w:rsidRPr="0037734E" w14:paraId="656BE1DD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912C9" w14:textId="77777777" w:rsidR="0027601B" w:rsidRPr="00290BB5" w:rsidRDefault="0027601B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77283D4" w14:textId="7C14472E" w:rsidR="0027601B" w:rsidRPr="007B6112" w:rsidRDefault="007B61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1,173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3861E9" w14:textId="22DF4EAA" w:rsidR="0027601B" w:rsidRPr="007B6112" w:rsidRDefault="00A578F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31111843" w14:textId="346FC4C4" w:rsidR="0027601B" w:rsidRPr="007B6112" w:rsidRDefault="007B61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88,524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DC9C7A" w14:textId="4D2BF62B"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F867B6">
              <w:rPr>
                <w:rFonts w:ascii="Angsana New" w:hAnsi="Angsana New" w:cs="Angsana New" w:hint="cs"/>
                <w:sz w:val="29"/>
                <w:szCs w:val="29"/>
                <w:cs/>
              </w:rPr>
              <w:t>15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102</w:t>
            </w:r>
          </w:p>
        </w:tc>
      </w:tr>
      <w:tr w:rsidR="0027601B" w:rsidRPr="0037734E" w14:paraId="6A2572FA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4CAB3" w14:textId="77777777" w:rsidR="0027601B" w:rsidRPr="00290BB5" w:rsidRDefault="0027601B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6A1390C" w14:textId="02D3E773" w:rsidR="0027601B" w:rsidRPr="007B6112" w:rsidRDefault="007B61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156,263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1683A9" w14:textId="317D0289" w:rsidR="0027601B" w:rsidRPr="007B6112" w:rsidRDefault="00A578F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173</w:t>
            </w:r>
            <w:r w:rsidR="0027601B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4C5BF70" w14:textId="61B7E7FD" w:rsidR="0027601B" w:rsidRPr="007B6112" w:rsidRDefault="007B61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113,836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E0BBF" w14:textId="361B1054"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8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004</w:t>
            </w:r>
          </w:p>
        </w:tc>
      </w:tr>
      <w:tr w:rsidR="00A578F0" w:rsidRPr="0037734E" w14:paraId="01A05B1A" w14:textId="77777777" w:rsidTr="00696439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8E3CC" w14:textId="77777777" w:rsidR="00A578F0" w:rsidRPr="00290BB5" w:rsidRDefault="00A578F0" w:rsidP="00A578F0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507D012" w14:textId="7A06F552" w:rsidR="00A578F0" w:rsidRPr="007B6112" w:rsidRDefault="007B6112" w:rsidP="00A578F0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66,622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5F68B" w14:textId="20F54059" w:rsidR="00A578F0" w:rsidRPr="007B6112" w:rsidRDefault="00A578F0" w:rsidP="00A578F0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113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208FE839" w14:textId="767E0084" w:rsidR="00A578F0" w:rsidRPr="007B6112" w:rsidRDefault="003D6084" w:rsidP="00A578F0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173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CC8F40" w14:textId="67B92E03" w:rsidR="00A578F0" w:rsidRPr="00290BB5" w:rsidRDefault="00A578F0" w:rsidP="00A578F0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14:paraId="6F082230" w14:textId="77777777" w:rsidTr="00317B14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DBE11" w14:textId="77777777" w:rsidR="009D7EE6" w:rsidRPr="00290BB5" w:rsidRDefault="009D7EE6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CE16DE4" w14:textId="74FA40F2" w:rsidR="009D7EE6" w:rsidRPr="007B6112" w:rsidRDefault="007B61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34,023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183E5" w14:textId="73EA1241" w:rsidR="009D7EE6" w:rsidRPr="007B6112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A578F0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4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578F0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135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F6DA748" w14:textId="59EFE250" w:rsidR="009D7EE6" w:rsidRPr="007B6112" w:rsidRDefault="003D6084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33,115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4CC0" w14:textId="6A823314"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34487F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016</w:t>
            </w:r>
          </w:p>
        </w:tc>
      </w:tr>
      <w:tr w:rsidR="00784A48" w:rsidRPr="0037734E" w14:paraId="6431C0C7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46D5F" w14:textId="77777777" w:rsidR="00784A48" w:rsidRPr="00290BB5" w:rsidRDefault="00784A48" w:rsidP="00D564D0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8B49892" w14:textId="669FC4D1" w:rsidR="00784A48" w:rsidRPr="007B6112" w:rsidRDefault="007B6112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258,081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4E08AF" w14:textId="232AD9FF" w:rsidR="00784A48" w:rsidRPr="007B6112" w:rsidRDefault="00A578F0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 w:rsidR="009F1FD6">
              <w:rPr>
                <w:rFonts w:ascii="Angsana New" w:hAnsi="Angsana New" w:cs="Angsana New"/>
                <w:sz w:val="29"/>
                <w:szCs w:val="29"/>
              </w:rPr>
              <w:t>21</w:t>
            </w:r>
            <w:r w:rsidR="00784A48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445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23AFEDEE" w14:textId="35F6600C" w:rsidR="00784A48" w:rsidRPr="007B6112" w:rsidRDefault="007B6112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235,648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77A76" w14:textId="4092B9B6" w:rsidR="00784A48" w:rsidRPr="00290BB5" w:rsidRDefault="00784A48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66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122</w:t>
            </w:r>
          </w:p>
        </w:tc>
      </w:tr>
      <w:tr w:rsidR="001937CE" w:rsidRPr="0037734E" w14:paraId="54EE9242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D902C" w14:textId="77777777" w:rsidR="001937CE" w:rsidRPr="00F9415C" w:rsidRDefault="001937CE" w:rsidP="006848E4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F9415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F9415C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F9415C">
              <w:rPr>
                <w:rFonts w:ascii="Angsana New" w:hAnsi="Angsana New"/>
                <w:sz w:val="29"/>
                <w:szCs w:val="29"/>
                <w:cs/>
              </w:rPr>
              <w:t>ค่าเผื่อ</w:t>
            </w:r>
            <w:r w:rsidRPr="00F9415C">
              <w:rPr>
                <w:rFonts w:ascii="Angsana New" w:hAnsi="Angsana New" w:hint="cs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A50C7D0" w14:textId="77777777" w:rsidR="001937CE" w:rsidRPr="007B6112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0E82FB" w14:textId="77777777" w:rsidR="001937CE" w:rsidRPr="007B6112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2FC399F2" w14:textId="77777777" w:rsidR="001937CE" w:rsidRPr="007B6112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5ACAE" w14:textId="77777777" w:rsidR="001937CE" w:rsidRPr="00290BB5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</w:tr>
      <w:tr w:rsidR="00B95E57" w:rsidRPr="0037734E" w14:paraId="5337B21D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DE257" w14:textId="77777777" w:rsidR="00B95E57" w:rsidRPr="00290BB5" w:rsidRDefault="006848E4" w:rsidP="00784A48">
            <w:pPr>
              <w:ind w:right="-108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B95E57"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 w:rsidR="00784A48"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="00B95E57"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59100D2" w14:textId="77777777" w:rsidR="00B95E57" w:rsidRPr="007B6112" w:rsidRDefault="00B95E57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(8,282)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92A43" w14:textId="77777777" w:rsidR="00B95E57" w:rsidRPr="007B6112" w:rsidRDefault="00B95E57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(8,282)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4375277" w14:textId="77777777" w:rsidR="00B95E57" w:rsidRPr="007B6112" w:rsidRDefault="00B95E57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3581A" w14:textId="77777777" w:rsidR="00B95E57" w:rsidRPr="00290BB5" w:rsidRDefault="00B95E57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14:paraId="498473B7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E61E" w14:textId="77777777"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60CFBC" w14:textId="6BA64A6A" w:rsidR="009D7EE6" w:rsidRPr="007B6112" w:rsidRDefault="007B61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216,799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E3A0A" w14:textId="42482098" w:rsidR="009D7EE6" w:rsidRPr="007B6112" w:rsidRDefault="00A578F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280</w:t>
            </w:r>
            <w:r w:rsidR="00155C5A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163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7D543D6" w14:textId="42D00F12" w:rsidR="009D7EE6" w:rsidRPr="007B6112" w:rsidRDefault="007B61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202,648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370A" w14:textId="1CC308BC" w:rsidR="009D7EE6" w:rsidRPr="00290BB5" w:rsidRDefault="0037734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3,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122</w:t>
            </w:r>
          </w:p>
        </w:tc>
      </w:tr>
      <w:tr w:rsidR="009D7EE6" w:rsidRPr="0037734E" w14:paraId="30A438E1" w14:textId="77777777" w:rsidTr="00B92A6C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21B2" w14:textId="77777777"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11B149" w14:textId="672E32A2" w:rsidR="009D7EE6" w:rsidRPr="007B6112" w:rsidRDefault="007B61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710,905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B0EAB" w14:textId="4F79BB08" w:rsidR="009D7EE6" w:rsidRPr="007B6112" w:rsidRDefault="00A578F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830</w:t>
            </w:r>
            <w:r w:rsidR="00155C5A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451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2FE8518" w14:textId="6E02C270" w:rsidR="009D7EE6" w:rsidRPr="007B6112" w:rsidRDefault="007B61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2,777,187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D4CC" w14:textId="504E1084" w:rsidR="009D7EE6" w:rsidRPr="00290BB5" w:rsidRDefault="00A578F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  <w:r w:rsidR="009D7EE6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616</w:t>
            </w:r>
            <w:r w:rsidR="0037734E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761</w:t>
            </w:r>
          </w:p>
        </w:tc>
      </w:tr>
    </w:tbl>
    <w:p w14:paraId="2726CE01" w14:textId="01421704" w:rsidR="00C344C8" w:rsidRDefault="00C344C8" w:rsidP="00516FD2">
      <w:pPr>
        <w:ind w:right="-871"/>
        <w:rPr>
          <w:rFonts w:ascii="Angsana New" w:hAnsi="Angsana New"/>
          <w:b/>
          <w:bCs/>
        </w:rPr>
      </w:pPr>
    </w:p>
    <w:p w14:paraId="16B9D408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7207FE4F" w14:textId="77777777"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1"/>
        <w:gridCol w:w="1069"/>
        <w:gridCol w:w="1063"/>
        <w:gridCol w:w="1072"/>
        <w:gridCol w:w="1066"/>
      </w:tblGrid>
      <w:tr w:rsidR="00CF14CB" w:rsidRPr="00065BF6" w14:paraId="7877DEDB" w14:textId="77777777" w:rsidTr="0059468E">
        <w:trPr>
          <w:trHeight w:hRule="exact" w:val="397"/>
        </w:trPr>
        <w:tc>
          <w:tcPr>
            <w:tcW w:w="5441" w:type="dxa"/>
            <w:vMerge w:val="restart"/>
            <w:vAlign w:val="center"/>
          </w:tcPr>
          <w:p w14:paraId="37B420E0" w14:textId="77777777" w:rsidR="00CF14CB" w:rsidRPr="00065BF6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132" w:type="dxa"/>
            <w:gridSpan w:val="2"/>
            <w:vAlign w:val="center"/>
          </w:tcPr>
          <w:p w14:paraId="145DF4BD" w14:textId="77777777" w:rsidR="00CF14CB" w:rsidRPr="00065BF6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38" w:type="dxa"/>
            <w:gridSpan w:val="2"/>
            <w:vAlign w:val="center"/>
          </w:tcPr>
          <w:p w14:paraId="7382B572" w14:textId="77777777" w:rsidR="00CF14CB" w:rsidRPr="00065BF6" w:rsidRDefault="00CF14CB" w:rsidP="00CF14CB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6464EF" w:rsidRPr="00065BF6" w14:paraId="67F1E8E2" w14:textId="77777777" w:rsidTr="0059468E">
        <w:trPr>
          <w:trHeight w:hRule="exact" w:val="397"/>
        </w:trPr>
        <w:tc>
          <w:tcPr>
            <w:tcW w:w="5441" w:type="dxa"/>
            <w:vMerge/>
            <w:vAlign w:val="center"/>
          </w:tcPr>
          <w:p w14:paraId="29AD6EEC" w14:textId="77777777" w:rsidR="006464EF" w:rsidRPr="00065BF6" w:rsidRDefault="006464EF" w:rsidP="006464E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right w:val="dashed" w:sz="4" w:space="0" w:color="auto"/>
            </w:tcBorders>
            <w:vAlign w:val="center"/>
          </w:tcPr>
          <w:p w14:paraId="7D8514D8" w14:textId="4391651F" w:rsidR="006464EF" w:rsidRPr="00884B25" w:rsidRDefault="006464EF" w:rsidP="006464E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84B2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 xml:space="preserve">มี.ค. </w:t>
            </w:r>
            <w:r w:rsidRPr="00884B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3" w:type="dxa"/>
            <w:tcBorders>
              <w:left w:val="dashed" w:sz="4" w:space="0" w:color="auto"/>
            </w:tcBorders>
            <w:vAlign w:val="center"/>
          </w:tcPr>
          <w:p w14:paraId="757D9CC0" w14:textId="48E82827" w:rsidR="006464EF" w:rsidRPr="00884B25" w:rsidRDefault="006464EF" w:rsidP="006464E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884B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72" w:type="dxa"/>
            <w:tcBorders>
              <w:right w:val="dashed" w:sz="4" w:space="0" w:color="auto"/>
            </w:tcBorders>
            <w:vAlign w:val="center"/>
          </w:tcPr>
          <w:p w14:paraId="6EF35C5F" w14:textId="3232FA7D" w:rsidR="006464EF" w:rsidRPr="00884B25" w:rsidRDefault="006464EF" w:rsidP="006464E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84B2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 xml:space="preserve">มี.ค. </w:t>
            </w:r>
            <w:r w:rsidRPr="00884B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66" w:type="dxa"/>
            <w:tcBorders>
              <w:left w:val="dashed" w:sz="4" w:space="0" w:color="auto"/>
            </w:tcBorders>
            <w:vAlign w:val="center"/>
          </w:tcPr>
          <w:p w14:paraId="092B94A3" w14:textId="34A27DD3" w:rsidR="006464EF" w:rsidRPr="00884B25" w:rsidRDefault="006464EF" w:rsidP="006464E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884B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F14CB" w:rsidRPr="00065BF6" w14:paraId="24C1362F" w14:textId="77777777" w:rsidTr="0059468E">
        <w:trPr>
          <w:trHeight w:hRule="exact" w:val="397"/>
        </w:trPr>
        <w:tc>
          <w:tcPr>
            <w:tcW w:w="5441" w:type="dxa"/>
            <w:tcBorders>
              <w:bottom w:val="nil"/>
            </w:tcBorders>
            <w:vAlign w:val="center"/>
          </w:tcPr>
          <w:p w14:paraId="468024BB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5B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 w:rsidRPr="00065B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</w:t>
            </w:r>
          </w:p>
        </w:tc>
        <w:tc>
          <w:tcPr>
            <w:tcW w:w="1069" w:type="dxa"/>
            <w:tcBorders>
              <w:bottom w:val="nil"/>
              <w:right w:val="dashed" w:sz="4" w:space="0" w:color="auto"/>
            </w:tcBorders>
            <w:vAlign w:val="center"/>
          </w:tcPr>
          <w:p w14:paraId="3D0DF2B9" w14:textId="77777777" w:rsidR="00CF14CB" w:rsidRPr="00894B11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left w:val="dashed" w:sz="4" w:space="0" w:color="auto"/>
              <w:bottom w:val="nil"/>
            </w:tcBorders>
            <w:vAlign w:val="center"/>
          </w:tcPr>
          <w:p w14:paraId="5B258669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nil"/>
              <w:right w:val="dashed" w:sz="4" w:space="0" w:color="auto"/>
            </w:tcBorders>
            <w:vAlign w:val="center"/>
          </w:tcPr>
          <w:p w14:paraId="49A256DD" w14:textId="77777777" w:rsidR="00CF14CB" w:rsidRPr="005A69F4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left w:val="dashed" w:sz="4" w:space="0" w:color="auto"/>
              <w:bottom w:val="nil"/>
            </w:tcBorders>
            <w:vAlign w:val="center"/>
          </w:tcPr>
          <w:p w14:paraId="73EB4BA0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4CB" w:rsidRPr="00065BF6" w14:paraId="10E89DDF" w14:textId="77777777" w:rsidTr="00F91A02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  <w:vAlign w:val="center"/>
          </w:tcPr>
          <w:p w14:paraId="234862B2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/>
                <w:sz w:val="28"/>
                <w:szCs w:val="28"/>
              </w:rPr>
              <w:t>-</w:t>
            </w:r>
            <w:r w:rsidRPr="00065BF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AFF144B" w14:textId="77777777" w:rsidR="00CF14CB" w:rsidRPr="00DA672F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6BA3B9E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18DE2FC" w14:textId="77777777" w:rsidR="00CF14CB" w:rsidRPr="002821B8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B499512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2F09" w:rsidRPr="0035163B" w14:paraId="1B4F2093" w14:textId="77777777" w:rsidTr="00884B25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14:paraId="0926EC1B" w14:textId="77777777" w:rsidR="00972F09" w:rsidRPr="0035163B" w:rsidRDefault="00972F09" w:rsidP="003D58B0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บริษัท บีอีซี อินเตอร์เนชั่น</w:t>
            </w:r>
            <w:proofErr w:type="spellStart"/>
            <w:r w:rsidRPr="0035163B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35163B">
              <w:rPr>
                <w:rFonts w:ascii="Angsana New" w:hAnsi="Angsana New"/>
                <w:sz w:val="28"/>
                <w:szCs w:val="28"/>
                <w:cs/>
              </w:rPr>
              <w:t>ล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35163B">
              <w:rPr>
                <w:rFonts w:ascii="Angsana New" w:hAnsi="Angsana New"/>
                <w:sz w:val="28"/>
                <w:szCs w:val="28"/>
                <w:cs/>
              </w:rPr>
              <w:t>ดิสทริ</w:t>
            </w:r>
            <w:proofErr w:type="spellEnd"/>
            <w:r w:rsidRPr="0035163B">
              <w:rPr>
                <w:rFonts w:ascii="Angsana New" w:hAnsi="Angsana New"/>
                <w:sz w:val="28"/>
                <w:szCs w:val="28"/>
                <w:cs/>
              </w:rPr>
              <w:t>บิว</w:t>
            </w:r>
            <w:proofErr w:type="spellStart"/>
            <w:r w:rsidRPr="0035163B">
              <w:rPr>
                <w:rFonts w:ascii="Angsana New" w:hAnsi="Angsana New"/>
                <w:sz w:val="28"/>
                <w:szCs w:val="28"/>
                <w:cs/>
              </w:rPr>
              <w:t>ชั่น</w:t>
            </w:r>
            <w:proofErr w:type="spellEnd"/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53C8075" w14:textId="77777777" w:rsidR="00972F09" w:rsidRPr="008A0B59" w:rsidRDefault="00972F09" w:rsidP="00CF14CB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D18C844" w14:textId="77777777" w:rsidR="00972F09" w:rsidRPr="006A6709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AC7C8A5" w14:textId="77777777" w:rsidR="00972F09" w:rsidRPr="008A0B59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D694A2C" w14:textId="77777777"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F91A02" w:rsidRPr="0035163B" w14:paraId="1FDB5535" w14:textId="77777777" w:rsidTr="00884B25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14:paraId="45A16FC8" w14:textId="77777777" w:rsidR="00F91A02" w:rsidRPr="0035163B" w:rsidRDefault="00F91A02" w:rsidP="00F91A02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นงวด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D4A3754" w14:textId="278266E0" w:rsidR="00F91A02" w:rsidRPr="00AF13B2" w:rsidRDefault="00F91A02" w:rsidP="00F91A02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13B2">
              <w:rPr>
                <w:rFonts w:ascii="Angsana New" w:hAnsi="Angsana New"/>
                <w:sz w:val="28"/>
                <w:szCs w:val="28"/>
              </w:rPr>
              <w:t>6,</w:t>
            </w:r>
            <w:r w:rsidR="00F825A3" w:rsidRPr="00AF13B2">
              <w:rPr>
                <w:rFonts w:ascii="Angsana New" w:hAnsi="Angsana New"/>
                <w:sz w:val="28"/>
                <w:szCs w:val="28"/>
              </w:rPr>
              <w:t>96</w:t>
            </w:r>
            <w:r w:rsidR="00F825A3" w:rsidRPr="00AF13B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3396C08" w14:textId="47AD7F9C" w:rsidR="00F91A02" w:rsidRPr="00480825" w:rsidRDefault="00F91A02" w:rsidP="00F91A02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6,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CF23291" w14:textId="77777777" w:rsidR="00F91A02" w:rsidRPr="008A0B59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28ABF58" w14:textId="77777777" w:rsidR="00F91A02" w:rsidRPr="00DE1DCE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F825A3" w:rsidRPr="0035163B" w14:paraId="0C8DAE3E" w14:textId="77777777" w:rsidTr="006B42A9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14:paraId="3C609B9D" w14:textId="77777777" w:rsidR="00F825A3" w:rsidRPr="0035163B" w:rsidRDefault="00F825A3" w:rsidP="00F825A3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</w:tcPr>
          <w:p w14:paraId="613E99D8" w14:textId="02E42D06" w:rsidR="00F825A3" w:rsidRPr="00AF13B2" w:rsidRDefault="00F825A3" w:rsidP="00F825A3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13B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9A0DC12" w14:textId="7671214D" w:rsidR="00F825A3" w:rsidRPr="005C1D91" w:rsidRDefault="00F825A3" w:rsidP="00F825A3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B2767E4" w14:textId="77777777" w:rsidR="00F825A3" w:rsidRPr="008A0B59" w:rsidRDefault="00F825A3" w:rsidP="00F825A3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1C98F5C" w14:textId="77777777" w:rsidR="00F825A3" w:rsidRPr="00DE1DCE" w:rsidRDefault="00F825A3" w:rsidP="00F825A3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5A3" w:rsidRPr="0035163B" w14:paraId="3E7C5637" w14:textId="77777777" w:rsidTr="00E16F0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14:paraId="326230A1" w14:textId="77777777" w:rsidR="00F825A3" w:rsidRPr="0035163B" w:rsidRDefault="00F825A3" w:rsidP="00F825A3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BF05B7D" w14:textId="3268F363" w:rsidR="00F825A3" w:rsidRPr="00AF13B2" w:rsidRDefault="00F825A3" w:rsidP="00F825A3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13B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4EF2C3CB" w14:textId="217C76E6" w:rsidR="00F825A3" w:rsidRPr="00480825" w:rsidRDefault="00F825A3" w:rsidP="00F825A3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221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24E267A" w14:textId="77777777" w:rsidR="00F825A3" w:rsidRPr="008A0B59" w:rsidRDefault="00F825A3" w:rsidP="00F825A3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B26E718" w14:textId="77777777" w:rsidR="00F825A3" w:rsidRPr="00DE1DCE" w:rsidRDefault="00F825A3" w:rsidP="00F825A3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1A02" w:rsidRPr="0035163B" w14:paraId="4355CC13" w14:textId="77777777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14:paraId="4304554C" w14:textId="77777777" w:rsidR="00F91A02" w:rsidRPr="0035163B" w:rsidRDefault="00F91A02" w:rsidP="00F91A02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8490BDE" w14:textId="139DAB47" w:rsidR="00F91A02" w:rsidRPr="00AF13B2" w:rsidRDefault="00F91A02" w:rsidP="00F91A02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13B2">
              <w:rPr>
                <w:rFonts w:ascii="Angsana New" w:hAnsi="Angsana New"/>
                <w:sz w:val="28"/>
                <w:szCs w:val="28"/>
              </w:rPr>
              <w:t>6,</w:t>
            </w:r>
            <w:r w:rsidR="00F825A3" w:rsidRPr="00AF13B2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45591386" w14:textId="54FC8072" w:rsidR="00F91A02" w:rsidRPr="00480825" w:rsidRDefault="00F91A02" w:rsidP="00F91A02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6,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F22396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54EC749" w14:textId="5FE90387" w:rsidR="00F91A02" w:rsidRPr="00F825A3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25A3">
              <w:rPr>
                <w:rFonts w:ascii="Angsana New" w:hAnsi="Angsana New" w:hint="cs"/>
                <w:sz w:val="28"/>
                <w:szCs w:val="28"/>
                <w:cs/>
              </w:rPr>
              <w:t>3.40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A3FF990" w14:textId="021FA013" w:rsidR="00F91A02" w:rsidRPr="00DE1DCE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3.35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3.4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F91A02" w:rsidRPr="0035163B" w14:paraId="0A11B77C" w14:textId="77777777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  <w:vAlign w:val="bottom"/>
          </w:tcPr>
          <w:p w14:paraId="4D82C8AC" w14:textId="77777777" w:rsidR="00F91A02" w:rsidRPr="0035163B" w:rsidRDefault="00F91A02" w:rsidP="00F91A02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D594B2C" w14:textId="458955B1" w:rsidR="00F91A02" w:rsidRPr="00AF13B2" w:rsidRDefault="00F91A02" w:rsidP="00F91A02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13B2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AF13B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AF13B2">
              <w:rPr>
                <w:rFonts w:ascii="Angsana New" w:hAnsi="Angsana New"/>
                <w:sz w:val="28"/>
                <w:szCs w:val="28"/>
              </w:rPr>
              <w:t>,</w:t>
            </w:r>
            <w:r w:rsidR="00F825A3" w:rsidRPr="00AF13B2">
              <w:rPr>
                <w:rFonts w:ascii="Angsana New" w:hAnsi="Angsana New"/>
                <w:sz w:val="28"/>
                <w:szCs w:val="28"/>
              </w:rPr>
              <w:t>961</w:t>
            </w:r>
            <w:r w:rsidRPr="00AF13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55A5A4E9" w14:textId="29EFFC5B" w:rsidR="00F91A02" w:rsidRPr="00011D27" w:rsidRDefault="00F91A02" w:rsidP="00F91A02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="00F22396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011D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14:paraId="4EB454E3" w14:textId="77777777" w:rsidR="00F91A02" w:rsidRPr="008A0B59" w:rsidRDefault="00F91A02" w:rsidP="00F91A02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14:paraId="772964EC" w14:textId="77777777" w:rsidR="00F91A02" w:rsidRPr="00DE1DCE" w:rsidRDefault="00F91A02" w:rsidP="00F91A02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1A02" w:rsidRPr="0035163B" w14:paraId="16363706" w14:textId="77777777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single" w:sz="4" w:space="0" w:color="auto"/>
            </w:tcBorders>
            <w:vAlign w:val="bottom"/>
          </w:tcPr>
          <w:p w14:paraId="64B8CC5D" w14:textId="77777777" w:rsidR="00F91A02" w:rsidRPr="0035163B" w:rsidRDefault="00F91A02" w:rsidP="00F91A02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084EE18" w14:textId="77777777" w:rsidR="00F91A02" w:rsidRPr="00AF13B2" w:rsidRDefault="00F91A02" w:rsidP="00F91A02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13B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6AECE2F" w14:textId="48376251" w:rsidR="00F91A02" w:rsidRPr="00480825" w:rsidRDefault="00F91A02" w:rsidP="00F91A02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14:paraId="1B28B525" w14:textId="77777777" w:rsidR="00F91A02" w:rsidRPr="008A0B59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14:paraId="03BA1EA4" w14:textId="77777777" w:rsidR="00F91A02" w:rsidRPr="00DE1DCE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972F09" w:rsidRPr="0035163B" w14:paraId="4C0D0D0C" w14:textId="77777777" w:rsidTr="0059468E">
        <w:trPr>
          <w:trHeight w:hRule="exact" w:val="397"/>
        </w:trPr>
        <w:tc>
          <w:tcPr>
            <w:tcW w:w="5441" w:type="dxa"/>
            <w:tcBorders>
              <w:top w:val="single" w:sz="4" w:space="0" w:color="auto"/>
              <w:bottom w:val="nil"/>
            </w:tcBorders>
          </w:tcPr>
          <w:p w14:paraId="38E9928F" w14:textId="77777777" w:rsidR="00972F09" w:rsidRPr="0035163B" w:rsidRDefault="00972F09" w:rsidP="003D58B0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ทีวีบี ทรี </w:t>
            </w:r>
            <w:proofErr w:type="spellStart"/>
            <w:r w:rsidRPr="0035163B">
              <w:rPr>
                <w:rFonts w:ascii="Angsana New" w:hAnsi="Angsana New"/>
                <w:sz w:val="28"/>
                <w:szCs w:val="28"/>
                <w:cs/>
              </w:rPr>
              <w:t>เน็ตเวอร์ค</w:t>
            </w:r>
            <w:proofErr w:type="spellEnd"/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 จำกัด           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3A84652" w14:textId="77777777" w:rsidR="00972F09" w:rsidRPr="00AF13B2" w:rsidRDefault="00972F09" w:rsidP="00CF14CB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99EB7D8" w14:textId="77777777" w:rsidR="00972F09" w:rsidRPr="006A6709" w:rsidRDefault="00972F09" w:rsidP="00DE1DCE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14:paraId="78FF9D47" w14:textId="77777777" w:rsidR="00972F09" w:rsidRPr="008A0B59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14:paraId="01419566" w14:textId="77777777"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14:paraId="290D0001" w14:textId="77777777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14:paraId="2BBA5888" w14:textId="77777777"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6E3302D" w14:textId="77777777" w:rsidR="00480825" w:rsidRPr="00AF13B2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13B2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4BBEEDC" w14:textId="77777777" w:rsidR="00480825" w:rsidRPr="00011D27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14:paraId="68C756D2" w14:textId="77777777" w:rsidR="00480825" w:rsidRPr="00011D27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14:paraId="425A9B84" w14:textId="77777777"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14:paraId="28A6DB6D" w14:textId="77777777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14:paraId="72C5F329" w14:textId="77777777"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F0E7311" w14:textId="77777777" w:rsidR="00480825" w:rsidRPr="00AF13B2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13B2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586120BA" w14:textId="77777777" w:rsidR="00480825" w:rsidRPr="00011D27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1315956" w14:textId="77777777" w:rsidR="00480825" w:rsidRPr="00F825A3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25A3">
              <w:rPr>
                <w:rFonts w:ascii="Angsana New" w:hAnsi="Angsana New" w:hint="cs"/>
                <w:sz w:val="28"/>
                <w:szCs w:val="28"/>
                <w:cs/>
              </w:rPr>
              <w:t>3.61-3.70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D3D02F1" w14:textId="77777777"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3.61-3.70</w:t>
            </w:r>
          </w:p>
        </w:tc>
      </w:tr>
      <w:tr w:rsidR="00B83991" w:rsidRPr="0035163B" w14:paraId="25A8B1AA" w14:textId="77777777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  <w:vAlign w:val="bottom"/>
          </w:tcPr>
          <w:p w14:paraId="243CB273" w14:textId="77777777" w:rsidR="00B83991" w:rsidRPr="0035163B" w:rsidRDefault="00B83991" w:rsidP="002821B8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796B50D" w14:textId="77777777" w:rsidR="00B83991" w:rsidRPr="00AF13B2" w:rsidRDefault="00B83991" w:rsidP="00BC683A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13B2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AF13B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AF13B2">
              <w:rPr>
                <w:rFonts w:ascii="Angsana New" w:hAnsi="Angsana New"/>
                <w:sz w:val="28"/>
                <w:szCs w:val="28"/>
              </w:rPr>
              <w:t>9,151)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7BAC944D" w14:textId="77777777" w:rsidR="00B83991" w:rsidRPr="00011D27" w:rsidRDefault="00B83991" w:rsidP="00DE1DCE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011D27">
              <w:rPr>
                <w:rFonts w:ascii="Angsana New" w:hAnsi="Angsana New"/>
                <w:sz w:val="28"/>
                <w:szCs w:val="28"/>
              </w:rPr>
              <w:t>9,151)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14:paraId="26C25359" w14:textId="77777777" w:rsidR="00B83991" w:rsidRPr="00F825A3" w:rsidRDefault="00B83991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14:paraId="08043D1A" w14:textId="77777777" w:rsidR="00B83991" w:rsidRPr="00DE1DCE" w:rsidRDefault="00B83991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14:paraId="71E2D6D9" w14:textId="77777777" w:rsidTr="00F22396">
        <w:trPr>
          <w:trHeight w:hRule="exact" w:val="389"/>
        </w:trPr>
        <w:tc>
          <w:tcPr>
            <w:tcW w:w="5441" w:type="dxa"/>
            <w:tcBorders>
              <w:top w:val="nil"/>
              <w:bottom w:val="single" w:sz="4" w:space="0" w:color="auto"/>
            </w:tcBorders>
            <w:vAlign w:val="bottom"/>
          </w:tcPr>
          <w:p w14:paraId="53B48878" w14:textId="77777777"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FE448E5" w14:textId="77777777" w:rsidR="00480825" w:rsidRPr="00AF13B2" w:rsidRDefault="00480825" w:rsidP="00BC683A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13B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03CD6937" w14:textId="77777777" w:rsidR="00480825" w:rsidRPr="00011D27" w:rsidRDefault="00480825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14:paraId="7A4A054B" w14:textId="77777777" w:rsidR="00480825" w:rsidRPr="00F825A3" w:rsidRDefault="00480825" w:rsidP="00CF14CB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14:paraId="04BA15CC" w14:textId="77777777" w:rsidR="00480825" w:rsidRPr="00DE1DCE" w:rsidRDefault="00480825" w:rsidP="00DE1DCE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21C2" w:rsidRPr="0035163B" w14:paraId="19001EA0" w14:textId="77777777" w:rsidTr="00884B25">
        <w:trPr>
          <w:trHeight w:hRule="exact" w:val="389"/>
        </w:trPr>
        <w:tc>
          <w:tcPr>
            <w:tcW w:w="5441" w:type="dxa"/>
            <w:tcBorders>
              <w:top w:val="single" w:sz="4" w:space="0" w:color="auto"/>
              <w:bottom w:val="nil"/>
            </w:tcBorders>
          </w:tcPr>
          <w:p w14:paraId="3CDC2C88" w14:textId="55B29759" w:rsidR="00C921C2" w:rsidRPr="0035163B" w:rsidRDefault="00C921C2" w:rsidP="003D58B0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  <w:cs/>
              </w:rPr>
            </w:pPr>
            <w:r w:rsidRPr="00C921C2">
              <w:rPr>
                <w:rFonts w:ascii="Angsana New" w:hAnsi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5A524A9" w14:textId="77777777" w:rsidR="00C921C2" w:rsidRPr="00F91A02" w:rsidRDefault="00C921C2" w:rsidP="00C921C2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0B7C5DA3" w14:textId="77777777" w:rsidR="00C921C2" w:rsidRPr="00011D27" w:rsidRDefault="00C921C2" w:rsidP="00C921C2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14:paraId="3D20DB74" w14:textId="77777777" w:rsidR="00C921C2" w:rsidRPr="00F825A3" w:rsidRDefault="00C921C2" w:rsidP="00C921C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14:paraId="308FD58C" w14:textId="77777777" w:rsidR="00C921C2" w:rsidRPr="00DE1DCE" w:rsidRDefault="00C921C2" w:rsidP="00C921C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7EB4EBC5" w14:textId="77777777" w:rsidTr="00884B25">
        <w:trPr>
          <w:trHeight w:hRule="exact" w:val="389"/>
        </w:trPr>
        <w:tc>
          <w:tcPr>
            <w:tcW w:w="5441" w:type="dxa"/>
            <w:tcBorders>
              <w:top w:val="nil"/>
              <w:bottom w:val="nil"/>
            </w:tcBorders>
          </w:tcPr>
          <w:p w14:paraId="7DB0CD74" w14:textId="3F652133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2C6E1CA" w14:textId="605AA797" w:rsidR="00F22396" w:rsidRPr="00AF13B2" w:rsidRDefault="00F22396" w:rsidP="005F6218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13B2">
              <w:rPr>
                <w:rFonts w:ascii="Angsana New" w:hAnsi="Angsana New"/>
                <w:sz w:val="28"/>
                <w:szCs w:val="28"/>
              </w:rPr>
              <w:t>4,</w:t>
            </w:r>
            <w:r w:rsidR="00F825A3" w:rsidRPr="00AF13B2">
              <w:rPr>
                <w:rFonts w:ascii="Angsana New" w:hAnsi="Angsana New"/>
                <w:sz w:val="28"/>
                <w:szCs w:val="28"/>
              </w:rPr>
              <w:t>472</w:t>
            </w:r>
            <w:r w:rsidRPr="00AF13B2">
              <w:rPr>
                <w:rFonts w:ascii="Angsana New" w:hAnsi="Angsana New"/>
                <w:sz w:val="28"/>
                <w:szCs w:val="28"/>
              </w:rPr>
              <w:t>,</w:t>
            </w:r>
            <w:r w:rsidR="00F825A3" w:rsidRPr="00AF13B2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2D0C598" w14:textId="3EA5B70C" w:rsidR="00F22396" w:rsidRPr="00011D27" w:rsidRDefault="00F22396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4,326,836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14:paraId="3E392F70" w14:textId="77777777" w:rsidR="00F22396" w:rsidRPr="00F825A3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14:paraId="32DDB6A7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76CA7FC6" w14:textId="77777777" w:rsidTr="00EA5E59">
        <w:trPr>
          <w:trHeight w:hRule="exact" w:val="389"/>
        </w:trPr>
        <w:tc>
          <w:tcPr>
            <w:tcW w:w="5441" w:type="dxa"/>
            <w:tcBorders>
              <w:top w:val="nil"/>
              <w:bottom w:val="nil"/>
            </w:tcBorders>
          </w:tcPr>
          <w:p w14:paraId="64C42EFD" w14:textId="12C8EF13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188781B" w14:textId="5E7F480B" w:rsidR="00F22396" w:rsidRPr="00F1268C" w:rsidRDefault="00AF13B2" w:rsidP="005F6218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268C">
              <w:rPr>
                <w:rFonts w:ascii="Angsana New" w:hAnsi="Angsana New"/>
                <w:sz w:val="28"/>
                <w:szCs w:val="28"/>
              </w:rPr>
              <w:t>17</w:t>
            </w:r>
            <w:r w:rsidR="00F22396" w:rsidRPr="00F1268C">
              <w:rPr>
                <w:rFonts w:ascii="Angsana New" w:hAnsi="Angsana New"/>
                <w:sz w:val="28"/>
                <w:szCs w:val="28"/>
              </w:rPr>
              <w:t>,</w:t>
            </w:r>
            <w:r w:rsidRPr="00F1268C">
              <w:rPr>
                <w:rFonts w:ascii="Angsana New" w:hAnsi="Angsana New"/>
                <w:sz w:val="28"/>
                <w:szCs w:val="28"/>
              </w:rPr>
              <w:t>833</w:t>
            </w:r>
          </w:p>
          <w:p w14:paraId="554B9027" w14:textId="77777777" w:rsidR="00F22396" w:rsidRPr="00F1268C" w:rsidRDefault="00F22396" w:rsidP="005F6218">
            <w:pPr>
              <w:ind w:left="-97" w:right="116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66C0D44" w14:textId="77777777" w:rsidR="00F22396" w:rsidRPr="00011D27" w:rsidRDefault="00F22396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145,641</w:t>
            </w:r>
          </w:p>
          <w:p w14:paraId="4EE605C1" w14:textId="77777777" w:rsidR="00F22396" w:rsidRPr="00011D27" w:rsidRDefault="00F22396" w:rsidP="00F22396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14:paraId="697791EE" w14:textId="77777777" w:rsidR="00F22396" w:rsidRPr="00F825A3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14:paraId="2B2648FB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6D4CD4C8" w14:textId="77777777" w:rsidTr="00EA5E59">
        <w:trPr>
          <w:trHeight w:hRule="exact" w:val="389"/>
        </w:trPr>
        <w:tc>
          <w:tcPr>
            <w:tcW w:w="5441" w:type="dxa"/>
            <w:tcBorders>
              <w:top w:val="nil"/>
              <w:bottom w:val="nil"/>
            </w:tcBorders>
          </w:tcPr>
          <w:p w14:paraId="6E8AD14D" w14:textId="11AD4369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E8C7560" w14:textId="00F4D0D0" w:rsidR="00F22396" w:rsidRPr="00F1268C" w:rsidRDefault="00AF13B2" w:rsidP="005F6218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268C">
              <w:rPr>
                <w:rFonts w:ascii="Angsana New" w:hAnsi="Angsana New"/>
                <w:sz w:val="28"/>
                <w:szCs w:val="28"/>
              </w:rPr>
              <w:t>(1,492,848)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4D7FCE33" w14:textId="54203E00" w:rsidR="00F22396" w:rsidRPr="00011D27" w:rsidRDefault="00F22396" w:rsidP="00F22396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14:paraId="3B164AB4" w14:textId="77777777" w:rsidR="00F22396" w:rsidRPr="00F825A3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14:paraId="613C9C80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17412245" w14:textId="77777777" w:rsidTr="00EA5E59">
        <w:trPr>
          <w:trHeight w:hRule="exact" w:val="389"/>
        </w:trPr>
        <w:tc>
          <w:tcPr>
            <w:tcW w:w="5441" w:type="dxa"/>
            <w:tcBorders>
              <w:top w:val="nil"/>
              <w:bottom w:val="single" w:sz="4" w:space="0" w:color="auto"/>
            </w:tcBorders>
          </w:tcPr>
          <w:p w14:paraId="6F8DC253" w14:textId="61C7DBB0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C64E64F" w14:textId="024FD843" w:rsidR="00F22396" w:rsidRPr="00F1268C" w:rsidRDefault="00AF13B2" w:rsidP="005F6218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268C">
              <w:rPr>
                <w:rFonts w:ascii="Angsana New" w:hAnsi="Angsana New"/>
                <w:sz w:val="28"/>
                <w:szCs w:val="28"/>
              </w:rPr>
              <w:t>2</w:t>
            </w:r>
            <w:r w:rsidR="00F22396" w:rsidRPr="00F1268C">
              <w:rPr>
                <w:rFonts w:ascii="Angsana New" w:hAnsi="Angsana New"/>
                <w:sz w:val="28"/>
                <w:szCs w:val="28"/>
              </w:rPr>
              <w:t>,</w:t>
            </w:r>
            <w:r w:rsidRPr="00F1268C">
              <w:rPr>
                <w:rFonts w:ascii="Angsana New" w:hAnsi="Angsana New"/>
                <w:sz w:val="28"/>
                <w:szCs w:val="28"/>
              </w:rPr>
              <w:t>997</w:t>
            </w:r>
            <w:r w:rsidR="00F22396" w:rsidRPr="00F1268C">
              <w:rPr>
                <w:rFonts w:ascii="Angsana New" w:hAnsi="Angsana New"/>
                <w:sz w:val="28"/>
                <w:szCs w:val="28"/>
              </w:rPr>
              <w:t>,4</w:t>
            </w:r>
            <w:r w:rsidRPr="00F1268C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35E43DCA" w14:textId="74B7262E" w:rsidR="00F22396" w:rsidRPr="00011D27" w:rsidRDefault="00F22396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4,472,477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023471A" w14:textId="08DD7DD2" w:rsidR="00F22396" w:rsidRPr="00F825A3" w:rsidRDefault="00F22396" w:rsidP="00F22396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25A3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F825A3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46B6652" w14:textId="343088DA" w:rsidR="00F22396" w:rsidRPr="00DE1DCE" w:rsidRDefault="00F22396" w:rsidP="00F22396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2F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8032F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F22396" w:rsidRPr="0035163B" w14:paraId="190201C7" w14:textId="77777777" w:rsidTr="00EA5E59">
        <w:trPr>
          <w:trHeight w:hRule="exact" w:val="389"/>
        </w:trPr>
        <w:tc>
          <w:tcPr>
            <w:tcW w:w="5441" w:type="dxa"/>
            <w:tcBorders>
              <w:top w:val="nil"/>
              <w:bottom w:val="nil"/>
            </w:tcBorders>
          </w:tcPr>
          <w:p w14:paraId="79BC1B9F" w14:textId="44FEE970" w:rsidR="00F22396" w:rsidRPr="0035163B" w:rsidRDefault="00F22396" w:rsidP="003D58B0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  <w:cs/>
              </w:rPr>
            </w:pPr>
            <w:r w:rsidRPr="00C921C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921C2">
              <w:rPr>
                <w:rFonts w:ascii="Angsana New" w:hAnsi="Angsana New" w:hint="cs"/>
                <w:sz w:val="28"/>
                <w:szCs w:val="28"/>
                <w:cs/>
              </w:rPr>
              <w:t>บางกอกเอ็น</w:t>
            </w:r>
            <w:proofErr w:type="spellStart"/>
            <w:r w:rsidRPr="00C921C2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C921C2">
              <w:rPr>
                <w:rFonts w:ascii="Angsana New" w:hAnsi="Angsana New" w:hint="cs"/>
                <w:sz w:val="28"/>
                <w:szCs w:val="28"/>
                <w:cs/>
              </w:rPr>
              <w:t>อร์เทนเม้น</w:t>
            </w:r>
            <w:proofErr w:type="spellStart"/>
            <w:r w:rsidRPr="00C921C2">
              <w:rPr>
                <w:rFonts w:ascii="Angsana New" w:hAnsi="Angsana New" w:hint="cs"/>
                <w:sz w:val="28"/>
                <w:szCs w:val="28"/>
                <w:cs/>
              </w:rPr>
              <w:t>ต์</w:t>
            </w:r>
            <w:proofErr w:type="spellEnd"/>
            <w:r w:rsidRPr="00C921C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35163B">
              <w:rPr>
                <w:sz w:val="28"/>
                <w:szCs w:val="28"/>
                <w:cs/>
              </w:rPr>
              <w:t xml:space="preserve">           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07C97CD" w14:textId="77777777" w:rsidR="00F22396" w:rsidRPr="00F1268C" w:rsidRDefault="00F22396" w:rsidP="00F22396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06D862D3" w14:textId="77777777" w:rsidR="00F22396" w:rsidRPr="00011D27" w:rsidRDefault="00F22396" w:rsidP="00F22396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14:paraId="3653F9D7" w14:textId="77777777" w:rsidR="00F22396" w:rsidRPr="00F825A3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14:paraId="4EA487FE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0AC8D52F" w14:textId="77777777" w:rsidTr="00EA5E59">
        <w:trPr>
          <w:trHeight w:hRule="exact" w:val="389"/>
        </w:trPr>
        <w:tc>
          <w:tcPr>
            <w:tcW w:w="5441" w:type="dxa"/>
            <w:tcBorders>
              <w:top w:val="nil"/>
              <w:bottom w:val="nil"/>
            </w:tcBorders>
          </w:tcPr>
          <w:p w14:paraId="2019EA13" w14:textId="024E4A27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D35A6CF" w14:textId="5027F366" w:rsidR="00F22396" w:rsidRPr="00F1268C" w:rsidRDefault="00F22396" w:rsidP="005F6218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268C">
              <w:rPr>
                <w:rFonts w:ascii="Angsana New" w:hAnsi="Angsana New"/>
                <w:sz w:val="28"/>
                <w:szCs w:val="28"/>
              </w:rPr>
              <w:t>3</w:t>
            </w:r>
            <w:r w:rsidR="00AF13B2" w:rsidRPr="00F1268C">
              <w:rPr>
                <w:rFonts w:ascii="Angsana New" w:hAnsi="Angsana New"/>
                <w:sz w:val="28"/>
                <w:szCs w:val="28"/>
              </w:rPr>
              <w:t>30</w:t>
            </w:r>
            <w:r w:rsidRPr="00F1268C">
              <w:rPr>
                <w:rFonts w:ascii="Angsana New" w:hAnsi="Angsana New"/>
                <w:sz w:val="28"/>
                <w:szCs w:val="28"/>
              </w:rPr>
              <w:t>,</w:t>
            </w:r>
            <w:r w:rsidR="00AF13B2" w:rsidRPr="00F1268C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E4D06C0" w14:textId="174DED17" w:rsidR="00F22396" w:rsidRPr="00011D27" w:rsidRDefault="00F22396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14:paraId="5C08CC64" w14:textId="77777777" w:rsidR="00F22396" w:rsidRPr="00F825A3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14:paraId="5895ED98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42F9" w:rsidRPr="0035163B" w14:paraId="5F12E52A" w14:textId="77777777" w:rsidTr="00EA5E59">
        <w:trPr>
          <w:trHeight w:hRule="exact" w:val="389"/>
        </w:trPr>
        <w:tc>
          <w:tcPr>
            <w:tcW w:w="5441" w:type="dxa"/>
            <w:tcBorders>
              <w:top w:val="nil"/>
              <w:bottom w:val="nil"/>
            </w:tcBorders>
          </w:tcPr>
          <w:p w14:paraId="71DC3C87" w14:textId="43782EB0" w:rsidR="006142F9" w:rsidRPr="0035163B" w:rsidRDefault="006142F9" w:rsidP="006142F9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22396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90AEE39" w14:textId="4AF59F12" w:rsidR="006142F9" w:rsidRPr="00F1268C" w:rsidRDefault="006142F9" w:rsidP="006142F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6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2361B8D5" w14:textId="0B913B6A" w:rsidR="006142F9" w:rsidRPr="00011D27" w:rsidRDefault="006142F9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011D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771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6FC78BA" w14:textId="77777777" w:rsidR="006142F9" w:rsidRPr="00F825A3" w:rsidRDefault="006142F9" w:rsidP="006142F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EB05DFF" w14:textId="77777777" w:rsidR="006142F9" w:rsidRPr="00DE1DCE" w:rsidRDefault="006142F9" w:rsidP="006142F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42F9" w:rsidRPr="0035163B" w14:paraId="74C721B0" w14:textId="77777777" w:rsidTr="00EA5E59">
        <w:trPr>
          <w:trHeight w:hRule="exact" w:val="389"/>
        </w:trPr>
        <w:tc>
          <w:tcPr>
            <w:tcW w:w="5441" w:type="dxa"/>
            <w:tcBorders>
              <w:top w:val="nil"/>
              <w:bottom w:val="single" w:sz="4" w:space="0" w:color="auto"/>
            </w:tcBorders>
          </w:tcPr>
          <w:p w14:paraId="3F3AC357" w14:textId="10CBCDA8" w:rsidR="006142F9" w:rsidRPr="0035163B" w:rsidRDefault="006142F9" w:rsidP="006142F9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C64B3ED" w14:textId="50FB7575" w:rsidR="006142F9" w:rsidRPr="00F1268C" w:rsidRDefault="006142F9" w:rsidP="006142F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268C">
              <w:rPr>
                <w:rFonts w:ascii="Angsana New" w:hAnsi="Angsana New"/>
                <w:sz w:val="28"/>
                <w:szCs w:val="28"/>
              </w:rPr>
              <w:t>3</w:t>
            </w:r>
            <w:r w:rsidR="00AF13B2" w:rsidRPr="00F1268C">
              <w:rPr>
                <w:rFonts w:ascii="Angsana New" w:hAnsi="Angsana New"/>
                <w:sz w:val="28"/>
                <w:szCs w:val="28"/>
              </w:rPr>
              <w:t>3</w:t>
            </w:r>
            <w:r w:rsidRPr="00F1268C">
              <w:rPr>
                <w:rFonts w:ascii="Angsana New" w:hAnsi="Angsana New"/>
                <w:sz w:val="28"/>
                <w:szCs w:val="28"/>
              </w:rPr>
              <w:t>0,</w:t>
            </w:r>
            <w:r w:rsidR="00AF13B2" w:rsidRPr="00F1268C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4E576FCD" w14:textId="5792E7F4" w:rsidR="006142F9" w:rsidRPr="00011D27" w:rsidRDefault="006142F9" w:rsidP="006142F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11D27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771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B68EA1C" w14:textId="338AD2C7" w:rsidR="006142F9" w:rsidRPr="00F825A3" w:rsidRDefault="006142F9" w:rsidP="006142F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25A3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F825A3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2E9F775" w14:textId="6FC4F35B" w:rsidR="006142F9" w:rsidRPr="00DE1DCE" w:rsidRDefault="006142F9" w:rsidP="006142F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2F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8032F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6142F9" w:rsidRPr="0035163B" w14:paraId="3DF1983C" w14:textId="77777777" w:rsidTr="00F22396">
        <w:trPr>
          <w:trHeight w:hRule="exact" w:val="389"/>
        </w:trPr>
        <w:tc>
          <w:tcPr>
            <w:tcW w:w="5441" w:type="dxa"/>
            <w:tcBorders>
              <w:top w:val="nil"/>
              <w:bottom w:val="single" w:sz="4" w:space="0" w:color="auto"/>
            </w:tcBorders>
            <w:vAlign w:val="center"/>
          </w:tcPr>
          <w:p w14:paraId="405891FF" w14:textId="71B8ECCE" w:rsidR="006142F9" w:rsidRPr="0035163B" w:rsidRDefault="006142F9" w:rsidP="006142F9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rFonts w:hint="cs"/>
                <w:spacing w:val="-4"/>
                <w:sz w:val="28"/>
                <w:szCs w:val="28"/>
                <w:cs/>
              </w:rPr>
              <w:t>รวมเงินให้กู้ยืมแก่บริษัทย่อย-สุทธิ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0E5CD4A" w14:textId="3A7C363A" w:rsidR="006142F9" w:rsidRPr="00F1268C" w:rsidRDefault="00AF13B2" w:rsidP="005F6218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268C">
              <w:rPr>
                <w:rFonts w:ascii="Angsana New" w:hAnsi="Angsana New"/>
                <w:sz w:val="28"/>
                <w:szCs w:val="28"/>
              </w:rPr>
              <w:t>3</w:t>
            </w:r>
            <w:r w:rsidR="006142F9" w:rsidRPr="00F1268C">
              <w:rPr>
                <w:rFonts w:ascii="Angsana New" w:hAnsi="Angsana New"/>
                <w:sz w:val="28"/>
                <w:szCs w:val="28"/>
              </w:rPr>
              <w:t>,</w:t>
            </w:r>
            <w:r w:rsidRPr="00F1268C">
              <w:rPr>
                <w:rFonts w:ascii="Angsana New" w:hAnsi="Angsana New"/>
                <w:sz w:val="28"/>
                <w:szCs w:val="28"/>
              </w:rPr>
              <w:t>328</w:t>
            </w:r>
            <w:r w:rsidR="006142F9" w:rsidRPr="00F1268C">
              <w:rPr>
                <w:rFonts w:ascii="Angsana New" w:hAnsi="Angsana New"/>
                <w:sz w:val="28"/>
                <w:szCs w:val="28"/>
              </w:rPr>
              <w:t>,</w:t>
            </w:r>
            <w:r w:rsidRPr="00F1268C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47B5" w14:textId="2F7809A7" w:rsidR="006142F9" w:rsidRPr="00011D27" w:rsidRDefault="006142F9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803</w:t>
            </w:r>
            <w:r w:rsidRPr="00011D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248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B28AA97" w14:textId="77777777" w:rsidR="006142F9" w:rsidRPr="00011D27" w:rsidRDefault="006142F9" w:rsidP="006142F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122559C5" w14:textId="77777777" w:rsidR="006142F9" w:rsidRPr="00DE1DCE" w:rsidRDefault="006142F9" w:rsidP="006142F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E3FB961" w14:textId="77777777" w:rsidR="001B38AE" w:rsidRPr="00F71A04" w:rsidRDefault="001B38AE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14:paraId="735879FE" w14:textId="77777777" w:rsidR="007119BD" w:rsidRDefault="007119BD" w:rsidP="007119BD">
      <w:pPr>
        <w:ind w:right="-871"/>
        <w:rPr>
          <w:rFonts w:ascii="Angsana New" w:hAnsi="Angsana New"/>
          <w:b/>
          <w:bCs/>
        </w:rPr>
      </w:pPr>
    </w:p>
    <w:p w14:paraId="244CFAEA" w14:textId="4913EE70" w:rsidR="00E63A11" w:rsidRDefault="00E63A11" w:rsidP="007119BD">
      <w:pPr>
        <w:ind w:right="-871"/>
        <w:rPr>
          <w:rFonts w:ascii="Angsana New" w:hAnsi="Angsana New"/>
          <w:b/>
          <w:bCs/>
        </w:rPr>
      </w:pPr>
    </w:p>
    <w:p w14:paraId="1CAF08F2" w14:textId="01F6DF9E" w:rsidR="00C921C2" w:rsidRDefault="00C921C2" w:rsidP="007119BD">
      <w:pPr>
        <w:ind w:right="-871"/>
        <w:rPr>
          <w:rFonts w:ascii="Angsana New" w:hAnsi="Angsana New"/>
          <w:b/>
          <w:bCs/>
        </w:rPr>
      </w:pPr>
    </w:p>
    <w:p w14:paraId="76ED709C" w14:textId="0E060411" w:rsidR="00C921C2" w:rsidRDefault="00C921C2" w:rsidP="007119BD">
      <w:pPr>
        <w:ind w:right="-871"/>
        <w:rPr>
          <w:rFonts w:ascii="Angsana New" w:hAnsi="Angsana New"/>
          <w:b/>
          <w:bCs/>
        </w:rPr>
      </w:pPr>
    </w:p>
    <w:p w14:paraId="17D6C03E" w14:textId="2499C99D" w:rsidR="00C921C2" w:rsidRDefault="00C921C2" w:rsidP="007119BD">
      <w:pPr>
        <w:ind w:right="-871"/>
        <w:rPr>
          <w:rFonts w:ascii="Angsana New" w:hAnsi="Angsana New"/>
          <w:b/>
          <w:bCs/>
        </w:rPr>
      </w:pPr>
    </w:p>
    <w:p w14:paraId="3AD863A1" w14:textId="3DF9C5DB" w:rsidR="00C921C2" w:rsidRDefault="00C921C2" w:rsidP="007119BD">
      <w:pPr>
        <w:ind w:right="-871"/>
        <w:rPr>
          <w:rFonts w:ascii="Angsana New" w:hAnsi="Angsana New"/>
          <w:b/>
          <w:bCs/>
        </w:rPr>
      </w:pPr>
    </w:p>
    <w:p w14:paraId="32284192" w14:textId="77777777" w:rsidR="009F1FD6" w:rsidRDefault="009F1FD6" w:rsidP="007119BD">
      <w:pPr>
        <w:ind w:right="-871"/>
        <w:rPr>
          <w:rFonts w:ascii="Angsana New" w:hAnsi="Angsana New"/>
          <w:b/>
          <w:bCs/>
        </w:rPr>
      </w:pPr>
    </w:p>
    <w:p w14:paraId="42D28107" w14:textId="77777777" w:rsidR="00C921C2" w:rsidRDefault="00C921C2" w:rsidP="007119BD">
      <w:pPr>
        <w:ind w:right="-871"/>
        <w:rPr>
          <w:rFonts w:ascii="Angsana New" w:hAnsi="Angsana New"/>
          <w:b/>
          <w:bCs/>
        </w:rPr>
      </w:pPr>
    </w:p>
    <w:p w14:paraId="38429D61" w14:textId="77777777" w:rsidR="00C748C1" w:rsidRPr="007904B7" w:rsidRDefault="0073412D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14:paraId="6E9C58D1" w14:textId="752C2C66" w:rsidR="00943E42" w:rsidRPr="0016745A" w:rsidRDefault="00943E42" w:rsidP="00627903">
      <w:pPr>
        <w:tabs>
          <w:tab w:val="left" w:pos="644"/>
          <w:tab w:val="left" w:pos="1440"/>
        </w:tabs>
        <w:ind w:left="644" w:right="1082" w:firstLine="532"/>
        <w:rPr>
          <w:rFonts w:ascii="Times New Roman" w:hAnsi="Times New Roman"/>
          <w:cs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7F084E2C" w14:textId="77777777" w:rsidR="00A91662" w:rsidRPr="005C2463" w:rsidRDefault="00A91662" w:rsidP="00A91662">
      <w:pPr>
        <w:tabs>
          <w:tab w:val="left" w:pos="284"/>
          <w:tab w:val="left" w:pos="360"/>
          <w:tab w:val="left" w:pos="851"/>
        </w:tabs>
        <w:spacing w:line="192" w:lineRule="auto"/>
        <w:ind w:left="295" w:right="-19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855" w:type="dxa"/>
        <w:tblInd w:w="738" w:type="dxa"/>
        <w:tblLayout w:type="fixed"/>
        <w:tblLook w:val="0600" w:firstRow="0" w:lastRow="0" w:firstColumn="0" w:lastColumn="0" w:noHBand="1" w:noVBand="1"/>
      </w:tblPr>
      <w:tblGrid>
        <w:gridCol w:w="4938"/>
        <w:gridCol w:w="1234"/>
        <w:gridCol w:w="1207"/>
        <w:gridCol w:w="1231"/>
        <w:gridCol w:w="1245"/>
      </w:tblGrid>
      <w:tr w:rsidR="00A91662" w:rsidRPr="005C2463" w14:paraId="700F2287" w14:textId="77777777" w:rsidTr="00A91662"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BDEC0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D53D3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5AB09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14:paraId="35AFCE23" w14:textId="77777777" w:rsidTr="00A91662"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C7FF8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6085C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A543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36F51" w:rsidRPr="005C2463" w14:paraId="7E7BAB37" w14:textId="77777777" w:rsidTr="00A91662">
        <w:tc>
          <w:tcPr>
            <w:tcW w:w="4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E38A" w14:textId="77777777" w:rsidR="00736F51" w:rsidRPr="005C2463" w:rsidRDefault="00736F51" w:rsidP="00736F51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BD0245" w14:textId="274C8D8F" w:rsidR="00736F51" w:rsidRPr="005F6218" w:rsidRDefault="00736F51" w:rsidP="00736F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F6218">
              <w:rPr>
                <w:rFonts w:ascii="Angsana New" w:hAnsi="Angsana New" w:hint="cs"/>
                <w:cs/>
              </w:rPr>
              <w:t>3</w:t>
            </w:r>
            <w:r w:rsidRPr="005F6218">
              <w:rPr>
                <w:rFonts w:ascii="Angsana New" w:hAnsi="Angsana New"/>
              </w:rPr>
              <w:t xml:space="preserve">1 </w:t>
            </w:r>
            <w:r w:rsidRPr="005F6218">
              <w:rPr>
                <w:rFonts w:ascii="Angsana New" w:hAnsi="Angsana New" w:hint="cs"/>
                <w:cs/>
              </w:rPr>
              <w:t xml:space="preserve">มี.ค. </w:t>
            </w:r>
            <w:r w:rsidRPr="005F6218">
              <w:rPr>
                <w:rFonts w:ascii="Angsana New" w:hAnsi="Angsana New"/>
              </w:rPr>
              <w:t>2565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CE270" w14:textId="1D572E56" w:rsidR="00736F51" w:rsidRPr="005F6218" w:rsidRDefault="00736F51" w:rsidP="00736F51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5F6218">
              <w:rPr>
                <w:rFonts w:ascii="Angsana New" w:hAnsi="Angsana New"/>
              </w:rPr>
              <w:t xml:space="preserve">31 </w:t>
            </w:r>
            <w:r w:rsidRPr="005F6218">
              <w:rPr>
                <w:rFonts w:ascii="Angsana New" w:hAnsi="Angsana New" w:hint="cs"/>
                <w:cs/>
              </w:rPr>
              <w:t xml:space="preserve">ธ.ค. </w:t>
            </w:r>
            <w:r w:rsidRPr="005F6218">
              <w:rPr>
                <w:rFonts w:ascii="Angsana New" w:hAnsi="Angsana New"/>
              </w:rPr>
              <w:t>2564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157C691" w14:textId="79FE2B0B" w:rsidR="00736F51" w:rsidRPr="005F6218" w:rsidRDefault="00736F51" w:rsidP="00736F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F6218">
              <w:rPr>
                <w:rFonts w:ascii="Angsana New" w:hAnsi="Angsana New" w:hint="cs"/>
                <w:cs/>
              </w:rPr>
              <w:t>3</w:t>
            </w:r>
            <w:r w:rsidRPr="005F6218">
              <w:rPr>
                <w:rFonts w:ascii="Angsana New" w:hAnsi="Angsana New"/>
              </w:rPr>
              <w:t xml:space="preserve">1 </w:t>
            </w:r>
            <w:r w:rsidRPr="005F6218">
              <w:rPr>
                <w:rFonts w:ascii="Angsana New" w:hAnsi="Angsana New" w:hint="cs"/>
                <w:cs/>
              </w:rPr>
              <w:t xml:space="preserve">มี.ค. </w:t>
            </w:r>
            <w:r w:rsidRPr="005F6218">
              <w:rPr>
                <w:rFonts w:ascii="Angsana New" w:hAnsi="Angsana New"/>
              </w:rPr>
              <w:t>2565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98763" w14:textId="203F7CEE" w:rsidR="00736F51" w:rsidRPr="005F6218" w:rsidRDefault="00736F51" w:rsidP="00736F51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5F6218">
              <w:rPr>
                <w:rFonts w:ascii="Angsana New" w:hAnsi="Angsana New"/>
              </w:rPr>
              <w:t xml:space="preserve">31 </w:t>
            </w:r>
            <w:r w:rsidRPr="005F6218">
              <w:rPr>
                <w:rFonts w:ascii="Angsana New" w:hAnsi="Angsana New" w:hint="cs"/>
                <w:cs/>
              </w:rPr>
              <w:t xml:space="preserve">ธ.ค. </w:t>
            </w:r>
            <w:r w:rsidRPr="005F6218">
              <w:rPr>
                <w:rFonts w:ascii="Angsana New" w:hAnsi="Angsana New"/>
              </w:rPr>
              <w:t>2564</w:t>
            </w:r>
          </w:p>
        </w:tc>
      </w:tr>
      <w:tr w:rsidR="00A91662" w:rsidRPr="005C2463" w14:paraId="4F1B34F9" w14:textId="77777777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14:paraId="69645D68" w14:textId="77777777" w:rsidR="00A91662" w:rsidRPr="005C2463" w:rsidRDefault="00A91662" w:rsidP="00A91662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14:paraId="4A604582" w14:textId="77777777"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6A576730" w14:textId="77777777"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61E89E9" w14:textId="77777777"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  <w:vAlign w:val="center"/>
          </w:tcPr>
          <w:p w14:paraId="4C9D7195" w14:textId="77777777"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A91662" w:rsidRPr="005C2463" w14:paraId="51C13E1B" w14:textId="77777777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14:paraId="61CC181C" w14:textId="77777777" w:rsidR="00A91662" w:rsidRPr="005C2463" w:rsidRDefault="00A91662" w:rsidP="00DE575C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14:paraId="6DC5DA56" w14:textId="77777777"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5A561239" w14:textId="77777777" w:rsidR="00A91662" w:rsidRPr="00011D27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305EDA6" w14:textId="77777777" w:rsidR="00A91662" w:rsidRPr="00011D27" w:rsidRDefault="00A91662" w:rsidP="00DE575C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34,999</w:t>
            </w: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</w:tcPr>
          <w:p w14:paraId="057AC416" w14:textId="77777777"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736F51" w:rsidRPr="005C2463" w14:paraId="15F78DD9" w14:textId="77777777" w:rsidTr="00A91662">
        <w:tc>
          <w:tcPr>
            <w:tcW w:w="73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89A22" w14:textId="77777777" w:rsidR="00736F51" w:rsidRPr="00011D27" w:rsidRDefault="00736F51" w:rsidP="00736F51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011D27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FAE0D7B" w14:textId="77777777" w:rsidR="00736F51" w:rsidRPr="00011D27" w:rsidRDefault="00736F51" w:rsidP="00736F51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34,999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347D65E" w14:textId="56ED414E" w:rsidR="00736F51" w:rsidRPr="005C2463" w:rsidRDefault="00736F51" w:rsidP="00736F51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A91662" w:rsidRPr="005C2463" w14:paraId="11213BF4" w14:textId="77777777" w:rsidTr="00A91662">
        <w:tc>
          <w:tcPr>
            <w:tcW w:w="7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C10" w14:textId="77777777" w:rsidR="00A91662" w:rsidRPr="00011D27" w:rsidRDefault="00A91662" w:rsidP="00DE575C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A0328">
              <w:rPr>
                <w:rFonts w:ascii="Angsana New" w:hAnsi="Angsana New" w:hint="cs"/>
                <w:u w:val="single"/>
                <w:cs/>
              </w:rPr>
              <w:t>หัก</w:t>
            </w:r>
            <w:r w:rsidR="00442D06" w:rsidRPr="009A0328">
              <w:rPr>
                <w:rFonts w:ascii="Angsana New" w:hAnsi="Angsana New" w:hint="cs"/>
                <w:cs/>
              </w:rPr>
              <w:t xml:space="preserve"> ผลขาดทุนจากการวัดมูล</w:t>
            </w:r>
            <w:r w:rsidRPr="009A0328">
              <w:rPr>
                <w:rFonts w:ascii="Angsana New" w:hAnsi="Angsana New" w:hint="cs"/>
                <w:cs/>
              </w:rPr>
              <w:t>ค่าเงินลงทุน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5837E6C" w14:textId="77777777" w:rsidR="00A91662" w:rsidRPr="00011D27" w:rsidRDefault="00A91662" w:rsidP="00DE575C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(34,999)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095E28F" w14:textId="65DC5BCD" w:rsidR="00A91662" w:rsidRPr="005C2463" w:rsidRDefault="00A91662" w:rsidP="00DE575C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</w:t>
            </w:r>
            <w:r w:rsidR="0011039B">
              <w:rPr>
                <w:rFonts w:ascii="Angsana New" w:hAnsi="Angsana New" w:hint="cs"/>
                <w:cs/>
              </w:rPr>
              <w:t>4</w:t>
            </w:r>
            <w:r w:rsidR="0011039B">
              <w:rPr>
                <w:rFonts w:ascii="Angsana New" w:hAnsi="Angsana New"/>
              </w:rPr>
              <w:t>,999</w:t>
            </w:r>
            <w:r w:rsidRPr="005C2463">
              <w:rPr>
                <w:rFonts w:ascii="Angsana New" w:hAnsi="Angsana New"/>
              </w:rPr>
              <w:t>)</w:t>
            </w:r>
          </w:p>
        </w:tc>
      </w:tr>
      <w:tr w:rsidR="0011039B" w:rsidRPr="005C2463" w14:paraId="251B9F8D" w14:textId="77777777" w:rsidTr="00A91662">
        <w:tc>
          <w:tcPr>
            <w:tcW w:w="7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B55E" w14:textId="77777777" w:rsidR="0011039B" w:rsidRPr="00011D27" w:rsidRDefault="0011039B" w:rsidP="0011039B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011D27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011D27">
              <w:rPr>
                <w:rFonts w:ascii="Angsana New" w:hAnsi="Angsana New"/>
              </w:rPr>
              <w:t xml:space="preserve"> - </w:t>
            </w:r>
            <w:r w:rsidRPr="00011D27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D0B9F31" w14:textId="77777777" w:rsidR="0011039B" w:rsidRPr="00011D27" w:rsidRDefault="0011039B" w:rsidP="0011039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1E6FA42" w14:textId="486E8C3F" w:rsidR="0011039B" w:rsidRPr="005C2463" w:rsidRDefault="0011039B" w:rsidP="0011039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</w:tr>
    </w:tbl>
    <w:p w14:paraId="2FC4BB71" w14:textId="77777777" w:rsidR="00A91662" w:rsidRPr="005C2463" w:rsidRDefault="00A91662" w:rsidP="00226F7A">
      <w:pPr>
        <w:pStyle w:val="BodyText2"/>
        <w:ind w:left="426" w:right="-439" w:firstLine="204"/>
        <w:rPr>
          <w:rFonts w:ascii="Angsana New" w:hAnsi="Angsana New"/>
          <w:b/>
          <w:bCs/>
        </w:rPr>
      </w:pPr>
      <w:r w:rsidRPr="005C2463">
        <w:rPr>
          <w:rFonts w:ascii="Angsana New" w:hAnsi="Angsana New" w:hint="cs"/>
          <w:cs/>
        </w:rPr>
        <w:t>* อยู่ระหว่างการชำระบัญชี</w:t>
      </w:r>
    </w:p>
    <w:p w14:paraId="2806214E" w14:textId="77777777"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29AE68C9" w14:textId="6D079824" w:rsidR="00FE4E13" w:rsidRPr="00627903" w:rsidRDefault="00226F7A" w:rsidP="00627903">
      <w:pPr>
        <w:spacing w:line="380" w:lineRule="exact"/>
        <w:ind w:left="618" w:right="-159" w:firstLine="533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 w:rsidR="00A24B90"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32E940F7" w14:textId="77777777" w:rsidR="00664EF6" w:rsidRPr="001B68C3" w:rsidRDefault="00664EF6" w:rsidP="00627903">
      <w:pPr>
        <w:pStyle w:val="BodyText2"/>
        <w:ind w:right="-439"/>
        <w:rPr>
          <w:rFonts w:ascii="Angsana New" w:hAnsi="Angsana New"/>
          <w:sz w:val="12"/>
          <w:szCs w:val="12"/>
        </w:rPr>
      </w:pPr>
    </w:p>
    <w:p w14:paraId="396E0D3C" w14:textId="77777777" w:rsidR="00B30563" w:rsidRDefault="00A0342B" w:rsidP="003D58B0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4DFE97E7" w14:textId="77777777" w:rsidR="005F5FC6" w:rsidRPr="00C342A0" w:rsidRDefault="00A24B90" w:rsidP="00B30563">
      <w:pPr>
        <w:spacing w:line="300" w:lineRule="atLeast"/>
        <w:ind w:left="630" w:right="-311"/>
        <w:rPr>
          <w:rFonts w:ascii="Angsana New" w:hAnsi="Angsana New"/>
        </w:rPr>
      </w:pPr>
      <w:r>
        <w:rPr>
          <w:rFonts w:ascii="Angsana New" w:hAnsi="Angsana New"/>
        </w:rPr>
        <w:t>8.</w:t>
      </w:r>
      <w:r w:rsidR="00614FCB">
        <w:rPr>
          <w:rFonts w:ascii="Angsana New" w:hAnsi="Angsana New"/>
        </w:rPr>
        <w:t>1</w:t>
      </w:r>
      <w:r w:rsidR="00AC34FA">
        <w:rPr>
          <w:rFonts w:ascii="Angsana New" w:hAnsi="Angsana New" w:hint="cs"/>
          <w:cs/>
        </w:rPr>
        <w:t xml:space="preserve"> </w:t>
      </w:r>
      <w:r w:rsidR="005C400F" w:rsidRPr="00C342A0">
        <w:rPr>
          <w:rFonts w:ascii="Angsana New" w:hAnsi="Angsana New" w:hint="cs"/>
          <w:cs/>
        </w:rPr>
        <w:t>เงิน</w:t>
      </w:r>
      <w:r w:rsidR="00F171FA" w:rsidRPr="00C342A0">
        <w:rPr>
          <w:rFonts w:ascii="Angsana New" w:hAnsi="Angsana New" w:hint="cs"/>
          <w:cs/>
        </w:rPr>
        <w:t>ลงทุนใน</w:t>
      </w:r>
      <w:r w:rsidR="005C400F" w:rsidRPr="00C342A0">
        <w:rPr>
          <w:rFonts w:ascii="Angsana New" w:hAnsi="Angsana New" w:hint="cs"/>
          <w:cs/>
        </w:rPr>
        <w:t>ตราสารทุนในความต้องการ</w:t>
      </w:r>
      <w:r w:rsidR="00CC433F" w:rsidRPr="00C342A0">
        <w:rPr>
          <w:rFonts w:ascii="Angsana New" w:hAnsi="Angsana New" w:hint="cs"/>
          <w:cs/>
        </w:rPr>
        <w:t>ของ</w:t>
      </w:r>
      <w:r w:rsidR="005C400F" w:rsidRPr="009A0328">
        <w:rPr>
          <w:rFonts w:ascii="Angsana New" w:hAnsi="Angsana New" w:hint="cs"/>
          <w:cs/>
        </w:rPr>
        <w:t>ตลาด</w:t>
      </w:r>
      <w:r w:rsidR="00442D06" w:rsidRPr="009A0328">
        <w:rPr>
          <w:rFonts w:ascii="Angsana New" w:hAnsi="Angsana New" w:hint="cs"/>
          <w:cs/>
        </w:rPr>
        <w:t>-วัดมูลค่ายุติธ</w:t>
      </w:r>
      <w:r w:rsidR="00ED4332" w:rsidRPr="009A0328">
        <w:rPr>
          <w:rFonts w:ascii="Angsana New" w:hAnsi="Angsana New" w:hint="cs"/>
          <w:cs/>
        </w:rPr>
        <w:t>รรมผ่านงบกำไรขาดทุนเบ็ดเสร็จ</w:t>
      </w:r>
      <w:r w:rsidR="00F171FA" w:rsidRPr="00C342A0">
        <w:rPr>
          <w:rFonts w:ascii="Angsana New" w:hAnsi="Angsana New" w:hint="cs"/>
          <w:cs/>
        </w:rPr>
        <w:tab/>
      </w:r>
      <w:r w:rsidR="00F171FA" w:rsidRPr="00C342A0">
        <w:rPr>
          <w:rFonts w:ascii="Angsana New" w:hAnsi="Angsana New" w:hint="cs"/>
          <w:cs/>
        </w:rPr>
        <w:tab/>
      </w:r>
    </w:p>
    <w:p w14:paraId="3B166258" w14:textId="77777777" w:rsidR="000F789C" w:rsidRPr="00664EF6" w:rsidRDefault="00A115E8" w:rsidP="00015957">
      <w:pPr>
        <w:spacing w:line="300" w:lineRule="atLeast"/>
        <w:ind w:left="630" w:right="-194"/>
        <w:jc w:val="right"/>
        <w:rPr>
          <w:rFonts w:ascii="Angsana New" w:hAnsi="Angsana New"/>
          <w:b/>
          <w:bCs/>
          <w:cs/>
        </w:rPr>
      </w:pPr>
      <w:r w:rsidRPr="00664EF6">
        <w:rPr>
          <w:cs/>
        </w:rPr>
        <w:t xml:space="preserve">หน่วย </w:t>
      </w:r>
      <w:r w:rsidR="000F789C" w:rsidRPr="00664EF6">
        <w:t xml:space="preserve">: </w:t>
      </w:r>
      <w:r w:rsidR="00B55439" w:rsidRPr="00664EF6">
        <w:rPr>
          <w:cs/>
        </w:rPr>
        <w:t>พัน</w:t>
      </w:r>
      <w:r w:rsidR="000F789C" w:rsidRPr="00664EF6">
        <w:rPr>
          <w:cs/>
        </w:rPr>
        <w:t>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5"/>
        <w:gridCol w:w="1926"/>
        <w:gridCol w:w="1926"/>
      </w:tblGrid>
      <w:tr w:rsidR="000F789C" w:rsidRPr="00AA3021" w14:paraId="6A2B9390" w14:textId="77777777" w:rsidTr="00F148C3">
        <w:trPr>
          <w:trHeight w:hRule="exact" w:val="397"/>
        </w:trPr>
        <w:tc>
          <w:tcPr>
            <w:tcW w:w="5975" w:type="dxa"/>
            <w:vMerge w:val="restart"/>
            <w:shd w:val="clear" w:color="auto" w:fill="auto"/>
            <w:vAlign w:val="center"/>
          </w:tcPr>
          <w:p w14:paraId="64C7933F" w14:textId="77777777" w:rsidR="000F789C" w:rsidRPr="00AA3021" w:rsidRDefault="000F789C" w:rsidP="00054075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3852" w:type="dxa"/>
            <w:gridSpan w:val="2"/>
            <w:tcBorders>
              <w:bottom w:val="single" w:sz="4" w:space="0" w:color="auto"/>
            </w:tcBorders>
            <w:vAlign w:val="center"/>
          </w:tcPr>
          <w:p w14:paraId="5768CA73" w14:textId="77777777" w:rsidR="000F789C" w:rsidRPr="00AA3021" w:rsidRDefault="000F789C" w:rsidP="00054075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A175BA" w:rsidRPr="00AA3021" w14:paraId="060B5554" w14:textId="77777777" w:rsidTr="00F148C3">
        <w:trPr>
          <w:trHeight w:hRule="exact" w:val="397"/>
        </w:trPr>
        <w:tc>
          <w:tcPr>
            <w:tcW w:w="59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8E9D5" w14:textId="77777777" w:rsidR="00A175BA" w:rsidRPr="00AA3021" w:rsidRDefault="00A175BA" w:rsidP="00054075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92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4ABF6725" w14:textId="538347B1" w:rsidR="00A175BA" w:rsidRPr="00AA3021" w:rsidRDefault="00A24B90" w:rsidP="00324A63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t>3</w:t>
            </w:r>
            <w:r w:rsidR="00FE4E13">
              <w:t>1</w:t>
            </w:r>
            <w:r w:rsidR="00A175BA" w:rsidRPr="00AA3021">
              <w:rPr>
                <w:cs/>
              </w:rPr>
              <w:t xml:space="preserve"> </w:t>
            </w:r>
            <w:r w:rsidR="00FE4E13">
              <w:rPr>
                <w:rFonts w:hint="cs"/>
                <w:cs/>
              </w:rPr>
              <w:t>มี</w:t>
            </w:r>
            <w:r w:rsidR="00324A63">
              <w:rPr>
                <w:rFonts w:hint="cs"/>
                <w:cs/>
              </w:rPr>
              <w:t>.</w:t>
            </w:r>
            <w:r w:rsidR="00FE4E13">
              <w:rPr>
                <w:rFonts w:hint="cs"/>
                <w:cs/>
              </w:rPr>
              <w:t>ค</w:t>
            </w:r>
            <w:r w:rsidR="00A175BA" w:rsidRPr="00AA3021">
              <w:rPr>
                <w:cs/>
              </w:rPr>
              <w:t xml:space="preserve">. </w:t>
            </w:r>
            <w:r>
              <w:t>256</w:t>
            </w:r>
            <w:r w:rsidR="00FE4E13">
              <w:t>5</w:t>
            </w:r>
          </w:p>
        </w:tc>
        <w:tc>
          <w:tcPr>
            <w:tcW w:w="1926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2BE4DD52" w14:textId="69C7DD8F" w:rsidR="00A175BA" w:rsidRPr="00AA3021" w:rsidRDefault="00A24B90" w:rsidP="00054075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t>31</w:t>
            </w:r>
            <w:r w:rsidR="00A175BA" w:rsidRPr="00AA3021">
              <w:rPr>
                <w:cs/>
              </w:rPr>
              <w:t xml:space="preserve"> ธ.ค. </w:t>
            </w:r>
            <w:r>
              <w:t>25</w:t>
            </w:r>
            <w:r w:rsidR="00A175BA" w:rsidRPr="00AA3021">
              <w:t>6</w:t>
            </w:r>
            <w:r w:rsidR="00FE4E13">
              <w:t>4</w:t>
            </w:r>
          </w:p>
        </w:tc>
      </w:tr>
      <w:tr w:rsidR="002E4BAD" w:rsidRPr="00AA3021" w14:paraId="179CE120" w14:textId="77777777" w:rsidTr="00F148C3">
        <w:trPr>
          <w:trHeight w:val="396"/>
        </w:trPr>
        <w:tc>
          <w:tcPr>
            <w:tcW w:w="5975" w:type="dxa"/>
            <w:tcBorders>
              <w:top w:val="single" w:sz="4" w:space="0" w:color="auto"/>
              <w:bottom w:val="nil"/>
            </w:tcBorders>
            <w:vAlign w:val="bottom"/>
          </w:tcPr>
          <w:p w14:paraId="7BD53661" w14:textId="77777777" w:rsidR="002E4BAD" w:rsidRPr="00AA3021" w:rsidRDefault="002E4BAD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D94104A" w14:textId="77777777" w:rsidR="002E4BAD" w:rsidRPr="00AA3021" w:rsidRDefault="002E4BAD" w:rsidP="00664EF6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441B3D5" w14:textId="77777777" w:rsidR="002E4BAD" w:rsidRPr="00AA3021" w:rsidRDefault="002E4BAD" w:rsidP="00664EF6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9E05BB" w:rsidRPr="00AA3021" w14:paraId="206AA884" w14:textId="77777777" w:rsidTr="00F148C3">
        <w:trPr>
          <w:trHeight w:val="265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14:paraId="78754E15" w14:textId="77777777"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7416414" w14:textId="77777777" w:rsidR="009E05BB" w:rsidRPr="009E74E1" w:rsidRDefault="009E05BB" w:rsidP="00664EF6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 w:rsidRPr="009E74E1">
              <w:rPr>
                <w:spacing w:val="-4"/>
                <w:cs/>
              </w:rPr>
              <w:t>266,047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2A93533" w14:textId="77777777" w:rsidR="009E05BB" w:rsidRPr="00AA3021" w:rsidRDefault="009E05BB" w:rsidP="00664EF6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  <w:cs/>
              </w:rPr>
              <w:t>266,047</w:t>
            </w:r>
          </w:p>
        </w:tc>
      </w:tr>
      <w:tr w:rsidR="009E05BB" w:rsidRPr="00AA3021" w14:paraId="0F98C4E6" w14:textId="77777777" w:rsidTr="00664EF6">
        <w:trPr>
          <w:trHeight w:val="363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14:paraId="36CF9244" w14:textId="77777777"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AA3021">
              <w:rPr>
                <w:u w:val="single"/>
                <w:cs/>
              </w:rPr>
              <w:t>หัก</w:t>
            </w:r>
            <w:r w:rsidRPr="00AA3021">
              <w:rPr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9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42B0B06" w14:textId="77777777" w:rsidR="009E05BB" w:rsidRPr="009E74E1" w:rsidRDefault="009E05BB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  <w:cs/>
              </w:rPr>
            </w:pPr>
            <w:r w:rsidRPr="009E74E1">
              <w:rPr>
                <w:spacing w:val="-4"/>
                <w:cs/>
              </w:rPr>
              <w:t>(176,22</w:t>
            </w:r>
            <w:r w:rsidR="00B30563" w:rsidRPr="009E74E1">
              <w:rPr>
                <w:spacing w:val="-4"/>
              </w:rPr>
              <w:t>4</w:t>
            </w:r>
            <w:r w:rsidRPr="009E74E1">
              <w:rPr>
                <w:spacing w:val="-4"/>
                <w:cs/>
              </w:rPr>
              <w:t>)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252DA98" w14:textId="77777777" w:rsidR="009E05BB" w:rsidRPr="00AA3021" w:rsidRDefault="00B30563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  <w:cs/>
              </w:rPr>
            </w:pPr>
            <w:r w:rsidRPr="00AA3021">
              <w:rPr>
                <w:spacing w:val="-4"/>
                <w:cs/>
              </w:rPr>
              <w:t>(176,2</w:t>
            </w:r>
            <w:r w:rsidRPr="00AA3021">
              <w:rPr>
                <w:spacing w:val="-4"/>
              </w:rPr>
              <w:t>24</w:t>
            </w:r>
            <w:r w:rsidR="009E05BB" w:rsidRPr="00AA3021">
              <w:rPr>
                <w:spacing w:val="-4"/>
                <w:cs/>
              </w:rPr>
              <w:t>)</w:t>
            </w:r>
          </w:p>
        </w:tc>
      </w:tr>
      <w:tr w:rsidR="00664EF6" w:rsidRPr="00AA3021" w14:paraId="45A4A634" w14:textId="77777777" w:rsidTr="00997F9D">
        <w:trPr>
          <w:trHeight w:val="360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14:paraId="72C67090" w14:textId="77777777" w:rsidR="00664EF6" w:rsidRPr="00AA3021" w:rsidRDefault="00664EF6" w:rsidP="00DE575C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t xml:space="preserve">    </w:t>
            </w:r>
            <w:r w:rsidRPr="00AA3021">
              <w:rPr>
                <w:cs/>
              </w:rPr>
              <w:t>มูลค่ายุติธรรม ณ วันโอนเปลี่ยนประเภทเงินลงทุน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1D92951" w14:textId="77777777" w:rsidR="00664EF6" w:rsidRPr="009E74E1" w:rsidRDefault="00664EF6" w:rsidP="00DE575C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9E74E1">
              <w:rPr>
                <w:spacing w:val="-4"/>
                <w:cs/>
              </w:rPr>
              <w:t>89,82</w:t>
            </w:r>
            <w:r w:rsidRPr="009E74E1">
              <w:rPr>
                <w:spacing w:val="-4"/>
              </w:rPr>
              <w:t>3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312DC92" w14:textId="77777777" w:rsidR="00664EF6" w:rsidRPr="00AA3021" w:rsidRDefault="00664EF6" w:rsidP="00DE575C">
            <w:pPr>
              <w:tabs>
                <w:tab w:val="left" w:pos="1107"/>
                <w:tab w:val="left" w:pos="1372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  <w:cs/>
              </w:rPr>
              <w:t>89,82</w:t>
            </w:r>
            <w:r w:rsidRPr="00AA3021">
              <w:rPr>
                <w:spacing w:val="-4"/>
              </w:rPr>
              <w:t>3</w:t>
            </w:r>
          </w:p>
        </w:tc>
      </w:tr>
      <w:tr w:rsidR="009E05BB" w:rsidRPr="00AA3021" w14:paraId="63DD8111" w14:textId="77777777" w:rsidTr="00997F9D">
        <w:trPr>
          <w:trHeight w:val="367"/>
        </w:trPr>
        <w:tc>
          <w:tcPr>
            <w:tcW w:w="5975" w:type="dxa"/>
            <w:tcBorders>
              <w:top w:val="nil"/>
              <w:bottom w:val="single" w:sz="4" w:space="0" w:color="auto"/>
            </w:tcBorders>
            <w:vAlign w:val="bottom"/>
          </w:tcPr>
          <w:p w14:paraId="5888F893" w14:textId="77777777"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</w:t>
            </w:r>
            <w:r w:rsidRPr="00AA3021">
              <w:rPr>
                <w:rFonts w:hint="cs"/>
                <w:u w:val="single"/>
                <w:cs/>
              </w:rPr>
              <w:t>หัก</w:t>
            </w:r>
            <w:r w:rsidRPr="00AA3021">
              <w:rPr>
                <w:cs/>
              </w:rPr>
              <w:t xml:space="preserve"> ผล</w:t>
            </w:r>
            <w:r w:rsidRPr="00AA3021">
              <w:rPr>
                <w:rFonts w:hint="cs"/>
                <w:cs/>
              </w:rPr>
              <w:t>ขาดทุน</w:t>
            </w:r>
            <w:r w:rsidRPr="00AA3021">
              <w:rPr>
                <w:cs/>
              </w:rPr>
              <w:t>จากการวัดมูลค่าเงินลงทุน</w:t>
            </w:r>
          </w:p>
        </w:tc>
        <w:tc>
          <w:tcPr>
            <w:tcW w:w="19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9B4F785" w14:textId="42852B1B" w:rsidR="009E05BB" w:rsidRPr="009E74E1" w:rsidRDefault="009E05BB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</w:rPr>
            </w:pPr>
            <w:r w:rsidRPr="009E74E1">
              <w:rPr>
                <w:rFonts w:hint="cs"/>
                <w:spacing w:val="-4"/>
                <w:cs/>
              </w:rPr>
              <w:t xml:space="preserve"> (</w:t>
            </w:r>
            <w:r w:rsidR="009E74E1" w:rsidRPr="009E74E1">
              <w:rPr>
                <w:spacing w:val="-4"/>
              </w:rPr>
              <w:t>42,640</w:t>
            </w:r>
            <w:r w:rsidRPr="009E74E1">
              <w:rPr>
                <w:spacing w:val="-4"/>
              </w:rPr>
              <w:t>)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4E88742B" w14:textId="29EAE87B" w:rsidR="009E05BB" w:rsidRPr="00AA3021" w:rsidRDefault="009E05BB" w:rsidP="00664EF6">
            <w:pPr>
              <w:tabs>
                <w:tab w:val="left" w:pos="1386"/>
                <w:tab w:val="left" w:pos="2307"/>
              </w:tabs>
              <w:ind w:right="-444"/>
              <w:jc w:val="center"/>
              <w:rPr>
                <w:spacing w:val="-4"/>
              </w:rPr>
            </w:pPr>
            <w:r w:rsidRPr="00AA3021">
              <w:rPr>
                <w:rFonts w:hint="cs"/>
                <w:spacing w:val="-4"/>
                <w:cs/>
              </w:rPr>
              <w:t xml:space="preserve"> (</w:t>
            </w:r>
            <w:r w:rsidR="00566E4D">
              <w:rPr>
                <w:spacing w:val="-4"/>
              </w:rPr>
              <w:t>26</w:t>
            </w:r>
            <w:r w:rsidR="00B30563" w:rsidRPr="00AA3021">
              <w:rPr>
                <w:spacing w:val="-4"/>
              </w:rPr>
              <w:t>,</w:t>
            </w:r>
            <w:r w:rsidR="00566E4D">
              <w:rPr>
                <w:spacing w:val="-4"/>
              </w:rPr>
              <w:t>33</w:t>
            </w:r>
            <w:r w:rsidR="00B30563" w:rsidRPr="00AA3021">
              <w:rPr>
                <w:spacing w:val="-4"/>
              </w:rPr>
              <w:t>0</w:t>
            </w:r>
            <w:r w:rsidRPr="00AA3021">
              <w:rPr>
                <w:spacing w:val="-4"/>
              </w:rPr>
              <w:t>)</w:t>
            </w:r>
          </w:p>
        </w:tc>
      </w:tr>
      <w:tr w:rsidR="009E05BB" w:rsidRPr="00AA3021" w14:paraId="0F5A7BD3" w14:textId="77777777" w:rsidTr="00F148C3">
        <w:trPr>
          <w:trHeight w:val="382"/>
        </w:trPr>
        <w:tc>
          <w:tcPr>
            <w:tcW w:w="5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D5526" w14:textId="77777777"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เงินลงทุน</w:t>
            </w:r>
            <w:r w:rsidRPr="00AA3021">
              <w:rPr>
                <w:rFonts w:hint="cs"/>
                <w:cs/>
              </w:rPr>
              <w:t>ในตราสารทุนในความต้องการของตลาด</w:t>
            </w:r>
            <w:r w:rsidRPr="00AA3021">
              <w:rPr>
                <w:cs/>
              </w:rPr>
              <w:t>-มูลค่ายุติธรรม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BA862D3" w14:textId="35473C6E" w:rsidR="009E05BB" w:rsidRPr="009E74E1" w:rsidRDefault="009E74E1" w:rsidP="00664EF6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9E74E1">
              <w:rPr>
                <w:spacing w:val="-4"/>
              </w:rPr>
              <w:t>47,183</w:t>
            </w:r>
          </w:p>
        </w:tc>
        <w:tc>
          <w:tcPr>
            <w:tcW w:w="192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35E4388E" w14:textId="71B5293A" w:rsidR="009E05BB" w:rsidRPr="00AA3021" w:rsidRDefault="00566E4D" w:rsidP="00664EF6">
            <w:pPr>
              <w:tabs>
                <w:tab w:val="left" w:pos="1107"/>
                <w:tab w:val="left" w:pos="1398"/>
              </w:tabs>
              <w:ind w:right="312"/>
              <w:jc w:val="right"/>
              <w:rPr>
                <w:spacing w:val="-4"/>
              </w:rPr>
            </w:pPr>
            <w:r>
              <w:rPr>
                <w:spacing w:val="-4"/>
              </w:rPr>
              <w:t>63</w:t>
            </w:r>
            <w:r w:rsidR="009E05BB" w:rsidRPr="00AA3021">
              <w:rPr>
                <w:spacing w:val="-4"/>
              </w:rPr>
              <w:t>,</w:t>
            </w:r>
            <w:r>
              <w:rPr>
                <w:spacing w:val="-4"/>
              </w:rPr>
              <w:t>493</w:t>
            </w:r>
          </w:p>
        </w:tc>
      </w:tr>
    </w:tbl>
    <w:p w14:paraId="1D4D1822" w14:textId="77777777" w:rsidR="0010579C" w:rsidRPr="00D36D2E" w:rsidRDefault="0010579C" w:rsidP="00B96BFA">
      <w:pPr>
        <w:tabs>
          <w:tab w:val="left" w:pos="658"/>
          <w:tab w:val="left" w:pos="1440"/>
        </w:tabs>
        <w:spacing w:line="192" w:lineRule="auto"/>
        <w:ind w:right="-84"/>
        <w:jc w:val="thaiDistribute"/>
        <w:rPr>
          <w:spacing w:val="-8"/>
          <w:sz w:val="12"/>
          <w:szCs w:val="12"/>
        </w:rPr>
      </w:pPr>
    </w:p>
    <w:p w14:paraId="31A398F5" w14:textId="77777777" w:rsidR="00A0342B" w:rsidRPr="00AA3021" w:rsidRDefault="00A0342B" w:rsidP="0016745A">
      <w:pPr>
        <w:tabs>
          <w:tab w:val="left" w:pos="658"/>
          <w:tab w:val="left" w:pos="1440"/>
        </w:tabs>
        <w:ind w:left="709" w:right="-199" w:firstLine="731"/>
        <w:jc w:val="thaiDistribute"/>
      </w:pPr>
      <w:r w:rsidRPr="00AA3021">
        <w:rPr>
          <w:rFonts w:hint="cs"/>
          <w:cs/>
        </w:rPr>
        <w:t>ผลกำไร</w:t>
      </w:r>
      <w:r w:rsidR="00894FAB" w:rsidRPr="00AA3021">
        <w:t>/</w:t>
      </w:r>
      <w:r w:rsidRPr="00AA3021">
        <w:rPr>
          <w:rFonts w:hint="cs"/>
          <w:cs/>
        </w:rPr>
        <w:t>ขาดทุนจากเงินลงทุนใน</w:t>
      </w:r>
      <w:r w:rsidR="005C400F" w:rsidRPr="00AA3021">
        <w:rPr>
          <w:rFonts w:hint="cs"/>
          <w:cs/>
        </w:rPr>
        <w:t>ตราสารทุนในความต้องการของตลาด</w:t>
      </w:r>
      <w:r w:rsidRPr="00AA3021">
        <w:rPr>
          <w:rFonts w:hint="cs"/>
          <w:cs/>
        </w:rPr>
        <w:t xml:space="preserve"> ในระหว่างงวดได้นำไปแสดงใน</w:t>
      </w:r>
      <w:r w:rsidR="00AA3021" w:rsidRPr="00AA3021">
        <w:rPr>
          <w:rFonts w:hint="cs"/>
          <w:cs/>
        </w:rPr>
        <w:t xml:space="preserve">  </w:t>
      </w:r>
      <w:r w:rsidRPr="00AA3021">
        <w:rPr>
          <w:rFonts w:hint="cs"/>
          <w:cs/>
        </w:rPr>
        <w:t>งบก</w:t>
      </w:r>
      <w:r w:rsidR="0010579C" w:rsidRPr="00AA3021">
        <w:rPr>
          <w:rFonts w:hint="cs"/>
          <w:cs/>
        </w:rPr>
        <w:t>ำ</w:t>
      </w:r>
      <w:r w:rsidRPr="00AA3021">
        <w:rPr>
          <w:rFonts w:hint="cs"/>
          <w:cs/>
        </w:rPr>
        <w:t>ไรขาดทุนเบ็ดเสร็จแล้ว ดังนี้</w:t>
      </w:r>
    </w:p>
    <w:p w14:paraId="6C2FC937" w14:textId="77777777" w:rsidR="00A0342B" w:rsidRPr="00AA3021" w:rsidRDefault="00A0342B" w:rsidP="00015957">
      <w:pPr>
        <w:tabs>
          <w:tab w:val="left" w:pos="709"/>
          <w:tab w:val="left" w:pos="1440"/>
        </w:tabs>
        <w:spacing w:line="192" w:lineRule="auto"/>
        <w:ind w:left="709" w:right="-194" w:firstLine="731"/>
        <w:jc w:val="right"/>
        <w:rPr>
          <w:spacing w:val="2"/>
        </w:rPr>
      </w:pPr>
      <w:r w:rsidRPr="00AA3021">
        <w:rPr>
          <w:cs/>
        </w:rPr>
        <w:t>หน่วย</w:t>
      </w:r>
      <w:r w:rsidRPr="00AA3021">
        <w:t xml:space="preserve"> : </w:t>
      </w:r>
      <w:r w:rsidRPr="00AA3021">
        <w:rPr>
          <w:cs/>
        </w:rPr>
        <w:t>พันบาท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7"/>
        <w:gridCol w:w="1925"/>
        <w:gridCol w:w="1925"/>
      </w:tblGrid>
      <w:tr w:rsidR="00A0342B" w:rsidRPr="00AA3021" w14:paraId="0390DC2B" w14:textId="77777777" w:rsidTr="00F148C3">
        <w:trPr>
          <w:cantSplit/>
        </w:trPr>
        <w:tc>
          <w:tcPr>
            <w:tcW w:w="5977" w:type="dxa"/>
            <w:vMerge w:val="restart"/>
            <w:vAlign w:val="center"/>
          </w:tcPr>
          <w:p w14:paraId="00473780" w14:textId="77777777" w:rsidR="00A0342B" w:rsidRPr="00AA3021" w:rsidRDefault="00A0342B" w:rsidP="00A0342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</w:pPr>
            <w:r w:rsidRPr="00AA3021">
              <w:rPr>
                <w:cs/>
              </w:rPr>
              <w:t>รายการ</w:t>
            </w:r>
          </w:p>
          <w:p w14:paraId="4728C7FF" w14:textId="618CB7CD" w:rsidR="00A0342B" w:rsidRPr="00AA3021" w:rsidRDefault="0053613F" w:rsidP="00324A6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="003B1308">
              <w:rPr>
                <w:rFonts w:ascii="Angsana New" w:hAnsi="Angsana New" w:cs="Angsana New"/>
              </w:rPr>
              <w:t>3</w:t>
            </w:r>
            <w:r w:rsidRPr="0016745A">
              <w:rPr>
                <w:rFonts w:ascii="Angsana New" w:hAnsi="Angsana New" w:cs="Angsana New"/>
              </w:rPr>
              <w:t xml:space="preserve"> </w:t>
            </w:r>
            <w:r w:rsidRPr="0016745A">
              <w:rPr>
                <w:rFonts w:ascii="Angsana New" w:hAnsi="Angsana New" w:cs="Angsana New" w:hint="cs"/>
                <w:cs/>
              </w:rPr>
              <w:t>เดือน</w:t>
            </w:r>
            <w:r w:rsidRPr="0016745A">
              <w:rPr>
                <w:rFonts w:ascii="Angsana New" w:hAnsi="Angsana New" w:cs="Angsana New"/>
              </w:rPr>
              <w:t xml:space="preserve"> </w:t>
            </w:r>
            <w:r w:rsidRPr="0016745A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</w:rPr>
              <w:t>3</w:t>
            </w:r>
            <w:r w:rsidR="003B1308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3B1308">
              <w:rPr>
                <w:rFonts w:ascii="Angsana New" w:hAnsi="Angsana New" w:cs="Angsana New" w:hint="cs"/>
                <w:cs/>
              </w:rPr>
              <w:t>มีนาคม</w:t>
            </w:r>
          </w:p>
        </w:tc>
        <w:tc>
          <w:tcPr>
            <w:tcW w:w="3850" w:type="dxa"/>
            <w:gridSpan w:val="2"/>
            <w:tcBorders>
              <w:bottom w:val="single" w:sz="4" w:space="0" w:color="auto"/>
            </w:tcBorders>
            <w:vAlign w:val="center"/>
          </w:tcPr>
          <w:p w14:paraId="028D58B5" w14:textId="77777777" w:rsidR="00A0342B" w:rsidRPr="00AA3021" w:rsidRDefault="00A0342B" w:rsidP="00A0342B">
            <w:pPr>
              <w:ind w:left="-108" w:right="-108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A0342B" w:rsidRPr="00AA3021" w14:paraId="62D43381" w14:textId="77777777" w:rsidTr="00F148C3">
        <w:trPr>
          <w:cantSplit/>
          <w:trHeight w:val="255"/>
        </w:trPr>
        <w:tc>
          <w:tcPr>
            <w:tcW w:w="5977" w:type="dxa"/>
            <w:vMerge/>
            <w:tcBorders>
              <w:bottom w:val="single" w:sz="4" w:space="0" w:color="auto"/>
            </w:tcBorders>
          </w:tcPr>
          <w:p w14:paraId="675B0AE1" w14:textId="77777777" w:rsidR="00A0342B" w:rsidRPr="00AA3021" w:rsidRDefault="00A0342B" w:rsidP="00A0342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92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2ABD3F7C" w14:textId="0A6070FE" w:rsidR="00A0342B" w:rsidRPr="00AA3021" w:rsidRDefault="00A0342B" w:rsidP="00A0342B">
            <w:pPr>
              <w:ind w:left="-108" w:right="-108"/>
              <w:jc w:val="center"/>
            </w:pPr>
            <w:r w:rsidRPr="00AA3021">
              <w:t>256</w:t>
            </w:r>
            <w:r w:rsidR="00566E4D">
              <w:t>5</w:t>
            </w:r>
          </w:p>
        </w:tc>
        <w:tc>
          <w:tcPr>
            <w:tcW w:w="1925" w:type="dxa"/>
            <w:tcBorders>
              <w:left w:val="nil"/>
              <w:bottom w:val="single" w:sz="4" w:space="0" w:color="auto"/>
            </w:tcBorders>
            <w:vAlign w:val="center"/>
          </w:tcPr>
          <w:p w14:paraId="393935DD" w14:textId="5E5B56F5" w:rsidR="00A0342B" w:rsidRPr="00AA3021" w:rsidRDefault="00A0342B" w:rsidP="00A0342B">
            <w:pPr>
              <w:ind w:left="-108" w:right="-108"/>
              <w:jc w:val="center"/>
            </w:pPr>
            <w:r w:rsidRPr="00AA3021">
              <w:t>256</w:t>
            </w:r>
            <w:r w:rsidR="00566E4D">
              <w:t>4</w:t>
            </w:r>
          </w:p>
        </w:tc>
      </w:tr>
      <w:tr w:rsidR="00566E4D" w:rsidRPr="00AA3021" w14:paraId="7573D024" w14:textId="77777777" w:rsidTr="007E6C04">
        <w:trPr>
          <w:trHeight w:val="381"/>
        </w:trPr>
        <w:tc>
          <w:tcPr>
            <w:tcW w:w="5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8BC00" w14:textId="77777777" w:rsidR="00566E4D" w:rsidRPr="00B6194C" w:rsidRDefault="00566E4D" w:rsidP="00566E4D">
            <w:pPr>
              <w:ind w:right="-134"/>
              <w:rPr>
                <w:spacing w:val="-6"/>
                <w:cs/>
              </w:rPr>
            </w:pPr>
            <w:r w:rsidRPr="00B6194C">
              <w:rPr>
                <w:rFonts w:hint="cs"/>
                <w:spacing w:val="-6"/>
                <w:cs/>
              </w:rPr>
              <w:t>ผลกำไร</w:t>
            </w:r>
            <w:r>
              <w:rPr>
                <w:rFonts w:hint="cs"/>
                <w:spacing w:val="-6"/>
                <w:cs/>
              </w:rPr>
              <w:t>(ขาดทุน)</w:t>
            </w:r>
            <w:r w:rsidRPr="00B6194C">
              <w:rPr>
                <w:rFonts w:hint="cs"/>
                <w:spacing w:val="-6"/>
                <w:cs/>
              </w:rPr>
              <w:t>จาก</w:t>
            </w:r>
            <w:r w:rsidRPr="00B6194C">
              <w:rPr>
                <w:spacing w:val="-6"/>
                <w:cs/>
              </w:rPr>
              <w:t>เงินลงทุนใน</w:t>
            </w:r>
            <w:r w:rsidRPr="00B6194C">
              <w:rPr>
                <w:rFonts w:hint="cs"/>
                <w:spacing w:val="-6"/>
                <w:cs/>
              </w:rPr>
              <w:t>ตราสารทุนในความต้องการของตลาด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CE10134" w14:textId="5C8B9B2F" w:rsidR="00566E4D" w:rsidRPr="009E74E1" w:rsidRDefault="006A3B5B" w:rsidP="00566E4D">
            <w:pPr>
              <w:tabs>
                <w:tab w:val="left" w:pos="1107"/>
                <w:tab w:val="left" w:pos="1381"/>
              </w:tabs>
              <w:ind w:right="312"/>
              <w:jc w:val="right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="009E74E1" w:rsidRPr="009E74E1">
              <w:rPr>
                <w:spacing w:val="-4"/>
              </w:rPr>
              <w:t>16</w:t>
            </w:r>
            <w:r w:rsidR="00566E4D" w:rsidRPr="009E74E1">
              <w:rPr>
                <w:spacing w:val="-4"/>
              </w:rPr>
              <w:t>,</w:t>
            </w:r>
            <w:r w:rsidR="009E74E1" w:rsidRPr="009E74E1">
              <w:rPr>
                <w:spacing w:val="-4"/>
              </w:rPr>
              <w:t>310</w:t>
            </w:r>
            <w:r w:rsidR="006A4B66">
              <w:rPr>
                <w:spacing w:val="-4"/>
              </w:rPr>
              <w:t>)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EF7DA05" w14:textId="3C74B0A5" w:rsidR="00566E4D" w:rsidRPr="00AA3021" w:rsidRDefault="006A4B66" w:rsidP="00566E4D">
            <w:pPr>
              <w:tabs>
                <w:tab w:val="left" w:pos="1107"/>
                <w:tab w:val="left" w:pos="1386"/>
              </w:tabs>
              <w:ind w:right="312"/>
              <w:jc w:val="right"/>
              <w:rPr>
                <w:spacing w:val="-4"/>
              </w:rPr>
            </w:pPr>
            <w:r>
              <w:rPr>
                <w:spacing w:val="-4"/>
              </w:rPr>
              <w:t>4</w:t>
            </w:r>
            <w:r w:rsidR="00566E4D" w:rsidRPr="00424A18">
              <w:rPr>
                <w:spacing w:val="-4"/>
              </w:rPr>
              <w:t>,</w:t>
            </w:r>
            <w:r>
              <w:rPr>
                <w:spacing w:val="-4"/>
              </w:rPr>
              <w:t>6</w:t>
            </w:r>
            <w:r w:rsidR="00566E4D" w:rsidRPr="00424A18">
              <w:rPr>
                <w:spacing w:val="-4"/>
              </w:rPr>
              <w:t>60</w:t>
            </w:r>
          </w:p>
        </w:tc>
      </w:tr>
    </w:tbl>
    <w:p w14:paraId="7704D9F7" w14:textId="77777777" w:rsidR="00C013EA" w:rsidRPr="00984C9E" w:rsidRDefault="00BE7106" w:rsidP="0010579C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>
        <w:rPr>
          <w:rFonts w:hint="cs"/>
          <w:sz w:val="29"/>
          <w:szCs w:val="29"/>
          <w:cs/>
        </w:rPr>
        <w:t xml:space="preserve">                                                    </w:t>
      </w:r>
      <w:r w:rsidR="00D85FBB">
        <w:rPr>
          <w:rFonts w:hint="cs"/>
          <w:sz w:val="29"/>
          <w:szCs w:val="29"/>
          <w:cs/>
        </w:rPr>
        <w:t xml:space="preserve">  </w:t>
      </w:r>
      <w:r w:rsidR="00E501BE">
        <w:rPr>
          <w:sz w:val="29"/>
          <w:szCs w:val="29"/>
        </w:rPr>
        <w:tab/>
      </w:r>
      <w:r w:rsidR="000260EC">
        <w:rPr>
          <w:rFonts w:hint="cs"/>
          <w:sz w:val="29"/>
          <w:szCs w:val="29"/>
          <w:cs/>
        </w:rPr>
        <w:t xml:space="preserve">       </w:t>
      </w:r>
      <w:r w:rsidR="00E501BE">
        <w:rPr>
          <w:sz w:val="29"/>
          <w:szCs w:val="29"/>
        </w:rPr>
        <w:tab/>
      </w:r>
    </w:p>
    <w:p w14:paraId="102ADC15" w14:textId="77777777" w:rsidR="00643840" w:rsidRDefault="00643840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5749D523" w14:textId="77777777"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468292CE" w14:textId="77777777"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1A46C2AD" w14:textId="77777777"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2F83FA75" w14:textId="77777777" w:rsidR="00627903" w:rsidRDefault="00627903" w:rsidP="00AC34FA">
      <w:pPr>
        <w:spacing w:line="300" w:lineRule="atLeast"/>
        <w:ind w:left="630" w:right="-311"/>
        <w:rPr>
          <w:rFonts w:ascii="Angsana New" w:hAnsi="Angsana New"/>
        </w:rPr>
      </w:pPr>
    </w:p>
    <w:p w14:paraId="27A73885" w14:textId="3B867003" w:rsidR="00AC34FA" w:rsidRPr="00C342A0" w:rsidRDefault="0053613F" w:rsidP="00AC34FA">
      <w:pPr>
        <w:spacing w:line="300" w:lineRule="atLeast"/>
        <w:ind w:left="630" w:right="-311"/>
        <w:rPr>
          <w:rFonts w:ascii="Angsana New" w:hAnsi="Angsana New"/>
          <w:cs/>
        </w:rPr>
      </w:pPr>
      <w:r>
        <w:rPr>
          <w:rFonts w:ascii="Angsana New" w:hAnsi="Angsana New"/>
        </w:rPr>
        <w:lastRenderedPageBreak/>
        <w:t>8.2</w:t>
      </w:r>
      <w:r w:rsidR="00AC34FA">
        <w:rPr>
          <w:rFonts w:ascii="Angsana New" w:hAnsi="Angsana New" w:hint="cs"/>
          <w:cs/>
        </w:rPr>
        <w:t xml:space="preserve"> </w:t>
      </w:r>
      <w:r w:rsidR="00AC34FA" w:rsidRPr="00C342A0">
        <w:rPr>
          <w:rFonts w:ascii="Angsana New" w:hAnsi="Angsana New" w:hint="cs"/>
          <w:cs/>
        </w:rPr>
        <w:t>เงินลงทุนในตราสารทุน</w:t>
      </w:r>
      <w:r w:rsidR="00AC34FA">
        <w:rPr>
          <w:rFonts w:ascii="Angsana New" w:hAnsi="Angsana New" w:hint="cs"/>
          <w:cs/>
        </w:rPr>
        <w:t>ที่ไม่อยู่</w:t>
      </w:r>
      <w:r w:rsidR="00AC34FA" w:rsidRPr="00C342A0">
        <w:rPr>
          <w:rFonts w:ascii="Angsana New" w:hAnsi="Angsana New" w:hint="cs"/>
          <w:cs/>
        </w:rPr>
        <w:t>ในความต้องการของ</w:t>
      </w:r>
      <w:r w:rsidR="00442D06" w:rsidRPr="009A0328">
        <w:rPr>
          <w:rFonts w:ascii="Angsana New" w:hAnsi="Angsana New" w:hint="cs"/>
          <w:cs/>
        </w:rPr>
        <w:t>ตลาด</w:t>
      </w:r>
      <w:r w:rsidR="00ED4332" w:rsidRPr="009A0328">
        <w:rPr>
          <w:rFonts w:ascii="Angsana New" w:hAnsi="Angsana New" w:hint="cs"/>
          <w:cs/>
        </w:rPr>
        <w:t>-</w:t>
      </w:r>
      <w:r w:rsidR="00442D06" w:rsidRPr="009A0328">
        <w:rPr>
          <w:rFonts w:ascii="Angsana New" w:hAnsi="Angsana New" w:hint="cs"/>
          <w:cs/>
        </w:rPr>
        <w:t>วัดมูลค่ายุติธรรมผ่านงบกำไรขาดทุน</w:t>
      </w:r>
    </w:p>
    <w:p w14:paraId="55301FB4" w14:textId="77777777" w:rsidR="00AC34FA" w:rsidRPr="00664EF6" w:rsidRDefault="00AC34FA" w:rsidP="00AC34FA">
      <w:pPr>
        <w:spacing w:line="300" w:lineRule="atLeast"/>
        <w:ind w:left="630" w:right="-194"/>
        <w:jc w:val="right"/>
        <w:rPr>
          <w:rFonts w:ascii="Angsana New" w:hAnsi="Angsana New"/>
          <w:b/>
          <w:bCs/>
          <w:cs/>
        </w:rPr>
      </w:pPr>
      <w:r w:rsidRPr="00664EF6">
        <w:rPr>
          <w:cs/>
        </w:rPr>
        <w:t xml:space="preserve">หน่วย </w:t>
      </w:r>
      <w:r w:rsidRPr="00664EF6">
        <w:t xml:space="preserve">: </w:t>
      </w:r>
      <w:r w:rsidRPr="00664EF6">
        <w:rPr>
          <w:cs/>
        </w:rPr>
        <w:t>พันบาท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3"/>
        <w:gridCol w:w="1652"/>
        <w:gridCol w:w="1652"/>
      </w:tblGrid>
      <w:tr w:rsidR="00AC34FA" w:rsidRPr="00AA3021" w14:paraId="666B3B2A" w14:textId="77777777" w:rsidTr="00C344C8">
        <w:trPr>
          <w:trHeight w:hRule="exact" w:val="397"/>
        </w:trPr>
        <w:tc>
          <w:tcPr>
            <w:tcW w:w="6523" w:type="dxa"/>
            <w:vMerge w:val="restart"/>
            <w:shd w:val="clear" w:color="auto" w:fill="auto"/>
            <w:vAlign w:val="center"/>
          </w:tcPr>
          <w:p w14:paraId="323D30FB" w14:textId="77777777" w:rsidR="00AC34FA" w:rsidRPr="00AA3021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3304" w:type="dxa"/>
            <w:gridSpan w:val="2"/>
            <w:tcBorders>
              <w:bottom w:val="single" w:sz="4" w:space="0" w:color="auto"/>
            </w:tcBorders>
            <w:vAlign w:val="center"/>
          </w:tcPr>
          <w:p w14:paraId="708CD8EF" w14:textId="77777777" w:rsidR="00AC34FA" w:rsidRPr="00AA3021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</w:t>
            </w:r>
          </w:p>
        </w:tc>
      </w:tr>
      <w:tr w:rsidR="00566E4D" w:rsidRPr="00AA3021" w14:paraId="7109BB8D" w14:textId="77777777" w:rsidTr="00C344C8">
        <w:trPr>
          <w:trHeight w:hRule="exact" w:val="397"/>
        </w:trPr>
        <w:tc>
          <w:tcPr>
            <w:tcW w:w="65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99B4A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65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63574856" w14:textId="3C203B0F" w:rsidR="00566E4D" w:rsidRPr="00AA3021" w:rsidRDefault="00627903" w:rsidP="00566E4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t>31</w:t>
            </w:r>
            <w:r w:rsidR="00566E4D" w:rsidRPr="00AA3021">
              <w:rPr>
                <w:cs/>
              </w:rPr>
              <w:t xml:space="preserve"> </w:t>
            </w:r>
            <w:r w:rsidR="00566E4D">
              <w:rPr>
                <w:rFonts w:hint="cs"/>
                <w:cs/>
              </w:rPr>
              <w:t>มี.ค</w:t>
            </w:r>
            <w:r w:rsidR="00566E4D" w:rsidRPr="00AA3021">
              <w:rPr>
                <w:cs/>
              </w:rPr>
              <w:t xml:space="preserve">. </w:t>
            </w:r>
            <w:r w:rsidR="00566E4D">
              <w:t>2565</w:t>
            </w:r>
          </w:p>
        </w:tc>
        <w:tc>
          <w:tcPr>
            <w:tcW w:w="1652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267EFF02" w14:textId="6C319B8B" w:rsidR="00566E4D" w:rsidRPr="00AA3021" w:rsidRDefault="00566E4D" w:rsidP="00566E4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t>31</w:t>
            </w:r>
            <w:r w:rsidRPr="00AA3021">
              <w:rPr>
                <w:cs/>
              </w:rPr>
              <w:t xml:space="preserve"> ธ.ค. </w:t>
            </w:r>
            <w:r>
              <w:t>25</w:t>
            </w:r>
            <w:r w:rsidRPr="00AA3021">
              <w:t>6</w:t>
            </w:r>
            <w:r>
              <w:t>4</w:t>
            </w:r>
          </w:p>
        </w:tc>
      </w:tr>
      <w:tr w:rsidR="00AC34FA" w:rsidRPr="00AA3021" w14:paraId="02D44D1E" w14:textId="77777777" w:rsidTr="00C344C8">
        <w:trPr>
          <w:trHeight w:val="396"/>
        </w:trPr>
        <w:tc>
          <w:tcPr>
            <w:tcW w:w="6523" w:type="dxa"/>
            <w:tcBorders>
              <w:top w:val="single" w:sz="4" w:space="0" w:color="auto"/>
              <w:bottom w:val="nil"/>
            </w:tcBorders>
            <w:vAlign w:val="bottom"/>
          </w:tcPr>
          <w:p w14:paraId="1D6D0989" w14:textId="77777777" w:rsidR="00AC34FA" w:rsidRPr="00AA3021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บางกอกคลับ</w:t>
            </w:r>
            <w:r w:rsidRPr="00AA3021">
              <w:rPr>
                <w:cs/>
              </w:rPr>
              <w:t xml:space="preserve"> จำกัด </w:t>
            </w:r>
          </w:p>
        </w:tc>
        <w:tc>
          <w:tcPr>
            <w:tcW w:w="165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B13833D" w14:textId="77777777" w:rsidR="00AC34FA" w:rsidRPr="00AA3021" w:rsidRDefault="00AC34FA" w:rsidP="00BB5F7A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65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69EBD63" w14:textId="77777777" w:rsidR="00AC34FA" w:rsidRPr="00AA3021" w:rsidRDefault="00AC34FA" w:rsidP="00BB5F7A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566E4D" w:rsidRPr="00AA3021" w14:paraId="299AEB9D" w14:textId="77777777" w:rsidTr="00C344C8">
        <w:trPr>
          <w:trHeight w:val="265"/>
        </w:trPr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14:paraId="259F3CAF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65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8E7D5AC" w14:textId="77777777" w:rsidR="00566E4D" w:rsidRPr="009E74E1" w:rsidRDefault="00566E4D" w:rsidP="00566E4D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 w:rsidRPr="009E74E1">
              <w:rPr>
                <w:rFonts w:hint="cs"/>
                <w:spacing w:val="-4"/>
                <w:cs/>
              </w:rPr>
              <w:t>3,000</w:t>
            </w:r>
          </w:p>
        </w:tc>
        <w:tc>
          <w:tcPr>
            <w:tcW w:w="165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0FD1EFF" w14:textId="7F29DE31" w:rsidR="00566E4D" w:rsidRPr="00B86BA5" w:rsidRDefault="00566E4D" w:rsidP="006A4B66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 w:rsidRPr="00424A18">
              <w:rPr>
                <w:rFonts w:hint="cs"/>
                <w:spacing w:val="-4"/>
                <w:cs/>
              </w:rPr>
              <w:t>3,000</w:t>
            </w:r>
          </w:p>
        </w:tc>
      </w:tr>
      <w:tr w:rsidR="00566E4D" w:rsidRPr="00AA3021" w14:paraId="2C28A1CC" w14:textId="77777777" w:rsidTr="00C344C8">
        <w:trPr>
          <w:trHeight w:val="363"/>
        </w:trPr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14:paraId="374DAABF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9A0328">
              <w:rPr>
                <w:u w:val="single"/>
                <w:cs/>
              </w:rPr>
              <w:t>หัก</w:t>
            </w:r>
            <w:r w:rsidRPr="009A0328">
              <w:rPr>
                <w:cs/>
              </w:rPr>
              <w:t xml:space="preserve"> </w:t>
            </w:r>
            <w:r w:rsidRPr="009A0328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65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99C2A84" w14:textId="77777777" w:rsidR="00566E4D" w:rsidRPr="009E74E1" w:rsidRDefault="00566E4D" w:rsidP="00566E4D">
            <w:pPr>
              <w:tabs>
                <w:tab w:val="left" w:pos="1107"/>
              </w:tabs>
              <w:ind w:right="262"/>
              <w:jc w:val="right"/>
              <w:rPr>
                <w:spacing w:val="-4"/>
                <w:cs/>
              </w:rPr>
            </w:pPr>
            <w:r w:rsidRPr="009E74E1">
              <w:rPr>
                <w:rFonts w:hint="cs"/>
                <w:spacing w:val="-4"/>
                <w:cs/>
              </w:rPr>
              <w:t>(2,600)</w:t>
            </w:r>
          </w:p>
        </w:tc>
        <w:tc>
          <w:tcPr>
            <w:tcW w:w="165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717EE95" w14:textId="5A968EE7" w:rsidR="00566E4D" w:rsidRPr="00AA3021" w:rsidRDefault="00566E4D" w:rsidP="006A4B66">
            <w:pPr>
              <w:tabs>
                <w:tab w:val="left" w:pos="1107"/>
              </w:tabs>
              <w:ind w:right="262"/>
              <w:jc w:val="right"/>
              <w:rPr>
                <w:spacing w:val="-4"/>
                <w:cs/>
              </w:rPr>
            </w:pPr>
            <w:r w:rsidRPr="00424A18">
              <w:rPr>
                <w:rFonts w:hint="cs"/>
                <w:spacing w:val="-4"/>
                <w:cs/>
              </w:rPr>
              <w:t>(2,600)</w:t>
            </w:r>
          </w:p>
        </w:tc>
      </w:tr>
      <w:tr w:rsidR="00566E4D" w:rsidRPr="00AA3021" w14:paraId="02428E78" w14:textId="77777777" w:rsidTr="00C344C8">
        <w:trPr>
          <w:trHeight w:val="382"/>
        </w:trPr>
        <w:tc>
          <w:tcPr>
            <w:tcW w:w="6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3D684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เงินลงทุน</w:t>
            </w:r>
            <w:r w:rsidRPr="00AA3021">
              <w:rPr>
                <w:rFonts w:hint="cs"/>
                <w:cs/>
              </w:rPr>
              <w:t>ในตราสารทุน</w:t>
            </w:r>
            <w:r>
              <w:rPr>
                <w:rFonts w:hint="cs"/>
                <w:cs/>
              </w:rPr>
              <w:t>ที่ไม่อยู่ในความต้องการของตลาด-มูลค่ายุติธรรม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2D963C4" w14:textId="77777777" w:rsidR="00566E4D" w:rsidRPr="009E74E1" w:rsidRDefault="00566E4D" w:rsidP="00566E4D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9E74E1">
              <w:rPr>
                <w:rFonts w:hint="cs"/>
                <w:spacing w:val="-4"/>
                <w:cs/>
              </w:rPr>
              <w:t>400</w:t>
            </w:r>
          </w:p>
        </w:tc>
        <w:tc>
          <w:tcPr>
            <w:tcW w:w="16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58D51990" w14:textId="4287A158" w:rsidR="00566E4D" w:rsidRPr="00B86BA5" w:rsidRDefault="00566E4D" w:rsidP="00566E4D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 w:rsidRPr="00424A18">
              <w:rPr>
                <w:rFonts w:hint="cs"/>
                <w:spacing w:val="-4"/>
                <w:cs/>
              </w:rPr>
              <w:t>400</w:t>
            </w:r>
          </w:p>
        </w:tc>
      </w:tr>
    </w:tbl>
    <w:p w14:paraId="7A9259C8" w14:textId="77777777" w:rsidR="00566E4D" w:rsidRDefault="00566E4D" w:rsidP="00627903">
      <w:pPr>
        <w:ind w:right="-871"/>
        <w:rPr>
          <w:rFonts w:ascii="Angsana New" w:hAnsi="Angsana New"/>
          <w:b/>
          <w:bCs/>
          <w:sz w:val="10"/>
          <w:szCs w:val="10"/>
        </w:rPr>
      </w:pPr>
    </w:p>
    <w:p w14:paraId="4817938E" w14:textId="77777777" w:rsidR="00AC34FA" w:rsidRPr="00F92A3D" w:rsidRDefault="00AC34FA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14:paraId="4B84776A" w14:textId="77777777" w:rsidR="005D26E2" w:rsidRPr="00C02754" w:rsidRDefault="00282089" w:rsidP="003D58B0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33E60CA1" w14:textId="77777777" w:rsidR="00282089" w:rsidRPr="004E032F" w:rsidRDefault="008D2CE5" w:rsidP="00F148C3">
      <w:pPr>
        <w:tabs>
          <w:tab w:val="left" w:pos="284"/>
          <w:tab w:val="left" w:pos="360"/>
          <w:tab w:val="left" w:pos="851"/>
        </w:tabs>
        <w:spacing w:line="192" w:lineRule="auto"/>
        <w:ind w:left="295" w:right="-194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827" w:type="dxa"/>
        <w:tblInd w:w="766" w:type="dxa"/>
        <w:tblLayout w:type="fixed"/>
        <w:tblLook w:val="0000" w:firstRow="0" w:lastRow="0" w:firstColumn="0" w:lastColumn="0" w:noHBand="0" w:noVBand="0"/>
      </w:tblPr>
      <w:tblGrid>
        <w:gridCol w:w="4990"/>
        <w:gridCol w:w="1207"/>
        <w:gridCol w:w="1194"/>
        <w:gridCol w:w="1218"/>
        <w:gridCol w:w="1218"/>
      </w:tblGrid>
      <w:tr w:rsidR="009964F2" w:rsidRPr="00CD157D" w14:paraId="4FA6FA27" w14:textId="77777777" w:rsidTr="00826ABF">
        <w:trPr>
          <w:trHeight w:val="113"/>
        </w:trPr>
        <w:tc>
          <w:tcPr>
            <w:tcW w:w="4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7F3E47" w14:textId="77777777" w:rsidR="009964F2" w:rsidRPr="004E032F" w:rsidRDefault="009964F2" w:rsidP="004E032F">
            <w:pPr>
              <w:pStyle w:val="Heading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4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84EFB3" w14:textId="77777777"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EC91ED" w14:textId="77777777"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66E4D" w:rsidRPr="00CD157D" w14:paraId="688DF715" w14:textId="77777777" w:rsidTr="00826ABF">
        <w:trPr>
          <w:trHeight w:val="113"/>
        </w:trPr>
        <w:tc>
          <w:tcPr>
            <w:tcW w:w="4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787D4" w14:textId="77777777" w:rsidR="00566E4D" w:rsidRPr="004E032F" w:rsidRDefault="00566E4D" w:rsidP="00566E4D">
            <w:pPr>
              <w:pStyle w:val="Heading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E82ABCE" w14:textId="377A13A6" w:rsidR="00566E4D" w:rsidRPr="006A4B66" w:rsidRDefault="00566E4D" w:rsidP="00566E4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A4B66">
              <w:rPr>
                <w:rFonts w:ascii="Angsana New" w:hAnsi="Angsana New" w:hint="cs"/>
                <w:cs/>
              </w:rPr>
              <w:t>3</w:t>
            </w:r>
            <w:r w:rsidRPr="006A4B66">
              <w:rPr>
                <w:rFonts w:ascii="Angsana New" w:hAnsi="Angsana New"/>
              </w:rPr>
              <w:t xml:space="preserve">1 </w:t>
            </w:r>
            <w:r w:rsidRPr="006A4B66">
              <w:rPr>
                <w:rFonts w:ascii="Angsana New" w:hAnsi="Angsana New" w:hint="cs"/>
                <w:cs/>
              </w:rPr>
              <w:t xml:space="preserve">มี.ค. </w:t>
            </w:r>
            <w:r w:rsidRPr="006A4B66">
              <w:rPr>
                <w:rFonts w:ascii="Angsana New" w:hAnsi="Angsana New"/>
              </w:rPr>
              <w:t>2565</w:t>
            </w: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605C4DE" w14:textId="6BF848FC" w:rsidR="00566E4D" w:rsidRPr="006A4B66" w:rsidRDefault="00566E4D" w:rsidP="00566E4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6A4B66">
              <w:rPr>
                <w:rFonts w:ascii="Angsana New" w:hAnsi="Angsana New"/>
              </w:rPr>
              <w:t xml:space="preserve">31 </w:t>
            </w:r>
            <w:r w:rsidRPr="006A4B66">
              <w:rPr>
                <w:rFonts w:ascii="Angsana New" w:hAnsi="Angsana New" w:hint="cs"/>
                <w:cs/>
              </w:rPr>
              <w:t xml:space="preserve">ธ.ค. </w:t>
            </w:r>
            <w:r w:rsidRPr="006A4B66">
              <w:rPr>
                <w:rFonts w:ascii="Angsana New" w:hAnsi="Angsana New"/>
              </w:rPr>
              <w:t>2564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5E59FA" w14:textId="4CDC4227" w:rsidR="00566E4D" w:rsidRPr="006A4B66" w:rsidRDefault="00566E4D" w:rsidP="00566E4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A4B66">
              <w:rPr>
                <w:rFonts w:ascii="Angsana New" w:hAnsi="Angsana New" w:hint="cs"/>
                <w:cs/>
              </w:rPr>
              <w:t>3</w:t>
            </w:r>
            <w:r w:rsidRPr="006A4B66">
              <w:rPr>
                <w:rFonts w:ascii="Angsana New" w:hAnsi="Angsana New"/>
              </w:rPr>
              <w:t xml:space="preserve">1 </w:t>
            </w:r>
            <w:r w:rsidRPr="006A4B66">
              <w:rPr>
                <w:rFonts w:ascii="Angsana New" w:hAnsi="Angsana New" w:hint="cs"/>
                <w:cs/>
              </w:rPr>
              <w:t xml:space="preserve">มี.ค. </w:t>
            </w:r>
            <w:r w:rsidRPr="006A4B66">
              <w:rPr>
                <w:rFonts w:ascii="Angsana New" w:hAnsi="Angsana New"/>
              </w:rPr>
              <w:t>2565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CAECA26" w14:textId="6E1B15CC" w:rsidR="00566E4D" w:rsidRPr="006A4B66" w:rsidRDefault="00566E4D" w:rsidP="00566E4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6A4B66">
              <w:rPr>
                <w:rFonts w:ascii="Angsana New" w:hAnsi="Angsana New"/>
              </w:rPr>
              <w:t xml:space="preserve">31 </w:t>
            </w:r>
            <w:r w:rsidRPr="006A4B66">
              <w:rPr>
                <w:rFonts w:ascii="Angsana New" w:hAnsi="Angsana New" w:hint="cs"/>
                <w:cs/>
              </w:rPr>
              <w:t xml:space="preserve">ธ.ค. </w:t>
            </w:r>
            <w:r w:rsidRPr="006A4B66">
              <w:rPr>
                <w:rFonts w:ascii="Angsana New" w:hAnsi="Angsana New"/>
              </w:rPr>
              <w:t>2564</w:t>
            </w:r>
          </w:p>
        </w:tc>
      </w:tr>
      <w:tr w:rsidR="009964F2" w:rsidRPr="00CD157D" w14:paraId="39B7C0B1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294CD452" w14:textId="77777777" w:rsidR="009964F2" w:rsidRPr="004E032F" w:rsidRDefault="009964F2" w:rsidP="004E032F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14:paraId="037A12A7" w14:textId="77777777" w:rsidR="009964F2" w:rsidRPr="004E032F" w:rsidRDefault="009964F2" w:rsidP="004E032F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</w:tcBorders>
          </w:tcPr>
          <w:p w14:paraId="7D2A415E" w14:textId="77777777" w:rsidR="009964F2" w:rsidRPr="004E032F" w:rsidRDefault="009964F2" w:rsidP="004E032F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14:paraId="591AB5E6" w14:textId="77777777" w:rsidR="009964F2" w:rsidRPr="004E032F" w:rsidRDefault="009964F2" w:rsidP="004E032F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70C1110B" w14:textId="77777777" w:rsidR="009964F2" w:rsidRPr="004E032F" w:rsidRDefault="009964F2" w:rsidP="004E032F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9964F2" w:rsidRPr="00CD157D" w14:paraId="46D9B213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59681D24" w14:textId="77777777" w:rsidR="009964F2" w:rsidRPr="004E032F" w:rsidRDefault="009964F2" w:rsidP="004E032F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Pr="004E032F">
              <w:rPr>
                <w:rFonts w:ascii="Angsana New" w:hAnsi="Angsana New"/>
                <w:cs/>
              </w:rPr>
              <w:t>บริษัท บางกอกเอ็น</w:t>
            </w:r>
            <w:proofErr w:type="spellStart"/>
            <w:r w:rsidRPr="004E032F">
              <w:rPr>
                <w:rFonts w:ascii="Angsana New" w:hAnsi="Angsana New"/>
                <w:cs/>
              </w:rPr>
              <w:t>เต</w:t>
            </w:r>
            <w:proofErr w:type="spellEnd"/>
            <w:r w:rsidRPr="004E032F">
              <w:rPr>
                <w:rFonts w:ascii="Angsana New" w:hAnsi="Angsana New"/>
                <w:cs/>
              </w:rPr>
              <w:t>อร์เทนเม้น</w:t>
            </w:r>
            <w:proofErr w:type="spellStart"/>
            <w:r w:rsidRPr="004E032F">
              <w:rPr>
                <w:rFonts w:ascii="Angsana New" w:hAnsi="Angsana New"/>
                <w:cs/>
              </w:rPr>
              <w:t>ต์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0A32DBED" w14:textId="77777777" w:rsidR="009964F2" w:rsidRPr="009E74E1" w:rsidRDefault="009964F2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14:paraId="5C2BD183" w14:textId="77777777" w:rsidR="009964F2" w:rsidRPr="009E74E1" w:rsidRDefault="009964F2" w:rsidP="004E032F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18117432" w14:textId="77777777" w:rsidR="009964F2" w:rsidRPr="009E74E1" w:rsidRDefault="009964F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299,999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70A36153" w14:textId="77777777" w:rsidR="009964F2" w:rsidRPr="004E032F" w:rsidRDefault="009964F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FB4BBA" w:rsidRPr="00CD157D" w14:paraId="51641F91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9165BC" w14:textId="77777777" w:rsidR="00FB4BBA" w:rsidRPr="004E032F" w:rsidRDefault="00FB4BBA" w:rsidP="004E032F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Pr="004E032F">
              <w:rPr>
                <w:rFonts w:ascii="Angsana New" w:hAnsi="Angsana New"/>
                <w:cs/>
              </w:rPr>
              <w:t>บริษัท รังสิโรตม์ว</w:t>
            </w:r>
            <w:proofErr w:type="spellStart"/>
            <w:r w:rsidRPr="004E032F">
              <w:rPr>
                <w:rFonts w:ascii="Angsana New" w:hAnsi="Angsana New"/>
                <w:cs/>
              </w:rPr>
              <w:t>นิช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6CF8A72C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  <w:vAlign w:val="center"/>
          </w:tcPr>
          <w:p w14:paraId="1A3246F0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15D813B9" w14:textId="77777777" w:rsidR="00FB4BBA" w:rsidRPr="009E74E1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35,000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  <w:vAlign w:val="center"/>
          </w:tcPr>
          <w:p w14:paraId="1D794BF8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FB4BBA" w:rsidRPr="00CD157D" w14:paraId="60E878D4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091BD98B" w14:textId="77777777"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Pr="004E032F">
              <w:rPr>
                <w:rFonts w:ascii="Angsana New" w:hAnsi="Angsana New"/>
                <w:cs/>
              </w:rPr>
              <w:t>บริษัท นิว</w:t>
            </w:r>
            <w:proofErr w:type="spellStart"/>
            <w:r w:rsidRPr="004E032F">
              <w:rPr>
                <w:rFonts w:ascii="Angsana New" w:hAnsi="Angsana New"/>
                <w:cs/>
              </w:rPr>
              <w:t>เวิลด์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โปรด</w:t>
            </w:r>
            <w:proofErr w:type="spellStart"/>
            <w:r w:rsidRPr="004E032F">
              <w:rPr>
                <w:rFonts w:ascii="Angsana New" w:hAnsi="Angsana New"/>
                <w:cs/>
              </w:rPr>
              <w:t>ั๊</w:t>
            </w:r>
            <w:proofErr w:type="spellEnd"/>
            <w:r w:rsidRPr="004E032F">
              <w:rPr>
                <w:rFonts w:ascii="Angsana New" w:hAnsi="Angsana New"/>
                <w:cs/>
              </w:rPr>
              <w:t>กช</w:t>
            </w:r>
            <w:proofErr w:type="spellStart"/>
            <w:r w:rsidRPr="004E032F">
              <w:rPr>
                <w:rFonts w:ascii="Angsana New" w:hAnsi="Angsana New"/>
                <w:cs/>
              </w:rPr>
              <w:t>ั่น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0C755123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14:paraId="0BB66291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6EF006A7" w14:textId="77777777" w:rsidR="00FB4BBA" w:rsidRPr="009E74E1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59,999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093C146E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FB4BBA" w:rsidRPr="00CD157D" w14:paraId="2F07C98E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4D09D80E" w14:textId="22AA3B55"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 w:rsidR="00661DBE"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 w:rsidR="00226425"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 w:rsidR="00226425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0DB27F4F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14:paraId="13CAB499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627EFC37" w14:textId="77777777" w:rsidR="00FB4BBA" w:rsidRPr="009E74E1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30,000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3C9EB162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226425" w:rsidRPr="00CD157D" w14:paraId="2C0DC769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1BD87F18" w14:textId="2C8B9B23" w:rsidR="00226425" w:rsidRPr="004E032F" w:rsidRDefault="00226425" w:rsidP="00226425">
            <w:pPr>
              <w:ind w:left="-18" w:right="-108" w:firstLine="241"/>
              <w:jc w:val="both"/>
              <w:rPr>
                <w:rFonts w:ascii="Angsana New" w:hAnsi="Angsana New"/>
              </w:rPr>
            </w:pPr>
            <w:r w:rsidRPr="00226425">
              <w:rPr>
                <w:rFonts w:ascii="Angsana New" w:hAnsi="Angsana New"/>
                <w:cs/>
              </w:rPr>
              <w:t>(เดิมชื่อ บริษัท บีอีซี แอสเซท จำกัด)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5B90794F" w14:textId="77777777" w:rsidR="00226425" w:rsidRPr="009E74E1" w:rsidRDefault="00226425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left w:val="nil"/>
            </w:tcBorders>
          </w:tcPr>
          <w:p w14:paraId="508AB160" w14:textId="77777777" w:rsidR="00226425" w:rsidRPr="009E74E1" w:rsidRDefault="00226425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73C39C5E" w14:textId="77777777" w:rsidR="00226425" w:rsidRPr="009E74E1" w:rsidRDefault="00226425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3252C2F4" w14:textId="77777777" w:rsidR="00226425" w:rsidRPr="004E032F" w:rsidRDefault="00226425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</w:p>
        </w:tc>
      </w:tr>
      <w:tr w:rsidR="00FB4BBA" w:rsidRPr="00CD157D" w14:paraId="6496AEB6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58CC14F7" w14:textId="386660D2" w:rsidR="00FB4BBA" w:rsidRPr="004E032F" w:rsidRDefault="00FB4BBA" w:rsidP="004E032F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 w:rsidR="00661DBE"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บีอีซี อ</w:t>
            </w:r>
            <w:r w:rsidR="006F6B54" w:rsidRPr="004E032F">
              <w:rPr>
                <w:rFonts w:ascii="Angsana New" w:hAnsi="Angsana New"/>
                <w:cs/>
              </w:rPr>
              <w:t>ินเตอร์เนชั่น</w:t>
            </w:r>
            <w:proofErr w:type="spellStart"/>
            <w:r w:rsidR="006F6B54" w:rsidRPr="004E032F">
              <w:rPr>
                <w:rFonts w:ascii="Angsana New" w:hAnsi="Angsana New"/>
                <w:cs/>
              </w:rPr>
              <w:t>แน</w:t>
            </w:r>
            <w:proofErr w:type="spellEnd"/>
            <w:r w:rsidR="006F6B54" w:rsidRPr="004E032F">
              <w:rPr>
                <w:rFonts w:ascii="Angsana New" w:hAnsi="Angsana New"/>
                <w:cs/>
              </w:rPr>
              <w:t xml:space="preserve">ล </w:t>
            </w:r>
            <w:proofErr w:type="spellStart"/>
            <w:r w:rsidR="006F6B54" w:rsidRPr="004E032F">
              <w:rPr>
                <w:rFonts w:ascii="Angsana New" w:hAnsi="Angsana New"/>
                <w:cs/>
              </w:rPr>
              <w:t>ดิสทริ</w:t>
            </w:r>
            <w:proofErr w:type="spellEnd"/>
            <w:r w:rsidR="006F6B54" w:rsidRPr="004E032F">
              <w:rPr>
                <w:rFonts w:ascii="Angsana New" w:hAnsi="Angsana New"/>
                <w:cs/>
              </w:rPr>
              <w:t>บิว</w:t>
            </w:r>
            <w:proofErr w:type="spellStart"/>
            <w:r w:rsidR="006F6B54" w:rsidRPr="004E032F">
              <w:rPr>
                <w:rFonts w:ascii="Angsana New" w:hAnsi="Angsana New"/>
                <w:cs/>
              </w:rPr>
              <w:t>ชั่น</w:t>
            </w:r>
            <w:proofErr w:type="spellEnd"/>
            <w:r w:rsidR="006F6B54" w:rsidRPr="004E032F">
              <w:rPr>
                <w:rFonts w:ascii="Angsana New" w:hAnsi="Angsana New"/>
                <w:cs/>
              </w:rPr>
              <w:t xml:space="preserve"> </w:t>
            </w:r>
            <w:r w:rsidR="00826ABF">
              <w:rPr>
                <w:rFonts w:ascii="Angsana New" w:hAnsi="Angsana New"/>
                <w:cs/>
              </w:rPr>
              <w:t xml:space="preserve">จำกัด </w:t>
            </w:r>
            <w:r w:rsidRPr="004E032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284D3367" w14:textId="77777777" w:rsidR="00FB4BBA" w:rsidRPr="009E74E1" w:rsidRDefault="00826ABF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</w:t>
            </w:r>
            <w:r w:rsidR="00FB4BBA" w:rsidRPr="009E74E1">
              <w:rPr>
                <w:rFonts w:ascii="Angsana New" w:hAnsi="Angsana New"/>
              </w:rPr>
              <w:t>9.99</w:t>
            </w:r>
          </w:p>
        </w:tc>
        <w:tc>
          <w:tcPr>
            <w:tcW w:w="1194" w:type="dxa"/>
            <w:tcBorders>
              <w:left w:val="nil"/>
            </w:tcBorders>
          </w:tcPr>
          <w:p w14:paraId="34B9D0EF" w14:textId="77777777" w:rsidR="00FB4BBA" w:rsidRPr="009E74E1" w:rsidRDefault="00826ABF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</w:t>
            </w:r>
            <w:r w:rsidR="00FB4BBA" w:rsidRPr="009E74E1">
              <w:rPr>
                <w:rFonts w:ascii="Angsana New" w:hAnsi="Angsana New"/>
              </w:rPr>
              <w:t>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5791247C" w14:textId="77777777" w:rsidR="00FB4BBA" w:rsidRPr="009E74E1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763183B5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FB4BBA" w:rsidRPr="00CD157D" w14:paraId="3ADAD9B1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E78D53" w14:textId="07C1D9E5" w:rsidR="00FB4BBA" w:rsidRPr="004E032F" w:rsidRDefault="00FB4BBA" w:rsidP="004E032F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 w:rsidR="00661DBE"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บางกอกเท</w:t>
            </w:r>
            <w:proofErr w:type="spellStart"/>
            <w:r w:rsidRPr="004E032F">
              <w:rPr>
                <w:rFonts w:ascii="Angsana New" w:hAnsi="Angsana New"/>
                <w:cs/>
              </w:rPr>
              <w:t>เล</w:t>
            </w:r>
            <w:proofErr w:type="spellEnd"/>
            <w:r w:rsidRPr="004E032F">
              <w:rPr>
                <w:rFonts w:ascii="Angsana New" w:hAnsi="Angsana New"/>
                <w:cs/>
              </w:rPr>
              <w:t>วิชั่น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7B255309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14:paraId="61EF6EB6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3977326E" w14:textId="77777777" w:rsidR="00FB4BBA" w:rsidRPr="009E74E1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2CD67889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FB4BBA" w:rsidRPr="00CD157D" w14:paraId="2F39A0B2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2CC53189" w14:textId="242B3C33" w:rsidR="00FB4BBA" w:rsidRPr="004E032F" w:rsidRDefault="00661DBE" w:rsidP="004E032F">
            <w:pPr>
              <w:tabs>
                <w:tab w:val="left" w:pos="1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7</w:t>
            </w:r>
            <w:r w:rsidR="00FB4BBA" w:rsidRPr="004E032F">
              <w:rPr>
                <w:rFonts w:ascii="Angsana New" w:hAnsi="Angsana New"/>
              </w:rPr>
              <w:t>.</w:t>
            </w:r>
            <w:r w:rsidR="00FB4BBA"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240A13F0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14:paraId="31AB9663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1EB51049" w14:textId="77777777" w:rsidR="00FB4BBA" w:rsidRPr="009E74E1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199,992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233E7C77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EC3F0A" w:rsidRPr="00CD157D" w14:paraId="7C46B6A2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D6A0BC" w14:textId="10BB529E" w:rsidR="00EC3F0A" w:rsidRPr="004E032F" w:rsidRDefault="00661DBE" w:rsidP="004E032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8</w:t>
            </w:r>
            <w:r w:rsidR="00EC3F0A" w:rsidRPr="004E032F">
              <w:rPr>
                <w:rFonts w:ascii="Angsana New" w:hAnsi="Angsana New"/>
              </w:rPr>
              <w:t>.</w:t>
            </w:r>
            <w:r w:rsidR="00EC3F0A"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207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14:paraId="54E11E7E" w14:textId="77777777" w:rsidR="00EC3F0A" w:rsidRPr="009E74E1" w:rsidRDefault="00EC3F0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</w:tcBorders>
          </w:tcPr>
          <w:p w14:paraId="5B5BAB94" w14:textId="77777777" w:rsidR="00EC3F0A" w:rsidRPr="009E74E1" w:rsidRDefault="00EC3F0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14:paraId="66D22481" w14:textId="77777777" w:rsidR="00EC3F0A" w:rsidRPr="009E74E1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199,992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26CF5D9A" w14:textId="77777777" w:rsidR="00EC3F0A" w:rsidRPr="004E032F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661DBE" w:rsidRPr="00CD157D" w14:paraId="6F81B190" w14:textId="77777777" w:rsidTr="00826ABF">
        <w:trPr>
          <w:trHeight w:val="113"/>
        </w:trPr>
        <w:tc>
          <w:tcPr>
            <w:tcW w:w="4990" w:type="dxa"/>
            <w:tcBorders>
              <w:top w:val="single" w:sz="4" w:space="0" w:color="auto"/>
              <w:left w:val="single" w:sz="6" w:space="0" w:color="auto"/>
            </w:tcBorders>
          </w:tcPr>
          <w:p w14:paraId="3FD94EF3" w14:textId="6E2DC6B5" w:rsidR="00661DBE" w:rsidRPr="004E032F" w:rsidRDefault="00661DBE" w:rsidP="00A84539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0EB6A1EA" w14:textId="77777777" w:rsidR="00661DBE" w:rsidRPr="009E74E1" w:rsidRDefault="00661DBE" w:rsidP="00661DBE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</w:tcBorders>
          </w:tcPr>
          <w:p w14:paraId="0F6E3520" w14:textId="77777777" w:rsidR="00661DBE" w:rsidRPr="009E74E1" w:rsidRDefault="00661DBE" w:rsidP="00661DBE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14:paraId="11F8B910" w14:textId="77777777" w:rsidR="00661DBE" w:rsidRPr="009E74E1" w:rsidRDefault="00661DBE" w:rsidP="00661DB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834,982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0DE04347" w14:textId="4CBAC45A" w:rsidR="00661DBE" w:rsidRPr="004E032F" w:rsidRDefault="00661DBE" w:rsidP="00661DB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834,982</w:t>
            </w:r>
          </w:p>
        </w:tc>
      </w:tr>
      <w:tr w:rsidR="00661DBE" w:rsidRPr="00CD157D" w14:paraId="0FB254A2" w14:textId="77777777" w:rsidTr="00A84539">
        <w:trPr>
          <w:trHeight w:val="113"/>
        </w:trPr>
        <w:tc>
          <w:tcPr>
            <w:tcW w:w="4990" w:type="dxa"/>
            <w:tcBorders>
              <w:left w:val="single" w:sz="6" w:space="0" w:color="auto"/>
            </w:tcBorders>
          </w:tcPr>
          <w:p w14:paraId="368AC43D" w14:textId="48D8D887" w:rsidR="00661DBE" w:rsidRPr="004E032F" w:rsidRDefault="00661DBE" w:rsidP="004E032F">
            <w:pPr>
              <w:tabs>
                <w:tab w:val="left" w:pos="252"/>
              </w:tabs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07" w:type="dxa"/>
          </w:tcPr>
          <w:p w14:paraId="04971F7F" w14:textId="77777777" w:rsidR="00661DBE" w:rsidRPr="009E74E1" w:rsidRDefault="00661DBE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left w:val="nil"/>
            </w:tcBorders>
          </w:tcPr>
          <w:p w14:paraId="349FFB9E" w14:textId="77777777" w:rsidR="00661DBE" w:rsidRPr="009E74E1" w:rsidRDefault="00661DBE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7884A3E0" w14:textId="77777777" w:rsidR="00661DBE" w:rsidRPr="009E74E1" w:rsidRDefault="00661DBE" w:rsidP="004E032F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  <w:vAlign w:val="center"/>
          </w:tcPr>
          <w:p w14:paraId="138FD385" w14:textId="77777777" w:rsidR="00661DBE" w:rsidRPr="004E032F" w:rsidRDefault="00661DBE" w:rsidP="004E032F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</w:tr>
      <w:tr w:rsidR="00661DBE" w:rsidRPr="00CD157D" w14:paraId="044DA64E" w14:textId="77777777" w:rsidTr="00A84539">
        <w:trPr>
          <w:trHeight w:val="113"/>
        </w:trPr>
        <w:tc>
          <w:tcPr>
            <w:tcW w:w="7391" w:type="dxa"/>
            <w:gridSpan w:val="3"/>
            <w:tcBorders>
              <w:left w:val="single" w:sz="6" w:space="0" w:color="auto"/>
            </w:tcBorders>
          </w:tcPr>
          <w:p w14:paraId="43DE139C" w14:textId="2DB090B0" w:rsidR="00661DBE" w:rsidRPr="009E74E1" w:rsidRDefault="00661DBE" w:rsidP="00661DBE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>บริษัท บีอีซี อินเตอร์เนชั่น</w:t>
            </w:r>
            <w:proofErr w:type="spellStart"/>
            <w:r w:rsidRPr="009E74E1">
              <w:rPr>
                <w:cs/>
              </w:rPr>
              <w:t>แน</w:t>
            </w:r>
            <w:proofErr w:type="spellEnd"/>
            <w:r w:rsidRPr="009E74E1">
              <w:rPr>
                <w:cs/>
              </w:rPr>
              <w:t xml:space="preserve">ล </w:t>
            </w:r>
            <w:proofErr w:type="spellStart"/>
            <w:r w:rsidRPr="009E74E1">
              <w:rPr>
                <w:cs/>
              </w:rPr>
              <w:t>ดิสทริ</w:t>
            </w:r>
            <w:proofErr w:type="spellEnd"/>
            <w:r w:rsidRPr="009E74E1">
              <w:rPr>
                <w:cs/>
              </w:rPr>
              <w:t>บิว</w:t>
            </w:r>
            <w:proofErr w:type="spellStart"/>
            <w:r w:rsidRPr="009E74E1">
              <w:rPr>
                <w:cs/>
              </w:rPr>
              <w:t>ชั่น</w:t>
            </w:r>
            <w:proofErr w:type="spellEnd"/>
            <w:r w:rsidRPr="009E74E1">
              <w:rPr>
                <w:cs/>
              </w:rPr>
              <w:t xml:space="preserve"> จำกัด        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39A33033" w14:textId="77777777" w:rsidR="00661DBE" w:rsidRPr="009E74E1" w:rsidRDefault="00661DBE" w:rsidP="00661DBE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 w:hint="cs"/>
                <w:cs/>
              </w:rPr>
              <w:t xml:space="preserve">         (</w:t>
            </w:r>
            <w:r w:rsidRPr="009E74E1">
              <w:rPr>
                <w:rFonts w:ascii="Angsana New" w:hAnsi="Angsana New"/>
              </w:rPr>
              <w:t>5,000</w:t>
            </w:r>
            <w:r w:rsidRPr="009E74E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  <w:vAlign w:val="center"/>
          </w:tcPr>
          <w:p w14:paraId="447CD6EA" w14:textId="77777777" w:rsidR="00661DBE" w:rsidRPr="004E032F" w:rsidRDefault="00661DBE" w:rsidP="00661DBE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  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A84539" w:rsidRPr="00CD157D" w14:paraId="261429FA" w14:textId="77777777" w:rsidTr="00D97E07">
        <w:trPr>
          <w:trHeight w:val="113"/>
        </w:trPr>
        <w:tc>
          <w:tcPr>
            <w:tcW w:w="7391" w:type="dxa"/>
            <w:gridSpan w:val="3"/>
            <w:tcBorders>
              <w:left w:val="single" w:sz="6" w:space="0" w:color="auto"/>
            </w:tcBorders>
          </w:tcPr>
          <w:p w14:paraId="2ACAF85B" w14:textId="709B5904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>บริษัท นิว</w:t>
            </w:r>
            <w:proofErr w:type="spellStart"/>
            <w:r w:rsidRPr="009E74E1">
              <w:rPr>
                <w:cs/>
              </w:rPr>
              <w:t>เวิลด์</w:t>
            </w:r>
            <w:proofErr w:type="spellEnd"/>
            <w:r w:rsidRPr="009E74E1">
              <w:rPr>
                <w:cs/>
              </w:rPr>
              <w:t xml:space="preserve"> โปรด</w:t>
            </w:r>
            <w:proofErr w:type="spellStart"/>
            <w:r w:rsidRPr="009E74E1">
              <w:rPr>
                <w:cs/>
              </w:rPr>
              <w:t>ั๊</w:t>
            </w:r>
            <w:proofErr w:type="spellEnd"/>
            <w:r w:rsidRPr="009E74E1">
              <w:rPr>
                <w:cs/>
              </w:rPr>
              <w:t>กช</w:t>
            </w:r>
            <w:proofErr w:type="spellStart"/>
            <w:r w:rsidRPr="009E74E1">
              <w:rPr>
                <w:cs/>
              </w:rPr>
              <w:t>ั่น</w:t>
            </w:r>
            <w:proofErr w:type="spellEnd"/>
            <w:r w:rsidRPr="009E74E1">
              <w:rPr>
                <w:cs/>
              </w:rPr>
              <w:t xml:space="preserve"> จำกัด</w:t>
            </w:r>
          </w:p>
        </w:tc>
        <w:tc>
          <w:tcPr>
            <w:tcW w:w="1218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A67248" w14:textId="1A315499" w:rsidR="00A84539" w:rsidRPr="009E74E1" w:rsidRDefault="00A84539" w:rsidP="00A84539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 w:hint="cs"/>
                <w:cs/>
              </w:rPr>
              <w:t xml:space="preserve">       (</w:t>
            </w:r>
            <w:r w:rsidRPr="009E74E1">
              <w:rPr>
                <w:rFonts w:ascii="Angsana New" w:hAnsi="Angsana New"/>
              </w:rPr>
              <w:t>54,075</w:t>
            </w:r>
            <w:r w:rsidRPr="009E74E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77B08F9" w14:textId="009C3368" w:rsidR="00A84539" w:rsidRPr="004E032F" w:rsidRDefault="00A84539" w:rsidP="00A84539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(</w:t>
            </w:r>
            <w:r w:rsidRPr="004E032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075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A84539" w:rsidRPr="00CD157D" w14:paraId="774CA263" w14:textId="77777777" w:rsidTr="00A84539">
        <w:trPr>
          <w:trHeight w:val="113"/>
        </w:trPr>
        <w:tc>
          <w:tcPr>
            <w:tcW w:w="4990" w:type="dxa"/>
            <w:tcBorders>
              <w:left w:val="single" w:sz="6" w:space="0" w:color="auto"/>
              <w:bottom w:val="single" w:sz="4" w:space="0" w:color="auto"/>
            </w:tcBorders>
          </w:tcPr>
          <w:p w14:paraId="350C12AE" w14:textId="112AABDC" w:rsidR="00A84539" w:rsidRPr="00A84539" w:rsidRDefault="00A84539" w:rsidP="00A84539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B356CB6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</w:tcBorders>
          </w:tcPr>
          <w:p w14:paraId="3B98513E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718A2B" w14:textId="01833209" w:rsidR="00A84539" w:rsidRPr="009E74E1" w:rsidRDefault="00A84539" w:rsidP="00A84539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 w:hint="cs"/>
                <w:cs/>
              </w:rPr>
              <w:t xml:space="preserve">       (</w:t>
            </w:r>
            <w:r w:rsidRPr="009E74E1">
              <w:rPr>
                <w:rFonts w:ascii="Angsana New" w:hAnsi="Angsana New"/>
              </w:rPr>
              <w:t>59,075</w:t>
            </w:r>
            <w:r w:rsidRPr="009E74E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7CE7ADF" w14:textId="0CF79C9A" w:rsidR="00A84539" w:rsidRPr="004E032F" w:rsidRDefault="00A84539" w:rsidP="00A84539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(</w:t>
            </w:r>
            <w:r w:rsidRPr="004E032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9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075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A84539" w:rsidRPr="00CD157D" w14:paraId="7C97300D" w14:textId="77777777" w:rsidTr="00D97E07">
        <w:trPr>
          <w:trHeight w:val="113"/>
        </w:trPr>
        <w:tc>
          <w:tcPr>
            <w:tcW w:w="4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1F1A2E7" w14:textId="77777777" w:rsidR="00A84539" w:rsidRPr="004E032F" w:rsidRDefault="00A84539" w:rsidP="00A84539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1E0343F9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5368F1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14:paraId="60EDDC4F" w14:textId="1B8E0297" w:rsidR="00A84539" w:rsidRPr="009E74E1" w:rsidRDefault="00A84539" w:rsidP="00A84539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775,907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029BF28" w14:textId="7F990A91" w:rsidR="00A84539" w:rsidRPr="004E032F" w:rsidRDefault="00A84539" w:rsidP="00A84539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</w:t>
            </w:r>
            <w:r w:rsidRPr="004E032F">
              <w:rPr>
                <w:rFonts w:ascii="Angsana New" w:hAnsi="Angsana New"/>
              </w:rPr>
              <w:t>,9</w:t>
            </w:r>
            <w:r>
              <w:rPr>
                <w:rFonts w:ascii="Angsana New" w:hAnsi="Angsana New"/>
              </w:rPr>
              <w:t>07</w:t>
            </w:r>
          </w:p>
        </w:tc>
      </w:tr>
    </w:tbl>
    <w:p w14:paraId="4F1B70B6" w14:textId="74AE53FF" w:rsidR="00AE59F1" w:rsidRPr="00035D6A" w:rsidRDefault="00AE59F1" w:rsidP="00035D6A">
      <w:pPr>
        <w:tabs>
          <w:tab w:val="left" w:pos="900"/>
          <w:tab w:val="left" w:pos="1440"/>
        </w:tabs>
        <w:ind w:right="-518" w:firstLine="644"/>
        <w:outlineLvl w:val="0"/>
        <w:rPr>
          <w:sz w:val="16"/>
          <w:szCs w:val="16"/>
          <w:cs/>
        </w:rPr>
      </w:pPr>
    </w:p>
    <w:p w14:paraId="033AC351" w14:textId="77777777" w:rsidR="008054AD" w:rsidRDefault="008054AD" w:rsidP="00035D6A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</w:rPr>
      </w:pPr>
    </w:p>
    <w:p w14:paraId="0A13741B" w14:textId="77777777" w:rsidR="008054AD" w:rsidRDefault="008054AD" w:rsidP="00035D6A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</w:rPr>
      </w:pPr>
    </w:p>
    <w:p w14:paraId="3F4B78C0" w14:textId="77777777" w:rsidR="008054AD" w:rsidRDefault="008054AD" w:rsidP="00035D6A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</w:rPr>
      </w:pPr>
    </w:p>
    <w:p w14:paraId="17976A5C" w14:textId="77777777" w:rsidR="008054AD" w:rsidRDefault="008054AD" w:rsidP="00035D6A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</w:rPr>
      </w:pPr>
    </w:p>
    <w:p w14:paraId="1488E2ED" w14:textId="77777777" w:rsidR="008054AD" w:rsidRDefault="008054AD" w:rsidP="00226425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</w:rPr>
      </w:pPr>
    </w:p>
    <w:p w14:paraId="6ABFD80C" w14:textId="32B994A9" w:rsidR="008A58E1" w:rsidRPr="00035D6A" w:rsidRDefault="006A1E04" w:rsidP="00035D6A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lastRenderedPageBreak/>
        <w:t>รายการที่เกิดขึ้นกับบริษัทย่อย</w:t>
      </w:r>
    </w:p>
    <w:p w14:paraId="46419AA6" w14:textId="77777777" w:rsidR="00035D6A" w:rsidRPr="00AA0644" w:rsidRDefault="00035D6A" w:rsidP="00035D6A">
      <w:pPr>
        <w:tabs>
          <w:tab w:val="left" w:pos="360"/>
          <w:tab w:val="left" w:pos="900"/>
          <w:tab w:val="left" w:pos="1440"/>
        </w:tabs>
        <w:ind w:left="-142" w:right="-147" w:firstLine="851"/>
        <w:outlineLvl w:val="0"/>
        <w:rPr>
          <w:sz w:val="4"/>
          <w:szCs w:val="4"/>
        </w:rPr>
      </w:pPr>
      <w:r w:rsidRPr="00AA0644">
        <w:rPr>
          <w:b/>
          <w:bCs/>
          <w:cs/>
        </w:rPr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อินเตอร์เนชั่น</w:t>
      </w:r>
      <w:proofErr w:type="spellStart"/>
      <w:r w:rsidRPr="00AA0644">
        <w:rPr>
          <w:rFonts w:hint="cs"/>
          <w:b/>
          <w:bCs/>
          <w:cs/>
        </w:rPr>
        <w:t>แน</w:t>
      </w:r>
      <w:proofErr w:type="spellEnd"/>
      <w:r w:rsidRPr="00AA0644">
        <w:rPr>
          <w:rFonts w:hint="cs"/>
          <w:b/>
          <w:bCs/>
          <w:cs/>
        </w:rPr>
        <w:t xml:space="preserve">ล </w:t>
      </w:r>
      <w:proofErr w:type="spellStart"/>
      <w:r w:rsidRPr="00AA0644">
        <w:rPr>
          <w:rFonts w:hint="cs"/>
          <w:b/>
          <w:bCs/>
          <w:cs/>
        </w:rPr>
        <w:t>ดิสทริ</w:t>
      </w:r>
      <w:proofErr w:type="spellEnd"/>
      <w:r w:rsidRPr="00AA0644">
        <w:rPr>
          <w:rFonts w:hint="cs"/>
          <w:b/>
          <w:bCs/>
          <w:cs/>
        </w:rPr>
        <w:t>บิว</w:t>
      </w:r>
      <w:proofErr w:type="spellStart"/>
      <w:r w:rsidRPr="00AA0644">
        <w:rPr>
          <w:rFonts w:hint="cs"/>
          <w:b/>
          <w:bCs/>
          <w:cs/>
        </w:rPr>
        <w:t>ชั่น</w:t>
      </w:r>
      <w:proofErr w:type="spellEnd"/>
      <w:r w:rsidRPr="00AA0644">
        <w:rPr>
          <w:rFonts w:hint="cs"/>
          <w:b/>
          <w:bCs/>
          <w:cs/>
        </w:rPr>
        <w:t xml:space="preserve"> จำกัด</w:t>
      </w:r>
    </w:p>
    <w:p w14:paraId="5DD6B1FD" w14:textId="77777777" w:rsidR="00035D6A" w:rsidRPr="00E42EB9" w:rsidRDefault="00035D6A" w:rsidP="00035D6A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14:paraId="10770F07" w14:textId="77777777" w:rsidR="00035D6A" w:rsidRDefault="00035D6A" w:rsidP="00035D6A">
      <w:pPr>
        <w:ind w:left="-98" w:right="-157" w:firstLine="1091"/>
        <w:jc w:val="thaiDistribute"/>
        <w:rPr>
          <w:b/>
          <w:bCs/>
          <w: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 xml:space="preserve">ทีวีบี ทรี </w:t>
      </w:r>
      <w:proofErr w:type="spellStart"/>
      <w:r>
        <w:rPr>
          <w:rFonts w:hint="cs"/>
          <w:b/>
          <w:bCs/>
          <w:cs/>
        </w:rPr>
        <w:t>เน็ตเวอร์ค</w:t>
      </w:r>
      <w:proofErr w:type="spellEnd"/>
      <w:r w:rsidRPr="00C87F21">
        <w:rPr>
          <w:b/>
          <w:bCs/>
          <w:cs/>
        </w:rPr>
        <w:t xml:space="preserve"> จำกัด</w:t>
      </w:r>
    </w:p>
    <w:p w14:paraId="42884A66" w14:textId="77777777" w:rsidR="000F4E93" w:rsidRDefault="00035D6A" w:rsidP="00035D6A">
      <w:pPr>
        <w:tabs>
          <w:tab w:val="left" w:pos="360"/>
          <w:tab w:val="left" w:pos="1440"/>
        </w:tabs>
        <w:ind w:left="728" w:right="-208" w:firstLine="548"/>
        <w:jc w:val="thaiDistribute"/>
        <w:outlineLvl w:val="0"/>
        <w:rPr>
          <w:rFonts w:ascii="Angsana New" w:hAnsi="Angsana New"/>
          <w:sz w:val="24"/>
          <w:szCs w:val="24"/>
        </w:rPr>
      </w:pPr>
      <w:r w:rsidRPr="002B5DA0">
        <w:rPr>
          <w:rFonts w:ascii="Angsana New" w:hAnsi="Angsana New" w:cs="Angsana New"/>
          <w:cs/>
        </w:rPr>
        <w:t xml:space="preserve">เมื่อวันที่ </w:t>
      </w:r>
      <w:r>
        <w:rPr>
          <w:rFonts w:ascii="Angsana New" w:hAnsi="Angsana New" w:cs="Angsana New"/>
        </w:rPr>
        <w:t>31</w:t>
      </w:r>
      <w:r w:rsidRPr="002B5DA0">
        <w:rPr>
          <w:rFonts w:ascii="Angsana New" w:hAnsi="Angsana New" w:cs="Angsana New"/>
          <w:cs/>
        </w:rPr>
        <w:t xml:space="preserve"> พฤษภาคม </w:t>
      </w:r>
      <w:r>
        <w:rPr>
          <w:rFonts w:ascii="Angsana New" w:hAnsi="Angsana New" w:cs="Angsana New"/>
        </w:rPr>
        <w:t>2562</w:t>
      </w:r>
      <w:r w:rsidRPr="002B5DA0">
        <w:rPr>
          <w:rFonts w:ascii="Angsana New" w:hAnsi="Angsana New" w:cs="Angsana New"/>
          <w:cs/>
        </w:rPr>
        <w:t xml:space="preserve"> บริษัท บีอีซี อินเตอร์เนชั่น</w:t>
      </w:r>
      <w:proofErr w:type="spellStart"/>
      <w:r w:rsidRPr="002B5DA0">
        <w:rPr>
          <w:rFonts w:ascii="Angsana New" w:hAnsi="Angsana New" w:cs="Angsana New"/>
          <w:cs/>
        </w:rPr>
        <w:t>แน</w:t>
      </w:r>
      <w:proofErr w:type="spellEnd"/>
      <w:r w:rsidRPr="002B5DA0">
        <w:rPr>
          <w:rFonts w:ascii="Angsana New" w:hAnsi="Angsana New" w:cs="Angsana New"/>
          <w:cs/>
        </w:rPr>
        <w:t xml:space="preserve">ล </w:t>
      </w:r>
      <w:proofErr w:type="spellStart"/>
      <w:r w:rsidRPr="002B5DA0">
        <w:rPr>
          <w:rFonts w:ascii="Angsana New" w:hAnsi="Angsana New" w:cs="Angsana New"/>
          <w:cs/>
        </w:rPr>
        <w:t>ดิสทริ</w:t>
      </w:r>
      <w:proofErr w:type="spellEnd"/>
      <w:r w:rsidRPr="002B5DA0">
        <w:rPr>
          <w:rFonts w:ascii="Angsana New" w:hAnsi="Angsana New" w:cs="Angsana New"/>
          <w:cs/>
        </w:rPr>
        <w:t>บิว</w:t>
      </w:r>
      <w:proofErr w:type="spellStart"/>
      <w:r w:rsidRPr="002B5DA0">
        <w:rPr>
          <w:rFonts w:ascii="Angsana New" w:hAnsi="Angsana New" w:cs="Angsana New"/>
          <w:cs/>
        </w:rPr>
        <w:t>ชั่น</w:t>
      </w:r>
      <w:proofErr w:type="spellEnd"/>
      <w:r w:rsidRPr="002B5DA0">
        <w:rPr>
          <w:rFonts w:ascii="Angsana New" w:hAnsi="Angsana New" w:cs="Angsana New"/>
          <w:cs/>
        </w:rPr>
        <w:t xml:space="preserve"> จำกัด ซึ่งเป็นบริษัทย่อ</w:t>
      </w:r>
      <w:r>
        <w:rPr>
          <w:rFonts w:ascii="Angsana New" w:hAnsi="Angsana New" w:cs="Angsana New"/>
          <w:cs/>
        </w:rPr>
        <w:t>ยของบริษัท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>ได้ซื้อหุ้นสามัญ</w:t>
      </w:r>
      <w:r>
        <w:rPr>
          <w:rFonts w:ascii="Angsana New" w:hAnsi="Angsana New" w:cs="Angsana New" w:hint="cs"/>
          <w:cs/>
        </w:rPr>
        <w:t>ของ</w:t>
      </w:r>
      <w:r w:rsidRPr="002B5DA0">
        <w:rPr>
          <w:rFonts w:ascii="Angsana New" w:hAnsi="Angsana New" w:cs="Angsana New"/>
          <w:cs/>
        </w:rPr>
        <w:t xml:space="preserve">บริษัท ทีวีบี ทรี </w:t>
      </w:r>
      <w:proofErr w:type="spellStart"/>
      <w:r w:rsidRPr="002B5DA0">
        <w:rPr>
          <w:rFonts w:ascii="Angsana New" w:hAnsi="Angsana New" w:cs="Angsana New"/>
          <w:cs/>
        </w:rPr>
        <w:t>เน็ตเวอร์ค</w:t>
      </w:r>
      <w:proofErr w:type="spellEnd"/>
      <w:r w:rsidRPr="002B5DA0">
        <w:rPr>
          <w:rFonts w:ascii="Angsana New" w:hAnsi="Angsana New" w:cs="Angsana New"/>
          <w:cs/>
        </w:rPr>
        <w:t xml:space="preserve"> จำกัด จำนวน </w:t>
      </w:r>
      <w:r>
        <w:rPr>
          <w:rFonts w:ascii="Angsana New" w:hAnsi="Angsana New" w:cs="Angsana New"/>
        </w:rPr>
        <w:t>400,000</w:t>
      </w:r>
      <w:r w:rsidRPr="002B5DA0">
        <w:rPr>
          <w:rFonts w:ascii="Angsana New" w:hAnsi="Angsana New" w:cs="Angsana New"/>
          <w:cs/>
        </w:rPr>
        <w:t xml:space="preserve"> หุ้น จาก </w:t>
      </w:r>
      <w:r w:rsidRPr="002B5DA0">
        <w:rPr>
          <w:rFonts w:ascii="Angsana New" w:hAnsi="Angsana New" w:cs="Angsana New"/>
        </w:rPr>
        <w:t>TV</w:t>
      </w:r>
      <w:r>
        <w:rPr>
          <w:rFonts w:ascii="Angsana New" w:hAnsi="Angsana New" w:cs="Angsana New"/>
        </w:rPr>
        <w:t>B</w:t>
      </w:r>
      <w:r w:rsidRPr="00E81E8B">
        <w:rPr>
          <w:rFonts w:ascii="Angsana New" w:hAnsi="Angsana New" w:cs="Angsana New"/>
          <w:sz w:val="14"/>
          <w:szCs w:val="14"/>
        </w:rPr>
        <w:t xml:space="preserve"> </w:t>
      </w:r>
      <w:r w:rsidRPr="002B5DA0">
        <w:rPr>
          <w:rFonts w:ascii="Angsana New" w:hAnsi="Angsana New" w:cs="Angsana New"/>
        </w:rPr>
        <w:t xml:space="preserve">Investment LIMITED </w:t>
      </w:r>
      <w:r>
        <w:rPr>
          <w:rFonts w:ascii="Angsana New" w:hAnsi="Angsana New" w:cs="Angsana New"/>
          <w:cs/>
        </w:rPr>
        <w:t>ซึ่งเป็นผู้ถือหุ้นเดิม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 xml:space="preserve">ราคา </w:t>
      </w:r>
      <w:r>
        <w:rPr>
          <w:rFonts w:ascii="Angsana New" w:hAnsi="Angsana New" w:cs="Angsana New"/>
        </w:rPr>
        <w:t>100</w:t>
      </w:r>
      <w:r w:rsidRPr="009665FA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ทรี </w:t>
      </w:r>
      <w:proofErr w:type="spellStart"/>
      <w:r w:rsidRPr="009665FA">
        <w:rPr>
          <w:rFonts w:ascii="Angsana New" w:hAnsi="Angsana New" w:cs="Angsana New"/>
          <w:cs/>
        </w:rPr>
        <w:t>เน็ตเวอร์ค</w:t>
      </w:r>
      <w:proofErr w:type="spellEnd"/>
      <w:r w:rsidRPr="009665FA">
        <w:rPr>
          <w:rFonts w:ascii="Angsana New" w:hAnsi="Angsana New" w:cs="Angsana New"/>
          <w:cs/>
        </w:rPr>
        <w:t xml:space="preserve"> จำกัด มีผลขาดทุนสะสมสูงกว่าทุน และ</w:t>
      </w:r>
      <w:r w:rsidRPr="009665FA">
        <w:rPr>
          <w:rFonts w:ascii="Angsana New" w:hAnsi="Angsana New" w:cs="Angsana New"/>
        </w:rPr>
        <w:t xml:space="preserve"> TVB Investment LIMITED </w:t>
      </w:r>
      <w:r w:rsidRPr="009665FA">
        <w:rPr>
          <w:rFonts w:ascii="Angsana New" w:hAnsi="Angsana New" w:cs="Angsana New"/>
          <w:cs/>
          <w:lang w:val="en-GB"/>
        </w:rPr>
        <w:t xml:space="preserve">ได้ตกลงยกหนี้ค่าสิทธิและดอกเบี้ยค้างจ่ายจำนวน </w:t>
      </w:r>
      <w:r>
        <w:rPr>
          <w:rFonts w:ascii="Angsana New" w:hAnsi="Angsana New" w:cs="Angsana New"/>
          <w:lang w:val="en-GB"/>
        </w:rPr>
        <w:t>7.6</w:t>
      </w:r>
      <w:r w:rsidRPr="009665FA">
        <w:rPr>
          <w:rFonts w:ascii="Angsana New" w:hAnsi="Angsana New" w:cs="Angsana New"/>
        </w:rPr>
        <w:t xml:space="preserve">7 </w:t>
      </w:r>
      <w:r w:rsidRPr="009665FA">
        <w:rPr>
          <w:rFonts w:ascii="Angsana New" w:hAnsi="Angsana New" w:cs="Angsana New"/>
          <w:cs/>
          <w:lang w:val="en-GB"/>
        </w:rPr>
        <w:t>ล้านบาท ให้กับ</w:t>
      </w:r>
      <w:r w:rsidRPr="009665FA">
        <w:rPr>
          <w:rFonts w:ascii="Angsana New" w:hAnsi="Angsana New" w:cs="Angsana New"/>
          <w:cs/>
        </w:rPr>
        <w:t xml:space="preserve">บริษัท ทีวีบี ทรี </w:t>
      </w:r>
      <w:proofErr w:type="spellStart"/>
      <w:r w:rsidRPr="009665FA">
        <w:rPr>
          <w:rFonts w:ascii="Angsana New" w:hAnsi="Angsana New" w:cs="Angsana New"/>
          <w:cs/>
        </w:rPr>
        <w:t>เน็ตเวอร์ค</w:t>
      </w:r>
      <w:proofErr w:type="spellEnd"/>
      <w:r w:rsidRPr="009665FA">
        <w:rPr>
          <w:rFonts w:ascii="Angsana New" w:hAnsi="Angsana New" w:cs="Angsana New"/>
          <w:cs/>
        </w:rPr>
        <w:t xml:space="preserve"> จำกัด ซึ่ง</w:t>
      </w:r>
      <w:r w:rsidRPr="009665FA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>
        <w:rPr>
          <w:rFonts w:ascii="Angsana New" w:hAnsi="Angsana New" w:cs="Angsana New"/>
          <w:lang w:val="en-GB"/>
        </w:rPr>
        <w:t>2562</w:t>
      </w:r>
      <w:r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 xml:space="preserve">การซื้อหุ้นดังกล่าวทำให้สัดส่วนการถือหุ้นเพิ่มขึ้นจากเดิมร้อยละ </w:t>
      </w:r>
      <w:r>
        <w:rPr>
          <w:rFonts w:ascii="Angsana New" w:hAnsi="Angsana New" w:cs="Angsana New"/>
          <w:lang w:val="en-GB"/>
        </w:rPr>
        <w:t>59.99</w:t>
      </w:r>
      <w:r w:rsidRPr="009665FA">
        <w:rPr>
          <w:rFonts w:ascii="Angsana New" w:hAnsi="Angsana New" w:cs="Angsana New"/>
          <w:cs/>
          <w:lang w:val="en-GB"/>
        </w:rPr>
        <w:t xml:space="preserve"> เป็นร้อยละ </w:t>
      </w:r>
      <w:r>
        <w:rPr>
          <w:rFonts w:ascii="Angsana New" w:hAnsi="Angsana New" w:cs="Angsana New"/>
          <w:lang w:val="en-GB"/>
        </w:rPr>
        <w:t>99.99</w:t>
      </w:r>
      <w:r w:rsidRPr="009665FA">
        <w:rPr>
          <w:rFonts w:ascii="Angsana New" w:hAnsi="Angsana New" w:cs="Angsana New" w:hint="cs"/>
          <w:cs/>
          <w:lang w:val="en-GB"/>
        </w:rPr>
        <w:t xml:space="preserve"> โดยที่อำนาจควบคุมในบริษัทย่อยนั้นยังคงอยู่ในงบการเงินรวม บริษัทย่อยของบริษัทรับรู้ส่วนได้เสียที่ไม่มีอำนาจควบคุมเพิ่มขึ้นเป็นจำนวนเงิน </w:t>
      </w:r>
      <w:r>
        <w:rPr>
          <w:rFonts w:ascii="Angsana New" w:hAnsi="Angsana New" w:cs="Angsana New"/>
          <w:lang w:val="en-GB"/>
        </w:rPr>
        <w:t>29.09</w:t>
      </w:r>
      <w:r w:rsidRPr="009665FA">
        <w:rPr>
          <w:rFonts w:ascii="Angsana New" w:hAnsi="Angsana New" w:cs="Angsana New" w:hint="cs"/>
          <w:cs/>
          <w:lang w:val="en-GB"/>
        </w:rPr>
        <w:t xml:space="preserve"> ล้านบาท และบันทึก</w:t>
      </w:r>
      <w:r w:rsidRPr="00742B6D">
        <w:rPr>
          <w:rFonts w:ascii="Angsana New" w:hAnsi="Angsana New" w:cs="Angsana New" w:hint="cs"/>
          <w:b/>
          <w:bCs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035D6A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Pr="00035D6A">
        <w:rPr>
          <w:rFonts w:ascii="Angsana New" w:hAnsi="Angsana New" w:cs="Angsana New"/>
          <w:lang w:val="en-GB"/>
        </w:rPr>
        <w:t>29.09</w:t>
      </w:r>
      <w:r w:rsidRPr="00035D6A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14:paraId="019AF025" w14:textId="77777777" w:rsidR="00873B33" w:rsidRPr="00CD157D" w:rsidRDefault="00873B33" w:rsidP="00035D6A">
      <w:pPr>
        <w:tabs>
          <w:tab w:val="left" w:pos="360"/>
          <w:tab w:val="left" w:pos="900"/>
          <w:tab w:val="left" w:pos="1440"/>
        </w:tabs>
        <w:spacing w:line="168" w:lineRule="auto"/>
        <w:ind w:right="-208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806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305"/>
        <w:gridCol w:w="2842"/>
        <w:gridCol w:w="927"/>
        <w:gridCol w:w="933"/>
        <w:gridCol w:w="928"/>
        <w:gridCol w:w="871"/>
      </w:tblGrid>
      <w:tr w:rsidR="00136A4D" w:rsidRPr="00CD157D" w14:paraId="12DAF3E6" w14:textId="77777777" w:rsidTr="003B1308">
        <w:trPr>
          <w:cantSplit/>
          <w:trHeight w:val="681"/>
        </w:trPr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B5AB0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2E1F6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7F69" w14:textId="77777777"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A3A1" w14:textId="77777777"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72B13213" w14:textId="7A8AAA0B"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29433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B1308">
              <w:rPr>
                <w:rFonts w:ascii="Angsana New" w:hAnsi="Angsana New"/>
                <w:sz w:val="24"/>
                <w:szCs w:val="24"/>
              </w:rPr>
              <w:t>3</w:t>
            </w:r>
            <w:r w:rsidR="0081566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3B1308" w:rsidRPr="00CD157D" w14:paraId="643052F8" w14:textId="77777777" w:rsidTr="003B1308">
        <w:trPr>
          <w:cantSplit/>
          <w:trHeight w:val="106"/>
        </w:trPr>
        <w:tc>
          <w:tcPr>
            <w:tcW w:w="3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6EBB" w14:textId="77777777" w:rsidR="003B1308" w:rsidRPr="00CD157D" w:rsidRDefault="003B1308" w:rsidP="003B1308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445" w14:textId="77777777" w:rsidR="003B1308" w:rsidRPr="00CD157D" w:rsidRDefault="003B1308" w:rsidP="003B1308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49ECA1F" w14:textId="4297668D" w:rsidR="003B1308" w:rsidRPr="003B1308" w:rsidRDefault="003B1308" w:rsidP="003B1308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3B130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 xml:space="preserve">มี.ค. </w:t>
            </w:r>
            <w:r w:rsidRPr="003B130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AC93" w14:textId="2D577FA5" w:rsidR="003B1308" w:rsidRPr="003B1308" w:rsidRDefault="003B1308" w:rsidP="003B1308">
            <w:pPr>
              <w:ind w:left="-108" w:right="-10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130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 xml:space="preserve">ธ.ค. </w:t>
            </w:r>
            <w:r w:rsidRPr="003B130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356EC7" w14:textId="7F49C620" w:rsidR="003B1308" w:rsidRPr="003B1308" w:rsidRDefault="003B1308" w:rsidP="003B1308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3B130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 xml:space="preserve">มี.ค. </w:t>
            </w:r>
            <w:r w:rsidRPr="003B130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786F0" w14:textId="5512AE52" w:rsidR="003B1308" w:rsidRPr="003B1308" w:rsidRDefault="003B1308" w:rsidP="003B1308">
            <w:pPr>
              <w:ind w:left="-108" w:right="-10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1308"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 xml:space="preserve">.ค. </w:t>
            </w:r>
            <w:r w:rsidRPr="003B130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28780D" w:rsidRPr="00CD157D" w14:paraId="439C9332" w14:textId="77777777" w:rsidTr="003B1308">
        <w:trPr>
          <w:trHeight w:val="312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BCD43" w14:textId="77777777" w:rsidR="0028780D" w:rsidRPr="00CD157D" w:rsidRDefault="0028780D" w:rsidP="00E623B9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E3CA8" w14:textId="77777777" w:rsidR="0028780D" w:rsidRPr="00CD157D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1D9F783" w14:textId="77777777" w:rsidR="0028780D" w:rsidRPr="00086ECC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41F92772" w14:textId="77777777" w:rsidR="0028780D" w:rsidRPr="00CD157D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E6B0580" w14:textId="77777777" w:rsidR="0028780D" w:rsidRPr="001971A4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ABEC51C" w14:textId="77777777" w:rsidR="0028780D" w:rsidRPr="00956447" w:rsidRDefault="0028780D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614FCB" w14:paraId="4DB77EBA" w14:textId="77777777" w:rsidTr="003B1308">
        <w:trPr>
          <w:trHeight w:val="298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68C7BEB4" w14:textId="77777777"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เต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>อร์เทนเม้น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ต์</w:t>
            </w:r>
            <w:proofErr w:type="spellEnd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51EBDB8D" w14:textId="4C237D33" w:rsidR="00F8223A" w:rsidRPr="008A7B35" w:rsidRDefault="00DD71C1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14:paraId="60529A18" w14:textId="77777777" w:rsidR="00F8223A" w:rsidRPr="00975F92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</w:tcPr>
          <w:p w14:paraId="5BEE7DCF" w14:textId="77777777" w:rsidR="00F8223A" w:rsidRPr="00975F92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75D4809" w14:textId="77777777"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00A1794F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3E80" w:rsidRPr="00614FCB" w14:paraId="66ED6AAD" w14:textId="77777777" w:rsidTr="003B1308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138573CD" w14:textId="77777777" w:rsidR="00EA3E80" w:rsidRPr="008A7B35" w:rsidRDefault="00EA3E80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01B83054" w14:textId="6FC6F895" w:rsidR="00EA3E80" w:rsidRPr="008A7B35" w:rsidRDefault="00DD71C1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14:paraId="1222CA7B" w14:textId="77777777" w:rsidR="00EA3E80" w:rsidRPr="00975F92" w:rsidRDefault="00EA3E80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</w:tcPr>
          <w:p w14:paraId="5BBE7A7F" w14:textId="77777777" w:rsidR="00EA3E80" w:rsidRPr="00975F92" w:rsidRDefault="00EA3E80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56E3241" w14:textId="77777777" w:rsidR="00EA3E80" w:rsidRPr="00975F92" w:rsidRDefault="00EA3E80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5F8AB277" w14:textId="77777777" w:rsidR="00EA3E80" w:rsidRPr="00614FCB" w:rsidRDefault="00EA3E80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614FCB" w14:paraId="232FEB0C" w14:textId="77777777" w:rsidTr="003B1308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6EFFEB3B" w14:textId="77777777"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นิช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6AF0362F" w14:textId="6CE35EB3" w:rsidR="00F8223A" w:rsidRPr="008A7B35" w:rsidRDefault="00DD71C1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ตัวแทนขายลิขสิทธิ์ละคร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14:paraId="1C5B9DBD" w14:textId="77777777" w:rsidR="00F8223A" w:rsidRPr="00975F92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</w:tcPr>
          <w:p w14:paraId="01BF2E76" w14:textId="77777777" w:rsidR="00F8223A" w:rsidRPr="00975F92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E660D55" w14:textId="77777777"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4C1A2CA7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490B" w:rsidRPr="00614FCB" w14:paraId="0B79B6BE" w14:textId="77777777" w:rsidTr="003B1308">
        <w:trPr>
          <w:trHeight w:val="610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5CA135CB" w14:textId="77777777" w:rsidR="007A490B" w:rsidRPr="008A7B35" w:rsidRDefault="007A490B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เวิลด์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โปรด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ั๊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>กช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ั่น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2F998B6B" w14:textId="77777777" w:rsidR="007A490B" w:rsidRPr="008A7B35" w:rsidRDefault="007A490B" w:rsidP="007A490B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14:paraId="30864ADC" w14:textId="77777777" w:rsidR="007A490B" w:rsidRPr="00975F92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</w:tcPr>
          <w:p w14:paraId="2AF29C3C" w14:textId="77777777" w:rsidR="007A490B" w:rsidRPr="00975F92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8607A1F" w14:textId="6554E5A4" w:rsidR="007A490B" w:rsidRPr="00975F92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6839C64F" w14:textId="77777777" w:rsidR="007A490B" w:rsidRPr="00614FCB" w:rsidRDefault="007A490B" w:rsidP="007A490B">
            <w:pPr>
              <w:tabs>
                <w:tab w:val="decimal" w:pos="-130"/>
                <w:tab w:val="left" w:pos="588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490B" w:rsidRPr="00614FCB" w14:paraId="33411BFA" w14:textId="77777777" w:rsidTr="003B1308">
        <w:trPr>
          <w:trHeight w:val="33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BD9E9" w14:textId="757137DF" w:rsidR="007A490B" w:rsidRPr="008A7B35" w:rsidRDefault="007A490B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gramStart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บีอีซี  </w:t>
            </w:r>
            <w:r w:rsidR="008B2A92">
              <w:rPr>
                <w:rFonts w:ascii="Angsana New" w:hAnsi="Angsana New" w:hint="cs"/>
                <w:sz w:val="24"/>
                <w:szCs w:val="24"/>
                <w:cs/>
              </w:rPr>
              <w:t>สตูดิโอ</w:t>
            </w:r>
            <w:proofErr w:type="gram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จำกัด 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3AB9E" w14:textId="60882F73" w:rsidR="007A490B" w:rsidRPr="008A7B35" w:rsidRDefault="00DD71C1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14:paraId="40BB9C6C" w14:textId="77777777" w:rsidR="007A490B" w:rsidRPr="00975F92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86CB4C5" w14:textId="77777777" w:rsidR="007A490B" w:rsidRPr="00975F92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D5FEC17" w14:textId="393D32FB" w:rsidR="007A490B" w:rsidRPr="00975F92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3F11861" w14:textId="77777777" w:rsidR="007A490B" w:rsidRPr="00614FCB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B2A92" w:rsidRPr="00614FCB" w14:paraId="0A74C187" w14:textId="77777777" w:rsidTr="003B1308">
        <w:trPr>
          <w:trHeight w:val="33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501249" w14:textId="5F24970B" w:rsidR="008B2A92" w:rsidRPr="008A7B35" w:rsidRDefault="008B2A92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8B2A92">
              <w:rPr>
                <w:rFonts w:ascii="Angsana New" w:hAnsi="Angsana New"/>
                <w:sz w:val="24"/>
                <w:szCs w:val="24"/>
                <w:cs/>
              </w:rPr>
              <w:t>(เดิมชื่อ บริษัท บีอีซี  แอสเซท  จำกัด)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A4812" w14:textId="0342184A" w:rsidR="008B2A92" w:rsidRPr="008A7B35" w:rsidRDefault="00DD71C1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ทางโทรทัศน์ รวมถึงกิจกรรมส่งเสริม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14:paraId="4D0BB44D" w14:textId="77777777" w:rsidR="008B2A92" w:rsidRPr="00975F92" w:rsidRDefault="008B2A92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510DF0A" w14:textId="77777777" w:rsidR="008B2A92" w:rsidRPr="00975F92" w:rsidRDefault="008B2A92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3496026" w14:textId="77777777" w:rsidR="008B2A92" w:rsidRPr="00975F92" w:rsidRDefault="008B2A92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0FA394B" w14:textId="77777777" w:rsidR="008B2A92" w:rsidRPr="00614FCB" w:rsidRDefault="008B2A92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71C1" w:rsidRPr="00614FCB" w14:paraId="05E647EC" w14:textId="77777777" w:rsidTr="003B1308">
        <w:trPr>
          <w:trHeight w:val="33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921AA" w14:textId="77777777" w:rsidR="00DD71C1" w:rsidRDefault="00DD71C1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D3912" w14:textId="7F26D065" w:rsidR="00DD71C1" w:rsidRDefault="00DD71C1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ที่เกี่ยวข้องกับกิจการดังกล่าว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14:paraId="728337DC" w14:textId="77777777" w:rsidR="00DD71C1" w:rsidRPr="00975F92" w:rsidRDefault="00DD71C1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F02E856" w14:textId="77777777" w:rsidR="00DD71C1" w:rsidRPr="00975F92" w:rsidRDefault="00DD71C1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97F6FF" w14:textId="77777777" w:rsidR="00DD71C1" w:rsidRPr="00975F92" w:rsidRDefault="00DD71C1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9EB609D" w14:textId="77777777" w:rsidR="00DD71C1" w:rsidRPr="00614FCB" w:rsidRDefault="00DD71C1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614FCB" w14:paraId="685EAD1F" w14:textId="77777777" w:rsidTr="003B1308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63DB1E62" w14:textId="561EE839" w:rsidR="00F8223A" w:rsidRPr="008A7B35" w:rsidRDefault="00EA3E80" w:rsidP="00E623B9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7A490B">
              <w:rPr>
                <w:rFonts w:ascii="Angsana New" w:hAnsi="Angsana New"/>
                <w:sz w:val="24"/>
                <w:szCs w:val="24"/>
              </w:rPr>
              <w:t>5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ab/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>บริษัท บีอีซี อินเตอร์เนชั่น</w:t>
            </w:r>
            <w:proofErr w:type="spellStart"/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>แน</w:t>
            </w:r>
            <w:proofErr w:type="spellEnd"/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ล          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68298A43" w14:textId="77777777"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14:paraId="1CAA256D" w14:textId="77777777" w:rsidR="00F8223A" w:rsidRPr="00975F92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</w:tcPr>
          <w:p w14:paraId="466A8E74" w14:textId="77777777" w:rsidR="00F8223A" w:rsidRPr="00975F92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0E7D967" w14:textId="77777777"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598BEF0D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614FCB" w14:paraId="1D056F57" w14:textId="77777777" w:rsidTr="003B1308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13247D0B" w14:textId="77777777" w:rsidR="00F8223A" w:rsidRPr="008A7B35" w:rsidRDefault="00F8223A" w:rsidP="00E623B9">
            <w:pPr>
              <w:tabs>
                <w:tab w:val="left" w:pos="252"/>
              </w:tabs>
              <w:spacing w:line="228" w:lineRule="auto"/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ดิสทริ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>บิว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ชั่น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79DDCF5B" w14:textId="77777777"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14:paraId="4D68D762" w14:textId="77777777" w:rsidR="00F8223A" w:rsidRPr="00975F92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</w:tcPr>
          <w:p w14:paraId="4A1BB839" w14:textId="77777777" w:rsidR="00F8223A" w:rsidRPr="00975F92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4773295" w14:textId="77777777"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0BDC49BC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490B" w:rsidRPr="00614FCB" w14:paraId="01E67CBE" w14:textId="77777777" w:rsidTr="003B1308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3A434C41" w14:textId="2A75B88E" w:rsidR="007A490B" w:rsidRPr="008A7B35" w:rsidRDefault="007A490B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บางกอกเท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เล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วิชั่น จำกัด 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42D138B3" w14:textId="77777777" w:rsidR="007A490B" w:rsidRPr="008A7B35" w:rsidRDefault="007A490B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14:paraId="6F78F1C2" w14:textId="77777777" w:rsidR="007A490B" w:rsidRPr="00975F92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</w:tcPr>
          <w:p w14:paraId="0DDF8B4D" w14:textId="77777777" w:rsidR="007A490B" w:rsidRPr="00975F92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3EFCB22" w14:textId="5E28020B" w:rsidR="007A490B" w:rsidRPr="00975F92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3150C01A" w14:textId="6AA759A2" w:rsidR="007A490B" w:rsidRPr="00614FCB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614FCB" w14:paraId="0A67F7AA" w14:textId="77777777" w:rsidTr="003B1308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024C2998" w14:textId="77777777"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3EE451E9" w14:textId="77777777"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14:paraId="58273021" w14:textId="77777777" w:rsidR="00F8223A" w:rsidRPr="00975F92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</w:tcPr>
          <w:p w14:paraId="726E480A" w14:textId="77777777" w:rsidR="00F8223A" w:rsidRPr="00975F92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BCE909C" w14:textId="77777777"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0E8E7695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A490B" w:rsidRPr="00614FCB" w14:paraId="1A534E0E" w14:textId="77777777" w:rsidTr="003B1308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3CD80FDA" w14:textId="39CD6DB6" w:rsidR="007A490B" w:rsidRPr="008A7B35" w:rsidRDefault="007A49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82A40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47E502AD" w14:textId="77777777" w:rsidR="007A490B" w:rsidRPr="008A7B35" w:rsidRDefault="007A49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ดิจิตอลแพลทฟอร์ม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14:paraId="37A47094" w14:textId="77777777" w:rsidR="007A490B" w:rsidRPr="00975F92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</w:tcPr>
          <w:p w14:paraId="3A7FAD6A" w14:textId="77777777" w:rsidR="007A490B" w:rsidRPr="00975F92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2C9891" w14:textId="07289BD9" w:rsidR="007A490B" w:rsidRPr="00975F92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7CE5E371" w14:textId="7EAD01D5" w:rsidR="007A490B" w:rsidRPr="00614FCB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614FCB" w14:paraId="33485FBB" w14:textId="77777777" w:rsidTr="003B1308">
        <w:trPr>
          <w:trHeight w:val="298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08E62710" w14:textId="18F6A0E8" w:rsidR="00F8223A" w:rsidRPr="008A7B35" w:rsidRDefault="007A490B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82A40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0075383B" w14:textId="77777777" w:rsidR="00F8223A" w:rsidRPr="00E36936" w:rsidRDefault="00F8223A" w:rsidP="00E36936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</w:t>
            </w:r>
            <w:r w:rsidR="00E36936"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ดิจิตอล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</w:tcPr>
          <w:p w14:paraId="2BFAD161" w14:textId="77777777" w:rsidR="00F8223A" w:rsidRPr="00975F92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</w:tcPr>
          <w:p w14:paraId="503F3494" w14:textId="77777777" w:rsidR="00F8223A" w:rsidRPr="00975F92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3D0FBE7" w14:textId="77777777" w:rsidR="00F8223A" w:rsidRPr="00975F92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235C9EE4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50CB6" w:rsidRPr="00614FCB" w14:paraId="3488BED0" w14:textId="77777777" w:rsidTr="003B1308">
        <w:trPr>
          <w:trHeight w:val="327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7A8D46AC" w14:textId="77777777" w:rsidR="00B50CB6" w:rsidRPr="00BB6B92" w:rsidRDefault="00B50CB6" w:rsidP="00A65465">
            <w:pPr>
              <w:tabs>
                <w:tab w:val="left" w:pos="252"/>
              </w:tabs>
              <w:spacing w:line="16" w:lineRule="atLeast"/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B6B9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="007029EB"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</w:t>
            </w:r>
            <w:r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ที่ถือหุ้นโดย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18DD281A" w14:textId="77777777" w:rsidR="00B50CB6" w:rsidRPr="008A7B35" w:rsidRDefault="00B50CB6" w:rsidP="00BD46FF">
            <w:pPr>
              <w:spacing w:line="16" w:lineRule="atLeast"/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7582B68" w14:textId="77777777" w:rsidR="00B50CB6" w:rsidRPr="00975F92" w:rsidRDefault="00B50CB6" w:rsidP="00BD46FF">
            <w:pPr>
              <w:spacing w:line="16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C863D4E" w14:textId="77777777" w:rsidR="00B50CB6" w:rsidRPr="00975F92" w:rsidRDefault="00B50CB6" w:rsidP="00BD46FF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</w:tcPr>
          <w:p w14:paraId="14EA8B04" w14:textId="77777777" w:rsidR="00B50CB6" w:rsidRPr="00975F92" w:rsidRDefault="00B50CB6" w:rsidP="00BD46FF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04E3DC58" w14:textId="77777777" w:rsidR="00B50CB6" w:rsidRPr="00614FCB" w:rsidRDefault="00B50CB6" w:rsidP="00BD46FF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6B92" w:rsidRPr="00614FCB" w14:paraId="4E829266" w14:textId="77777777" w:rsidTr="003B1308">
        <w:trPr>
          <w:trHeight w:val="327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7D0CF6CB" w14:textId="77777777" w:rsidR="00BB6B92" w:rsidRPr="00E96A49" w:rsidRDefault="00BB6B92" w:rsidP="00035D6A">
            <w:pPr>
              <w:tabs>
                <w:tab w:val="left" w:pos="252"/>
              </w:tabs>
              <w:ind w:left="252" w:hanging="47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บีอีซี อินเตอร์เนชั่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>น</w:t>
            </w:r>
            <w:proofErr w:type="spellStart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แน</w:t>
            </w:r>
            <w:proofErr w:type="spellEnd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ล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 xml:space="preserve"> </w:t>
            </w:r>
            <w:proofErr w:type="spellStart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ดิสทริ</w:t>
            </w:r>
            <w:proofErr w:type="spellEnd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บิว</w:t>
            </w:r>
            <w:proofErr w:type="spellStart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ชั่น</w:t>
            </w:r>
            <w:proofErr w:type="spellEnd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 xml:space="preserve">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7564C3A7" w14:textId="77777777" w:rsidR="00BB6B92" w:rsidRPr="008A7B35" w:rsidRDefault="00BB6B92" w:rsidP="00395BFF">
            <w:pPr>
              <w:ind w:right="-10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5B2CBE3" w14:textId="77777777" w:rsidR="00BB6B92" w:rsidRPr="00975F92" w:rsidRDefault="00BB6B92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744A4CC" w14:textId="77777777" w:rsidR="00BB6B92" w:rsidRPr="00975F92" w:rsidRDefault="00BB6B92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</w:tcPr>
          <w:p w14:paraId="0F72FE14" w14:textId="77777777" w:rsidR="00BB6B92" w:rsidRPr="00975F92" w:rsidRDefault="00BB6B92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498A022F" w14:textId="77777777" w:rsidR="00BB6B92" w:rsidRPr="00614FCB" w:rsidRDefault="00BB6B92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46C69" w:rsidRPr="00614FCB" w14:paraId="05FBCCB2" w14:textId="77777777" w:rsidTr="003B1308">
        <w:trPr>
          <w:trHeight w:val="327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02373E48" w14:textId="77777777" w:rsidR="00646C69" w:rsidRPr="008A7B35" w:rsidRDefault="00646C69" w:rsidP="00395BF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ทีวีบี ทรี 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เน็ตเวอร์ค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1C5D00DD" w14:textId="77777777" w:rsidR="00646C69" w:rsidRPr="008A7B35" w:rsidRDefault="00646C69" w:rsidP="00395BFF">
            <w:pPr>
              <w:ind w:right="-10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6F6D450" w14:textId="77777777" w:rsidR="00646C69" w:rsidRPr="00975F92" w:rsidRDefault="00646C69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63BCA1E" w14:textId="77777777" w:rsidR="00646C69" w:rsidRPr="00975F92" w:rsidRDefault="00646C69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</w:tcPr>
          <w:p w14:paraId="2EC5BE8F" w14:textId="77777777" w:rsidR="00646C69" w:rsidRPr="00975F92" w:rsidRDefault="00646C69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75F9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732C4FBC" w14:textId="77777777" w:rsidR="00646C69" w:rsidRPr="00614FCB" w:rsidRDefault="00646C69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395BFF" w:rsidRPr="00614FCB" w14:paraId="39337735" w14:textId="77777777" w:rsidTr="003B1308">
        <w:trPr>
          <w:trHeight w:val="327"/>
        </w:trPr>
        <w:tc>
          <w:tcPr>
            <w:tcW w:w="3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83A2" w14:textId="77777777" w:rsidR="00395BFF" w:rsidRPr="008A7B35" w:rsidRDefault="00395BFF" w:rsidP="00395BF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B5D2" w14:textId="77777777" w:rsidR="00395BFF" w:rsidRPr="008A7B35" w:rsidRDefault="00395BFF" w:rsidP="00395BFF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561F635" w14:textId="77777777" w:rsidR="00395BFF" w:rsidRPr="00975F92" w:rsidRDefault="00395BFF" w:rsidP="00395BF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1C95" w14:textId="77777777" w:rsidR="00395BFF" w:rsidRPr="00975F92" w:rsidRDefault="00395BFF" w:rsidP="00395BF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C6844FD" w14:textId="77777777" w:rsidR="00395BFF" w:rsidRPr="00975F92" w:rsidRDefault="00395BFF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72B74FA" w14:textId="77777777" w:rsidR="00395BFF" w:rsidRPr="00614FCB" w:rsidRDefault="00395BFF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31314201" w14:textId="77777777" w:rsidR="00035D6A" w:rsidRPr="00035D6A" w:rsidRDefault="00035D6A" w:rsidP="00035D6A">
      <w:pPr>
        <w:ind w:left="630" w:right="-278"/>
        <w:jc w:val="right"/>
        <w:rPr>
          <w:rFonts w:ascii="Angsana New" w:hAnsi="Angsana New"/>
          <w:sz w:val="24"/>
          <w:szCs w:val="24"/>
        </w:rPr>
      </w:pPr>
    </w:p>
    <w:p w14:paraId="49BDDDBB" w14:textId="77777777" w:rsidR="00F634CA" w:rsidRDefault="00F634CA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13F01FB6" w14:textId="68DD0D31" w:rsidR="00BF6DFA" w:rsidRDefault="00BF6DFA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034FED1E" w14:textId="2C4842FC" w:rsidR="007A490B" w:rsidRDefault="007A490B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6B3E8208" w14:textId="580F5E7F" w:rsidR="007A490B" w:rsidRDefault="007A490B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60A91610" w14:textId="51C03B2E" w:rsidR="007A490B" w:rsidRDefault="007A490B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56AB259B" w14:textId="7ECE9999" w:rsidR="007A490B" w:rsidRDefault="007A490B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56E7912B" w14:textId="0CB911F0" w:rsidR="007A490B" w:rsidRDefault="007A490B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32F1EC92" w14:textId="060D625A" w:rsidR="007A490B" w:rsidRDefault="007A490B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4A82CAD8" w14:textId="16ACAA7F" w:rsidR="007A490B" w:rsidRDefault="007A490B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79157E6F" w14:textId="48A06049" w:rsidR="007A490B" w:rsidRDefault="007A490B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70AE3FDD" w14:textId="0F15C1CF" w:rsidR="008054AD" w:rsidRDefault="008054AD" w:rsidP="008B2A92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50B8D347" w14:textId="5D8E23A8" w:rsidR="00DD71C1" w:rsidRDefault="00DD71C1" w:rsidP="008B2A92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30FACE35" w14:textId="77777777" w:rsidR="00DD71C1" w:rsidRDefault="00DD71C1" w:rsidP="008B2A92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7DFD353F" w14:textId="77777777" w:rsidR="00F004AF" w:rsidRPr="005E45E9" w:rsidRDefault="000712C0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5E45E9">
        <w:rPr>
          <w:rFonts w:ascii="Angsana New" w:hAnsi="Angsana New" w:hint="cs"/>
          <w:b/>
          <w:bCs/>
          <w:cs/>
        </w:rPr>
        <w:lastRenderedPageBreak/>
        <w:t>สินทรัพย์</w:t>
      </w:r>
      <w:r w:rsidR="00F004AF" w:rsidRPr="005E45E9">
        <w:rPr>
          <w:rFonts w:ascii="Angsana New" w:hAnsi="Angsana New" w:hint="cs"/>
          <w:b/>
          <w:bCs/>
          <w:cs/>
        </w:rPr>
        <w:t>สิทธิการใช้</w:t>
      </w:r>
    </w:p>
    <w:p w14:paraId="75F0B190" w14:textId="77777777" w:rsidR="00F004AF" w:rsidRPr="0058746B" w:rsidRDefault="00F004AF" w:rsidP="008B0145">
      <w:pPr>
        <w:ind w:left="630" w:right="-194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84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1"/>
        <w:gridCol w:w="1310"/>
        <w:gridCol w:w="1310"/>
        <w:gridCol w:w="1310"/>
        <w:gridCol w:w="1310"/>
      </w:tblGrid>
      <w:tr w:rsidR="008475DC" w:rsidRPr="001D12C9" w14:paraId="77BD7AEE" w14:textId="77777777" w:rsidTr="0058746B">
        <w:trPr>
          <w:trHeight w:val="381"/>
        </w:trPr>
        <w:tc>
          <w:tcPr>
            <w:tcW w:w="4601" w:type="dxa"/>
            <w:vMerge w:val="restart"/>
            <w:vAlign w:val="center"/>
          </w:tcPr>
          <w:p w14:paraId="2DD8CEEF" w14:textId="77777777" w:rsidR="008475DC" w:rsidRPr="00C82017" w:rsidRDefault="008475DC" w:rsidP="000F4E93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620" w:type="dxa"/>
            <w:gridSpan w:val="2"/>
          </w:tcPr>
          <w:p w14:paraId="718776C5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</w:tcPr>
          <w:p w14:paraId="74E45C7F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54D39" w:rsidRPr="001D12C9" w14:paraId="2F363C9C" w14:textId="77777777" w:rsidTr="0080066C">
        <w:trPr>
          <w:trHeight w:val="183"/>
        </w:trPr>
        <w:tc>
          <w:tcPr>
            <w:tcW w:w="4601" w:type="dxa"/>
            <w:vMerge/>
            <w:tcBorders>
              <w:bottom w:val="single" w:sz="4" w:space="0" w:color="auto"/>
            </w:tcBorders>
          </w:tcPr>
          <w:p w14:paraId="3B21F3F9" w14:textId="77777777" w:rsidR="00154D39" w:rsidRPr="00C82017" w:rsidRDefault="00154D39" w:rsidP="00154D39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20996682" w14:textId="0CF5F69B" w:rsidR="00154D39" w:rsidRPr="00154D39" w:rsidRDefault="00154D39" w:rsidP="00154D39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154D39">
              <w:rPr>
                <w:rFonts w:ascii="Angsana New" w:hAnsi="Angsana New" w:hint="cs"/>
                <w:cs/>
              </w:rPr>
              <w:t>3</w:t>
            </w:r>
            <w:r w:rsidRPr="00154D39">
              <w:rPr>
                <w:rFonts w:ascii="Angsana New" w:hAnsi="Angsana New"/>
              </w:rPr>
              <w:t xml:space="preserve">1 </w:t>
            </w:r>
            <w:r w:rsidRPr="00154D39">
              <w:rPr>
                <w:rFonts w:ascii="Angsana New" w:hAnsi="Angsana New" w:hint="cs"/>
                <w:cs/>
              </w:rPr>
              <w:t xml:space="preserve">มี.ค. </w:t>
            </w:r>
            <w:r w:rsidRPr="00154D39">
              <w:rPr>
                <w:rFonts w:ascii="Angsana New" w:hAnsi="Angsana New"/>
              </w:rPr>
              <w:t>2565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7FE54E8" w14:textId="1B24E40E" w:rsidR="00154D39" w:rsidRPr="00154D39" w:rsidRDefault="00154D39" w:rsidP="00154D39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30C0D4B" w14:textId="4BECF0C6" w:rsidR="00154D39" w:rsidRPr="00154D39" w:rsidRDefault="00154D39" w:rsidP="00154D39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154D39">
              <w:rPr>
                <w:rFonts w:ascii="Angsana New" w:hAnsi="Angsana New" w:hint="cs"/>
                <w:cs/>
              </w:rPr>
              <w:t>3</w:t>
            </w:r>
            <w:r w:rsidRPr="00154D39">
              <w:rPr>
                <w:rFonts w:ascii="Angsana New" w:hAnsi="Angsana New"/>
              </w:rPr>
              <w:t xml:space="preserve">1 </w:t>
            </w:r>
            <w:r w:rsidRPr="00154D39">
              <w:rPr>
                <w:rFonts w:ascii="Angsana New" w:hAnsi="Angsana New" w:hint="cs"/>
                <w:cs/>
              </w:rPr>
              <w:t xml:space="preserve">มี.ค. </w:t>
            </w:r>
            <w:r w:rsidRPr="00154D39">
              <w:rPr>
                <w:rFonts w:ascii="Angsana New" w:hAnsi="Angsana New"/>
              </w:rPr>
              <w:t>2565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7066B4E2" w14:textId="65BAFF68" w:rsidR="00154D39" w:rsidRPr="00154D39" w:rsidRDefault="00154D39" w:rsidP="00154D39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</w:tr>
      <w:tr w:rsidR="00670061" w:rsidRPr="001D12C9" w14:paraId="36C21908" w14:textId="77777777" w:rsidTr="0058746B">
        <w:trPr>
          <w:trHeight w:val="57"/>
        </w:trPr>
        <w:tc>
          <w:tcPr>
            <w:tcW w:w="4601" w:type="dxa"/>
            <w:tcBorders>
              <w:top w:val="single" w:sz="4" w:space="0" w:color="auto"/>
              <w:bottom w:val="nil"/>
            </w:tcBorders>
            <w:vAlign w:val="bottom"/>
          </w:tcPr>
          <w:p w14:paraId="4EC005E9" w14:textId="77777777" w:rsidR="00670061" w:rsidRPr="0058746B" w:rsidRDefault="00670061" w:rsidP="00670061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center"/>
          </w:tcPr>
          <w:p w14:paraId="37AFA24C" w14:textId="443049B5" w:rsidR="00670061" w:rsidRPr="0042106A" w:rsidRDefault="0042106A" w:rsidP="00670061">
            <w:pPr>
              <w:ind w:left="-101" w:right="192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</w:rPr>
              <w:t>20,019</w:t>
            </w: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center"/>
          </w:tcPr>
          <w:p w14:paraId="67F2119A" w14:textId="0E58A330" w:rsidR="00670061" w:rsidRPr="0042106A" w:rsidRDefault="00670061" w:rsidP="00670061">
            <w:pPr>
              <w:ind w:left="-101" w:right="209"/>
              <w:jc w:val="right"/>
              <w:rPr>
                <w:rFonts w:ascii="Angsana New" w:hAnsi="Angsana New" w:cs="Angsana New"/>
                <w:cs/>
              </w:rPr>
            </w:pPr>
            <w:r w:rsidRPr="0042106A">
              <w:rPr>
                <w:rFonts w:ascii="Angsana New" w:hAnsi="Angsana New" w:cs="Angsana New"/>
              </w:rPr>
              <w:t>94,822</w:t>
            </w: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center"/>
          </w:tcPr>
          <w:p w14:paraId="4C9A3289" w14:textId="73EDE372" w:rsidR="00670061" w:rsidRPr="0042106A" w:rsidRDefault="0042106A" w:rsidP="00670061">
            <w:pPr>
              <w:tabs>
                <w:tab w:val="left" w:pos="855"/>
              </w:tabs>
              <w:ind w:left="-101" w:right="225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</w:rPr>
              <w:t>8,979</w:t>
            </w: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center"/>
          </w:tcPr>
          <w:p w14:paraId="529199B2" w14:textId="446E3AB7" w:rsidR="00670061" w:rsidRPr="0058746B" w:rsidRDefault="00670061" w:rsidP="00670061">
            <w:pPr>
              <w:ind w:left="-101" w:right="18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42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688</w:t>
            </w:r>
          </w:p>
        </w:tc>
      </w:tr>
      <w:tr w:rsidR="00670061" w:rsidRPr="001D12C9" w14:paraId="2523AD95" w14:textId="77777777" w:rsidTr="0058746B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14:paraId="4726F059" w14:textId="77777777" w:rsidR="00670061" w:rsidRPr="0058746B" w:rsidRDefault="00670061" w:rsidP="00670061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3BDF5A7A" w14:textId="04BBF5C6" w:rsidR="00670061" w:rsidRPr="0042106A" w:rsidRDefault="00670061" w:rsidP="00670061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="0042106A" w:rsidRPr="0042106A">
              <w:rPr>
                <w:rFonts w:ascii="Angsana New" w:hAnsi="Angsana New" w:cs="Angsana New"/>
              </w:rPr>
              <w:t>18,385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029ED37D" w14:textId="21E1FC32" w:rsidR="00670061" w:rsidRPr="0042106A" w:rsidRDefault="00670061" w:rsidP="00670061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Pr="0042106A">
              <w:rPr>
                <w:rFonts w:ascii="Angsana New" w:hAnsi="Angsana New" w:cs="Angsana New"/>
              </w:rPr>
              <w:t>63,04</w:t>
            </w:r>
            <w:r w:rsidR="00E260CC">
              <w:rPr>
                <w:rFonts w:ascii="Angsana New" w:hAnsi="Angsana New" w:cs="Angsana New"/>
              </w:rPr>
              <w:t>4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22241BBC" w14:textId="3C6E9124" w:rsidR="00670061" w:rsidRPr="0042106A" w:rsidRDefault="00670061" w:rsidP="00670061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="0042106A" w:rsidRPr="0042106A">
              <w:rPr>
                <w:rFonts w:ascii="Angsana New" w:hAnsi="Angsana New" w:cs="Angsana New"/>
              </w:rPr>
              <w:t>8,246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5E48AD0D" w14:textId="76B12EC0" w:rsidR="00670061" w:rsidRPr="0058746B" w:rsidRDefault="00670061" w:rsidP="00670061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Pr="0058746B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8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</w:t>
            </w:r>
            <w:r w:rsidRPr="0058746B">
              <w:rPr>
                <w:rFonts w:ascii="Angsana New" w:hAnsi="Angsana New" w:cs="Angsana New"/>
              </w:rPr>
              <w:t>6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2106A" w:rsidRPr="001D12C9" w14:paraId="78554393" w14:textId="77777777" w:rsidTr="0058746B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14:paraId="64C6E925" w14:textId="77777777" w:rsidR="0042106A" w:rsidRPr="0058746B" w:rsidRDefault="0042106A" w:rsidP="0042106A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ลดลงจากการลดค่าเช่า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3DEB1D3D" w14:textId="6419E657" w:rsidR="0042106A" w:rsidRPr="0042106A" w:rsidRDefault="0042106A" w:rsidP="0042106A">
            <w:pPr>
              <w:ind w:left="-101" w:right="317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7FCD7D1B" w14:textId="6989283A" w:rsidR="0042106A" w:rsidRPr="0042106A" w:rsidRDefault="0042106A" w:rsidP="0042106A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42106A">
              <w:rPr>
                <w:rFonts w:ascii="Angsana New" w:hAnsi="Angsana New" w:cs="Angsana New"/>
              </w:rPr>
              <w:t>(11,51</w:t>
            </w:r>
            <w:r w:rsidR="00E260CC">
              <w:rPr>
                <w:rFonts w:ascii="Angsana New" w:hAnsi="Angsana New" w:cs="Angsana New"/>
              </w:rPr>
              <w:t>2</w:t>
            </w:r>
            <w:r w:rsidRPr="0042106A">
              <w:rPr>
                <w:rFonts w:ascii="Angsana New" w:hAnsi="Angsana New" w:cs="Angsana New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09456DBF" w14:textId="46CE37F5" w:rsidR="0042106A" w:rsidRPr="0042106A" w:rsidRDefault="0042106A" w:rsidP="0042106A">
            <w:pPr>
              <w:ind w:left="-101" w:right="317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478FF275" w14:textId="57E5865A" w:rsidR="0042106A" w:rsidRPr="0058746B" w:rsidRDefault="0042106A" w:rsidP="0042106A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5,236</w:t>
            </w:r>
            <w:r w:rsidRPr="0058746B">
              <w:rPr>
                <w:rFonts w:ascii="Angsana New" w:hAnsi="Angsana New" w:cs="Angsana New"/>
              </w:rPr>
              <w:t>)</w:t>
            </w:r>
          </w:p>
        </w:tc>
      </w:tr>
      <w:tr w:rsidR="0042106A" w:rsidRPr="001D12C9" w14:paraId="4D585257" w14:textId="77777777" w:rsidTr="0058746B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14:paraId="7A0E4CC5" w14:textId="77777777" w:rsidR="0042106A" w:rsidRPr="0058746B" w:rsidRDefault="0042106A" w:rsidP="0042106A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 w:hint="cs"/>
                <w:cs/>
              </w:rPr>
              <w:t>ลดลงจากการยกเลิกสัญญาเช่า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11A410D7" w14:textId="1ED91761" w:rsidR="0042106A" w:rsidRPr="0042106A" w:rsidRDefault="0042106A" w:rsidP="0042106A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42106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5E26B18A" w14:textId="3639056C" w:rsidR="0042106A" w:rsidRPr="0042106A" w:rsidRDefault="0042106A" w:rsidP="0042106A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42106A">
              <w:rPr>
                <w:rFonts w:ascii="Angsana New" w:hAnsi="Angsana New" w:cs="Angsana New"/>
              </w:rPr>
              <w:t>(247)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0D75E622" w14:textId="382F4257" w:rsidR="0042106A" w:rsidRPr="0042106A" w:rsidRDefault="0042106A" w:rsidP="0042106A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42106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7F0A6882" w14:textId="547D407E" w:rsidR="0042106A" w:rsidRPr="0058746B" w:rsidRDefault="0042106A" w:rsidP="0042106A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247</w:t>
            </w:r>
            <w:r w:rsidRPr="0058746B">
              <w:rPr>
                <w:rFonts w:ascii="Angsana New" w:hAnsi="Angsana New" w:cs="Angsana New"/>
              </w:rPr>
              <w:t>)</w:t>
            </w:r>
          </w:p>
        </w:tc>
      </w:tr>
      <w:tr w:rsidR="00670061" w:rsidRPr="001D12C9" w14:paraId="1469D0D5" w14:textId="77777777" w:rsidTr="0058746B">
        <w:trPr>
          <w:trHeight w:val="57"/>
        </w:trPr>
        <w:tc>
          <w:tcPr>
            <w:tcW w:w="4601" w:type="dxa"/>
            <w:vAlign w:val="bottom"/>
          </w:tcPr>
          <w:p w14:paraId="1358734F" w14:textId="77777777" w:rsidR="00670061" w:rsidRPr="0058746B" w:rsidRDefault="00670061" w:rsidP="00670061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310" w:type="dxa"/>
            <w:vAlign w:val="center"/>
          </w:tcPr>
          <w:p w14:paraId="434C621C" w14:textId="44ACC941" w:rsidR="00670061" w:rsidRPr="0042106A" w:rsidRDefault="0042106A" w:rsidP="00670061">
            <w:pPr>
              <w:ind w:left="-101" w:right="189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</w:rPr>
              <w:t>1,634</w:t>
            </w:r>
          </w:p>
        </w:tc>
        <w:tc>
          <w:tcPr>
            <w:tcW w:w="1310" w:type="dxa"/>
            <w:vAlign w:val="center"/>
          </w:tcPr>
          <w:p w14:paraId="645C9FCA" w14:textId="53388183" w:rsidR="00670061" w:rsidRPr="0042106A" w:rsidRDefault="00C82A40" w:rsidP="00670061">
            <w:pPr>
              <w:ind w:left="-101" w:right="226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</w:rPr>
              <w:t>20</w:t>
            </w:r>
            <w:r w:rsidR="00670061" w:rsidRPr="0042106A">
              <w:rPr>
                <w:rFonts w:ascii="Angsana New" w:hAnsi="Angsana New" w:cs="Angsana New"/>
              </w:rPr>
              <w:t>,</w:t>
            </w:r>
            <w:r w:rsidRPr="0042106A">
              <w:rPr>
                <w:rFonts w:ascii="Angsana New" w:hAnsi="Angsana New" w:cs="Angsana New"/>
              </w:rPr>
              <w:t>019</w:t>
            </w:r>
          </w:p>
        </w:tc>
        <w:tc>
          <w:tcPr>
            <w:tcW w:w="1310" w:type="dxa"/>
            <w:vAlign w:val="center"/>
          </w:tcPr>
          <w:p w14:paraId="506AFD7F" w14:textId="48CB54B8" w:rsidR="00670061" w:rsidRPr="0042106A" w:rsidRDefault="0042106A" w:rsidP="00670061">
            <w:pPr>
              <w:ind w:left="-101" w:right="189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</w:rPr>
              <w:t>733</w:t>
            </w:r>
          </w:p>
        </w:tc>
        <w:tc>
          <w:tcPr>
            <w:tcW w:w="1310" w:type="dxa"/>
            <w:vAlign w:val="center"/>
          </w:tcPr>
          <w:p w14:paraId="338BC74E" w14:textId="01BCBC72" w:rsidR="00670061" w:rsidRPr="0058746B" w:rsidRDefault="00670061" w:rsidP="00670061">
            <w:pPr>
              <w:ind w:left="-101" w:right="18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979</w:t>
            </w:r>
          </w:p>
        </w:tc>
      </w:tr>
    </w:tbl>
    <w:p w14:paraId="3A7D3885" w14:textId="09EC8C28" w:rsidR="00975F92" w:rsidRPr="00491C9C" w:rsidRDefault="00975F92" w:rsidP="00975F92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52C999D8" w14:textId="51C2D7DA" w:rsidR="00491C9C" w:rsidRDefault="00491C9C" w:rsidP="00491C9C">
      <w:pPr>
        <w:ind w:left="630" w:right="-871" w:firstLine="504"/>
        <w:rPr>
          <w:rFonts w:ascii="Angsana New" w:eastAsia="Times New Roman" w:hAnsi="Angsana New"/>
        </w:rPr>
      </w:pPr>
      <w:r w:rsidRPr="00491C9C">
        <w:rPr>
          <w:rFonts w:ascii="Angsana New" w:eastAsia="Times New Roman" w:hAnsi="Angsana New" w:hint="cs"/>
          <w:cs/>
        </w:rPr>
        <w:t>สินทรัพย์สิทธิการใช้เป็นสัญญาเช่าพื้นที่สำนักงานอาคารมาลีนนท์ ทาว</w:t>
      </w:r>
      <w:proofErr w:type="spellStart"/>
      <w:r w:rsidRPr="00491C9C">
        <w:rPr>
          <w:rFonts w:ascii="Angsana New" w:eastAsia="Times New Roman" w:hAnsi="Angsana New" w:hint="cs"/>
          <w:cs/>
        </w:rPr>
        <w:t>เวอร์</w:t>
      </w:r>
      <w:proofErr w:type="spellEnd"/>
    </w:p>
    <w:p w14:paraId="3ADF95C5" w14:textId="77777777" w:rsidR="00491C9C" w:rsidRPr="00C35F41" w:rsidRDefault="00491C9C" w:rsidP="00975F92">
      <w:pPr>
        <w:ind w:left="630" w:right="-871"/>
        <w:rPr>
          <w:rFonts w:ascii="Angsana New" w:hAnsi="Angsana New"/>
          <w:b/>
          <w:bCs/>
          <w:sz w:val="20"/>
          <w:szCs w:val="20"/>
        </w:rPr>
      </w:pPr>
    </w:p>
    <w:p w14:paraId="70EE288B" w14:textId="77777777" w:rsidR="0061749A" w:rsidRPr="001A65D6" w:rsidRDefault="0092469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1A65D6">
        <w:rPr>
          <w:rFonts w:ascii="Angsana New" w:hAnsi="Angsana New" w:hint="cs"/>
          <w:b/>
          <w:bCs/>
          <w:cs/>
        </w:rPr>
        <w:t>สิทธิการ</w:t>
      </w:r>
      <w:r w:rsidR="0023200B" w:rsidRPr="001A65D6">
        <w:rPr>
          <w:rFonts w:ascii="Angsana New" w:hAnsi="Angsana New"/>
          <w:b/>
          <w:bCs/>
          <w:cs/>
        </w:rPr>
        <w:t>ใช้คลื่นความถี่</w:t>
      </w:r>
      <w:r w:rsidRPr="001A65D6">
        <w:rPr>
          <w:rFonts w:ascii="Angsana New" w:hAnsi="Angsana New" w:hint="cs"/>
          <w:b/>
          <w:bCs/>
          <w:cs/>
        </w:rPr>
        <w:t>รอตัดจำหน่าย</w:t>
      </w:r>
    </w:p>
    <w:p w14:paraId="7B9661B7" w14:textId="77777777" w:rsidR="004628F3" w:rsidRPr="00CD157D" w:rsidRDefault="004628F3" w:rsidP="008B0145">
      <w:pPr>
        <w:ind w:left="2152" w:right="-194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84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2156"/>
        <w:gridCol w:w="2156"/>
      </w:tblGrid>
      <w:tr w:rsidR="004628F3" w:rsidRPr="00CD157D" w14:paraId="3D9A9456" w14:textId="77777777" w:rsidTr="0058746B">
        <w:tc>
          <w:tcPr>
            <w:tcW w:w="5529" w:type="dxa"/>
            <w:vMerge w:val="restart"/>
            <w:vAlign w:val="center"/>
          </w:tcPr>
          <w:p w14:paraId="532FA82F" w14:textId="77777777"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4312" w:type="dxa"/>
            <w:gridSpan w:val="2"/>
          </w:tcPr>
          <w:p w14:paraId="6653F2E8" w14:textId="77777777"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4628F3" w:rsidRPr="00CD157D" w14:paraId="4C0B0A27" w14:textId="77777777" w:rsidTr="0058746B">
        <w:tc>
          <w:tcPr>
            <w:tcW w:w="5529" w:type="dxa"/>
            <w:vMerge/>
            <w:tcBorders>
              <w:bottom w:val="single" w:sz="4" w:space="0" w:color="auto"/>
            </w:tcBorders>
          </w:tcPr>
          <w:p w14:paraId="6E3969DA" w14:textId="77777777" w:rsidR="004628F3" w:rsidRPr="00CD157D" w:rsidRDefault="004628F3" w:rsidP="00F06D5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14:paraId="2B9EBC65" w14:textId="2F0983FC" w:rsidR="004628F3" w:rsidRPr="002E60B3" w:rsidRDefault="00A3465A" w:rsidP="00324A63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>
              <w:rPr>
                <w:rFonts w:ascii="Angsana New" w:hAnsi="Angsana New"/>
                <w:spacing w:val="-8"/>
              </w:rPr>
              <w:t>3</w:t>
            </w:r>
            <w:r w:rsidR="00447592">
              <w:rPr>
                <w:rFonts w:ascii="Angsana New" w:hAnsi="Angsana New"/>
                <w:spacing w:val="-8"/>
              </w:rPr>
              <w:t>1</w:t>
            </w:r>
            <w:r>
              <w:rPr>
                <w:rFonts w:ascii="Angsana New" w:hAnsi="Angsana New"/>
                <w:spacing w:val="-8"/>
              </w:rPr>
              <w:t xml:space="preserve"> </w:t>
            </w:r>
            <w:r w:rsidR="00C82A40">
              <w:rPr>
                <w:rFonts w:ascii="Angsana New" w:hAnsi="Angsana New" w:hint="cs"/>
                <w:spacing w:val="-8"/>
                <w:cs/>
              </w:rPr>
              <w:t>มี</w:t>
            </w:r>
            <w:r w:rsidR="00324A63">
              <w:rPr>
                <w:rFonts w:ascii="Angsana New" w:hAnsi="Angsana New" w:hint="cs"/>
                <w:spacing w:val="-8"/>
                <w:cs/>
              </w:rPr>
              <w:t>.</w:t>
            </w:r>
            <w:r w:rsidR="00C82A40">
              <w:rPr>
                <w:rFonts w:ascii="Angsana New" w:hAnsi="Angsana New" w:hint="cs"/>
                <w:spacing w:val="-8"/>
                <w:cs/>
              </w:rPr>
              <w:t>ค</w:t>
            </w:r>
            <w:r w:rsidR="00BC4B17">
              <w:rPr>
                <w:rFonts w:ascii="Angsana New" w:hAnsi="Angsana New" w:hint="cs"/>
                <w:spacing w:val="-8"/>
                <w:cs/>
              </w:rPr>
              <w:t>.</w:t>
            </w:r>
            <w:r w:rsidR="002E60B3" w:rsidRPr="00647EBA">
              <w:rPr>
                <w:rFonts w:ascii="Angsana New" w:hAnsi="Angsana New" w:hint="cs"/>
                <w:spacing w:val="-8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</w:rPr>
              <w:t>256</w:t>
            </w:r>
            <w:r w:rsidR="00C82A40">
              <w:rPr>
                <w:rFonts w:ascii="Angsana New" w:hAnsi="Angsana New"/>
                <w:spacing w:val="-8"/>
              </w:rPr>
              <w:t>5</w:t>
            </w: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14:paraId="03AE2D43" w14:textId="262F3292" w:rsidR="004628F3" w:rsidRPr="00C939E7" w:rsidRDefault="00A3465A" w:rsidP="005E3BF4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31</w:t>
            </w:r>
            <w:r w:rsidR="004628F3" w:rsidRPr="00C939E7">
              <w:rPr>
                <w:rFonts w:ascii="Angsana New" w:hAnsi="Angsana New" w:hint="cs"/>
                <w:spacing w:val="-8"/>
                <w:cs/>
              </w:rPr>
              <w:t xml:space="preserve"> ธ.ค. </w:t>
            </w:r>
            <w:r>
              <w:rPr>
                <w:rFonts w:ascii="Angsana New" w:hAnsi="Angsana New"/>
                <w:spacing w:val="-8"/>
              </w:rPr>
              <w:t>25</w:t>
            </w:r>
            <w:r w:rsidR="0034178C">
              <w:rPr>
                <w:rFonts w:ascii="Angsana New" w:hAnsi="Angsana New"/>
                <w:spacing w:val="-8"/>
              </w:rPr>
              <w:t>6</w:t>
            </w:r>
            <w:r w:rsidR="00C82A40">
              <w:rPr>
                <w:rFonts w:ascii="Angsana New" w:hAnsi="Angsana New" w:hint="cs"/>
                <w:spacing w:val="-8"/>
                <w:cs/>
              </w:rPr>
              <w:t>4</w:t>
            </w:r>
          </w:p>
        </w:tc>
      </w:tr>
      <w:tr w:rsidR="00656645" w:rsidRPr="00CD157D" w14:paraId="2601D8F8" w14:textId="77777777" w:rsidTr="0058746B">
        <w:tc>
          <w:tcPr>
            <w:tcW w:w="5529" w:type="dxa"/>
            <w:tcBorders>
              <w:top w:val="nil"/>
              <w:bottom w:val="nil"/>
            </w:tcBorders>
          </w:tcPr>
          <w:p w14:paraId="5E915774" w14:textId="77777777" w:rsidR="00656645" w:rsidRPr="002D775B" w:rsidRDefault="00656645" w:rsidP="00A712C4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08D4DC74" w14:textId="77777777" w:rsidR="00656645" w:rsidRPr="00490F05" w:rsidRDefault="00656645" w:rsidP="00F06D5D">
            <w:pPr>
              <w:ind w:left="-101" w:right="447"/>
              <w:jc w:val="right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691A036A" w14:textId="77777777" w:rsidR="00656645" w:rsidRPr="00C939E7" w:rsidRDefault="00656645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D46F2B" w:rsidRPr="00FF6653" w14:paraId="4499C208" w14:textId="77777777" w:rsidTr="0058746B">
        <w:tc>
          <w:tcPr>
            <w:tcW w:w="5529" w:type="dxa"/>
            <w:tcBorders>
              <w:top w:val="nil"/>
              <w:bottom w:val="nil"/>
            </w:tcBorders>
          </w:tcPr>
          <w:p w14:paraId="2FED654E" w14:textId="77777777" w:rsidR="00D46F2B" w:rsidRPr="002D775B" w:rsidRDefault="00D46F2B" w:rsidP="00B64AD9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4154388D" w14:textId="77777777" w:rsidR="00D46F2B" w:rsidRPr="0042106A" w:rsidRDefault="00D46F2B" w:rsidP="002816B2">
            <w:pPr>
              <w:ind w:left="-101" w:right="447"/>
              <w:jc w:val="right"/>
              <w:rPr>
                <w:rFonts w:ascii="Angsana New" w:hAnsi="Angsana New"/>
              </w:rPr>
            </w:pPr>
            <w:r w:rsidRPr="0042106A">
              <w:rPr>
                <w:rFonts w:ascii="Angsana New" w:hAnsi="Angsana New"/>
              </w:rPr>
              <w:t>2,446,349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570A638B" w14:textId="77777777" w:rsidR="00D46F2B" w:rsidRPr="003A08A3" w:rsidRDefault="00D46F2B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2,446,349</w:t>
            </w:r>
          </w:p>
        </w:tc>
      </w:tr>
      <w:tr w:rsidR="004B159E" w:rsidRPr="00FF6653" w14:paraId="43AC1A3C" w14:textId="77777777" w:rsidTr="0058746B">
        <w:tc>
          <w:tcPr>
            <w:tcW w:w="5529" w:type="dxa"/>
            <w:tcBorders>
              <w:top w:val="single" w:sz="4" w:space="0" w:color="auto"/>
              <w:bottom w:val="nil"/>
            </w:tcBorders>
          </w:tcPr>
          <w:p w14:paraId="59B59462" w14:textId="77777777" w:rsidR="004B159E" w:rsidRPr="002D775B" w:rsidRDefault="004B159E" w:rsidP="00F06D5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156" w:type="dxa"/>
            <w:tcBorders>
              <w:top w:val="single" w:sz="4" w:space="0" w:color="auto"/>
              <w:bottom w:val="nil"/>
            </w:tcBorders>
          </w:tcPr>
          <w:p w14:paraId="260A4786" w14:textId="77777777" w:rsidR="004B159E" w:rsidRPr="0042106A" w:rsidRDefault="004B159E" w:rsidP="00F074AC">
            <w:pPr>
              <w:ind w:left="-101" w:right="39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nil"/>
            </w:tcBorders>
          </w:tcPr>
          <w:p w14:paraId="7366A3F0" w14:textId="77777777" w:rsidR="004B159E" w:rsidRPr="005650A3" w:rsidRDefault="004B159E" w:rsidP="004B159E">
            <w:pPr>
              <w:ind w:left="-101" w:right="391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C82A40" w:rsidRPr="00FF6653" w14:paraId="14A6BC7D" w14:textId="77777777" w:rsidTr="0058746B">
        <w:tc>
          <w:tcPr>
            <w:tcW w:w="5529" w:type="dxa"/>
            <w:tcBorders>
              <w:top w:val="nil"/>
              <w:bottom w:val="nil"/>
            </w:tcBorders>
          </w:tcPr>
          <w:p w14:paraId="3C7746F0" w14:textId="77777777" w:rsidR="00C82A40" w:rsidRPr="002D775B" w:rsidRDefault="00C82A40" w:rsidP="00C82A40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46E9488B" w14:textId="5161560A" w:rsidR="00C82A40" w:rsidRPr="0042106A" w:rsidRDefault="00C82A40" w:rsidP="00C82A40">
            <w:pPr>
              <w:ind w:left="-101" w:right="447"/>
              <w:jc w:val="right"/>
              <w:rPr>
                <w:rFonts w:ascii="Angsana New" w:hAnsi="Angsana New"/>
              </w:rPr>
            </w:pPr>
            <w:r w:rsidRPr="0042106A">
              <w:rPr>
                <w:rFonts w:ascii="Angsana New" w:hAnsi="Angsana New"/>
              </w:rPr>
              <w:t>1,</w:t>
            </w:r>
            <w:r w:rsidR="0042106A" w:rsidRPr="0042106A">
              <w:rPr>
                <w:rFonts w:ascii="Angsana New" w:hAnsi="Angsana New"/>
              </w:rPr>
              <w:t>439,818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7E90D0C9" w14:textId="263CAEF1" w:rsidR="00C82A40" w:rsidRPr="003A08A3" w:rsidRDefault="00C82A40" w:rsidP="00C82A40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302,169</w:t>
            </w:r>
          </w:p>
        </w:tc>
      </w:tr>
      <w:tr w:rsidR="004B159E" w:rsidRPr="005E3BF4" w14:paraId="7DBE338B" w14:textId="77777777" w:rsidTr="0058746B">
        <w:tc>
          <w:tcPr>
            <w:tcW w:w="5529" w:type="dxa"/>
            <w:tcBorders>
              <w:top w:val="nil"/>
              <w:bottom w:val="nil"/>
            </w:tcBorders>
          </w:tcPr>
          <w:p w14:paraId="5B99B87D" w14:textId="77777777"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33476C47" w14:textId="44E07F72" w:rsidR="004B159E" w:rsidRPr="0042106A" w:rsidRDefault="0042106A" w:rsidP="009402F8">
            <w:pPr>
              <w:ind w:left="-101" w:right="447"/>
              <w:jc w:val="right"/>
              <w:rPr>
                <w:rFonts w:ascii="Angsana New" w:hAnsi="Angsana New"/>
                <w:cs/>
              </w:rPr>
            </w:pPr>
            <w:r w:rsidRPr="0042106A">
              <w:rPr>
                <w:rFonts w:ascii="Angsana New" w:hAnsi="Angsana New"/>
              </w:rPr>
              <w:t>33,941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5611A39A" w14:textId="3F68FD06"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137</w:t>
            </w:r>
            <w:r>
              <w:rPr>
                <w:rFonts w:ascii="Angsana New" w:hAnsi="Angsana New"/>
              </w:rPr>
              <w:t>,64</w:t>
            </w:r>
            <w:r w:rsidR="00C82A40">
              <w:rPr>
                <w:rFonts w:ascii="Angsana New" w:hAnsi="Angsana New" w:hint="cs"/>
                <w:cs/>
              </w:rPr>
              <w:t>9</w:t>
            </w:r>
          </w:p>
        </w:tc>
      </w:tr>
      <w:tr w:rsidR="004B159E" w:rsidRPr="00FF6653" w14:paraId="27095B61" w14:textId="77777777" w:rsidTr="0058746B">
        <w:tc>
          <w:tcPr>
            <w:tcW w:w="5529" w:type="dxa"/>
            <w:tcBorders>
              <w:top w:val="nil"/>
            </w:tcBorders>
          </w:tcPr>
          <w:p w14:paraId="04CC4B38" w14:textId="77777777"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 w:rsidR="008E690C"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C6E503A" w14:textId="42C84BD4" w:rsidR="004B159E" w:rsidRPr="0042106A" w:rsidRDefault="00C35F41" w:rsidP="003A08A3">
            <w:pPr>
              <w:ind w:left="-101" w:right="447"/>
              <w:jc w:val="right"/>
              <w:rPr>
                <w:rFonts w:ascii="Angsana New" w:hAnsi="Angsana New"/>
              </w:rPr>
            </w:pPr>
            <w:r w:rsidRPr="0042106A">
              <w:rPr>
                <w:rFonts w:ascii="Angsana New" w:hAnsi="Angsana New" w:hint="cs"/>
                <w:cs/>
              </w:rPr>
              <w:t>1,</w:t>
            </w:r>
            <w:r w:rsidR="0042106A" w:rsidRPr="0042106A">
              <w:rPr>
                <w:rFonts w:ascii="Angsana New" w:hAnsi="Angsana New"/>
              </w:rPr>
              <w:t>473,759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F089358" w14:textId="6BAC8940"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</w:t>
            </w:r>
            <w:r w:rsidR="00491C9C">
              <w:rPr>
                <w:rFonts w:ascii="Angsana New" w:hAnsi="Angsana New" w:hint="cs"/>
                <w:cs/>
              </w:rPr>
              <w:t>439</w:t>
            </w:r>
            <w:r>
              <w:rPr>
                <w:rFonts w:ascii="Angsana New" w:hAnsi="Angsana New"/>
              </w:rPr>
              <w:t>,</w:t>
            </w:r>
            <w:r w:rsidR="00491C9C">
              <w:rPr>
                <w:rFonts w:ascii="Angsana New" w:hAnsi="Angsana New" w:hint="cs"/>
                <w:cs/>
              </w:rPr>
              <w:t>818</w:t>
            </w:r>
          </w:p>
        </w:tc>
      </w:tr>
      <w:tr w:rsidR="004B159E" w:rsidRPr="00CD157D" w14:paraId="4D1C154F" w14:textId="77777777" w:rsidTr="0058746B">
        <w:tc>
          <w:tcPr>
            <w:tcW w:w="5529" w:type="dxa"/>
          </w:tcPr>
          <w:p w14:paraId="2D036BDC" w14:textId="77777777"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สิทธิการใช้คลื่นความถี่รอตัดจำหน่าย </w:t>
            </w:r>
            <w:r w:rsidR="00B64AD9"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2156" w:type="dxa"/>
          </w:tcPr>
          <w:p w14:paraId="774DA5AB" w14:textId="58EA7D0D" w:rsidR="004B159E" w:rsidRPr="0042106A" w:rsidRDefault="0042106A" w:rsidP="00446FFC">
            <w:pPr>
              <w:ind w:left="-101" w:right="447"/>
              <w:jc w:val="right"/>
              <w:rPr>
                <w:rFonts w:ascii="Angsana New" w:hAnsi="Angsana New"/>
              </w:rPr>
            </w:pPr>
            <w:r w:rsidRPr="0042106A">
              <w:rPr>
                <w:rFonts w:ascii="Angsana New" w:hAnsi="Angsana New"/>
              </w:rPr>
              <w:t>972,590</w:t>
            </w:r>
          </w:p>
        </w:tc>
        <w:tc>
          <w:tcPr>
            <w:tcW w:w="2156" w:type="dxa"/>
          </w:tcPr>
          <w:p w14:paraId="78D98DA6" w14:textId="38288233"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</w:t>
            </w:r>
            <w:r w:rsidR="00C82A40">
              <w:rPr>
                <w:rFonts w:ascii="Angsana New" w:hAnsi="Angsana New" w:hint="cs"/>
                <w:cs/>
              </w:rPr>
              <w:t>006</w:t>
            </w:r>
            <w:r>
              <w:rPr>
                <w:rFonts w:ascii="Angsana New" w:hAnsi="Angsana New"/>
              </w:rPr>
              <w:t>,</w:t>
            </w:r>
            <w:r w:rsidR="00C82A40">
              <w:rPr>
                <w:rFonts w:ascii="Angsana New" w:hAnsi="Angsana New" w:hint="cs"/>
                <w:cs/>
              </w:rPr>
              <w:t>531</w:t>
            </w:r>
          </w:p>
        </w:tc>
      </w:tr>
    </w:tbl>
    <w:p w14:paraId="496A6937" w14:textId="40C1FFF6" w:rsidR="00876DBC" w:rsidRPr="00491C9C" w:rsidRDefault="00876DBC" w:rsidP="004628F3">
      <w:pPr>
        <w:ind w:right="11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753911B5" w14:textId="006E7B76" w:rsidR="00491C9C" w:rsidRPr="00491C9C" w:rsidRDefault="00491C9C" w:rsidP="00E260CC">
      <w:pPr>
        <w:ind w:left="567" w:right="-180" w:firstLine="581"/>
        <w:jc w:val="thaiDistribute"/>
        <w:rPr>
          <w:sz w:val="16"/>
          <w:szCs w:val="16"/>
          <w:cs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6D855855" w14:textId="77777777" w:rsidR="00491C9C" w:rsidRPr="00C35F41" w:rsidRDefault="00491C9C" w:rsidP="004628F3">
      <w:pPr>
        <w:ind w:right="116"/>
        <w:jc w:val="thaiDistribute"/>
        <w:rPr>
          <w:rFonts w:ascii="Angsana New" w:hAnsi="Angsana New"/>
          <w:spacing w:val="-8"/>
          <w:sz w:val="20"/>
          <w:szCs w:val="20"/>
        </w:rPr>
      </w:pPr>
    </w:p>
    <w:p w14:paraId="125343F1" w14:textId="77777777" w:rsidR="003872AF" w:rsidRDefault="003872A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14:paraId="1F6229AD" w14:textId="77777777" w:rsidR="003872AF" w:rsidRPr="00421C52" w:rsidRDefault="003872AF" w:rsidP="008B0145">
      <w:pPr>
        <w:tabs>
          <w:tab w:val="left" w:pos="392"/>
          <w:tab w:val="left" w:pos="900"/>
          <w:tab w:val="left" w:pos="1440"/>
        </w:tabs>
        <w:ind w:right="-194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855" w:type="dxa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6"/>
        <w:gridCol w:w="1312"/>
        <w:gridCol w:w="1312"/>
        <w:gridCol w:w="1312"/>
        <w:gridCol w:w="1313"/>
      </w:tblGrid>
      <w:tr w:rsidR="003872AF" w:rsidRPr="00F85C91" w14:paraId="7BC44FAD" w14:textId="77777777" w:rsidTr="008B0145">
        <w:trPr>
          <w:trHeight w:val="405"/>
        </w:trPr>
        <w:tc>
          <w:tcPr>
            <w:tcW w:w="46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5A35F" w14:textId="77777777" w:rsidR="003872AF" w:rsidRPr="002F3042" w:rsidRDefault="003872AF" w:rsidP="003872AF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rPr>
                <w:cs/>
              </w:rPr>
              <w:t>รายการ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3EF6" w14:textId="77777777" w:rsidR="003872AF" w:rsidRPr="002F3042" w:rsidRDefault="003872AF" w:rsidP="003872AF">
            <w:pPr>
              <w:spacing w:line="216" w:lineRule="auto"/>
              <w:ind w:right="-1058" w:hanging="1008"/>
              <w:jc w:val="center"/>
            </w:pPr>
            <w:r w:rsidRPr="002F3042">
              <w:rPr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6033" w14:textId="77777777" w:rsidR="003872AF" w:rsidRPr="002F3042" w:rsidRDefault="003872AF" w:rsidP="003872AF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2F3042">
              <w:rPr>
                <w:cs/>
              </w:rPr>
              <w:t>งบการเงินเฉพาะกิจการ</w:t>
            </w:r>
          </w:p>
        </w:tc>
      </w:tr>
      <w:tr w:rsidR="006D5575" w:rsidRPr="00F85C91" w14:paraId="0EE12FE5" w14:textId="77777777" w:rsidTr="007D225A">
        <w:trPr>
          <w:trHeight w:val="405"/>
        </w:trPr>
        <w:tc>
          <w:tcPr>
            <w:tcW w:w="4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A72B" w14:textId="77777777" w:rsidR="006D5575" w:rsidRPr="002F3042" w:rsidRDefault="006D5575" w:rsidP="006D5575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F842" w14:textId="4716273F" w:rsidR="006D5575" w:rsidRPr="00410784" w:rsidRDefault="006D5575" w:rsidP="006D557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4D39">
              <w:rPr>
                <w:rFonts w:ascii="Angsana New" w:hAnsi="Angsana New" w:hint="cs"/>
                <w:cs/>
              </w:rPr>
              <w:t>3</w:t>
            </w:r>
            <w:r w:rsidRPr="00154D39">
              <w:rPr>
                <w:rFonts w:ascii="Angsana New" w:hAnsi="Angsana New"/>
              </w:rPr>
              <w:t xml:space="preserve">1 </w:t>
            </w:r>
            <w:r w:rsidRPr="00154D39">
              <w:rPr>
                <w:rFonts w:ascii="Angsana New" w:hAnsi="Angsana New" w:hint="cs"/>
                <w:cs/>
              </w:rPr>
              <w:t xml:space="preserve">มี.ค. </w:t>
            </w:r>
            <w:r w:rsidRPr="00154D39">
              <w:rPr>
                <w:rFonts w:ascii="Angsana New" w:hAnsi="Angsana New"/>
              </w:rPr>
              <w:t>2565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DB6F" w14:textId="051CB5DE" w:rsidR="006D5575" w:rsidRPr="00C939E7" w:rsidRDefault="006D5575" w:rsidP="006D5575">
            <w:pPr>
              <w:ind w:left="-108" w:right="-95"/>
              <w:jc w:val="center"/>
              <w:rPr>
                <w:rFonts w:ascii="Angsana New" w:hAnsi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1AE6" w14:textId="0DBA128F" w:rsidR="006D5575" w:rsidRPr="00410784" w:rsidRDefault="006D5575" w:rsidP="006D557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4D39">
              <w:rPr>
                <w:rFonts w:ascii="Angsana New" w:hAnsi="Angsana New" w:hint="cs"/>
                <w:cs/>
              </w:rPr>
              <w:t>3</w:t>
            </w:r>
            <w:r w:rsidRPr="00154D39">
              <w:rPr>
                <w:rFonts w:ascii="Angsana New" w:hAnsi="Angsana New"/>
              </w:rPr>
              <w:t xml:space="preserve">1 </w:t>
            </w:r>
            <w:r w:rsidRPr="00154D39">
              <w:rPr>
                <w:rFonts w:ascii="Angsana New" w:hAnsi="Angsana New" w:hint="cs"/>
                <w:cs/>
              </w:rPr>
              <w:t xml:space="preserve">มี.ค. </w:t>
            </w:r>
            <w:r w:rsidRPr="00154D39">
              <w:rPr>
                <w:rFonts w:ascii="Angsana New" w:hAnsi="Angsana New"/>
              </w:rPr>
              <w:t>2565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C0C5" w14:textId="1CF638D2" w:rsidR="006D5575" w:rsidRPr="00C939E7" w:rsidRDefault="006D5575" w:rsidP="006D5575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</w:tr>
      <w:tr w:rsidR="006F57E8" w:rsidRPr="009061A1" w14:paraId="71C37579" w14:textId="77777777" w:rsidTr="008B0145">
        <w:trPr>
          <w:trHeight w:val="397"/>
        </w:trPr>
        <w:tc>
          <w:tcPr>
            <w:tcW w:w="4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F70E00" w14:textId="77777777"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เงินประกัน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0FD79" w14:textId="118BB875" w:rsidR="006F57E8" w:rsidRPr="008A703E" w:rsidRDefault="008A703E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/>
              </w:rPr>
              <w:t>38,084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90551" w14:textId="315E8AD1" w:rsidR="006F57E8" w:rsidRPr="008A703E" w:rsidRDefault="006D5575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 w:hint="cs"/>
                <w:cs/>
              </w:rPr>
              <w:t>38</w:t>
            </w:r>
            <w:r w:rsidR="008C55CB" w:rsidRPr="008A703E">
              <w:rPr>
                <w:rFonts w:ascii="Angsana New" w:hAnsi="Angsana New"/>
              </w:rPr>
              <w:t>,</w:t>
            </w:r>
            <w:r w:rsidRPr="008A703E">
              <w:rPr>
                <w:rFonts w:ascii="Angsana New" w:hAnsi="Angsana New" w:hint="cs"/>
                <w:cs/>
              </w:rPr>
              <w:t>047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DBFBA" w14:textId="77777777" w:rsidR="006F57E8" w:rsidRPr="008A703E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/>
              </w:rPr>
              <w:t>14,998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13176" w14:textId="3AB23C17"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 w:hint="cs"/>
                <w:cs/>
              </w:rPr>
              <w:t>1</w:t>
            </w:r>
            <w:r w:rsidR="006D5575">
              <w:rPr>
                <w:rFonts w:ascii="Angsana New" w:hAnsi="Angsana New" w:hint="cs"/>
                <w:cs/>
              </w:rPr>
              <w:t>4</w:t>
            </w:r>
            <w:r w:rsidRPr="00944CCA">
              <w:rPr>
                <w:rFonts w:ascii="Angsana New" w:hAnsi="Angsana New"/>
              </w:rPr>
              <w:t>,9</w:t>
            </w:r>
            <w:r w:rsidR="006D5575">
              <w:rPr>
                <w:rFonts w:ascii="Angsana New" w:hAnsi="Angsana New" w:hint="cs"/>
                <w:cs/>
              </w:rPr>
              <w:t>98</w:t>
            </w:r>
          </w:p>
        </w:tc>
      </w:tr>
      <w:tr w:rsidR="006F57E8" w:rsidRPr="009061A1" w14:paraId="19C52165" w14:textId="77777777" w:rsidTr="008B0145">
        <w:trPr>
          <w:trHeight w:val="397"/>
        </w:trPr>
        <w:tc>
          <w:tcPr>
            <w:tcW w:w="4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7E9B97" w14:textId="77777777"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ภาษี</w:t>
            </w:r>
            <w:r w:rsidRPr="002F3042">
              <w:rPr>
                <w:rFonts w:hint="cs"/>
                <w:cs/>
              </w:rPr>
              <w:t>เงินได้</w:t>
            </w:r>
            <w:r w:rsidRPr="002F3042">
              <w:rPr>
                <w:cs/>
              </w:rPr>
              <w:t>นิติบุคคลถูกหัก ณ ที่จ่าย</w:t>
            </w:r>
            <w:r w:rsidRPr="002F3042">
              <w:rPr>
                <w:rFonts w:hint="cs"/>
                <w:cs/>
              </w:rPr>
              <w:t xml:space="preserve"> (เกิน </w:t>
            </w:r>
            <w:r w:rsidR="00A3465A">
              <w:t>1</w:t>
            </w:r>
            <w:r w:rsidRPr="002F3042">
              <w:rPr>
                <w:rFonts w:hint="cs"/>
                <w:cs/>
              </w:rPr>
              <w:t xml:space="preserve"> ปี)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3DAC6" w14:textId="75C92FC0" w:rsidR="006F57E8" w:rsidRPr="008A703E" w:rsidRDefault="008A703E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/>
              </w:rPr>
              <w:t>385,226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CE5ED" w14:textId="56D1DB74" w:rsidR="006F57E8" w:rsidRPr="008A703E" w:rsidRDefault="006D5575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 w:hint="cs"/>
                <w:cs/>
              </w:rPr>
              <w:t>253</w:t>
            </w:r>
            <w:r w:rsidR="008C55CB" w:rsidRPr="008A703E">
              <w:rPr>
                <w:rFonts w:ascii="Angsana New" w:hAnsi="Angsana New"/>
              </w:rPr>
              <w:t>,</w:t>
            </w:r>
            <w:r w:rsidRPr="008A703E">
              <w:rPr>
                <w:rFonts w:ascii="Angsana New" w:hAnsi="Angsana New" w:hint="cs"/>
                <w:cs/>
              </w:rPr>
              <w:t>550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D82A5" w14:textId="6C44A519" w:rsidR="006F57E8" w:rsidRPr="008A703E" w:rsidRDefault="008A703E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/>
              </w:rPr>
              <w:t>75,327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9F412" w14:textId="6AF38433" w:rsidR="006F57E8" w:rsidRPr="00944CCA" w:rsidRDefault="006D5575" w:rsidP="00944CCA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29</w:t>
            </w:r>
            <w:r w:rsidR="006F57E8" w:rsidRPr="00944CCA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224</w:t>
            </w:r>
          </w:p>
        </w:tc>
      </w:tr>
      <w:tr w:rsidR="006F57E8" w:rsidRPr="009061A1" w14:paraId="2D9272D4" w14:textId="77777777" w:rsidTr="008B0145">
        <w:trPr>
          <w:trHeight w:val="397"/>
        </w:trPr>
        <w:tc>
          <w:tcPr>
            <w:tcW w:w="4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EE4C7" w14:textId="77777777"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อื่น ๆ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6BE6" w14:textId="77777777" w:rsidR="006F57E8" w:rsidRPr="008A703E" w:rsidRDefault="003B3184" w:rsidP="00944CCA">
            <w:pPr>
              <w:ind w:right="138"/>
              <w:jc w:val="right"/>
              <w:rPr>
                <w:rFonts w:ascii="Angsana New" w:hAnsi="Angsana New"/>
                <w:cs/>
              </w:rPr>
            </w:pPr>
            <w:r w:rsidRPr="008A703E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4CF1" w14:textId="77777777" w:rsidR="006F57E8" w:rsidRPr="008A703E" w:rsidRDefault="006F57E8" w:rsidP="00944CCA">
            <w:pPr>
              <w:ind w:right="138"/>
              <w:jc w:val="right"/>
              <w:rPr>
                <w:rFonts w:ascii="Angsana New" w:hAnsi="Angsana New"/>
                <w:cs/>
              </w:rPr>
            </w:pPr>
            <w:r w:rsidRPr="008A703E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9318" w14:textId="77777777" w:rsidR="006F57E8" w:rsidRPr="008A703E" w:rsidRDefault="00A93DC9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/>
              </w:rPr>
              <w:t>4,</w:t>
            </w:r>
            <w:r w:rsidR="003B3184" w:rsidRPr="008A703E">
              <w:rPr>
                <w:rFonts w:ascii="Angsana New" w:hAnsi="Angsana New"/>
              </w:rPr>
              <w:t>250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4,250</w:t>
            </w:r>
          </w:p>
        </w:tc>
      </w:tr>
      <w:tr w:rsidR="006F57E8" w:rsidRPr="009061A1" w14:paraId="52998207" w14:textId="77777777" w:rsidTr="008B0145">
        <w:trPr>
          <w:trHeight w:val="3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BFBD1" w14:textId="77777777"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รวมสินทรัพย์</w:t>
            </w:r>
            <w:r w:rsidRPr="002F3042">
              <w:rPr>
                <w:rFonts w:hint="cs"/>
                <w:cs/>
              </w:rPr>
              <w:t>ไม่</w:t>
            </w:r>
            <w:r w:rsidRPr="002F3042">
              <w:rPr>
                <w:cs/>
              </w:rPr>
              <w:t>หมุนเวียนอื่น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61BD" w14:textId="248C93E1" w:rsidR="006F57E8" w:rsidRPr="008A703E" w:rsidRDefault="008A703E" w:rsidP="00AA0E88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/>
              </w:rPr>
              <w:t>423,360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36D9" w14:textId="6EDCF91C" w:rsidR="006F57E8" w:rsidRPr="008A703E" w:rsidRDefault="006D5575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 w:hint="cs"/>
                <w:cs/>
              </w:rPr>
              <w:t>291</w:t>
            </w:r>
            <w:r w:rsidR="00955046" w:rsidRPr="008A703E">
              <w:rPr>
                <w:rFonts w:ascii="Angsana New" w:hAnsi="Angsana New"/>
              </w:rPr>
              <w:t>,6</w:t>
            </w:r>
            <w:r w:rsidRPr="008A703E">
              <w:rPr>
                <w:rFonts w:ascii="Angsana New" w:hAnsi="Angsana New" w:hint="cs"/>
                <w:cs/>
              </w:rPr>
              <w:t>4</w:t>
            </w:r>
            <w:r w:rsidR="00853793">
              <w:rPr>
                <w:rFonts w:ascii="Angsana New" w:hAnsi="Angsana New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FC99" w14:textId="5D1CAB2E" w:rsidR="006F57E8" w:rsidRPr="008A703E" w:rsidRDefault="008A703E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/>
              </w:rPr>
              <w:t>94,575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4449" w14:textId="756089E4" w:rsidR="006F57E8" w:rsidRPr="00944CCA" w:rsidRDefault="006D5575" w:rsidP="00944CCA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48</w:t>
            </w:r>
            <w:r w:rsidR="006F57E8" w:rsidRPr="00944CCA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472</w:t>
            </w:r>
          </w:p>
        </w:tc>
      </w:tr>
    </w:tbl>
    <w:p w14:paraId="5421331F" w14:textId="77777777" w:rsidR="0042106A" w:rsidRDefault="0042106A" w:rsidP="0042106A">
      <w:pPr>
        <w:ind w:left="630" w:right="-871"/>
        <w:rPr>
          <w:rFonts w:ascii="Angsana New" w:hAnsi="Angsana New"/>
          <w:b/>
          <w:bCs/>
        </w:rPr>
      </w:pPr>
    </w:p>
    <w:p w14:paraId="30C0F3C0" w14:textId="36CC3BDC" w:rsidR="004F53FA" w:rsidRPr="00D55147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D55147">
        <w:rPr>
          <w:rFonts w:ascii="Angsana New" w:hAnsi="Angsana New" w:hint="cs"/>
          <w:b/>
          <w:bCs/>
          <w:cs/>
        </w:rPr>
        <w:lastRenderedPageBreak/>
        <w:t>เจ้าหนี้การค้าและเจ้าหนี้</w:t>
      </w:r>
      <w:r w:rsidR="000F30D4">
        <w:rPr>
          <w:rFonts w:ascii="Angsana New" w:hAnsi="Angsana New" w:hint="cs"/>
          <w:b/>
          <w:bCs/>
          <w:cs/>
        </w:rPr>
        <w:t>หมุนเวียน</w:t>
      </w:r>
      <w:r w:rsidRPr="00D55147">
        <w:rPr>
          <w:rFonts w:ascii="Angsana New" w:hAnsi="Angsana New" w:hint="cs"/>
          <w:b/>
          <w:bCs/>
          <w:cs/>
        </w:rPr>
        <w:t>อื่น</w:t>
      </w:r>
    </w:p>
    <w:p w14:paraId="7553ED54" w14:textId="77777777" w:rsidR="004F53FA" w:rsidRPr="00CD157D" w:rsidRDefault="004F53FA" w:rsidP="008B0145">
      <w:pPr>
        <w:tabs>
          <w:tab w:val="left" w:pos="392"/>
          <w:tab w:val="left" w:pos="900"/>
          <w:tab w:val="left" w:pos="1440"/>
        </w:tabs>
        <w:ind w:right="-19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84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4"/>
        <w:gridCol w:w="1451"/>
        <w:gridCol w:w="1452"/>
        <w:gridCol w:w="1452"/>
        <w:gridCol w:w="1452"/>
      </w:tblGrid>
      <w:tr w:rsidR="004F53FA" w:rsidRPr="00CD157D" w14:paraId="4686082F" w14:textId="77777777" w:rsidTr="0058746B">
        <w:tc>
          <w:tcPr>
            <w:tcW w:w="4034" w:type="dxa"/>
            <w:vMerge w:val="restart"/>
            <w:vAlign w:val="center"/>
          </w:tcPr>
          <w:p w14:paraId="2FC4B4E4" w14:textId="77777777" w:rsidR="004F53FA" w:rsidRPr="00C25895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</w:rPr>
            </w:pPr>
            <w:r w:rsidRPr="00C25895">
              <w:rPr>
                <w:rFonts w:ascii="Angsana New" w:hAnsi="Angsana New" w:hint="cs"/>
                <w:cs/>
              </w:rPr>
              <w:t xml:space="preserve">รายการ </w:t>
            </w:r>
          </w:p>
        </w:tc>
        <w:tc>
          <w:tcPr>
            <w:tcW w:w="2903" w:type="dxa"/>
            <w:gridSpan w:val="2"/>
          </w:tcPr>
          <w:p w14:paraId="285C4E98" w14:textId="77777777" w:rsidR="004F53FA" w:rsidRPr="00C25895" w:rsidRDefault="004F53FA" w:rsidP="007504FD">
            <w:pPr>
              <w:ind w:left="-94" w:right="-109"/>
              <w:jc w:val="center"/>
              <w:rPr>
                <w:rFonts w:ascii="Angsana New" w:hAnsi="Angsana New"/>
              </w:rPr>
            </w:pPr>
            <w:r w:rsidRPr="00C2589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</w:tcPr>
          <w:p w14:paraId="783FE6CC" w14:textId="77777777" w:rsidR="004F53FA" w:rsidRPr="00CD157D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D5575" w:rsidRPr="00CD157D" w14:paraId="0B09C13C" w14:textId="77777777" w:rsidTr="00835655">
        <w:tc>
          <w:tcPr>
            <w:tcW w:w="4034" w:type="dxa"/>
            <w:vMerge/>
            <w:tcBorders>
              <w:bottom w:val="single" w:sz="4" w:space="0" w:color="auto"/>
            </w:tcBorders>
          </w:tcPr>
          <w:p w14:paraId="1EF4D874" w14:textId="77777777" w:rsidR="006D5575" w:rsidRPr="00C25895" w:rsidRDefault="006D5575" w:rsidP="006D557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vAlign w:val="center"/>
          </w:tcPr>
          <w:p w14:paraId="3220AAC4" w14:textId="21959F78" w:rsidR="006D5575" w:rsidRPr="00410784" w:rsidRDefault="006D5575" w:rsidP="006D557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4D39">
              <w:rPr>
                <w:rFonts w:ascii="Angsana New" w:hAnsi="Angsana New" w:hint="cs"/>
                <w:cs/>
              </w:rPr>
              <w:t>3</w:t>
            </w:r>
            <w:r w:rsidRPr="00154D39">
              <w:rPr>
                <w:rFonts w:ascii="Angsana New" w:hAnsi="Angsana New"/>
              </w:rPr>
              <w:t xml:space="preserve">1 </w:t>
            </w:r>
            <w:r w:rsidRPr="00154D39">
              <w:rPr>
                <w:rFonts w:ascii="Angsana New" w:hAnsi="Angsana New" w:hint="cs"/>
                <w:cs/>
              </w:rPr>
              <w:t xml:space="preserve">มี.ค. </w:t>
            </w:r>
            <w:r w:rsidRPr="00154D39">
              <w:rPr>
                <w:rFonts w:ascii="Angsana New" w:hAnsi="Angsana New"/>
              </w:rPr>
              <w:t>2565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2A43E5C4" w14:textId="7C590830" w:rsidR="006D5575" w:rsidRPr="00C939E7" w:rsidRDefault="006D5575" w:rsidP="006D5575">
            <w:pPr>
              <w:ind w:left="-108" w:right="-95"/>
              <w:jc w:val="center"/>
              <w:rPr>
                <w:rFonts w:ascii="Angsana New" w:hAnsi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09D24B66" w14:textId="4226A1A4" w:rsidR="006D5575" w:rsidRPr="00410784" w:rsidRDefault="006D5575" w:rsidP="006D557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4D39">
              <w:rPr>
                <w:rFonts w:ascii="Angsana New" w:hAnsi="Angsana New" w:hint="cs"/>
                <w:cs/>
              </w:rPr>
              <w:t>3</w:t>
            </w:r>
            <w:r w:rsidRPr="00154D39">
              <w:rPr>
                <w:rFonts w:ascii="Angsana New" w:hAnsi="Angsana New"/>
              </w:rPr>
              <w:t xml:space="preserve">1 </w:t>
            </w:r>
            <w:r w:rsidRPr="00154D39">
              <w:rPr>
                <w:rFonts w:ascii="Angsana New" w:hAnsi="Angsana New" w:hint="cs"/>
                <w:cs/>
              </w:rPr>
              <w:t xml:space="preserve">มี.ค. </w:t>
            </w:r>
            <w:r w:rsidRPr="00154D39">
              <w:rPr>
                <w:rFonts w:ascii="Angsana New" w:hAnsi="Angsana New"/>
              </w:rPr>
              <w:t>2565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63A34E8F" w14:textId="1917E7ED" w:rsidR="006D5575" w:rsidRPr="00C939E7" w:rsidRDefault="006D5575" w:rsidP="006D5575">
            <w:pPr>
              <w:ind w:left="-108" w:right="-95"/>
              <w:jc w:val="center"/>
              <w:rPr>
                <w:rFonts w:ascii="Angsana New" w:hAnsi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</w:tr>
      <w:tr w:rsidR="00E05DA1" w:rsidRPr="008C6F88" w14:paraId="6B409A07" w14:textId="77777777" w:rsidTr="0058746B">
        <w:tc>
          <w:tcPr>
            <w:tcW w:w="4034" w:type="dxa"/>
            <w:tcBorders>
              <w:bottom w:val="nil"/>
            </w:tcBorders>
          </w:tcPr>
          <w:p w14:paraId="1046C2E3" w14:textId="77777777" w:rsidR="00E05DA1" w:rsidRPr="008C6F88" w:rsidRDefault="00E05DA1" w:rsidP="007504F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เจ้าหนี้การค้า</w:t>
            </w:r>
          </w:p>
        </w:tc>
        <w:tc>
          <w:tcPr>
            <w:tcW w:w="1451" w:type="dxa"/>
            <w:tcBorders>
              <w:bottom w:val="nil"/>
            </w:tcBorders>
          </w:tcPr>
          <w:p w14:paraId="05AF38C3" w14:textId="242FA39F" w:rsidR="00E05DA1" w:rsidRPr="00972E6D" w:rsidRDefault="00972E6D" w:rsidP="00681BD3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255,171</w:t>
            </w:r>
          </w:p>
        </w:tc>
        <w:tc>
          <w:tcPr>
            <w:tcW w:w="1452" w:type="dxa"/>
            <w:tcBorders>
              <w:bottom w:val="nil"/>
            </w:tcBorders>
          </w:tcPr>
          <w:p w14:paraId="2E215075" w14:textId="50520916" w:rsidR="00E05DA1" w:rsidRPr="00972E6D" w:rsidRDefault="006D5575" w:rsidP="004A31C5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264</w:t>
            </w:r>
            <w:r w:rsidR="00CE3BF4"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835</w:t>
            </w:r>
          </w:p>
        </w:tc>
        <w:tc>
          <w:tcPr>
            <w:tcW w:w="1452" w:type="dxa"/>
            <w:tcBorders>
              <w:bottom w:val="nil"/>
            </w:tcBorders>
          </w:tcPr>
          <w:p w14:paraId="4F185425" w14:textId="0298D919" w:rsidR="00E05DA1" w:rsidRPr="00972E6D" w:rsidRDefault="00972E6D" w:rsidP="00214930">
            <w:pPr>
              <w:ind w:right="107"/>
              <w:jc w:val="right"/>
              <w:rPr>
                <w:rFonts w:ascii="Angsana New" w:hAnsi="Angsana New"/>
                <w:cs/>
              </w:rPr>
            </w:pPr>
            <w:r w:rsidRPr="00972E6D">
              <w:rPr>
                <w:rFonts w:ascii="Angsana New" w:hAnsi="Angsana New"/>
              </w:rPr>
              <w:t>20,622</w:t>
            </w:r>
          </w:p>
        </w:tc>
        <w:tc>
          <w:tcPr>
            <w:tcW w:w="1452" w:type="dxa"/>
            <w:tcBorders>
              <w:bottom w:val="nil"/>
            </w:tcBorders>
          </w:tcPr>
          <w:p w14:paraId="7360FFC2" w14:textId="0312D795" w:rsidR="00E05DA1" w:rsidRPr="00072DAB" w:rsidRDefault="006D5575" w:rsidP="00E05DA1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24</w:t>
            </w:r>
            <w:r w:rsidR="00CE3BF4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202</w:t>
            </w:r>
          </w:p>
        </w:tc>
      </w:tr>
      <w:tr w:rsidR="0042306C" w:rsidRPr="008C6F88" w14:paraId="72AF6A5E" w14:textId="77777777" w:rsidTr="0058746B">
        <w:tc>
          <w:tcPr>
            <w:tcW w:w="4034" w:type="dxa"/>
            <w:tcBorders>
              <w:top w:val="nil"/>
              <w:bottom w:val="nil"/>
            </w:tcBorders>
          </w:tcPr>
          <w:p w14:paraId="2861F5C1" w14:textId="77777777" w:rsidR="0042306C" w:rsidRPr="008C6F88" w:rsidRDefault="0042306C" w:rsidP="007504F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</w:rPr>
              <w:t xml:space="preserve"> :-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511DC6A7" w14:textId="77777777" w:rsidR="0042306C" w:rsidRPr="00972E6D" w:rsidRDefault="0042306C" w:rsidP="00681BD3">
            <w:pPr>
              <w:ind w:right="138"/>
              <w:jc w:val="right"/>
              <w:rPr>
                <w:rFonts w:ascii="Angsana New" w:hAnsi="Angsana New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7E5AD0D4" w14:textId="77777777" w:rsidR="0042306C" w:rsidRPr="00972E6D" w:rsidRDefault="0042306C" w:rsidP="004A31C5">
            <w:pPr>
              <w:ind w:right="138"/>
              <w:jc w:val="right"/>
              <w:rPr>
                <w:rFonts w:ascii="Angsana New" w:hAnsi="Angsana New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7D0A3EE3" w14:textId="77777777" w:rsidR="0042306C" w:rsidRPr="00972E6D" w:rsidRDefault="0042306C" w:rsidP="00214930">
            <w:pPr>
              <w:ind w:right="107"/>
              <w:jc w:val="right"/>
              <w:rPr>
                <w:rFonts w:ascii="Angsana New" w:hAnsi="Angsana New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0D1B7DA2" w14:textId="77777777" w:rsidR="0042306C" w:rsidRPr="00072DAB" w:rsidRDefault="0042306C" w:rsidP="00E05DA1">
            <w:pPr>
              <w:ind w:right="138"/>
              <w:jc w:val="right"/>
              <w:rPr>
                <w:rFonts w:ascii="Angsana New" w:hAnsi="Angsana New"/>
                <w:cs/>
              </w:rPr>
            </w:pPr>
          </w:p>
        </w:tc>
      </w:tr>
      <w:tr w:rsidR="003676B5" w:rsidRPr="00CD157D" w14:paraId="1BEA89F8" w14:textId="77777777" w:rsidTr="0058746B">
        <w:tc>
          <w:tcPr>
            <w:tcW w:w="4034" w:type="dxa"/>
            <w:tcBorders>
              <w:top w:val="nil"/>
              <w:bottom w:val="nil"/>
            </w:tcBorders>
          </w:tcPr>
          <w:p w14:paraId="4E909308" w14:textId="77777777" w:rsidR="003676B5" w:rsidRPr="008C6F88" w:rsidRDefault="003676B5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เจ้าหนี้กรมสรรพากร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1B656F8D" w14:textId="3740C1C9" w:rsidR="003676B5" w:rsidRPr="00972E6D" w:rsidRDefault="00972E6D" w:rsidP="004954FC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39,642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1D753F4E" w14:textId="14D94F56" w:rsidR="003676B5" w:rsidRPr="00972E6D" w:rsidRDefault="006D5575" w:rsidP="003676B5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23</w:t>
            </w:r>
            <w:r w:rsidR="00CE3BF4"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175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360A46F6" w14:textId="353D3975" w:rsidR="003676B5" w:rsidRPr="00972E6D" w:rsidRDefault="00972E6D" w:rsidP="00F22C3A">
            <w:pPr>
              <w:ind w:right="107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17,796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43512AFA" w14:textId="4830E00F" w:rsidR="003676B5" w:rsidRPr="00072DAB" w:rsidRDefault="00836892" w:rsidP="003676B5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</w:t>
            </w:r>
            <w:r w:rsidR="00CE3BF4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842</w:t>
            </w:r>
          </w:p>
        </w:tc>
      </w:tr>
      <w:tr w:rsidR="003676B5" w:rsidRPr="00CD157D" w14:paraId="154D78B5" w14:textId="77777777" w:rsidTr="0058746B">
        <w:tc>
          <w:tcPr>
            <w:tcW w:w="4034" w:type="dxa"/>
            <w:tcBorders>
              <w:top w:val="nil"/>
              <w:bottom w:val="nil"/>
            </w:tcBorders>
          </w:tcPr>
          <w:p w14:paraId="0FBBBE12" w14:textId="77777777" w:rsidR="003676B5" w:rsidRPr="008C6F88" w:rsidRDefault="003676B5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30777D40" w14:textId="31FBD5CD" w:rsidR="003676B5" w:rsidRPr="00972E6D" w:rsidRDefault="00972E6D" w:rsidP="004954FC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149,488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730CC961" w14:textId="355962DF" w:rsidR="003676B5" w:rsidRPr="00972E6D" w:rsidRDefault="006D5575" w:rsidP="003676B5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82</w:t>
            </w:r>
            <w:r w:rsidR="00CE3BF4"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455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4C9672DE" w14:textId="56172688" w:rsidR="003676B5" w:rsidRPr="00972E6D" w:rsidRDefault="00972E6D" w:rsidP="00F22C3A">
            <w:pPr>
              <w:ind w:right="107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234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42C18664" w14:textId="76A5CF5F" w:rsidR="003676B5" w:rsidRPr="00072DAB" w:rsidRDefault="00836892" w:rsidP="00683BA3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364</w:t>
            </w:r>
          </w:p>
        </w:tc>
      </w:tr>
      <w:tr w:rsidR="0042306C" w:rsidRPr="00CD157D" w14:paraId="1AB808D1" w14:textId="77777777" w:rsidTr="0058746B">
        <w:tc>
          <w:tcPr>
            <w:tcW w:w="4034" w:type="dxa"/>
            <w:tcBorders>
              <w:top w:val="nil"/>
              <w:bottom w:val="nil"/>
            </w:tcBorders>
          </w:tcPr>
          <w:p w14:paraId="581C6B14" w14:textId="77777777" w:rsidR="0042306C" w:rsidRPr="008C6F88" w:rsidRDefault="00C96C81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</w:t>
            </w:r>
            <w:r w:rsidR="0042306C" w:rsidRPr="008C6F88">
              <w:rPr>
                <w:rFonts w:ascii="Angsana New" w:hAnsi="Angsana New" w:hint="cs"/>
                <w:cs/>
              </w:rPr>
              <w:t>อื่น</w:t>
            </w:r>
            <w:r w:rsidR="0042306C" w:rsidRPr="004230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306C"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451" w:type="dxa"/>
            <w:tcBorders>
              <w:top w:val="nil"/>
              <w:bottom w:val="single" w:sz="4" w:space="0" w:color="auto"/>
            </w:tcBorders>
          </w:tcPr>
          <w:p w14:paraId="5544C85D" w14:textId="5EF35FC9" w:rsidR="0042306C" w:rsidRPr="00972E6D" w:rsidRDefault="00972E6D" w:rsidP="0042306C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27,621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4AC7796B" w14:textId="6E80884B" w:rsidR="0042306C" w:rsidRPr="00972E6D" w:rsidRDefault="006D5575" w:rsidP="004A3814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19</w:t>
            </w:r>
            <w:r w:rsidR="00CE3BF4"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535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6189CB58" w14:textId="69A83705" w:rsidR="0042306C" w:rsidRPr="00972E6D" w:rsidRDefault="00972E6D" w:rsidP="0042306C">
            <w:pPr>
              <w:ind w:right="107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3,896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7E4AE820" w14:textId="2479115D" w:rsidR="0042306C" w:rsidRPr="00072DAB" w:rsidRDefault="00836892" w:rsidP="0042306C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</w:t>
            </w:r>
            <w:r w:rsidR="00CE3BF4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184</w:t>
            </w:r>
          </w:p>
        </w:tc>
      </w:tr>
      <w:tr w:rsidR="0042306C" w:rsidRPr="00CD157D" w14:paraId="6822E151" w14:textId="77777777" w:rsidTr="0058746B">
        <w:tc>
          <w:tcPr>
            <w:tcW w:w="4034" w:type="dxa"/>
            <w:tcBorders>
              <w:top w:val="nil"/>
            </w:tcBorders>
          </w:tcPr>
          <w:p w14:paraId="2136F0B3" w14:textId="77777777" w:rsidR="0042306C" w:rsidRPr="008C6F88" w:rsidRDefault="0042306C" w:rsidP="0042306C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53BCD466" w14:textId="256C73E5" w:rsidR="0042306C" w:rsidRPr="00972E6D" w:rsidRDefault="00972E6D" w:rsidP="004954FC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216,751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0E2D30F0" w14:textId="3EFE0923" w:rsidR="0042306C" w:rsidRPr="00972E6D" w:rsidRDefault="00CE3BF4" w:rsidP="00001810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1</w:t>
            </w:r>
            <w:r w:rsidR="00836892" w:rsidRPr="00972E6D">
              <w:rPr>
                <w:rFonts w:ascii="Angsana New" w:hAnsi="Angsana New" w:hint="cs"/>
                <w:cs/>
              </w:rPr>
              <w:t>25</w:t>
            </w:r>
            <w:r w:rsidRPr="00972E6D">
              <w:rPr>
                <w:rFonts w:ascii="Angsana New" w:hAnsi="Angsana New"/>
              </w:rPr>
              <w:t>,</w:t>
            </w:r>
            <w:r w:rsidR="00836892" w:rsidRPr="00972E6D">
              <w:rPr>
                <w:rFonts w:ascii="Angsana New" w:hAnsi="Angsana New" w:hint="cs"/>
                <w:cs/>
              </w:rPr>
              <w:t>165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76BB1F88" w14:textId="4E71D7B8" w:rsidR="0042306C" w:rsidRPr="00972E6D" w:rsidRDefault="00972E6D" w:rsidP="00F22C3A">
            <w:pPr>
              <w:ind w:right="107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21,926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03B59507" w14:textId="78C87399" w:rsidR="0042306C" w:rsidRPr="00072DAB" w:rsidRDefault="00CE3BF4" w:rsidP="00683BA3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="00836892"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836892">
              <w:rPr>
                <w:rFonts w:ascii="Angsana New" w:hAnsi="Angsana New" w:hint="cs"/>
                <w:cs/>
              </w:rPr>
              <w:t>390</w:t>
            </w:r>
          </w:p>
        </w:tc>
      </w:tr>
      <w:tr w:rsidR="0042306C" w:rsidRPr="00CD157D" w14:paraId="7DFB1259" w14:textId="77777777" w:rsidTr="0058746B">
        <w:tc>
          <w:tcPr>
            <w:tcW w:w="4034" w:type="dxa"/>
            <w:vAlign w:val="bottom"/>
          </w:tcPr>
          <w:p w14:paraId="1D2ACDF9" w14:textId="77777777" w:rsidR="0042306C" w:rsidRPr="008C6F88" w:rsidRDefault="0042306C" w:rsidP="009D0D83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51" w:type="dxa"/>
            <w:vAlign w:val="center"/>
          </w:tcPr>
          <w:p w14:paraId="0E2C925E" w14:textId="6CA52ED1" w:rsidR="0042306C" w:rsidRPr="00972E6D" w:rsidRDefault="00972E6D" w:rsidP="00EA6F29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471,922</w:t>
            </w:r>
          </w:p>
        </w:tc>
        <w:tc>
          <w:tcPr>
            <w:tcW w:w="1452" w:type="dxa"/>
            <w:vAlign w:val="center"/>
          </w:tcPr>
          <w:p w14:paraId="5EF7C982" w14:textId="4107E7BF" w:rsidR="0042306C" w:rsidRPr="00972E6D" w:rsidRDefault="00836892" w:rsidP="00EA6F29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390</w:t>
            </w:r>
            <w:r w:rsidR="00CE3BF4"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452" w:type="dxa"/>
            <w:vAlign w:val="center"/>
          </w:tcPr>
          <w:p w14:paraId="62FA6441" w14:textId="64CD0381" w:rsidR="0042306C" w:rsidRPr="00972E6D" w:rsidRDefault="00972E6D" w:rsidP="00EA6F29">
            <w:pPr>
              <w:ind w:right="107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42,548</w:t>
            </w:r>
          </w:p>
        </w:tc>
        <w:tc>
          <w:tcPr>
            <w:tcW w:w="1452" w:type="dxa"/>
            <w:vAlign w:val="center"/>
          </w:tcPr>
          <w:p w14:paraId="3AE4FE43" w14:textId="7E80B615" w:rsidR="0042306C" w:rsidRPr="00072DAB" w:rsidRDefault="00836892" w:rsidP="00EA6F29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35</w:t>
            </w:r>
            <w:r w:rsidR="00CE3BF4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592</w:t>
            </w:r>
          </w:p>
        </w:tc>
      </w:tr>
    </w:tbl>
    <w:p w14:paraId="23FBE183" w14:textId="77777777"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2EBC6F07" w14:textId="77777777" w:rsidR="005C7650" w:rsidRPr="000659F1" w:rsidRDefault="005C7650" w:rsidP="00F634CA">
      <w:pPr>
        <w:tabs>
          <w:tab w:val="left" w:pos="392"/>
          <w:tab w:val="left" w:pos="900"/>
          <w:tab w:val="left" w:pos="1440"/>
        </w:tabs>
        <w:ind w:right="-302"/>
        <w:rPr>
          <w:rFonts w:ascii="Angsana New" w:hAnsi="Angsana New"/>
          <w:sz w:val="6"/>
          <w:szCs w:val="6"/>
        </w:rPr>
      </w:pPr>
    </w:p>
    <w:p w14:paraId="0DFC3843" w14:textId="77777777" w:rsidR="005273A4" w:rsidRDefault="005273A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20071837" w14:textId="77777777" w:rsidR="006F741E" w:rsidRPr="00376F77" w:rsidRDefault="006F741E" w:rsidP="0052312D">
      <w:pPr>
        <w:ind w:right="-194"/>
        <w:jc w:val="right"/>
        <w:rPr>
          <w:rFonts w:ascii="Angsana New" w:hAnsi="Angsana New"/>
          <w:b/>
          <w:bCs/>
          <w:sz w:val="28"/>
          <w:szCs w:val="28"/>
        </w:rPr>
      </w:pPr>
      <w:r w:rsidRPr="00376F77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376F77">
        <w:rPr>
          <w:rFonts w:ascii="Angsana New" w:hAnsi="Angsana New" w:cs="Angsana New"/>
          <w:sz w:val="28"/>
          <w:szCs w:val="28"/>
        </w:rPr>
        <w:t xml:space="preserve">: </w:t>
      </w:r>
      <w:r w:rsidRPr="00376F77">
        <w:rPr>
          <w:rFonts w:ascii="Angsana New" w:hAnsi="Angsana New" w:cs="Angsana New" w:hint="cs"/>
          <w:sz w:val="28"/>
          <w:szCs w:val="28"/>
          <w:cs/>
        </w:rPr>
        <w:t>พัน</w:t>
      </w:r>
      <w:r w:rsidRPr="00376F77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841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1"/>
        <w:gridCol w:w="1155"/>
        <w:gridCol w:w="1155"/>
        <w:gridCol w:w="1155"/>
        <w:gridCol w:w="1155"/>
      </w:tblGrid>
      <w:tr w:rsidR="00415290" w:rsidRPr="005273A4" w14:paraId="2E9F2123" w14:textId="77777777" w:rsidTr="00C27E44">
        <w:trPr>
          <w:cantSplit/>
          <w:trHeight w:val="20"/>
        </w:trPr>
        <w:tc>
          <w:tcPr>
            <w:tcW w:w="5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C075" w14:textId="77777777" w:rsidR="00415290" w:rsidRPr="00376F77" w:rsidRDefault="00415290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1" w:name="OLE_LINK1"/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3779" w14:textId="77777777" w:rsidR="00415290" w:rsidRPr="004D0A6D" w:rsidRDefault="00415290" w:rsidP="00AF28A4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F72C" w14:textId="77777777" w:rsidR="00415290" w:rsidRPr="004D0A6D" w:rsidRDefault="00415290" w:rsidP="00AF28A4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6892" w:rsidRPr="005273A4" w14:paraId="7AC6A0B3" w14:textId="77777777" w:rsidTr="00C27E44">
        <w:trPr>
          <w:cantSplit/>
          <w:trHeight w:val="391"/>
        </w:trPr>
        <w:tc>
          <w:tcPr>
            <w:tcW w:w="5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0080" w14:textId="77777777" w:rsidR="00836892" w:rsidRPr="00376F77" w:rsidRDefault="00836892" w:rsidP="00836892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FE99" w14:textId="6720DF44" w:rsidR="00836892" w:rsidRPr="00836892" w:rsidRDefault="00836892" w:rsidP="00836892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3689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 xml:space="preserve">มี.ค. </w:t>
            </w:r>
            <w:r w:rsidRPr="0083689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1416" w14:textId="7FDDF797" w:rsidR="00836892" w:rsidRPr="00836892" w:rsidRDefault="00836892" w:rsidP="00836892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68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83689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8E65" w14:textId="4F34F570" w:rsidR="00836892" w:rsidRPr="00836892" w:rsidRDefault="00836892" w:rsidP="00836892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3689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 xml:space="preserve">มี.ค. </w:t>
            </w:r>
            <w:r w:rsidRPr="0083689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A303" w14:textId="6DD10169" w:rsidR="00836892" w:rsidRPr="00836892" w:rsidRDefault="00836892" w:rsidP="00836892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68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83689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36892" w:rsidRPr="005273A4" w14:paraId="536F3489" w14:textId="77777777" w:rsidTr="00C27E44">
        <w:trPr>
          <w:cantSplit/>
          <w:trHeight w:val="2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FE179" w14:textId="77777777" w:rsidR="00836892" w:rsidRPr="00376F77" w:rsidRDefault="00836892" w:rsidP="0083689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hint="cs"/>
                <w:sz w:val="28"/>
                <w:szCs w:val="28"/>
                <w:cs/>
              </w:rPr>
              <w:t>ยอด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คงเหลือยกมาต้นงวด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9AEE8" w14:textId="1C5AA82A" w:rsidR="00836892" w:rsidRPr="00CE74C2" w:rsidRDefault="004671BE" w:rsidP="0083689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21,35</w:t>
            </w:r>
            <w:r w:rsidR="00E260CC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7CCDB" w14:textId="46E2795A" w:rsidR="00836892" w:rsidRPr="00CE74C2" w:rsidRDefault="00780FC9" w:rsidP="0083689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100,100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AA77A" w14:textId="356A9ECC" w:rsidR="00836892" w:rsidRPr="00CE74C2" w:rsidRDefault="004671BE" w:rsidP="0083689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9,716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7DCD3" w14:textId="727CBFD6" w:rsidR="00836892" w:rsidRPr="0084321A" w:rsidRDefault="00836892" w:rsidP="0083689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6892">
              <w:rPr>
                <w:rFonts w:ascii="Angsana New" w:hAnsi="Angsana New" w:cs="Angsana New"/>
                <w:sz w:val="28"/>
                <w:szCs w:val="28"/>
              </w:rPr>
              <w:t>45,694</w:t>
            </w:r>
          </w:p>
        </w:tc>
      </w:tr>
      <w:tr w:rsidR="0027213C" w:rsidRPr="005273A4" w14:paraId="62390560" w14:textId="77777777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207CA" w14:textId="77777777" w:rsidR="0027213C" w:rsidRPr="00A42612" w:rsidRDefault="0027213C" w:rsidP="0009640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A4261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เงินจ่ายชำระระหว่างงวดไม่รวมดอกเบี้ย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81A86D" w14:textId="2AF1801F" w:rsidR="0027213C" w:rsidRPr="00CE74C2" w:rsidRDefault="0027213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71BE" w:rsidRPr="00CE74C2">
              <w:rPr>
                <w:rFonts w:ascii="Angsana New" w:hAnsi="Angsana New" w:cs="Angsana New"/>
                <w:sz w:val="28"/>
                <w:szCs w:val="28"/>
              </w:rPr>
              <w:t>19,499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7217B" w14:textId="6B1A34ED" w:rsidR="0027213C" w:rsidRPr="00CE74C2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80FC9" w:rsidRPr="00CE74C2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46743B" w:rsidRPr="00CE74C2">
              <w:rPr>
                <w:rFonts w:ascii="Angsana New" w:hAnsi="Angsana New" w:cs="Angsana New"/>
                <w:sz w:val="28"/>
                <w:szCs w:val="28"/>
              </w:rPr>
              <w:t>,9</w:t>
            </w:r>
            <w:r w:rsidR="00780FC9" w:rsidRPr="00CE74C2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C5B40" w14:textId="4DDD13E5" w:rsidR="0027213C" w:rsidRPr="00CE74C2" w:rsidRDefault="006E54D8" w:rsidP="0009640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71BE" w:rsidRPr="00CE74C2">
              <w:rPr>
                <w:rFonts w:ascii="Angsana New" w:hAnsi="Angsana New" w:cs="Angsana New"/>
                <w:sz w:val="28"/>
                <w:szCs w:val="28"/>
              </w:rPr>
              <w:t>8,870</w:t>
            </w:r>
            <w:r w:rsidR="0027213C"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591D9" w14:textId="77DF646F" w:rsidR="0027213C" w:rsidRPr="0084321A" w:rsidRDefault="0027213C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54A09" w:rsidRPr="0084321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22299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  <w:r w:rsidR="00B54A09" w:rsidRPr="0084321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2299">
              <w:rPr>
                <w:rFonts w:ascii="Angsana New" w:hAnsi="Angsana New" w:cs="Angsana New" w:hint="cs"/>
                <w:sz w:val="28"/>
                <w:szCs w:val="28"/>
                <w:cs/>
              </w:rPr>
              <w:t>577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213C" w:rsidRPr="005273A4" w14:paraId="5A70BEF1" w14:textId="77777777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902205" w14:textId="77777777" w:rsidR="0027213C" w:rsidRPr="00A42612" w:rsidRDefault="0027213C" w:rsidP="00F23666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366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5F41A" w14:textId="63DC11A2" w:rsidR="0027213C" w:rsidRPr="00CE74C2" w:rsidRDefault="0027213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71BE" w:rsidRPr="00CE74C2">
              <w:rPr>
                <w:rFonts w:ascii="Angsana New" w:hAnsi="Angsana New" w:cs="Angsana New"/>
                <w:sz w:val="28"/>
                <w:szCs w:val="28"/>
              </w:rPr>
              <w:t>116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284ED" w14:textId="440405C6" w:rsidR="0027213C" w:rsidRPr="00CE74C2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80FC9" w:rsidRPr="00CE74C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417CC" w:rsidRPr="00CE74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80FC9" w:rsidRPr="00CE74C2">
              <w:rPr>
                <w:rFonts w:ascii="Angsana New" w:hAnsi="Angsana New" w:cs="Angsana New"/>
                <w:sz w:val="28"/>
                <w:szCs w:val="28"/>
              </w:rPr>
              <w:t>717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25F21" w14:textId="00E71747" w:rsidR="0027213C" w:rsidRPr="00CE74C2" w:rsidRDefault="0027213C" w:rsidP="002816B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71BE" w:rsidRPr="00CE74C2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81F2D" w14:textId="758652D1" w:rsidR="0027213C" w:rsidRPr="0084321A" w:rsidRDefault="0027213C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2299">
              <w:rPr>
                <w:rFonts w:ascii="Angsana New" w:hAnsi="Angsana New" w:cs="Angsana New" w:hint="cs"/>
                <w:sz w:val="28"/>
                <w:szCs w:val="28"/>
                <w:cs/>
              </w:rPr>
              <w:t>780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E74C2" w:rsidRPr="005273A4" w14:paraId="186998DB" w14:textId="77777777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9F9DC" w14:textId="77777777" w:rsidR="00CE74C2" w:rsidRPr="00376F77" w:rsidRDefault="00CE74C2" w:rsidP="00CE74C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ลดลงจากการลดค่าเช่า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- เงินต้น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34111" w14:textId="0B88CD10" w:rsidR="00CE74C2" w:rsidRPr="00CE74C2" w:rsidRDefault="00CE74C2" w:rsidP="00CE74C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40258" w14:textId="6B0ACB0C" w:rsidR="00CE74C2" w:rsidRPr="00CE74C2" w:rsidRDefault="00CE74C2" w:rsidP="00CE74C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(11,51</w:t>
            </w:r>
            <w:r w:rsidR="00E260C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AA34B" w14:textId="71131E0A" w:rsidR="00CE74C2" w:rsidRPr="00CE74C2" w:rsidRDefault="00CE74C2" w:rsidP="00CE74C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72600" w14:textId="68F058E9" w:rsidR="00CE74C2" w:rsidRPr="0084321A" w:rsidRDefault="00CE74C2" w:rsidP="00CE74C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,236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E74C2" w:rsidRPr="00DB075E" w14:paraId="44FFFD80" w14:textId="77777777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9CEA5" w14:textId="77777777" w:rsidR="00CE74C2" w:rsidRPr="00376F77" w:rsidRDefault="00CE74C2" w:rsidP="00CE74C2">
            <w:pPr>
              <w:spacing w:line="360" w:lineRule="exact"/>
              <w:ind w:right="116" w:firstLine="2034"/>
              <w:rPr>
                <w:rFonts w:ascii="Angsana New" w:hAnsi="Angsana New" w:cs="Angsana New"/>
                <w:spacing w:val="-10"/>
                <w:sz w:val="28"/>
                <w:szCs w:val="28"/>
                <w:highlight w:val="yellow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9558D" w14:textId="2E53CF53" w:rsidR="00CE74C2" w:rsidRPr="00CE74C2" w:rsidRDefault="00CE74C2" w:rsidP="00CE74C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3D23F" w14:textId="077E8F9E" w:rsidR="00CE74C2" w:rsidRPr="00CE74C2" w:rsidRDefault="00CE74C2" w:rsidP="00CE74C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(257)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5946C" w14:textId="5C769FDE" w:rsidR="00CE74C2" w:rsidRPr="00CE74C2" w:rsidRDefault="00CE74C2" w:rsidP="00CE74C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BF5C3" w14:textId="42087029" w:rsidR="00CE74C2" w:rsidRPr="0084321A" w:rsidRDefault="00CE74C2" w:rsidP="00CE74C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119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E74C2" w:rsidRPr="00DB075E" w14:paraId="0A3A26AC" w14:textId="77777777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CF22A" w14:textId="77777777" w:rsidR="00CE74C2" w:rsidRPr="009727D0" w:rsidRDefault="00CE74C2" w:rsidP="00CE74C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27D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ลดลงจากการยกเลิกสัญญาเช่า </w:t>
            </w:r>
            <w:r w:rsidRPr="009727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306DB" w14:textId="60D6BC1D" w:rsidR="00CE74C2" w:rsidRPr="00CE74C2" w:rsidRDefault="00CE74C2" w:rsidP="00CE74C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AD1FB" w14:textId="3CE65A1C" w:rsidR="00CE74C2" w:rsidRPr="00CE74C2" w:rsidRDefault="00CE74C2" w:rsidP="00CE74C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65C87" w14:textId="246F40D4" w:rsidR="00CE74C2" w:rsidRPr="00CE74C2" w:rsidRDefault="00CE74C2" w:rsidP="00CE74C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898C9" w14:textId="26204156" w:rsidR="00CE74C2" w:rsidRPr="0084321A" w:rsidRDefault="00CE74C2" w:rsidP="00CE74C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0FC9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</w:tr>
      <w:tr w:rsidR="00CE74C2" w:rsidRPr="00DB075E" w14:paraId="340D32D1" w14:textId="77777777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A4B2E" w14:textId="77777777" w:rsidR="00CE74C2" w:rsidRPr="00EE7A50" w:rsidRDefault="00CE74C2" w:rsidP="00CE74C2">
            <w:pPr>
              <w:spacing w:line="360" w:lineRule="exact"/>
              <w:ind w:right="116" w:firstLine="2552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EE7A50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- </w:t>
            </w:r>
            <w:r w:rsidRPr="00EE7A50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31479" w14:textId="551D442C" w:rsidR="00CE74C2" w:rsidRPr="00CE74C2" w:rsidRDefault="00CE74C2" w:rsidP="00CE74C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57465" w14:textId="7E63D59F" w:rsidR="00CE74C2" w:rsidRPr="00CE74C2" w:rsidRDefault="00CE74C2" w:rsidP="00CE74C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F2C13" w14:textId="15D53BBA" w:rsidR="00CE74C2" w:rsidRPr="00CE74C2" w:rsidRDefault="00CE74C2" w:rsidP="00CE74C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A7F2A" w14:textId="7E610781" w:rsidR="00CE74C2" w:rsidRPr="0084321A" w:rsidRDefault="00CE74C2" w:rsidP="00CE74C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0FC9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</w:tr>
      <w:tr w:rsidR="0027213C" w:rsidRPr="00DB075E" w14:paraId="5C4127D7" w14:textId="77777777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141C9" w14:textId="77777777" w:rsidR="0027213C" w:rsidRPr="00376F77" w:rsidRDefault="0027213C" w:rsidP="007B05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59A0E" w14:textId="5B898092" w:rsidR="0027213C" w:rsidRPr="00CE74C2" w:rsidRDefault="00CE74C2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1,74</w:t>
            </w:r>
            <w:r w:rsidR="00E260C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3E359" w14:textId="16BECC1E" w:rsidR="0027213C" w:rsidRPr="00CE74C2" w:rsidRDefault="00780FC9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6A5A19" w:rsidRPr="00CE74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E260C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5CC7C" w14:textId="0ABD73E6" w:rsidR="0027213C" w:rsidRPr="00CE74C2" w:rsidRDefault="004671BE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793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29453" w14:textId="38F840AD" w:rsidR="0027213C" w:rsidRPr="0084321A" w:rsidRDefault="00780FC9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417CC" w:rsidRPr="0084321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716</w:t>
            </w:r>
          </w:p>
        </w:tc>
      </w:tr>
      <w:tr w:rsidR="0027213C" w:rsidRPr="005273A4" w14:paraId="1578BB57" w14:textId="77777777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24E54" w14:textId="77777777" w:rsidR="0027213C" w:rsidRPr="00376F77" w:rsidRDefault="0027213C" w:rsidP="007B05AE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C395" w14:textId="5F4CF7A8" w:rsidR="0027213C" w:rsidRPr="00CE74C2" w:rsidRDefault="0027213C" w:rsidP="00F141AB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E74C2" w:rsidRPr="00CE74C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0784" w14:textId="4D1EC882" w:rsidR="0027213C" w:rsidRPr="00CE74C2" w:rsidRDefault="0027213C" w:rsidP="006A5A1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80FC9" w:rsidRPr="00CE74C2">
              <w:rPr>
                <w:rFonts w:ascii="Angsana New" w:hAnsi="Angsana New" w:cs="Angsana New"/>
                <w:sz w:val="28"/>
                <w:szCs w:val="28"/>
              </w:rPr>
              <w:t>121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2B5F" w14:textId="0CCEAF4F" w:rsidR="0027213C" w:rsidRPr="00CE74C2" w:rsidRDefault="006E54D8" w:rsidP="00B364C5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71BE" w:rsidRPr="00CE74C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7213C"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9BE1" w14:textId="21482261" w:rsidR="0027213C" w:rsidRPr="0084321A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80FC9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213C" w:rsidRPr="005273A4" w14:paraId="24B429EF" w14:textId="77777777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7BFB6" w14:textId="77777777" w:rsidR="0027213C" w:rsidRPr="00376F77" w:rsidRDefault="0027213C" w:rsidP="007B05AE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2916B" w14:textId="03366063" w:rsidR="0027213C" w:rsidRPr="00CE74C2" w:rsidRDefault="00CE74C2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1,73</w:t>
            </w:r>
            <w:r w:rsidR="00E260C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189B7" w14:textId="6DB44211" w:rsidR="0027213C" w:rsidRPr="00CE74C2" w:rsidRDefault="00780FC9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6A5A19" w:rsidRPr="00CE74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E260C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D1523" w14:textId="75FA9C5F" w:rsidR="0027213C" w:rsidRPr="00CE74C2" w:rsidRDefault="004671BE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791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0A985" w14:textId="67100E39" w:rsidR="0027213C" w:rsidRPr="0084321A" w:rsidRDefault="00780FC9" w:rsidP="00F57E3A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417CC" w:rsidRPr="0084321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661</w:t>
            </w:r>
          </w:p>
        </w:tc>
      </w:tr>
      <w:tr w:rsidR="0027213C" w:rsidRPr="005273A4" w14:paraId="4F67AA96" w14:textId="77777777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8EC4" w14:textId="77777777" w:rsidR="0027213C" w:rsidRPr="00376F77" w:rsidRDefault="0027213C" w:rsidP="007B05AE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BFFC" w14:textId="525CA460" w:rsidR="0027213C" w:rsidRPr="00CE74C2" w:rsidRDefault="0027213C" w:rsidP="00F141AB">
            <w:pPr>
              <w:spacing w:line="360" w:lineRule="exact"/>
              <w:ind w:left="-108" w:right="73"/>
              <w:jc w:val="right"/>
              <w:rPr>
                <w:rFonts w:ascii="Angsana New" w:hAnsi="Angsana New" w:cs="Times New Roman"/>
                <w:sz w:val="28"/>
                <w:szCs w:val="35"/>
                <w:lang w:eastAsia="ko-KR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E74C2" w:rsidRPr="00CE74C2">
              <w:rPr>
                <w:rFonts w:ascii="Angsana New" w:hAnsi="Angsana New" w:cs="Angsana New"/>
                <w:sz w:val="28"/>
                <w:szCs w:val="28"/>
              </w:rPr>
              <w:t>1,73</w:t>
            </w:r>
            <w:r w:rsidR="00E260C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E4A9" w14:textId="3024D318" w:rsidR="0027213C" w:rsidRPr="00CE74C2" w:rsidRDefault="0027213C" w:rsidP="006A5A1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80FC9" w:rsidRPr="00CE74C2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6A5A19" w:rsidRPr="00CE74C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80FC9" w:rsidRPr="00CE74C2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E260C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177C" w14:textId="2016D660" w:rsidR="0027213C" w:rsidRPr="00CE74C2" w:rsidRDefault="0027213C" w:rsidP="008340EE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71BE" w:rsidRPr="00CE74C2">
              <w:rPr>
                <w:rFonts w:ascii="Angsana New" w:hAnsi="Angsana New" w:cs="Angsana New"/>
                <w:sz w:val="28"/>
                <w:szCs w:val="28"/>
              </w:rPr>
              <w:t>791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E60F" w14:textId="6175D7DA" w:rsidR="0027213C" w:rsidRPr="0084321A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80FC9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7417CC" w:rsidRPr="0084321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80FC9">
              <w:rPr>
                <w:rFonts w:ascii="Angsana New" w:hAnsi="Angsana New" w:cs="Angsana New"/>
                <w:sz w:val="28"/>
                <w:szCs w:val="28"/>
              </w:rPr>
              <w:t>661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80FC9" w:rsidRPr="005273A4" w14:paraId="2DE18545" w14:textId="77777777" w:rsidTr="00C45C95">
        <w:trPr>
          <w:trHeight w:val="395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DDD" w14:textId="77777777" w:rsidR="00780FC9" w:rsidRPr="00376F77" w:rsidRDefault="00780FC9" w:rsidP="00780FC9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BB2A" w14:textId="77777777" w:rsidR="00780FC9" w:rsidRPr="00CE74C2" w:rsidRDefault="00780FC9" w:rsidP="00780FC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18F8" w14:textId="789B2B17" w:rsidR="00780FC9" w:rsidRPr="00CE74C2" w:rsidRDefault="00780FC9" w:rsidP="00780FC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AC59" w14:textId="77777777" w:rsidR="00780FC9" w:rsidRPr="00CE74C2" w:rsidRDefault="00780FC9" w:rsidP="00780FC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AC65" w14:textId="3E83BC4B" w:rsidR="00780FC9" w:rsidRPr="0084321A" w:rsidRDefault="00780FC9" w:rsidP="00780FC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bookmarkEnd w:id="1"/>
    </w:tbl>
    <w:p w14:paraId="3FC2752B" w14:textId="77777777" w:rsidR="00961A77" w:rsidRPr="00DB075E" w:rsidRDefault="00961A77" w:rsidP="00961A77">
      <w:pPr>
        <w:ind w:left="630" w:right="-871" w:firstLine="644"/>
        <w:rPr>
          <w:rFonts w:ascii="Angsana New" w:hAnsi="Angsana New"/>
          <w:sz w:val="4"/>
          <w:szCs w:val="4"/>
        </w:rPr>
      </w:pPr>
    </w:p>
    <w:p w14:paraId="2215C8F1" w14:textId="77777777" w:rsidR="006A5A19" w:rsidRPr="00FB033C" w:rsidRDefault="006A5A19" w:rsidP="004B35D2">
      <w:pPr>
        <w:ind w:left="709" w:right="-194" w:firstLine="709"/>
        <w:jc w:val="thaiDistribute"/>
        <w:rPr>
          <w:cs/>
        </w:rPr>
      </w:pPr>
      <w:r w:rsidRPr="00FB033C">
        <w:rPr>
          <w:cs/>
        </w:rPr>
        <w:t>หนี้สินตามสัญญาเช่าพื้นที่สำนักงาน อาคารมาลีนนท์ ทาว</w:t>
      </w:r>
      <w:proofErr w:type="spellStart"/>
      <w:r w:rsidRPr="00FB033C">
        <w:rPr>
          <w:cs/>
        </w:rPr>
        <w:t>เวอร์</w:t>
      </w:r>
      <w:proofErr w:type="spellEnd"/>
      <w:r w:rsidRPr="00FB033C">
        <w:rPr>
          <w:cs/>
        </w:rPr>
        <w:t xml:space="preserve"> </w:t>
      </w:r>
      <w:r w:rsidRPr="0028490E">
        <w:rPr>
          <w:cs/>
        </w:rPr>
        <w:t xml:space="preserve">มีกำหนดชำระเป็นรายเดือน ซึ่งจะเสร็จสิ้นภายในปี </w:t>
      </w:r>
      <w:r w:rsidRPr="0028490E">
        <w:t>2565</w:t>
      </w:r>
    </w:p>
    <w:p w14:paraId="38CA829E" w14:textId="4D605F6B" w:rsidR="006037B7" w:rsidRDefault="006A5A19" w:rsidP="00F634CA">
      <w:pPr>
        <w:ind w:left="284" w:right="-196" w:firstLine="1134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05397992" w14:textId="08F98685" w:rsidR="00780FC9" w:rsidRDefault="00780FC9" w:rsidP="00F634CA">
      <w:pPr>
        <w:ind w:left="284" w:right="-196" w:firstLine="1134"/>
        <w:jc w:val="thaiDistribute"/>
        <w:rPr>
          <w:b/>
          <w:bCs/>
          <w:sz w:val="29"/>
          <w:szCs w:val="29"/>
        </w:rPr>
      </w:pPr>
    </w:p>
    <w:p w14:paraId="67AA63CC" w14:textId="0EC36DE4" w:rsidR="00780FC9" w:rsidRDefault="00780FC9" w:rsidP="00F634CA">
      <w:pPr>
        <w:ind w:left="284" w:right="-196" w:firstLine="1134"/>
        <w:jc w:val="thaiDistribute"/>
        <w:rPr>
          <w:b/>
          <w:bCs/>
          <w:sz w:val="29"/>
          <w:szCs w:val="29"/>
        </w:rPr>
      </w:pPr>
    </w:p>
    <w:p w14:paraId="7A5B8310" w14:textId="425551A3" w:rsidR="00780FC9" w:rsidRDefault="00780FC9" w:rsidP="00F634CA">
      <w:pPr>
        <w:ind w:left="284" w:right="-196" w:firstLine="1134"/>
        <w:jc w:val="thaiDistribute"/>
        <w:rPr>
          <w:b/>
          <w:bCs/>
          <w:sz w:val="29"/>
          <w:szCs w:val="29"/>
        </w:rPr>
      </w:pPr>
    </w:p>
    <w:p w14:paraId="5E29A8E3" w14:textId="7F410206" w:rsidR="00714A19" w:rsidRDefault="00714A19" w:rsidP="00F634CA">
      <w:pPr>
        <w:ind w:left="284" w:right="-196" w:firstLine="1134"/>
        <w:jc w:val="thaiDistribute"/>
        <w:rPr>
          <w:b/>
          <w:bCs/>
          <w:sz w:val="29"/>
          <w:szCs w:val="29"/>
        </w:rPr>
      </w:pPr>
    </w:p>
    <w:p w14:paraId="7BF7A027" w14:textId="77777777" w:rsidR="00714A19" w:rsidRDefault="00714A19" w:rsidP="00F634CA">
      <w:pPr>
        <w:ind w:left="284" w:right="-196" w:firstLine="1134"/>
        <w:jc w:val="thaiDistribute"/>
        <w:rPr>
          <w:b/>
          <w:bCs/>
          <w:sz w:val="29"/>
          <w:szCs w:val="29"/>
        </w:rPr>
      </w:pPr>
    </w:p>
    <w:p w14:paraId="4B278959" w14:textId="77777777" w:rsidR="00780FC9" w:rsidRPr="00F634CA" w:rsidRDefault="00780FC9" w:rsidP="00F634CA">
      <w:pPr>
        <w:ind w:left="284" w:right="-196" w:firstLine="1134"/>
        <w:jc w:val="thaiDistribute"/>
      </w:pPr>
    </w:p>
    <w:p w14:paraId="4C01C2A9" w14:textId="77777777" w:rsidR="00480F8F" w:rsidRDefault="00480F8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หุ้นกู้</w:t>
      </w:r>
    </w:p>
    <w:p w14:paraId="7A95B05F" w14:textId="77777777"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14:paraId="5B9C2AB1" w14:textId="77777777" w:rsidR="00480F8F" w:rsidRPr="00034B0F" w:rsidRDefault="00427EF2" w:rsidP="002F451F">
      <w:pPr>
        <w:tabs>
          <w:tab w:val="left" w:pos="644"/>
          <w:tab w:val="left" w:pos="900"/>
          <w:tab w:val="left" w:pos="1440"/>
        </w:tabs>
        <w:spacing w:line="228" w:lineRule="auto"/>
        <w:ind w:left="648" w:right="-166" w:firstLine="486"/>
        <w:contextualSpacing/>
        <w:jc w:val="thaiDistribute"/>
        <w:rPr>
          <w:rFonts w:ascii="Angsana New" w:hAnsi="Angsana New"/>
          <w:spacing w:val="4"/>
          <w:cs/>
        </w:rPr>
      </w:pPr>
      <w:r>
        <w:rPr>
          <w:rFonts w:ascii="Angsana New" w:hAnsi="Angsana New" w:hint="cs"/>
          <w:spacing w:val="4"/>
          <w:cs/>
        </w:rPr>
        <w:t>เมื่อ</w:t>
      </w:r>
      <w:r w:rsidR="00480F8F">
        <w:rPr>
          <w:rFonts w:ascii="Angsana New" w:hAnsi="Angsana New" w:hint="cs"/>
          <w:spacing w:val="4"/>
          <w:cs/>
        </w:rPr>
        <w:t xml:space="preserve">วันที่ </w:t>
      </w:r>
      <w:r w:rsidR="006D1FA6">
        <w:rPr>
          <w:rFonts w:ascii="Angsana New" w:hAnsi="Angsana New"/>
          <w:spacing w:val="4"/>
        </w:rPr>
        <w:t>31</w:t>
      </w:r>
      <w:r w:rsidR="00480F8F">
        <w:rPr>
          <w:rFonts w:ascii="Angsana New" w:hAnsi="Angsana New" w:hint="cs"/>
          <w:spacing w:val="4"/>
          <w:cs/>
        </w:rPr>
        <w:t xml:space="preserve"> พฤษภาคม </w:t>
      </w:r>
      <w:r w:rsidR="006D1FA6">
        <w:rPr>
          <w:rFonts w:ascii="Angsana New" w:hAnsi="Angsana New"/>
          <w:spacing w:val="4"/>
        </w:rPr>
        <w:t>2560</w:t>
      </w:r>
      <w:r w:rsidR="00480F8F">
        <w:rPr>
          <w:rFonts w:ascii="Angsana New" w:hAnsi="Angsana New" w:hint="cs"/>
          <w:spacing w:val="4"/>
          <w:cs/>
        </w:rPr>
        <w:t xml:space="preserve"> บริษัท</w:t>
      </w:r>
      <w:r w:rsidR="00393AAF">
        <w:rPr>
          <w:rFonts w:ascii="Angsana New" w:hAnsi="Angsana New" w:hint="cs"/>
          <w:spacing w:val="4"/>
          <w:cs/>
        </w:rPr>
        <w:t xml:space="preserve">ได้ออกหุ้นกู้ </w:t>
      </w:r>
      <w:r w:rsidR="00480F8F">
        <w:rPr>
          <w:rFonts w:ascii="Angsana New" w:hAnsi="Angsana New" w:hint="cs"/>
          <w:spacing w:val="4"/>
          <w:cs/>
        </w:rPr>
        <w:t>ตามมติ</w:t>
      </w:r>
      <w:r w:rsidR="00480F8F" w:rsidRPr="00034B0F">
        <w:rPr>
          <w:rFonts w:ascii="Angsana New" w:hAnsi="Angsana New" w:hint="cs"/>
          <w:spacing w:val="4"/>
          <w:cs/>
        </w:rPr>
        <w:t>ที่ประชุม</w:t>
      </w:r>
      <w:r w:rsidR="00B94281">
        <w:rPr>
          <w:rFonts w:ascii="Angsana New" w:hAnsi="Angsana New" w:hint="cs"/>
          <w:spacing w:val="4"/>
          <w:cs/>
        </w:rPr>
        <w:t>สามัญ</w:t>
      </w:r>
      <w:r w:rsidR="00480F8F" w:rsidRPr="00034B0F">
        <w:rPr>
          <w:rFonts w:ascii="Angsana New" w:hAnsi="Angsana New" w:hint="cs"/>
          <w:spacing w:val="4"/>
          <w:cs/>
        </w:rPr>
        <w:t xml:space="preserve">ผู้ถือหุ้นของบริษัทเมื่อวันที่ </w:t>
      </w:r>
      <w:r w:rsidR="00D9545F">
        <w:rPr>
          <w:rFonts w:ascii="Angsana New" w:hAnsi="Angsana New" w:hint="cs"/>
          <w:spacing w:val="4"/>
          <w:cs/>
        </w:rPr>
        <w:t xml:space="preserve">         </w:t>
      </w:r>
      <w:r w:rsidR="006B3862">
        <w:rPr>
          <w:rFonts w:ascii="Angsana New" w:hAnsi="Angsana New" w:hint="cs"/>
          <w:spacing w:val="4"/>
          <w:cs/>
        </w:rPr>
        <w:t xml:space="preserve"> </w:t>
      </w:r>
      <w:r w:rsidR="00D9545F">
        <w:rPr>
          <w:rFonts w:ascii="Angsana New" w:hAnsi="Angsana New" w:hint="cs"/>
          <w:spacing w:val="4"/>
          <w:cs/>
        </w:rPr>
        <w:t xml:space="preserve"> </w:t>
      </w:r>
      <w:r w:rsidR="006D1FA6">
        <w:rPr>
          <w:rFonts w:ascii="Angsana New" w:hAnsi="Angsana New"/>
          <w:spacing w:val="4"/>
        </w:rPr>
        <w:t>27</w:t>
      </w:r>
      <w:r w:rsidR="00480F8F" w:rsidRPr="00034B0F">
        <w:rPr>
          <w:rFonts w:ascii="Angsana New" w:hAnsi="Angsana New" w:hint="cs"/>
          <w:spacing w:val="4"/>
          <w:cs/>
        </w:rPr>
        <w:t xml:space="preserve"> เมษายน </w:t>
      </w:r>
      <w:r w:rsidR="006D1FA6">
        <w:rPr>
          <w:rFonts w:ascii="Angsana New" w:hAnsi="Angsana New"/>
          <w:spacing w:val="4"/>
        </w:rPr>
        <w:t>2560</w:t>
      </w:r>
      <w:r w:rsidR="000E5B29">
        <w:rPr>
          <w:rFonts w:ascii="Angsana New" w:hAnsi="Angsana New" w:hint="cs"/>
          <w:spacing w:val="4"/>
          <w:cs/>
        </w:rPr>
        <w:t xml:space="preserve"> โดยมีรายละเอียดดังนี้</w:t>
      </w:r>
    </w:p>
    <w:p w14:paraId="111E9DA6" w14:textId="77777777" w:rsidR="000165C5" w:rsidRPr="001E7638" w:rsidRDefault="000165C5" w:rsidP="00EC71F1">
      <w:pPr>
        <w:ind w:left="756" w:right="-256" w:hanging="126"/>
        <w:rPr>
          <w:rFonts w:ascii="Angsana New" w:hAnsi="Angsana New"/>
          <w:b/>
          <w:bCs/>
          <w:sz w:val="16"/>
          <w:szCs w:val="16"/>
        </w:rPr>
      </w:pPr>
    </w:p>
    <w:tbl>
      <w:tblPr>
        <w:tblW w:w="9795" w:type="dxa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9"/>
        <w:gridCol w:w="2618"/>
        <w:gridCol w:w="2438"/>
      </w:tblGrid>
      <w:tr w:rsidR="00EA3BCF" w:rsidRPr="002A7645" w14:paraId="1660AFF4" w14:textId="77777777" w:rsidTr="002F451F">
        <w:trPr>
          <w:trHeight w:val="603"/>
        </w:trPr>
        <w:tc>
          <w:tcPr>
            <w:tcW w:w="4739" w:type="dxa"/>
            <w:vAlign w:val="center"/>
          </w:tcPr>
          <w:p w14:paraId="5E929882" w14:textId="77777777" w:rsidR="00EA3BCF" w:rsidRPr="002A7645" w:rsidRDefault="00EA3BCF" w:rsidP="002A764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618" w:type="dxa"/>
            <w:vAlign w:val="center"/>
          </w:tcPr>
          <w:p w14:paraId="38F19DB3" w14:textId="77777777" w:rsidR="00EA3BCF" w:rsidRPr="00BC35F7" w:rsidRDefault="00EA3BCF" w:rsidP="00EA3BCF">
            <w:pPr>
              <w:ind w:left="-112" w:right="-99"/>
              <w:jc w:val="center"/>
              <w:rPr>
                <w:cs/>
              </w:rPr>
            </w:pPr>
            <w:r w:rsidRPr="00BC35F7">
              <w:rPr>
                <w:cs/>
              </w:rPr>
              <w:t>จำนวนหน่วย (หน่วย)</w:t>
            </w:r>
          </w:p>
        </w:tc>
        <w:tc>
          <w:tcPr>
            <w:tcW w:w="2438" w:type="dxa"/>
            <w:vAlign w:val="center"/>
          </w:tcPr>
          <w:p w14:paraId="283BBA24" w14:textId="77777777" w:rsidR="00EA3BCF" w:rsidRPr="00BC35F7" w:rsidRDefault="00EA3BCF" w:rsidP="002257FC">
            <w:pPr>
              <w:ind w:left="-131" w:right="-122"/>
              <w:jc w:val="center"/>
            </w:pPr>
            <w:r w:rsidRPr="00BC35F7">
              <w:rPr>
                <w:cs/>
              </w:rPr>
              <w:t>มูลค่า</w:t>
            </w:r>
            <w:r w:rsidR="002257FC">
              <w:rPr>
                <w:rFonts w:hint="cs"/>
                <w:cs/>
              </w:rPr>
              <w:t>หุ้นกู้</w:t>
            </w:r>
            <w:r w:rsidRPr="00BC35F7">
              <w:rPr>
                <w:cs/>
              </w:rPr>
              <w:t xml:space="preserve"> (พันบาท)</w:t>
            </w:r>
          </w:p>
        </w:tc>
      </w:tr>
      <w:tr w:rsidR="00D04974" w:rsidRPr="002A7645" w14:paraId="0FDB4133" w14:textId="77777777" w:rsidTr="002F451F">
        <w:trPr>
          <w:trHeight w:val="495"/>
        </w:trPr>
        <w:tc>
          <w:tcPr>
            <w:tcW w:w="4739" w:type="dxa"/>
            <w:vAlign w:val="bottom"/>
          </w:tcPr>
          <w:p w14:paraId="164AD1F3" w14:textId="77777777" w:rsidR="00D04974" w:rsidRPr="006C7DBC" w:rsidRDefault="00D04974" w:rsidP="00491DEF">
            <w:pPr>
              <w:ind w:right="-108"/>
              <w:rPr>
                <w:cs/>
              </w:rPr>
            </w:pPr>
            <w:r>
              <w:rPr>
                <w:rFonts w:hint="cs"/>
                <w:cs/>
              </w:rPr>
              <w:t>หุ้นกู้</w:t>
            </w:r>
            <w:r w:rsidR="00E020F2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ครั้งที่ </w:t>
            </w:r>
            <w:r>
              <w:t>1/2560</w:t>
            </w:r>
            <w:r>
              <w:rPr>
                <w:rFonts w:hint="cs"/>
                <w:cs/>
              </w:rPr>
              <w:t xml:space="preserve"> มูลค่าที่ตราไว้หน่วยละ </w:t>
            </w:r>
            <w:r>
              <w:t xml:space="preserve">1,000 </w:t>
            </w:r>
            <w:r>
              <w:rPr>
                <w:rFonts w:hint="cs"/>
                <w:cs/>
              </w:rPr>
              <w:t>บาท</w:t>
            </w:r>
          </w:p>
        </w:tc>
        <w:tc>
          <w:tcPr>
            <w:tcW w:w="2618" w:type="dxa"/>
            <w:vAlign w:val="center"/>
          </w:tcPr>
          <w:p w14:paraId="4F65147E" w14:textId="77777777" w:rsidR="00D04974" w:rsidRPr="00BC35F7" w:rsidRDefault="00D04974" w:rsidP="00EA3BCF">
            <w:pPr>
              <w:ind w:right="60"/>
              <w:jc w:val="center"/>
            </w:pPr>
            <w:r w:rsidRPr="00BC35F7">
              <w:rPr>
                <w:cs/>
              </w:rPr>
              <w:t>3</w:t>
            </w:r>
            <w:r w:rsidRPr="00BC35F7">
              <w:t>,000,000</w:t>
            </w:r>
          </w:p>
        </w:tc>
        <w:tc>
          <w:tcPr>
            <w:tcW w:w="2438" w:type="dxa"/>
            <w:vAlign w:val="center"/>
          </w:tcPr>
          <w:p w14:paraId="73D00EF8" w14:textId="77777777" w:rsidR="00D04974" w:rsidRPr="00BC35F7" w:rsidRDefault="00D04974" w:rsidP="00EA3BCF">
            <w:pPr>
              <w:ind w:right="60"/>
              <w:jc w:val="center"/>
            </w:pPr>
            <w:r w:rsidRPr="00BC35F7">
              <w:rPr>
                <w:cs/>
              </w:rPr>
              <w:t>3</w:t>
            </w:r>
            <w:r w:rsidRPr="00BC35F7">
              <w:t>,000,000</w:t>
            </w:r>
          </w:p>
        </w:tc>
      </w:tr>
      <w:tr w:rsidR="00D04974" w:rsidRPr="002A7645" w14:paraId="6B88C960" w14:textId="77777777" w:rsidTr="002F451F">
        <w:tc>
          <w:tcPr>
            <w:tcW w:w="4739" w:type="dxa"/>
          </w:tcPr>
          <w:p w14:paraId="6960F3CD" w14:textId="77777777" w:rsidR="00D04974" w:rsidRPr="006C7DBC" w:rsidRDefault="00D04974" w:rsidP="002A7645">
            <w:pPr>
              <w:ind w:right="-256"/>
            </w:pPr>
            <w:r>
              <w:rPr>
                <w:rFonts w:hint="cs"/>
                <w:cs/>
              </w:rPr>
              <w:t>ประเภทของหุ้นกู้</w:t>
            </w:r>
          </w:p>
        </w:tc>
        <w:tc>
          <w:tcPr>
            <w:tcW w:w="5056" w:type="dxa"/>
            <w:gridSpan w:val="2"/>
          </w:tcPr>
          <w:p w14:paraId="4775FB1B" w14:textId="77777777" w:rsidR="006872D9" w:rsidRDefault="00D04974" w:rsidP="001F1CE9">
            <w:pPr>
              <w:ind w:right="-169"/>
            </w:pPr>
            <w:r>
              <w:rPr>
                <w:rFonts w:ascii="Angsana New" w:hAnsi="Angsana New" w:hint="cs"/>
                <w:spacing w:val="4"/>
                <w:cs/>
              </w:rPr>
              <w:t>หุ้นกู้ชนิด</w:t>
            </w:r>
            <w:r w:rsidRPr="00491DEF">
              <w:rPr>
                <w:rFonts w:ascii="Angsana New" w:hAnsi="Angsana New" w:hint="cs"/>
                <w:spacing w:val="4"/>
                <w:cs/>
              </w:rPr>
              <w:t xml:space="preserve">ระบุชื่อผู้ถือ </w:t>
            </w:r>
            <w:r w:rsidR="001F1CE9">
              <w:rPr>
                <w:rFonts w:hint="cs"/>
                <w:cs/>
              </w:rPr>
              <w:t>ประเภท</w:t>
            </w:r>
            <w:r w:rsidRPr="00491DEF">
              <w:rPr>
                <w:rFonts w:hint="cs"/>
                <w:cs/>
              </w:rPr>
              <w:t xml:space="preserve">ไม่ด้อยสิทธิ </w:t>
            </w:r>
            <w:r w:rsidR="001F1CE9">
              <w:rPr>
                <w:rFonts w:hint="cs"/>
                <w:cs/>
              </w:rPr>
              <w:t xml:space="preserve">                    </w:t>
            </w:r>
          </w:p>
          <w:p w14:paraId="142F0969" w14:textId="77777777" w:rsidR="00D04974" w:rsidRPr="00491DEF" w:rsidRDefault="00D04974" w:rsidP="001F1CE9">
            <w:pPr>
              <w:ind w:right="-169"/>
              <w:rPr>
                <w:sz w:val="29"/>
                <w:szCs w:val="29"/>
                <w:cs/>
              </w:rPr>
            </w:pPr>
            <w:r w:rsidRPr="00491DEF">
              <w:rPr>
                <w:rFonts w:hint="cs"/>
                <w:cs/>
              </w:rPr>
              <w:t>ไม่มีหลักประกัน</w:t>
            </w:r>
            <w:r w:rsidR="00E020F2">
              <w:rPr>
                <w:rFonts w:hint="cs"/>
                <w:cs/>
              </w:rPr>
              <w:t xml:space="preserve"> </w:t>
            </w:r>
            <w:r w:rsidRPr="00491DEF">
              <w:rPr>
                <w:rFonts w:hint="cs"/>
                <w:cs/>
              </w:rPr>
              <w:t>และไม่มีผู้แทนผู้ถือหุ้นกู้</w:t>
            </w:r>
          </w:p>
        </w:tc>
      </w:tr>
      <w:tr w:rsidR="001F1CE9" w:rsidRPr="002A7645" w14:paraId="2197A2D2" w14:textId="77777777" w:rsidTr="002F451F">
        <w:trPr>
          <w:trHeight w:val="525"/>
        </w:trPr>
        <w:tc>
          <w:tcPr>
            <w:tcW w:w="4739" w:type="dxa"/>
            <w:vAlign w:val="bottom"/>
          </w:tcPr>
          <w:p w14:paraId="79A2459B" w14:textId="77777777" w:rsidR="001F1CE9" w:rsidRPr="006C7DBC" w:rsidRDefault="001F1CE9" w:rsidP="00491DEF">
            <w:pPr>
              <w:ind w:right="-256"/>
            </w:pPr>
            <w:r>
              <w:rPr>
                <w:rFonts w:hint="cs"/>
                <w:cs/>
              </w:rPr>
              <w:t>อายุของหุ้นกู้ (ปี)</w:t>
            </w:r>
          </w:p>
        </w:tc>
        <w:tc>
          <w:tcPr>
            <w:tcW w:w="5056" w:type="dxa"/>
            <w:gridSpan w:val="2"/>
            <w:vAlign w:val="bottom"/>
          </w:tcPr>
          <w:p w14:paraId="61555480" w14:textId="77777777" w:rsidR="001F1CE9" w:rsidRPr="00AA6186" w:rsidRDefault="001F1CE9" w:rsidP="00491DEF">
            <w:pPr>
              <w:ind w:left="-112" w:right="-80"/>
              <w:jc w:val="center"/>
            </w:pPr>
            <w:r w:rsidRPr="00AA6186">
              <w:t>5</w:t>
            </w:r>
          </w:p>
        </w:tc>
      </w:tr>
      <w:tr w:rsidR="001F1CE9" w:rsidRPr="002A7645" w14:paraId="00E9EE22" w14:textId="77777777" w:rsidTr="002F451F">
        <w:trPr>
          <w:trHeight w:val="517"/>
        </w:trPr>
        <w:tc>
          <w:tcPr>
            <w:tcW w:w="4739" w:type="dxa"/>
            <w:vAlign w:val="center"/>
          </w:tcPr>
          <w:p w14:paraId="514E107B" w14:textId="77777777" w:rsidR="001F1CE9" w:rsidRPr="006C7DBC" w:rsidRDefault="001F1CE9" w:rsidP="00491DEF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อัตราดอกเบี้ย (ร้อยละ) ต่อปี</w:t>
            </w:r>
          </w:p>
        </w:tc>
        <w:tc>
          <w:tcPr>
            <w:tcW w:w="5056" w:type="dxa"/>
            <w:gridSpan w:val="2"/>
            <w:vAlign w:val="center"/>
          </w:tcPr>
          <w:p w14:paraId="3ADB0F62" w14:textId="77777777" w:rsidR="001F1CE9" w:rsidRPr="00AA6186" w:rsidRDefault="001F1CE9" w:rsidP="00491DEF">
            <w:pPr>
              <w:ind w:left="-112" w:right="-80"/>
              <w:jc w:val="center"/>
            </w:pPr>
            <w:r w:rsidRPr="00AA6186">
              <w:t>3.14</w:t>
            </w:r>
          </w:p>
        </w:tc>
      </w:tr>
      <w:tr w:rsidR="001F1CE9" w:rsidRPr="002A7645" w14:paraId="72456A9F" w14:textId="77777777" w:rsidTr="002F451F">
        <w:tc>
          <w:tcPr>
            <w:tcW w:w="4739" w:type="dxa"/>
          </w:tcPr>
          <w:p w14:paraId="2961456D" w14:textId="77777777" w:rsidR="001F1CE9" w:rsidRDefault="00C0052F" w:rsidP="00C0052F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งวดการจ่าย</w:t>
            </w:r>
            <w:r w:rsidR="001F1CE9">
              <w:rPr>
                <w:rFonts w:hint="cs"/>
                <w:cs/>
              </w:rPr>
              <w:t>ดอกเบี้ย</w:t>
            </w:r>
          </w:p>
        </w:tc>
        <w:tc>
          <w:tcPr>
            <w:tcW w:w="5056" w:type="dxa"/>
            <w:gridSpan w:val="2"/>
          </w:tcPr>
          <w:p w14:paraId="13B12D7C" w14:textId="77777777" w:rsidR="006872D9" w:rsidRDefault="001F1CE9" w:rsidP="001F1CE9">
            <w:pPr>
              <w:ind w:right="-38"/>
            </w:pPr>
            <w:r>
              <w:rPr>
                <w:rFonts w:hint="cs"/>
                <w:cs/>
              </w:rPr>
              <w:t xml:space="preserve">ปีละ </w:t>
            </w:r>
            <w:r>
              <w:t xml:space="preserve">2 </w:t>
            </w:r>
            <w:r>
              <w:rPr>
                <w:rFonts w:hint="cs"/>
                <w:cs/>
              </w:rPr>
              <w:t xml:space="preserve">ครั้ง ทุกวันที่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พฤษภาคม และวันที่ </w:t>
            </w:r>
            <w:r>
              <w:t xml:space="preserve">                </w:t>
            </w:r>
          </w:p>
          <w:p w14:paraId="0F2AA695" w14:textId="77777777" w:rsidR="001F1CE9" w:rsidRPr="001E7638" w:rsidRDefault="001F1CE9" w:rsidP="001F1CE9">
            <w:pPr>
              <w:ind w:right="-38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พฤศจิกายน ของทุกปี ตลอดอายุของหุ้นกู้</w:t>
            </w:r>
          </w:p>
        </w:tc>
      </w:tr>
      <w:tr w:rsidR="001F1CE9" w:rsidRPr="002A7645" w14:paraId="6C4C3062" w14:textId="77777777" w:rsidTr="002F451F">
        <w:tc>
          <w:tcPr>
            <w:tcW w:w="4739" w:type="dxa"/>
          </w:tcPr>
          <w:p w14:paraId="6C1838B4" w14:textId="77777777" w:rsidR="001F1CE9" w:rsidRDefault="001F1CE9" w:rsidP="002A7645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วันครบกำหนดไถ่ถอน</w:t>
            </w:r>
          </w:p>
        </w:tc>
        <w:tc>
          <w:tcPr>
            <w:tcW w:w="5056" w:type="dxa"/>
            <w:gridSpan w:val="2"/>
          </w:tcPr>
          <w:p w14:paraId="78443903" w14:textId="77777777" w:rsidR="001F1CE9" w:rsidRDefault="001F1CE9" w:rsidP="001F1CE9">
            <w:pPr>
              <w:ind w:right="-38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พฤษภาคม </w:t>
            </w:r>
            <w:r>
              <w:t>2565</w:t>
            </w:r>
          </w:p>
        </w:tc>
      </w:tr>
    </w:tbl>
    <w:p w14:paraId="41E90907" w14:textId="77777777" w:rsidR="001E7638" w:rsidRPr="001E7638" w:rsidRDefault="001E7638" w:rsidP="000D16C2">
      <w:pPr>
        <w:ind w:right="-152"/>
        <w:jc w:val="right"/>
        <w:outlineLvl w:val="0"/>
        <w:rPr>
          <w:cs/>
        </w:rPr>
      </w:pPr>
      <w:r w:rsidRPr="001E7638">
        <w:rPr>
          <w:cs/>
        </w:rPr>
        <w:t xml:space="preserve">หน่วย </w:t>
      </w:r>
      <w:r w:rsidRPr="001E7638">
        <w:t xml:space="preserve">: </w:t>
      </w:r>
      <w:r w:rsidRPr="001E7638">
        <w:rPr>
          <w:cs/>
        </w:rPr>
        <w:t>พันบาท</w:t>
      </w:r>
    </w:p>
    <w:tbl>
      <w:tblPr>
        <w:tblW w:w="9796" w:type="dxa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2"/>
        <w:gridCol w:w="2527"/>
        <w:gridCol w:w="2527"/>
      </w:tblGrid>
      <w:tr w:rsidR="00887C05" w:rsidRPr="001E7638" w14:paraId="2304F6E0" w14:textId="77777777" w:rsidTr="002F451F">
        <w:tc>
          <w:tcPr>
            <w:tcW w:w="4742" w:type="dxa"/>
            <w:vMerge w:val="restart"/>
            <w:vAlign w:val="center"/>
          </w:tcPr>
          <w:p w14:paraId="240C1AE6" w14:textId="77777777" w:rsidR="00887C05" w:rsidRPr="002A7645" w:rsidRDefault="00887C05" w:rsidP="002A764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5054" w:type="dxa"/>
            <w:gridSpan w:val="2"/>
            <w:vAlign w:val="center"/>
          </w:tcPr>
          <w:p w14:paraId="7F70BCB9" w14:textId="77777777" w:rsidR="00887C05" w:rsidRPr="002A7645" w:rsidRDefault="00887C05" w:rsidP="002A764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DF7AEE" w:rsidRPr="001E7638" w14:paraId="73A41309" w14:textId="77777777" w:rsidTr="002F451F">
        <w:tc>
          <w:tcPr>
            <w:tcW w:w="4742" w:type="dxa"/>
            <w:vMerge/>
            <w:tcBorders>
              <w:bottom w:val="single" w:sz="4" w:space="0" w:color="auto"/>
            </w:tcBorders>
          </w:tcPr>
          <w:p w14:paraId="107FB7FC" w14:textId="77777777" w:rsidR="00DF7AEE" w:rsidRPr="001E7638" w:rsidRDefault="00DF7AEE" w:rsidP="002A7645">
            <w:pPr>
              <w:ind w:right="-256"/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14:paraId="0EC1F267" w14:textId="28A3A8C2" w:rsidR="00DF7AEE" w:rsidRPr="00C04077" w:rsidRDefault="006D1FA6" w:rsidP="003B0EAA">
            <w:pPr>
              <w:ind w:left="-108" w:right="-90"/>
              <w:jc w:val="center"/>
            </w:pPr>
            <w:r>
              <w:t>3</w:t>
            </w:r>
            <w:r w:rsidR="00AB73CA">
              <w:t>1</w:t>
            </w:r>
            <w:r w:rsidR="003B0EAA">
              <w:rPr>
                <w:rFonts w:hint="cs"/>
                <w:cs/>
              </w:rPr>
              <w:t xml:space="preserve"> </w:t>
            </w:r>
            <w:r w:rsidR="00AB73CA">
              <w:rPr>
                <w:rFonts w:hint="cs"/>
                <w:cs/>
              </w:rPr>
              <w:t>มี</w:t>
            </w:r>
            <w:r w:rsidR="003B0EAA">
              <w:rPr>
                <w:rFonts w:hint="cs"/>
                <w:cs/>
              </w:rPr>
              <w:t>.</w:t>
            </w:r>
            <w:r w:rsidR="00AB73CA">
              <w:rPr>
                <w:rFonts w:hint="cs"/>
                <w:cs/>
              </w:rPr>
              <w:t>ค</w:t>
            </w:r>
            <w:r w:rsidR="00DF7AEE">
              <w:rPr>
                <w:rFonts w:hint="cs"/>
                <w:cs/>
              </w:rPr>
              <w:t xml:space="preserve">. </w:t>
            </w:r>
            <w:r>
              <w:t>256</w:t>
            </w:r>
            <w:r w:rsidR="00AB73CA">
              <w:t>5</w:t>
            </w: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14:paraId="417D0135" w14:textId="6A0F1252" w:rsidR="00DF7AEE" w:rsidRPr="00C04077" w:rsidRDefault="006D1FA6" w:rsidP="00DF7AEE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t>31</w:t>
            </w:r>
            <w:r w:rsidR="00DF7AEE">
              <w:rPr>
                <w:rFonts w:hint="cs"/>
                <w:cs/>
              </w:rPr>
              <w:t xml:space="preserve"> ธ.ค. </w:t>
            </w:r>
            <w:r>
              <w:t>256</w:t>
            </w:r>
            <w:r w:rsidR="00AB73CA">
              <w:t>4</w:t>
            </w:r>
          </w:p>
        </w:tc>
      </w:tr>
      <w:tr w:rsidR="00833482" w:rsidRPr="001E7638" w14:paraId="0C37955E" w14:textId="77777777" w:rsidTr="002F451F">
        <w:tc>
          <w:tcPr>
            <w:tcW w:w="4742" w:type="dxa"/>
            <w:tcBorders>
              <w:bottom w:val="nil"/>
            </w:tcBorders>
          </w:tcPr>
          <w:p w14:paraId="787B36BA" w14:textId="77777777" w:rsidR="00833482" w:rsidRPr="006A43F7" w:rsidRDefault="00833482" w:rsidP="002A7645">
            <w:pPr>
              <w:ind w:right="-256"/>
            </w:pPr>
            <w:r w:rsidRPr="006A43F7">
              <w:rPr>
                <w:rFonts w:hint="cs"/>
                <w:cs/>
              </w:rPr>
              <w:t>มูลค่าหุ้นกู้</w:t>
            </w:r>
          </w:p>
        </w:tc>
        <w:tc>
          <w:tcPr>
            <w:tcW w:w="2527" w:type="dxa"/>
            <w:tcBorders>
              <w:bottom w:val="single" w:sz="4" w:space="0" w:color="auto"/>
            </w:tcBorders>
            <w:vAlign w:val="center"/>
          </w:tcPr>
          <w:p w14:paraId="29EF8485" w14:textId="77777777" w:rsidR="00833482" w:rsidRPr="00CE74C2" w:rsidRDefault="00833482" w:rsidP="00D63468">
            <w:pPr>
              <w:ind w:right="214"/>
              <w:jc w:val="right"/>
            </w:pPr>
            <w:r w:rsidRPr="00CE74C2">
              <w:rPr>
                <w:cs/>
              </w:rPr>
              <w:t>3</w:t>
            </w:r>
            <w:r w:rsidRPr="00CE74C2">
              <w:t>,000,000</w:t>
            </w:r>
          </w:p>
        </w:tc>
        <w:tc>
          <w:tcPr>
            <w:tcW w:w="2527" w:type="dxa"/>
            <w:tcBorders>
              <w:bottom w:val="single" w:sz="4" w:space="0" w:color="auto"/>
            </w:tcBorders>
            <w:vAlign w:val="center"/>
          </w:tcPr>
          <w:p w14:paraId="64BB9B09" w14:textId="77777777" w:rsidR="00833482" w:rsidRPr="00A47B2C" w:rsidRDefault="00833482" w:rsidP="00833482">
            <w:pPr>
              <w:ind w:right="214"/>
              <w:jc w:val="right"/>
            </w:pPr>
            <w:r w:rsidRPr="00A47B2C">
              <w:rPr>
                <w:cs/>
              </w:rPr>
              <w:t>3</w:t>
            </w:r>
            <w:r w:rsidRPr="00A47B2C">
              <w:t>,000,000</w:t>
            </w:r>
          </w:p>
        </w:tc>
      </w:tr>
      <w:tr w:rsidR="009E19A5" w:rsidRPr="001E7638" w14:paraId="07F70165" w14:textId="77777777" w:rsidTr="002F451F">
        <w:tc>
          <w:tcPr>
            <w:tcW w:w="4742" w:type="dxa"/>
            <w:tcBorders>
              <w:top w:val="nil"/>
              <w:bottom w:val="nil"/>
            </w:tcBorders>
          </w:tcPr>
          <w:p w14:paraId="4B69FC9B" w14:textId="77777777" w:rsidR="009E19A5" w:rsidRPr="006A43F7" w:rsidRDefault="009E19A5" w:rsidP="00E53D91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527" w:type="dxa"/>
            <w:tcBorders>
              <w:top w:val="single" w:sz="4" w:space="0" w:color="auto"/>
              <w:bottom w:val="nil"/>
            </w:tcBorders>
          </w:tcPr>
          <w:p w14:paraId="3C0CAEC2" w14:textId="5E7B239B" w:rsidR="009E19A5" w:rsidRPr="00CE74C2" w:rsidRDefault="007D0847" w:rsidP="007A2033">
            <w:pPr>
              <w:ind w:right="143"/>
              <w:jc w:val="right"/>
              <w:rPr>
                <w:noProof/>
              </w:rPr>
            </w:pPr>
            <w:r w:rsidRPr="00CE74C2">
              <w:rPr>
                <w:rFonts w:hint="cs"/>
                <w:cs/>
              </w:rPr>
              <w:t>(</w:t>
            </w:r>
            <w:r w:rsidR="00AB73CA" w:rsidRPr="00CE74C2">
              <w:t>290</w:t>
            </w:r>
            <w:r w:rsidR="009E19A5" w:rsidRPr="00CE74C2">
              <w:t>)</w:t>
            </w:r>
          </w:p>
        </w:tc>
        <w:tc>
          <w:tcPr>
            <w:tcW w:w="2527" w:type="dxa"/>
            <w:tcBorders>
              <w:top w:val="single" w:sz="4" w:space="0" w:color="auto"/>
              <w:bottom w:val="nil"/>
            </w:tcBorders>
          </w:tcPr>
          <w:p w14:paraId="4D992A42" w14:textId="42F04A08" w:rsidR="009E19A5" w:rsidRPr="00B57524" w:rsidRDefault="00097522" w:rsidP="0033054F">
            <w:pPr>
              <w:ind w:right="143"/>
              <w:jc w:val="right"/>
              <w:rPr>
                <w:noProof/>
              </w:rPr>
            </w:pPr>
            <w:r>
              <w:rPr>
                <w:rFonts w:hint="cs"/>
                <w:cs/>
              </w:rPr>
              <w:t>(</w:t>
            </w:r>
            <w:r w:rsidR="00AB73CA">
              <w:rPr>
                <w:rFonts w:hint="cs"/>
                <w:cs/>
              </w:rPr>
              <w:t>984</w:t>
            </w:r>
            <w:r w:rsidR="009E19A5" w:rsidRPr="00B57524">
              <w:t>)</w:t>
            </w:r>
          </w:p>
        </w:tc>
      </w:tr>
      <w:tr w:rsidR="009E19A5" w:rsidRPr="001E7638" w14:paraId="07B9EA28" w14:textId="77777777" w:rsidTr="00C344C8">
        <w:tc>
          <w:tcPr>
            <w:tcW w:w="4742" w:type="dxa"/>
            <w:tcBorders>
              <w:top w:val="nil"/>
              <w:bottom w:val="nil"/>
            </w:tcBorders>
          </w:tcPr>
          <w:p w14:paraId="29FD23E2" w14:textId="77777777" w:rsidR="009E19A5" w:rsidRPr="006A43F7" w:rsidRDefault="009E19A5" w:rsidP="00E53D91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527" w:type="dxa"/>
            <w:tcBorders>
              <w:top w:val="nil"/>
              <w:bottom w:val="single" w:sz="4" w:space="0" w:color="auto"/>
            </w:tcBorders>
          </w:tcPr>
          <w:p w14:paraId="6F5664AC" w14:textId="07D1651E" w:rsidR="009E19A5" w:rsidRPr="00CE74C2" w:rsidRDefault="00CE74C2" w:rsidP="00E53D91">
            <w:pPr>
              <w:ind w:right="214"/>
              <w:jc w:val="right"/>
            </w:pPr>
            <w:r w:rsidRPr="00CE74C2">
              <w:t>174</w:t>
            </w:r>
          </w:p>
        </w:tc>
        <w:tc>
          <w:tcPr>
            <w:tcW w:w="2527" w:type="dxa"/>
            <w:tcBorders>
              <w:top w:val="nil"/>
              <w:bottom w:val="single" w:sz="4" w:space="0" w:color="auto"/>
            </w:tcBorders>
          </w:tcPr>
          <w:p w14:paraId="606116F0" w14:textId="77777777" w:rsidR="009E19A5" w:rsidRPr="00B57524" w:rsidRDefault="00097522" w:rsidP="00097522">
            <w:pPr>
              <w:ind w:right="214"/>
              <w:jc w:val="right"/>
            </w:pPr>
            <w:r>
              <w:t>69</w:t>
            </w:r>
            <w:r w:rsidR="00A52B7C">
              <w:rPr>
                <w:rFonts w:hint="cs"/>
                <w:cs/>
              </w:rPr>
              <w:t>4</w:t>
            </w:r>
          </w:p>
        </w:tc>
      </w:tr>
      <w:tr w:rsidR="009E19A5" w:rsidRPr="001E7638" w14:paraId="1D22C6FF" w14:textId="77777777" w:rsidTr="00C344C8">
        <w:tc>
          <w:tcPr>
            <w:tcW w:w="4742" w:type="dxa"/>
            <w:tcBorders>
              <w:top w:val="nil"/>
              <w:bottom w:val="nil"/>
            </w:tcBorders>
          </w:tcPr>
          <w:p w14:paraId="0258A267" w14:textId="77777777" w:rsidR="009E19A5" w:rsidRPr="001F1CE9" w:rsidRDefault="009E19A5" w:rsidP="00E53D91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>ค่าใช้จ่ายในการออกหุ้นกู้รอตัดบัญชี</w:t>
            </w:r>
            <w:r>
              <w:rPr>
                <w:rFonts w:hint="cs"/>
                <w:cs/>
              </w:rPr>
              <w:t xml:space="preserve"> -</w:t>
            </w:r>
            <w:r>
              <w:t xml:space="preserve"> </w:t>
            </w: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</w:tcPr>
          <w:p w14:paraId="1D5B00CB" w14:textId="35FB76FC" w:rsidR="009E19A5" w:rsidRPr="00CE74C2" w:rsidRDefault="003F345B" w:rsidP="007A2033">
            <w:pPr>
              <w:ind w:right="143"/>
              <w:jc w:val="right"/>
            </w:pPr>
            <w:r w:rsidRPr="00CE74C2">
              <w:rPr>
                <w:rFonts w:hint="cs"/>
                <w:cs/>
              </w:rPr>
              <w:t>(</w:t>
            </w:r>
            <w:r w:rsidR="00CE74C2" w:rsidRPr="00CE74C2">
              <w:t>116</w:t>
            </w:r>
            <w:r w:rsidR="009E19A5" w:rsidRPr="00CE74C2">
              <w:t>)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</w:tcPr>
          <w:p w14:paraId="473A2824" w14:textId="2F2431A1" w:rsidR="009E19A5" w:rsidRPr="00B57524" w:rsidRDefault="00097522" w:rsidP="0033054F">
            <w:pPr>
              <w:ind w:right="143"/>
              <w:jc w:val="right"/>
            </w:pPr>
            <w:r>
              <w:rPr>
                <w:rFonts w:hint="cs"/>
                <w:cs/>
              </w:rPr>
              <w:t>(</w:t>
            </w:r>
            <w:r w:rsidR="00AB73CA">
              <w:rPr>
                <w:rFonts w:hint="cs"/>
                <w:cs/>
              </w:rPr>
              <w:t>290</w:t>
            </w:r>
            <w:r w:rsidR="009E19A5" w:rsidRPr="00B57524">
              <w:t>)</w:t>
            </w:r>
          </w:p>
        </w:tc>
      </w:tr>
      <w:tr w:rsidR="009E19A5" w:rsidRPr="001E7638" w14:paraId="494218EC" w14:textId="77777777" w:rsidTr="00C344C8">
        <w:tc>
          <w:tcPr>
            <w:tcW w:w="4742" w:type="dxa"/>
            <w:tcBorders>
              <w:top w:val="nil"/>
              <w:bottom w:val="nil"/>
            </w:tcBorders>
          </w:tcPr>
          <w:p w14:paraId="5A38D6EA" w14:textId="77777777" w:rsidR="009E19A5" w:rsidRPr="006A43F7" w:rsidRDefault="00BB5F7A" w:rsidP="00220E11">
            <w:pPr>
              <w:ind w:right="746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2527" w:type="dxa"/>
            <w:tcBorders>
              <w:bottom w:val="nil"/>
            </w:tcBorders>
            <w:vAlign w:val="center"/>
          </w:tcPr>
          <w:p w14:paraId="5199A447" w14:textId="114FDA6F" w:rsidR="009E19A5" w:rsidRPr="00CE74C2" w:rsidRDefault="009E19A5" w:rsidP="006872D9">
            <w:pPr>
              <w:ind w:right="214"/>
              <w:jc w:val="right"/>
              <w:rPr>
                <w:cs/>
              </w:rPr>
            </w:pPr>
            <w:r w:rsidRPr="00CE74C2">
              <w:rPr>
                <w:rFonts w:hint="cs"/>
                <w:cs/>
              </w:rPr>
              <w:t>2</w:t>
            </w:r>
            <w:r w:rsidR="00AA6186" w:rsidRPr="00CE74C2">
              <w:t>,99</w:t>
            </w:r>
            <w:r w:rsidR="006872D9" w:rsidRPr="00CE74C2">
              <w:rPr>
                <w:rFonts w:hint="cs"/>
                <w:cs/>
              </w:rPr>
              <w:t>9,</w:t>
            </w:r>
            <w:r w:rsidR="00CE74C2" w:rsidRPr="00CE74C2">
              <w:t>884</w:t>
            </w:r>
          </w:p>
        </w:tc>
        <w:tc>
          <w:tcPr>
            <w:tcW w:w="2527" w:type="dxa"/>
            <w:tcBorders>
              <w:bottom w:val="nil"/>
            </w:tcBorders>
            <w:vAlign w:val="center"/>
          </w:tcPr>
          <w:p w14:paraId="0E400665" w14:textId="6C0A9D4F" w:rsidR="009E19A5" w:rsidRPr="00B57524" w:rsidRDefault="009E19A5" w:rsidP="0033054F">
            <w:pPr>
              <w:ind w:right="214"/>
              <w:jc w:val="right"/>
            </w:pPr>
            <w:r w:rsidRPr="00B57524">
              <w:rPr>
                <w:rFonts w:hint="cs"/>
                <w:cs/>
              </w:rPr>
              <w:t>2</w:t>
            </w:r>
            <w:r>
              <w:t>,99</w:t>
            </w:r>
            <w:r w:rsidR="0033054F">
              <w:t>9,</w:t>
            </w:r>
            <w:r w:rsidR="00AB73CA">
              <w:rPr>
                <w:rFonts w:hint="cs"/>
                <w:cs/>
              </w:rPr>
              <w:t>710</w:t>
            </w:r>
          </w:p>
        </w:tc>
      </w:tr>
      <w:tr w:rsidR="00AB73CA" w:rsidRPr="001E7638" w14:paraId="4DD00C04" w14:textId="77777777" w:rsidTr="00700ECA">
        <w:tc>
          <w:tcPr>
            <w:tcW w:w="4742" w:type="dxa"/>
            <w:tcBorders>
              <w:top w:val="nil"/>
              <w:bottom w:val="single" w:sz="4" w:space="0" w:color="auto"/>
            </w:tcBorders>
          </w:tcPr>
          <w:p w14:paraId="07C2F379" w14:textId="77777777" w:rsidR="00AB73CA" w:rsidRPr="006A43F7" w:rsidRDefault="00AB73CA" w:rsidP="00AB73CA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527" w:type="dxa"/>
            <w:tcBorders>
              <w:top w:val="nil"/>
            </w:tcBorders>
            <w:vAlign w:val="center"/>
          </w:tcPr>
          <w:p w14:paraId="5D032559" w14:textId="44FDC43B" w:rsidR="00AB73CA" w:rsidRPr="00CE74C2" w:rsidRDefault="00AB73CA" w:rsidP="00AB73CA">
            <w:pPr>
              <w:ind w:right="143"/>
              <w:jc w:val="right"/>
              <w:rPr>
                <w:cs/>
              </w:rPr>
            </w:pPr>
            <w:r w:rsidRPr="00CE74C2">
              <w:rPr>
                <w:rFonts w:hint="cs"/>
                <w:cs/>
              </w:rPr>
              <w:t>(2,999,</w:t>
            </w:r>
            <w:r w:rsidR="00CE74C2" w:rsidRPr="00CE74C2">
              <w:t>884</w:t>
            </w:r>
            <w:r w:rsidRPr="00CE74C2">
              <w:rPr>
                <w:rFonts w:hint="cs"/>
                <w:cs/>
              </w:rPr>
              <w:t>)</w:t>
            </w:r>
          </w:p>
        </w:tc>
        <w:tc>
          <w:tcPr>
            <w:tcW w:w="2527" w:type="dxa"/>
            <w:tcBorders>
              <w:top w:val="nil"/>
            </w:tcBorders>
          </w:tcPr>
          <w:p w14:paraId="5CBCB09B" w14:textId="4865B989" w:rsidR="00AB73CA" w:rsidRPr="00B57524" w:rsidRDefault="00AB73CA" w:rsidP="00AB73CA">
            <w:pPr>
              <w:ind w:right="143"/>
              <w:jc w:val="right"/>
              <w:rPr>
                <w:cs/>
              </w:rPr>
            </w:pPr>
            <w:r>
              <w:rPr>
                <w:rFonts w:hint="cs"/>
                <w:cs/>
              </w:rPr>
              <w:t>(2</w:t>
            </w:r>
            <w:r>
              <w:t>,</w:t>
            </w:r>
            <w:r>
              <w:rPr>
                <w:rFonts w:hint="cs"/>
                <w:cs/>
              </w:rPr>
              <w:t>9</w:t>
            </w:r>
            <w:r>
              <w:t>99,71</w:t>
            </w:r>
            <w:r>
              <w:rPr>
                <w:rFonts w:hint="cs"/>
                <w:cs/>
              </w:rPr>
              <w:t>0</w:t>
            </w:r>
            <w:r w:rsidRPr="00B57524">
              <w:t>)</w:t>
            </w:r>
          </w:p>
        </w:tc>
      </w:tr>
      <w:tr w:rsidR="00AB73CA" w:rsidRPr="001E7638" w14:paraId="388B5177" w14:textId="77777777" w:rsidTr="00C344C8">
        <w:tc>
          <w:tcPr>
            <w:tcW w:w="4742" w:type="dxa"/>
            <w:tcBorders>
              <w:top w:val="single" w:sz="4" w:space="0" w:color="auto"/>
            </w:tcBorders>
          </w:tcPr>
          <w:p w14:paraId="4169C9E6" w14:textId="4FDAA85E" w:rsidR="00AB73CA" w:rsidRPr="00C82017" w:rsidRDefault="00AB73CA" w:rsidP="00AB73CA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 w:rsidR="00981F5B"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527" w:type="dxa"/>
            <w:vAlign w:val="center"/>
          </w:tcPr>
          <w:p w14:paraId="12734B3C" w14:textId="77777777" w:rsidR="00AB73CA" w:rsidRPr="00CE74C2" w:rsidRDefault="00AB73CA" w:rsidP="00AB73CA">
            <w:pPr>
              <w:ind w:right="-107"/>
              <w:jc w:val="center"/>
              <w:rPr>
                <w:cs/>
              </w:rPr>
            </w:pPr>
            <w:r w:rsidRPr="00CE74C2">
              <w:rPr>
                <w:rFonts w:hint="cs"/>
                <w:cs/>
              </w:rPr>
              <w:t>-</w:t>
            </w:r>
          </w:p>
        </w:tc>
        <w:tc>
          <w:tcPr>
            <w:tcW w:w="2527" w:type="dxa"/>
            <w:vAlign w:val="center"/>
          </w:tcPr>
          <w:p w14:paraId="6C19E5A1" w14:textId="56DA924D" w:rsidR="00AB73CA" w:rsidRPr="00AB73CA" w:rsidRDefault="00AB73CA" w:rsidP="00AB73CA">
            <w:pPr>
              <w:ind w:right="-107"/>
              <w:jc w:val="center"/>
            </w:pPr>
            <w:r w:rsidRPr="00AB73CA">
              <w:rPr>
                <w:rFonts w:hint="cs"/>
                <w:cs/>
              </w:rPr>
              <w:t>-</w:t>
            </w:r>
          </w:p>
        </w:tc>
      </w:tr>
    </w:tbl>
    <w:p w14:paraId="53C1255C" w14:textId="77777777" w:rsidR="003D64FF" w:rsidRDefault="003D64FF" w:rsidP="00961A77">
      <w:pPr>
        <w:ind w:right="-871"/>
        <w:rPr>
          <w:rFonts w:ascii="Angsana New" w:hAnsi="Angsana New"/>
          <w:sz w:val="16"/>
          <w:szCs w:val="16"/>
        </w:rPr>
      </w:pPr>
    </w:p>
    <w:p w14:paraId="33C3202D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5FB62B72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6AADB118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246FC927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6F849211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4BE47928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1708CB6D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4770CA8C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4D172E4E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0D585130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102F52AA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02830E64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78CBC281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3BF1C733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4573D581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07D297E0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35190FF8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1D865B49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4668D038" w14:textId="77777777"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14:paraId="3E08BFDF" w14:textId="77777777" w:rsidR="003F345B" w:rsidRDefault="003F345B" w:rsidP="00961A77">
      <w:pPr>
        <w:ind w:right="-871"/>
        <w:rPr>
          <w:rFonts w:ascii="Angsana New" w:hAnsi="Angsana New"/>
          <w:sz w:val="16"/>
          <w:szCs w:val="16"/>
        </w:rPr>
      </w:pPr>
    </w:p>
    <w:p w14:paraId="70B5AB72" w14:textId="77777777" w:rsidR="006F0B95" w:rsidRPr="00F83C64" w:rsidRDefault="006F0B95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F83C64">
        <w:rPr>
          <w:rFonts w:ascii="Angsana New" w:hAnsi="Angsana New"/>
          <w:b/>
          <w:bCs/>
          <w:cs/>
        </w:rPr>
        <w:lastRenderedPageBreak/>
        <w:t>สำรองผลประโยชน์ระยะยาวของพนักงาน</w:t>
      </w:r>
    </w:p>
    <w:p w14:paraId="047F21AA" w14:textId="77777777" w:rsidR="006F0B95" w:rsidRDefault="006F0B95" w:rsidP="0016187E">
      <w:pPr>
        <w:tabs>
          <w:tab w:val="left" w:pos="360"/>
        </w:tabs>
        <w:ind w:left="360" w:right="-15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799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1"/>
        <w:gridCol w:w="1299"/>
        <w:gridCol w:w="1300"/>
        <w:gridCol w:w="1299"/>
        <w:gridCol w:w="1300"/>
      </w:tblGrid>
      <w:tr w:rsidR="00120305" w:rsidRPr="00C04077" w14:paraId="26BD9DBE" w14:textId="77777777" w:rsidTr="00120305">
        <w:tc>
          <w:tcPr>
            <w:tcW w:w="4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B23F1" w14:textId="77777777" w:rsidR="00120305" w:rsidRPr="0033054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9C56" w14:textId="77777777"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432B" w14:textId="77777777"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4E98" w:rsidRPr="00C04077" w14:paraId="2D8A7C0A" w14:textId="77777777" w:rsidTr="00120305">
        <w:tc>
          <w:tcPr>
            <w:tcW w:w="4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42B0" w14:textId="77777777" w:rsidR="00244E98" w:rsidRPr="00AA36CE" w:rsidRDefault="00244E98" w:rsidP="00244E9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602A6A" w14:textId="5C75DD16" w:rsidR="00244E98" w:rsidRPr="00981F5B" w:rsidRDefault="00244E98" w:rsidP="00244E98">
            <w:pPr>
              <w:ind w:left="-108" w:right="-90"/>
              <w:jc w:val="center"/>
              <w:rPr>
                <w:sz w:val="30"/>
                <w:szCs w:val="30"/>
              </w:rPr>
            </w:pP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81F5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81F5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5E47DB21" w14:textId="5604E9FF" w:rsidR="00244E98" w:rsidRPr="00981F5B" w:rsidRDefault="00244E98" w:rsidP="00244E98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981F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981F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05AE6ACA" w14:textId="149DBBF5" w:rsidR="00244E98" w:rsidRPr="00981F5B" w:rsidRDefault="00244E98" w:rsidP="00244E98">
            <w:pPr>
              <w:ind w:left="-108" w:right="-90"/>
              <w:jc w:val="center"/>
              <w:rPr>
                <w:sz w:val="30"/>
                <w:szCs w:val="30"/>
              </w:rPr>
            </w:pP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81F5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81F5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0F438D25" w14:textId="7AE647A5" w:rsidR="00244E98" w:rsidRPr="00981F5B" w:rsidRDefault="00244E98" w:rsidP="00244E98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981F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981F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3054F" w:rsidRPr="00C04077" w14:paraId="2259B682" w14:textId="77777777" w:rsidTr="00120305">
        <w:tc>
          <w:tcPr>
            <w:tcW w:w="4601" w:type="dxa"/>
            <w:tcBorders>
              <w:bottom w:val="nil"/>
            </w:tcBorders>
          </w:tcPr>
          <w:p w14:paraId="34C55CEE" w14:textId="77777777" w:rsidR="0033054F" w:rsidRPr="00042F3D" w:rsidRDefault="0033054F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299" w:type="dxa"/>
            <w:tcBorders>
              <w:bottom w:val="nil"/>
            </w:tcBorders>
          </w:tcPr>
          <w:p w14:paraId="128AF360" w14:textId="77777777" w:rsidR="0033054F" w:rsidRPr="00F57E3A" w:rsidRDefault="0033054F" w:rsidP="00192050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14:paraId="77A76657" w14:textId="77777777" w:rsidR="0033054F" w:rsidRPr="00F57E3A" w:rsidRDefault="0033054F" w:rsidP="0033054F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</w:tcPr>
          <w:p w14:paraId="6C0E07D8" w14:textId="77777777" w:rsidR="0033054F" w:rsidRPr="00F57E3A" w:rsidRDefault="0033054F" w:rsidP="0033054F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14:paraId="714FED91" w14:textId="77777777" w:rsidR="0033054F" w:rsidRPr="00AA36CE" w:rsidRDefault="0033054F" w:rsidP="0033054F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F46C5C" w:rsidRPr="00C04077" w14:paraId="33448F94" w14:textId="77777777" w:rsidTr="00120305">
        <w:tc>
          <w:tcPr>
            <w:tcW w:w="4601" w:type="dxa"/>
            <w:tcBorders>
              <w:top w:val="nil"/>
              <w:bottom w:val="nil"/>
            </w:tcBorders>
          </w:tcPr>
          <w:p w14:paraId="66BB632E" w14:textId="77777777" w:rsidR="00F46C5C" w:rsidRPr="00042F3D" w:rsidRDefault="001C14AD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DD8C044" w14:textId="48E905EC" w:rsidR="00F46C5C" w:rsidRPr="00CE74C2" w:rsidRDefault="00CE74C2" w:rsidP="00F46C5C">
            <w:pPr>
              <w:ind w:left="-87" w:right="29" w:hanging="14"/>
              <w:jc w:val="right"/>
              <w:rPr>
                <w:sz w:val="30"/>
                <w:szCs w:val="30"/>
              </w:rPr>
            </w:pPr>
            <w:r w:rsidRPr="00CE74C2">
              <w:rPr>
                <w:sz w:val="30"/>
                <w:szCs w:val="30"/>
              </w:rPr>
              <w:t>295,466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14:paraId="3F54C167" w14:textId="7FF10F2E" w:rsidR="00F46C5C" w:rsidRPr="00CE74C2" w:rsidRDefault="00D453BF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CE74C2">
              <w:rPr>
                <w:sz w:val="30"/>
                <w:szCs w:val="30"/>
              </w:rPr>
              <w:t>271</w:t>
            </w:r>
            <w:r w:rsidR="00F46C5C" w:rsidRPr="00CE74C2">
              <w:rPr>
                <w:sz w:val="30"/>
                <w:szCs w:val="30"/>
              </w:rPr>
              <w:t>,</w:t>
            </w:r>
            <w:r w:rsidRPr="00CE74C2">
              <w:rPr>
                <w:sz w:val="30"/>
                <w:szCs w:val="30"/>
              </w:rPr>
              <w:t>827</w:t>
            </w:r>
          </w:p>
        </w:tc>
        <w:tc>
          <w:tcPr>
            <w:tcW w:w="1299" w:type="dxa"/>
            <w:tcBorders>
              <w:top w:val="nil"/>
              <w:bottom w:val="nil"/>
            </w:tcBorders>
            <w:vAlign w:val="center"/>
          </w:tcPr>
          <w:p w14:paraId="318C57F2" w14:textId="4D2B14E8" w:rsidR="00F46C5C" w:rsidRPr="00CE74C2" w:rsidRDefault="00CE74C2" w:rsidP="00F46C5C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CE74C2">
              <w:rPr>
                <w:sz w:val="30"/>
                <w:szCs w:val="30"/>
              </w:rPr>
              <w:t>135,941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14:paraId="7016BC59" w14:textId="4286099E" w:rsidR="00F46C5C" w:rsidRPr="0090412D" w:rsidRDefault="00F46C5C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1</w:t>
            </w:r>
            <w:r w:rsidR="00244E98">
              <w:rPr>
                <w:sz w:val="30"/>
                <w:szCs w:val="30"/>
              </w:rPr>
              <w:t>22</w:t>
            </w:r>
            <w:r w:rsidRPr="0090412D">
              <w:rPr>
                <w:sz w:val="30"/>
                <w:szCs w:val="30"/>
                <w:cs/>
              </w:rPr>
              <w:t>,</w:t>
            </w:r>
            <w:r w:rsidR="00244E98">
              <w:rPr>
                <w:sz w:val="30"/>
                <w:szCs w:val="30"/>
              </w:rPr>
              <w:t>563</w:t>
            </w:r>
          </w:p>
        </w:tc>
      </w:tr>
      <w:tr w:rsidR="00120305" w:rsidRPr="00C04077" w14:paraId="2B466CEA" w14:textId="77777777" w:rsidTr="00120305">
        <w:tc>
          <w:tcPr>
            <w:tcW w:w="4601" w:type="dxa"/>
            <w:tcBorders>
              <w:top w:val="nil"/>
              <w:bottom w:val="nil"/>
            </w:tcBorders>
          </w:tcPr>
          <w:p w14:paraId="301B34AE" w14:textId="77777777" w:rsidR="00120305" w:rsidRPr="00042F3D" w:rsidRDefault="00120305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14:paraId="1EC0B867" w14:textId="6EC6A3E0" w:rsidR="00120305" w:rsidRPr="00CE74C2" w:rsidRDefault="00CE74C2" w:rsidP="0033054F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CE74C2">
              <w:rPr>
                <w:sz w:val="30"/>
                <w:szCs w:val="30"/>
              </w:rPr>
              <w:t>4,468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626EFBF1" w14:textId="27E0B014" w:rsidR="00120305" w:rsidRPr="00CE74C2" w:rsidRDefault="00120305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CE74C2">
              <w:rPr>
                <w:sz w:val="30"/>
                <w:szCs w:val="30"/>
              </w:rPr>
              <w:t>2</w:t>
            </w:r>
            <w:r w:rsidR="00D453BF" w:rsidRPr="00CE74C2">
              <w:rPr>
                <w:sz w:val="30"/>
                <w:szCs w:val="30"/>
              </w:rPr>
              <w:t>7</w:t>
            </w:r>
            <w:r w:rsidRPr="00CE74C2">
              <w:rPr>
                <w:sz w:val="30"/>
                <w:szCs w:val="30"/>
              </w:rPr>
              <w:t>,3</w:t>
            </w:r>
            <w:r w:rsidR="00D453BF" w:rsidRPr="00CE74C2">
              <w:rPr>
                <w:sz w:val="30"/>
                <w:szCs w:val="30"/>
              </w:rPr>
              <w:t>83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56C4330D" w14:textId="0B616A55" w:rsidR="00120305" w:rsidRPr="00CE74C2" w:rsidRDefault="00CE74C2" w:rsidP="0033054F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CE74C2">
              <w:rPr>
                <w:sz w:val="30"/>
                <w:szCs w:val="30"/>
              </w:rPr>
              <w:t>1,393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3FE76625" w14:textId="47083D17" w:rsidR="00120305" w:rsidRPr="0090412D" w:rsidRDefault="00244E98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</w:t>
            </w:r>
            <w:r w:rsidR="00120305" w:rsidRPr="0090412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357</w:t>
            </w:r>
          </w:p>
        </w:tc>
      </w:tr>
      <w:tr w:rsidR="00120305" w:rsidRPr="00C04077" w14:paraId="176463C0" w14:textId="77777777" w:rsidTr="00120305">
        <w:tc>
          <w:tcPr>
            <w:tcW w:w="4601" w:type="dxa"/>
            <w:tcBorders>
              <w:top w:val="nil"/>
              <w:bottom w:val="nil"/>
            </w:tcBorders>
          </w:tcPr>
          <w:p w14:paraId="64166FD9" w14:textId="77777777" w:rsidR="00120305" w:rsidRPr="00042F3D" w:rsidRDefault="00120305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14:paraId="4BCDB7E4" w14:textId="681D31F7" w:rsidR="00120305" w:rsidRPr="00CE74C2" w:rsidRDefault="00CE74C2" w:rsidP="0033054F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CE74C2">
              <w:rPr>
                <w:sz w:val="30"/>
                <w:szCs w:val="30"/>
              </w:rPr>
              <w:t>634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2E147A6C" w14:textId="0166B553" w:rsidR="00120305" w:rsidRPr="00CE74C2" w:rsidRDefault="00D453BF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CE74C2">
              <w:rPr>
                <w:sz w:val="30"/>
                <w:szCs w:val="30"/>
              </w:rPr>
              <w:t>2</w:t>
            </w:r>
            <w:r w:rsidR="00120305" w:rsidRPr="00CE74C2">
              <w:rPr>
                <w:sz w:val="30"/>
                <w:szCs w:val="30"/>
              </w:rPr>
              <w:t>,</w:t>
            </w:r>
            <w:r w:rsidRPr="00CE74C2">
              <w:rPr>
                <w:sz w:val="30"/>
                <w:szCs w:val="30"/>
              </w:rPr>
              <w:t>552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62A95DD8" w14:textId="0A1AC26C" w:rsidR="00120305" w:rsidRPr="00CE74C2" w:rsidRDefault="00CE74C2" w:rsidP="0033054F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CE74C2">
              <w:rPr>
                <w:sz w:val="30"/>
                <w:szCs w:val="30"/>
              </w:rPr>
              <w:t>170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168214CB" w14:textId="0DCD5BC4" w:rsidR="00120305" w:rsidRPr="0090412D" w:rsidRDefault="00244E98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847</w:t>
            </w:r>
          </w:p>
        </w:tc>
      </w:tr>
      <w:tr w:rsidR="00AA0E88" w:rsidRPr="00C04077" w14:paraId="7164E410" w14:textId="77777777" w:rsidTr="00120305">
        <w:tc>
          <w:tcPr>
            <w:tcW w:w="4601" w:type="dxa"/>
            <w:tcBorders>
              <w:top w:val="nil"/>
              <w:bottom w:val="nil"/>
            </w:tcBorders>
          </w:tcPr>
          <w:p w14:paraId="09ED31FA" w14:textId="77777777" w:rsidR="00AA0E88" w:rsidRPr="00042F3D" w:rsidRDefault="00AA0E88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14:paraId="6BA2F20C" w14:textId="6108BB3C" w:rsidR="00AA0E88" w:rsidRPr="00CE74C2" w:rsidRDefault="00AA0E88" w:rsidP="00AA0E88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CE74C2">
              <w:rPr>
                <w:rFonts w:hint="cs"/>
                <w:sz w:val="30"/>
                <w:szCs w:val="30"/>
                <w:cs/>
              </w:rPr>
              <w:t>(</w:t>
            </w:r>
            <w:r w:rsidR="00CE74C2" w:rsidRPr="00CE74C2">
              <w:rPr>
                <w:sz w:val="30"/>
                <w:szCs w:val="30"/>
              </w:rPr>
              <w:t>205</w:t>
            </w:r>
            <w:r w:rsidRPr="00CE74C2">
              <w:rPr>
                <w:sz w:val="30"/>
                <w:szCs w:val="30"/>
              </w:rPr>
              <w:t>)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652CB955" w14:textId="4DF77DA1" w:rsidR="00AA0E88" w:rsidRPr="00CE74C2" w:rsidRDefault="00AA0E88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CE74C2">
              <w:rPr>
                <w:sz w:val="30"/>
                <w:szCs w:val="30"/>
                <w:cs/>
              </w:rPr>
              <w:t>(</w:t>
            </w:r>
            <w:r w:rsidR="00D453BF" w:rsidRPr="00CE74C2">
              <w:rPr>
                <w:sz w:val="30"/>
                <w:szCs w:val="30"/>
              </w:rPr>
              <w:t>6</w:t>
            </w:r>
            <w:r w:rsidRPr="00CE74C2">
              <w:rPr>
                <w:sz w:val="30"/>
                <w:szCs w:val="30"/>
              </w:rPr>
              <w:t>,</w:t>
            </w:r>
            <w:r w:rsidR="00D453BF" w:rsidRPr="00CE74C2">
              <w:rPr>
                <w:sz w:val="30"/>
                <w:szCs w:val="30"/>
              </w:rPr>
              <w:t>296</w:t>
            </w:r>
            <w:r w:rsidRPr="00CE74C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7FCEDF32" w14:textId="46D145B8" w:rsidR="00AA0E88" w:rsidRPr="00CE74C2" w:rsidRDefault="00AA0E88" w:rsidP="00A93DC9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CE74C2">
              <w:rPr>
                <w:rFonts w:hint="cs"/>
                <w:sz w:val="30"/>
                <w:szCs w:val="30"/>
                <w:cs/>
              </w:rPr>
              <w:t>(</w:t>
            </w:r>
            <w:r w:rsidR="00CE74C2" w:rsidRPr="00CE74C2">
              <w:rPr>
                <w:sz w:val="30"/>
                <w:szCs w:val="30"/>
              </w:rPr>
              <w:t>205</w:t>
            </w:r>
            <w:r w:rsidRPr="00CE74C2">
              <w:rPr>
                <w:sz w:val="30"/>
                <w:szCs w:val="30"/>
              </w:rPr>
              <w:t>)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3E5581E4" w14:textId="4DB14266" w:rsidR="00AA0E88" w:rsidRPr="0090412D" w:rsidRDefault="00AA0E88" w:rsidP="0019205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(</w:t>
            </w:r>
            <w:r w:rsidR="00244E98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</w:t>
            </w:r>
            <w:r w:rsidR="00244E98">
              <w:rPr>
                <w:sz w:val="30"/>
                <w:szCs w:val="30"/>
              </w:rPr>
              <w:t>826</w:t>
            </w:r>
            <w:r w:rsidRPr="0090412D">
              <w:rPr>
                <w:sz w:val="30"/>
                <w:szCs w:val="30"/>
              </w:rPr>
              <w:t>)</w:t>
            </w:r>
          </w:p>
        </w:tc>
      </w:tr>
      <w:tr w:rsidR="00120305" w:rsidRPr="00C04077" w14:paraId="55A01781" w14:textId="77777777" w:rsidTr="00120305">
        <w:trPr>
          <w:trHeight w:val="397"/>
        </w:trPr>
        <w:tc>
          <w:tcPr>
            <w:tcW w:w="4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16C9" w14:textId="77777777" w:rsidR="00120305" w:rsidRPr="00042F3D" w:rsidRDefault="001C14AD" w:rsidP="0033054F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D4FC2E" w14:textId="3952D644" w:rsidR="00120305" w:rsidRPr="00CE74C2" w:rsidRDefault="00CE74C2" w:rsidP="0033054F">
            <w:pPr>
              <w:ind w:left="-87" w:right="29" w:hanging="14"/>
              <w:jc w:val="right"/>
              <w:rPr>
                <w:sz w:val="30"/>
                <w:szCs w:val="30"/>
                <w:cs/>
              </w:rPr>
            </w:pPr>
            <w:r w:rsidRPr="00CE74C2">
              <w:rPr>
                <w:sz w:val="30"/>
                <w:szCs w:val="30"/>
              </w:rPr>
              <w:t>300,363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B3E69" w14:textId="7C94A74A" w:rsidR="00120305" w:rsidRPr="00CE74C2" w:rsidRDefault="00D453BF" w:rsidP="00192050">
            <w:pPr>
              <w:ind w:left="-87" w:right="29" w:hanging="14"/>
              <w:jc w:val="right"/>
              <w:rPr>
                <w:sz w:val="30"/>
                <w:szCs w:val="30"/>
              </w:rPr>
            </w:pPr>
            <w:r w:rsidRPr="00CE74C2">
              <w:rPr>
                <w:sz w:val="30"/>
                <w:szCs w:val="30"/>
              </w:rPr>
              <w:t>295</w:t>
            </w:r>
            <w:r w:rsidR="00120305" w:rsidRPr="00CE74C2">
              <w:rPr>
                <w:sz w:val="30"/>
                <w:szCs w:val="30"/>
              </w:rPr>
              <w:t>,</w:t>
            </w:r>
            <w:r w:rsidRPr="00CE74C2">
              <w:rPr>
                <w:sz w:val="30"/>
                <w:szCs w:val="30"/>
              </w:rPr>
              <w:t>466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629D9" w14:textId="15D0B838" w:rsidR="00120305" w:rsidRPr="00CE74C2" w:rsidRDefault="00CE74C2" w:rsidP="0033054F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CE74C2">
              <w:rPr>
                <w:sz w:val="30"/>
                <w:szCs w:val="30"/>
              </w:rPr>
              <w:t>137,299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02C4B" w14:textId="728E124C" w:rsidR="00120305" w:rsidRPr="0090412D" w:rsidRDefault="00120305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1</w:t>
            </w:r>
            <w:r w:rsidR="00244E98">
              <w:rPr>
                <w:sz w:val="30"/>
                <w:szCs w:val="30"/>
              </w:rPr>
              <w:t>35</w:t>
            </w:r>
            <w:r w:rsidRPr="0090412D">
              <w:rPr>
                <w:sz w:val="30"/>
                <w:szCs w:val="30"/>
                <w:cs/>
              </w:rPr>
              <w:t>,</w:t>
            </w:r>
            <w:r w:rsidR="00244E98">
              <w:rPr>
                <w:sz w:val="30"/>
                <w:szCs w:val="30"/>
              </w:rPr>
              <w:t>941</w:t>
            </w:r>
          </w:p>
        </w:tc>
      </w:tr>
    </w:tbl>
    <w:p w14:paraId="79B29D08" w14:textId="77777777" w:rsidR="00491DEF" w:rsidRPr="00094C00" w:rsidRDefault="00491DEF" w:rsidP="006F0B95">
      <w:pPr>
        <w:pStyle w:val="BodyText2"/>
        <w:tabs>
          <w:tab w:val="clear" w:pos="900"/>
          <w:tab w:val="left" w:pos="1232"/>
        </w:tabs>
        <w:ind w:right="-439"/>
        <w:jc w:val="left"/>
        <w:rPr>
          <w:rFonts w:ascii="Angsana New" w:hAnsi="Angsana New"/>
          <w:sz w:val="10"/>
          <w:szCs w:val="10"/>
        </w:rPr>
      </w:pPr>
    </w:p>
    <w:p w14:paraId="543F2EB2" w14:textId="77777777" w:rsidR="006F0B95" w:rsidRPr="003463F0" w:rsidRDefault="006F0B95" w:rsidP="00426EC0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16EF46FF" w14:textId="77777777" w:rsidR="006F0B95" w:rsidRPr="003463F0" w:rsidRDefault="006F0B95" w:rsidP="006F0B95">
      <w:pPr>
        <w:pStyle w:val="BodyText2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820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5"/>
        <w:gridCol w:w="4745"/>
      </w:tblGrid>
      <w:tr w:rsidR="00284117" w:rsidRPr="003463F0" w14:paraId="682D0E94" w14:textId="77777777" w:rsidTr="00741D98">
        <w:trPr>
          <w:trHeight w:hRule="exact" w:val="397"/>
        </w:trPr>
        <w:tc>
          <w:tcPr>
            <w:tcW w:w="5075" w:type="dxa"/>
            <w:vMerge w:val="restart"/>
            <w:vAlign w:val="center"/>
          </w:tcPr>
          <w:p w14:paraId="7483606D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745" w:type="dxa"/>
          </w:tcPr>
          <w:p w14:paraId="6F1733D9" w14:textId="77777777"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46499090" w14:textId="77777777" w:rsidTr="00741D98">
        <w:trPr>
          <w:trHeight w:hRule="exact" w:val="397"/>
        </w:trPr>
        <w:tc>
          <w:tcPr>
            <w:tcW w:w="5075" w:type="dxa"/>
            <w:vMerge/>
            <w:vAlign w:val="center"/>
          </w:tcPr>
          <w:p w14:paraId="2395429F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5" w:type="dxa"/>
          </w:tcPr>
          <w:p w14:paraId="30299518" w14:textId="39A39EBA"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D453BF">
              <w:rPr>
                <w:rFonts w:ascii="Angsana New" w:hAnsi="Angsana New"/>
                <w:sz w:val="30"/>
                <w:szCs w:val="30"/>
              </w:rPr>
              <w:t>1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53BF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D453BF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D453BF">
              <w:rPr>
                <w:rFonts w:ascii="Angsana New" w:hAnsi="Angsana New"/>
                <w:sz w:val="30"/>
                <w:szCs w:val="30"/>
              </w:rPr>
              <w:t>5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D453B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4117" w:rsidRPr="003463F0" w14:paraId="7FD54D47" w14:textId="77777777" w:rsidTr="00741D98">
        <w:trPr>
          <w:trHeight w:hRule="exact" w:val="397"/>
        </w:trPr>
        <w:tc>
          <w:tcPr>
            <w:tcW w:w="5075" w:type="dxa"/>
            <w:tcBorders>
              <w:top w:val="single" w:sz="4" w:space="0" w:color="auto"/>
              <w:bottom w:val="nil"/>
            </w:tcBorders>
          </w:tcPr>
          <w:p w14:paraId="0F3BABCC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745" w:type="dxa"/>
            <w:tcBorders>
              <w:bottom w:val="nil"/>
            </w:tcBorders>
          </w:tcPr>
          <w:p w14:paraId="7F3A6F85" w14:textId="77777777" w:rsidR="00284117" w:rsidRPr="00373646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>
              <w:rPr>
                <w:rFonts w:ascii="Angsana New" w:hAnsi="Angsana New"/>
                <w:sz w:val="30"/>
                <w:szCs w:val="30"/>
              </w:rPr>
              <w:t>0.36</w:t>
            </w: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>
              <w:rPr>
                <w:rFonts w:ascii="Angsana New" w:hAnsi="Angsana New"/>
                <w:sz w:val="30"/>
                <w:szCs w:val="30"/>
              </w:rPr>
              <w:t>2.31</w:t>
            </w: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14:paraId="32F67AE7" w14:textId="77777777" w:rsidTr="00741D98">
        <w:trPr>
          <w:trHeight w:hRule="exact" w:val="397"/>
        </w:trPr>
        <w:tc>
          <w:tcPr>
            <w:tcW w:w="5075" w:type="dxa"/>
            <w:tcBorders>
              <w:top w:val="nil"/>
              <w:bottom w:val="nil"/>
            </w:tcBorders>
          </w:tcPr>
          <w:p w14:paraId="3502A8AF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14:paraId="420E2035" w14:textId="77777777" w:rsidR="00284117" w:rsidRPr="00373646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>
              <w:rPr>
                <w:rFonts w:ascii="Angsana New" w:hAnsi="Angsana New"/>
                <w:sz w:val="30"/>
                <w:szCs w:val="30"/>
              </w:rPr>
              <w:t>6.50</w:t>
            </w:r>
            <w:r w:rsidR="00284117"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75562DDA" w14:textId="77777777" w:rsidTr="00741D98">
        <w:trPr>
          <w:trHeight w:hRule="exact" w:val="397"/>
        </w:trPr>
        <w:tc>
          <w:tcPr>
            <w:tcW w:w="5075" w:type="dxa"/>
            <w:tcBorders>
              <w:top w:val="nil"/>
              <w:bottom w:val="single" w:sz="4" w:space="0" w:color="auto"/>
            </w:tcBorders>
          </w:tcPr>
          <w:p w14:paraId="34D5CE1B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14:paraId="0950A1A7" w14:textId="77777777" w:rsidR="00284117" w:rsidRPr="00373646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0629E827" w14:textId="77777777" w:rsidR="006F0B95" w:rsidRPr="003463F0" w:rsidRDefault="006F0B95" w:rsidP="006F0B95">
      <w:pPr>
        <w:ind w:right="-871"/>
        <w:rPr>
          <w:rFonts w:ascii="Angsana New" w:hAnsi="Angsana New"/>
          <w:b/>
          <w:bCs/>
          <w:sz w:val="6"/>
          <w:szCs w:val="6"/>
          <w:highlight w:val="yellow"/>
        </w:rPr>
      </w:pPr>
    </w:p>
    <w:p w14:paraId="10BBDFA3" w14:textId="77777777" w:rsidR="006F0B95" w:rsidRPr="003463F0" w:rsidRDefault="006F0B95" w:rsidP="006F0B95">
      <w:pPr>
        <w:ind w:left="630" w:right="-871"/>
        <w:rPr>
          <w:rFonts w:ascii="Angsana New" w:hAnsi="Angsana New"/>
          <w:b/>
          <w:bCs/>
          <w:sz w:val="2"/>
          <w:szCs w:val="2"/>
          <w:highlight w:val="yellow"/>
        </w:rPr>
      </w:pPr>
    </w:p>
    <w:p w14:paraId="0F502BF7" w14:textId="77777777" w:rsidR="007C65B3" w:rsidRPr="00961A77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  <w:cs/>
        </w:rPr>
      </w:pPr>
    </w:p>
    <w:p w14:paraId="11B35982" w14:textId="77777777" w:rsidR="004F53F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t>เงินปันผลจ่ายและค่าตอบแทนกรรมการ</w:t>
      </w:r>
      <w:r w:rsidR="00265FB9" w:rsidRPr="00043560">
        <w:rPr>
          <w:rFonts w:ascii="Angsana New" w:hAnsi="Angsana New"/>
          <w:b/>
          <w:bCs/>
        </w:rPr>
        <w:tab/>
      </w:r>
    </w:p>
    <w:p w14:paraId="09645E35" w14:textId="658D350A" w:rsidR="002044D2" w:rsidRPr="00234D3D" w:rsidRDefault="002044D2" w:rsidP="00981F5B">
      <w:pPr>
        <w:ind w:left="658" w:right="-194" w:firstLine="523"/>
        <w:jc w:val="thaiDistribute"/>
        <w:rPr>
          <w:spacing w:val="-4"/>
        </w:rPr>
      </w:pPr>
      <w:r w:rsidRPr="002044D2">
        <w:rPr>
          <w:spacing w:val="-4"/>
          <w:cs/>
        </w:rPr>
        <w:t xml:space="preserve">เมื่อวันที่ </w:t>
      </w:r>
      <w:r w:rsidRPr="002044D2">
        <w:rPr>
          <w:spacing w:val="-4"/>
        </w:rPr>
        <w:t xml:space="preserve">26 </w:t>
      </w:r>
      <w:r w:rsidRPr="002044D2">
        <w:rPr>
          <w:spacing w:val="-4"/>
          <w:cs/>
        </w:rPr>
        <w:t xml:space="preserve">เมษายน </w:t>
      </w:r>
      <w:r w:rsidRPr="002044D2">
        <w:rPr>
          <w:spacing w:val="-4"/>
        </w:rPr>
        <w:t xml:space="preserve">2564 </w:t>
      </w:r>
      <w:r w:rsidRPr="002044D2">
        <w:rPr>
          <w:spacing w:val="-4"/>
          <w:cs/>
        </w:rPr>
        <w:t xml:space="preserve">ที่ประชุมสามัญผู้ถือหุ้นของบริษัทประจำปี </w:t>
      </w:r>
      <w:r w:rsidRPr="002044D2">
        <w:rPr>
          <w:spacing w:val="-4"/>
        </w:rPr>
        <w:t xml:space="preserve">2564 </w:t>
      </w:r>
      <w:r w:rsidRPr="002044D2">
        <w:rPr>
          <w:spacing w:val="-4"/>
          <w:cs/>
        </w:rPr>
        <w:t xml:space="preserve">ได้มีมติงดการจ่ายเงินปันผลสำหรับผลการดำเนินงานปี </w:t>
      </w:r>
      <w:r w:rsidRPr="002044D2">
        <w:rPr>
          <w:spacing w:val="-4"/>
        </w:rPr>
        <w:t xml:space="preserve">2563 </w:t>
      </w:r>
      <w:r w:rsidRPr="002044D2">
        <w:rPr>
          <w:spacing w:val="-4"/>
          <w:cs/>
        </w:rPr>
        <w:t xml:space="preserve">และมีการอนุมัติการจ่ายค่าตอบแทนกรรมการประจำปี </w:t>
      </w:r>
      <w:r w:rsidRPr="002044D2">
        <w:rPr>
          <w:spacing w:val="-4"/>
        </w:rPr>
        <w:t xml:space="preserve">2564 </w:t>
      </w:r>
      <w:r w:rsidRPr="002044D2">
        <w:rPr>
          <w:spacing w:val="-4"/>
          <w:cs/>
        </w:rPr>
        <w:t xml:space="preserve">เป็นเงินบำเหน็จกรรมการจำนวนเงิน </w:t>
      </w:r>
      <w:r w:rsidRPr="002044D2">
        <w:rPr>
          <w:spacing w:val="-4"/>
        </w:rPr>
        <w:t xml:space="preserve">18 </w:t>
      </w:r>
      <w:r w:rsidRPr="002044D2">
        <w:rPr>
          <w:spacing w:val="-4"/>
          <w:cs/>
        </w:rPr>
        <w:t>ล้านบาท และเบี้ยประชุมกรรมการในอัตราที่กำหนดไว้</w:t>
      </w:r>
    </w:p>
    <w:p w14:paraId="64D41B8E" w14:textId="77777777" w:rsidR="00643840" w:rsidRPr="00DF2980" w:rsidRDefault="00643840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38320734" w14:textId="77777777" w:rsidR="00575C04" w:rsidRDefault="0007672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ต้นทุนทางการเงิน</w:t>
      </w:r>
    </w:p>
    <w:p w14:paraId="724B2FF4" w14:textId="77777777" w:rsidR="0007672F" w:rsidRPr="003116E8" w:rsidRDefault="00DD33D8" w:rsidP="00981F5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194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2"/>
        <w:gridCol w:w="1356"/>
        <w:gridCol w:w="1356"/>
        <w:gridCol w:w="1356"/>
        <w:gridCol w:w="1357"/>
      </w:tblGrid>
      <w:tr w:rsidR="00953ACD" w:rsidRPr="003116E8" w14:paraId="2C9D9220" w14:textId="77777777" w:rsidTr="00981F5B">
        <w:tc>
          <w:tcPr>
            <w:tcW w:w="4402" w:type="dxa"/>
            <w:vMerge w:val="restart"/>
            <w:vAlign w:val="center"/>
          </w:tcPr>
          <w:p w14:paraId="497B8A38" w14:textId="77777777" w:rsidR="001C2C36" w:rsidRDefault="001C2C36" w:rsidP="00741D98">
            <w:pPr>
              <w:ind w:right="-108"/>
              <w:jc w:val="center"/>
            </w:pPr>
            <w:r>
              <w:rPr>
                <w:rFonts w:hint="cs"/>
                <w:cs/>
              </w:rPr>
              <w:t>รายการ</w:t>
            </w:r>
          </w:p>
          <w:p w14:paraId="23725372" w14:textId="1C32F2B6" w:rsidR="00953ACD" w:rsidRPr="003116E8" w:rsidRDefault="00953ACD" w:rsidP="00741D98">
            <w:pPr>
              <w:ind w:right="-108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 w:rsidR="003B0EAA">
              <w:rPr>
                <w:rFonts w:hint="cs"/>
                <w:cs/>
              </w:rPr>
              <w:t>งวด</w:t>
            </w:r>
            <w:r w:rsidR="001D178A">
              <w:rPr>
                <w:rFonts w:hint="cs"/>
                <w:cs/>
              </w:rPr>
              <w:t xml:space="preserve"> </w:t>
            </w:r>
            <w:r w:rsidR="009B73E2">
              <w:t>3</w:t>
            </w:r>
            <w:r w:rsidR="001D178A">
              <w:rPr>
                <w:rFonts w:hint="cs"/>
                <w:cs/>
              </w:rPr>
              <w:t xml:space="preserve"> เดือน </w:t>
            </w:r>
            <w:r w:rsidRPr="003116E8">
              <w:rPr>
                <w:cs/>
              </w:rPr>
              <w:t xml:space="preserve">สิ้นสุดวันที่ </w:t>
            </w:r>
            <w:r w:rsidR="009B73E2">
              <w:t>31</w:t>
            </w:r>
            <w:r w:rsidRPr="003116E8">
              <w:t xml:space="preserve"> </w:t>
            </w:r>
            <w:r w:rsidR="001D178A">
              <w:rPr>
                <w:rFonts w:hint="cs"/>
                <w:cs/>
              </w:rPr>
              <w:t>มีนาคม</w:t>
            </w:r>
          </w:p>
        </w:tc>
        <w:tc>
          <w:tcPr>
            <w:tcW w:w="2712" w:type="dxa"/>
            <w:gridSpan w:val="2"/>
          </w:tcPr>
          <w:p w14:paraId="73F812BB" w14:textId="77777777" w:rsidR="00953ACD" w:rsidRPr="003116E8" w:rsidRDefault="00953ACD" w:rsidP="00DD1E21">
            <w:pPr>
              <w:ind w:left="-94" w:right="-109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713" w:type="dxa"/>
            <w:gridSpan w:val="2"/>
          </w:tcPr>
          <w:p w14:paraId="0EF3735E" w14:textId="77777777" w:rsidR="00953ACD" w:rsidRPr="003116E8" w:rsidRDefault="00953ACD" w:rsidP="00DD1E21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814A5E" w:rsidRPr="003116E8" w14:paraId="4D772AF6" w14:textId="77777777" w:rsidTr="00981F5B">
        <w:tc>
          <w:tcPr>
            <w:tcW w:w="4402" w:type="dxa"/>
            <w:vMerge/>
            <w:tcBorders>
              <w:bottom w:val="single" w:sz="4" w:space="0" w:color="auto"/>
            </w:tcBorders>
          </w:tcPr>
          <w:p w14:paraId="33FB9936" w14:textId="77777777" w:rsidR="00953ACD" w:rsidRPr="003116E8" w:rsidRDefault="00953ACD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6318050" w14:textId="25F90F44"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1D178A">
              <w:rPr>
                <w:rFonts w:hint="cs"/>
                <w:cs/>
              </w:rPr>
              <w:t>5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41452C8" w14:textId="3A076F72"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="0044681B" w:rsidRPr="003116E8">
              <w:t>6</w:t>
            </w:r>
            <w:r w:rsidR="001D178A">
              <w:rPr>
                <w:rFonts w:hint="cs"/>
                <w:cs/>
              </w:rPr>
              <w:t>4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AB894B4" w14:textId="40A4928A" w:rsidR="00953ACD" w:rsidRPr="003116E8" w:rsidRDefault="00953ACD" w:rsidP="009A26A5">
            <w:pPr>
              <w:ind w:left="-108" w:right="-117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1D178A">
              <w:rPr>
                <w:rFonts w:hint="cs"/>
                <w:cs/>
              </w:rPr>
              <w:t>5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62D9341" w14:textId="20E35E30" w:rsidR="00953ACD" w:rsidRPr="003116E8" w:rsidRDefault="00953ACD" w:rsidP="009A26A5">
            <w:pPr>
              <w:ind w:left="-108" w:right="-117"/>
              <w:jc w:val="center"/>
            </w:pPr>
            <w:r w:rsidRPr="003116E8">
              <w:rPr>
                <w:cs/>
              </w:rPr>
              <w:t>2</w:t>
            </w:r>
            <w:r w:rsidR="0044681B" w:rsidRPr="003116E8">
              <w:t>56</w:t>
            </w:r>
            <w:r w:rsidR="001D178A">
              <w:rPr>
                <w:rFonts w:hint="cs"/>
                <w:cs/>
              </w:rPr>
              <w:t>4</w:t>
            </w:r>
          </w:p>
        </w:tc>
      </w:tr>
      <w:tr w:rsidR="002B060F" w:rsidRPr="003116E8" w14:paraId="5CB8169D" w14:textId="77777777" w:rsidTr="00981F5B">
        <w:tc>
          <w:tcPr>
            <w:tcW w:w="4402" w:type="dxa"/>
            <w:tcBorders>
              <w:top w:val="nil"/>
              <w:bottom w:val="nil"/>
            </w:tcBorders>
          </w:tcPr>
          <w:p w14:paraId="0BD20B1A" w14:textId="77777777" w:rsidR="002B060F" w:rsidRPr="003116E8" w:rsidRDefault="002B060F" w:rsidP="00984C9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1400A3C3" w14:textId="5B61DDE2" w:rsidR="002B060F" w:rsidRPr="00825B15" w:rsidRDefault="00825B15" w:rsidP="006B03C6">
            <w:pPr>
              <w:ind w:right="60"/>
              <w:jc w:val="right"/>
            </w:pPr>
            <w:r w:rsidRPr="00825B15">
              <w:t>116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779735F8" w14:textId="2C863145" w:rsidR="002B060F" w:rsidRPr="00825B15" w:rsidRDefault="001D178A" w:rsidP="003B0EAA">
            <w:pPr>
              <w:ind w:right="60"/>
              <w:jc w:val="right"/>
            </w:pPr>
            <w:r w:rsidRPr="00825B15">
              <w:rPr>
                <w:rFonts w:hint="cs"/>
                <w:cs/>
              </w:rPr>
              <w:t>719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7EFE6BE4" w14:textId="1B3943E5" w:rsidR="002B060F" w:rsidRPr="00825B15" w:rsidRDefault="00CE74C2" w:rsidP="004D1A40">
            <w:pPr>
              <w:ind w:right="60"/>
              <w:jc w:val="right"/>
            </w:pPr>
            <w:r w:rsidRPr="00825B15">
              <w:t>53</w:t>
            </w:r>
          </w:p>
        </w:tc>
        <w:tc>
          <w:tcPr>
            <w:tcW w:w="1357" w:type="dxa"/>
            <w:tcBorders>
              <w:top w:val="nil"/>
              <w:bottom w:val="nil"/>
            </w:tcBorders>
          </w:tcPr>
          <w:p w14:paraId="017E1353" w14:textId="0B23EDB1" w:rsidR="002B060F" w:rsidRPr="002B509A" w:rsidRDefault="001D178A" w:rsidP="00DF327E">
            <w:pPr>
              <w:ind w:right="60"/>
              <w:jc w:val="right"/>
            </w:pPr>
            <w:r>
              <w:rPr>
                <w:rFonts w:hint="cs"/>
                <w:cs/>
              </w:rPr>
              <w:t>327</w:t>
            </w:r>
          </w:p>
        </w:tc>
      </w:tr>
      <w:tr w:rsidR="002B060F" w:rsidRPr="003116E8" w14:paraId="78E47E59" w14:textId="77777777" w:rsidTr="00981F5B">
        <w:tc>
          <w:tcPr>
            <w:tcW w:w="4402" w:type="dxa"/>
            <w:tcBorders>
              <w:top w:val="nil"/>
              <w:bottom w:val="nil"/>
            </w:tcBorders>
          </w:tcPr>
          <w:p w14:paraId="1D487F79" w14:textId="77777777"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014EFC42" w14:textId="4E2FF7AE" w:rsidR="002B060F" w:rsidRPr="00825B15" w:rsidRDefault="00C22AD8" w:rsidP="006B03C6">
            <w:pPr>
              <w:ind w:right="60"/>
              <w:jc w:val="right"/>
            </w:pPr>
            <w:r w:rsidRPr="00825B15">
              <w:t>23</w:t>
            </w:r>
            <w:r w:rsidR="00825B15" w:rsidRPr="00825B15">
              <w:t>,2</w:t>
            </w:r>
            <w:r w:rsidR="00E07A6E">
              <w:t>2</w:t>
            </w:r>
            <w:r w:rsidR="00825B15" w:rsidRPr="00825B15">
              <w:t>7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4E302566" w14:textId="608865D0" w:rsidR="002B060F" w:rsidRPr="00825B15" w:rsidRDefault="002B509A" w:rsidP="003B0EAA">
            <w:pPr>
              <w:ind w:right="60"/>
              <w:jc w:val="right"/>
            </w:pPr>
            <w:r w:rsidRPr="00825B15">
              <w:t>23,</w:t>
            </w:r>
            <w:r w:rsidR="001D178A" w:rsidRPr="00825B15">
              <w:rPr>
                <w:rFonts w:hint="cs"/>
                <w:cs/>
              </w:rPr>
              <w:t>227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2817A774" w14:textId="3D6D803A" w:rsidR="002B060F" w:rsidRPr="00825B15" w:rsidRDefault="00CA5DAF" w:rsidP="002D0E92">
            <w:pPr>
              <w:ind w:right="60"/>
              <w:jc w:val="right"/>
            </w:pPr>
            <w:r w:rsidRPr="00825B15">
              <w:t>23,</w:t>
            </w:r>
            <w:r w:rsidR="00CE74C2" w:rsidRPr="00825B15">
              <w:t>227</w:t>
            </w:r>
          </w:p>
        </w:tc>
        <w:tc>
          <w:tcPr>
            <w:tcW w:w="1357" w:type="dxa"/>
            <w:tcBorders>
              <w:top w:val="nil"/>
              <w:bottom w:val="nil"/>
            </w:tcBorders>
          </w:tcPr>
          <w:p w14:paraId="2E7FD393" w14:textId="5DED54BC" w:rsidR="002B060F" w:rsidRPr="002B509A" w:rsidRDefault="002B509A" w:rsidP="00DF327E">
            <w:pPr>
              <w:ind w:right="60"/>
              <w:jc w:val="right"/>
            </w:pPr>
            <w:r>
              <w:t>23,</w:t>
            </w:r>
            <w:r w:rsidR="001D178A">
              <w:rPr>
                <w:rFonts w:hint="cs"/>
                <w:cs/>
              </w:rPr>
              <w:t>227</w:t>
            </w:r>
          </w:p>
        </w:tc>
      </w:tr>
      <w:tr w:rsidR="002B060F" w:rsidRPr="003116E8" w14:paraId="612E0ABE" w14:textId="77777777" w:rsidTr="00981F5B">
        <w:tc>
          <w:tcPr>
            <w:tcW w:w="4402" w:type="dxa"/>
            <w:tcBorders>
              <w:top w:val="nil"/>
            </w:tcBorders>
          </w:tcPr>
          <w:p w14:paraId="70D01543" w14:textId="77777777"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56" w:type="dxa"/>
            <w:tcBorders>
              <w:top w:val="nil"/>
            </w:tcBorders>
          </w:tcPr>
          <w:p w14:paraId="79CCB222" w14:textId="77777777" w:rsidR="002B060F" w:rsidRPr="00825B15" w:rsidRDefault="00CA5DAF" w:rsidP="006B03C6">
            <w:pPr>
              <w:ind w:right="61"/>
              <w:jc w:val="right"/>
            </w:pPr>
            <w:r w:rsidRPr="00825B15">
              <w:t>17</w:t>
            </w:r>
            <w:r w:rsidR="003546A2" w:rsidRPr="00825B15">
              <w:t>4</w:t>
            </w:r>
          </w:p>
        </w:tc>
        <w:tc>
          <w:tcPr>
            <w:tcW w:w="1356" w:type="dxa"/>
            <w:tcBorders>
              <w:top w:val="nil"/>
            </w:tcBorders>
          </w:tcPr>
          <w:p w14:paraId="3CDAB9DD" w14:textId="77777777" w:rsidR="002B060F" w:rsidRPr="00825B15" w:rsidRDefault="002B060F" w:rsidP="003B0EAA">
            <w:pPr>
              <w:ind w:right="60"/>
              <w:jc w:val="right"/>
            </w:pPr>
            <w:r w:rsidRPr="00825B15">
              <w:rPr>
                <w:rFonts w:hint="cs"/>
                <w:cs/>
              </w:rPr>
              <w:t>17</w:t>
            </w:r>
            <w:r w:rsidR="002B509A" w:rsidRPr="00825B15">
              <w:t>4</w:t>
            </w:r>
          </w:p>
        </w:tc>
        <w:tc>
          <w:tcPr>
            <w:tcW w:w="1356" w:type="dxa"/>
            <w:tcBorders>
              <w:top w:val="nil"/>
            </w:tcBorders>
          </w:tcPr>
          <w:p w14:paraId="2E192256" w14:textId="77777777" w:rsidR="002B060F" w:rsidRPr="00825B15" w:rsidRDefault="00CA5DAF" w:rsidP="00DD1E21">
            <w:pPr>
              <w:ind w:right="61"/>
              <w:jc w:val="right"/>
            </w:pPr>
            <w:r w:rsidRPr="00825B15">
              <w:t>17</w:t>
            </w:r>
            <w:r w:rsidR="003546A2" w:rsidRPr="00825B15">
              <w:t>4</w:t>
            </w:r>
          </w:p>
        </w:tc>
        <w:tc>
          <w:tcPr>
            <w:tcW w:w="1357" w:type="dxa"/>
            <w:tcBorders>
              <w:top w:val="nil"/>
            </w:tcBorders>
          </w:tcPr>
          <w:p w14:paraId="154708EC" w14:textId="77777777" w:rsidR="002B060F" w:rsidRPr="002B509A" w:rsidRDefault="002B060F" w:rsidP="00DF327E">
            <w:pPr>
              <w:ind w:right="60"/>
              <w:jc w:val="right"/>
            </w:pPr>
            <w:r w:rsidRPr="002B509A">
              <w:rPr>
                <w:rFonts w:hint="cs"/>
                <w:cs/>
              </w:rPr>
              <w:t>17</w:t>
            </w:r>
            <w:r w:rsidR="002B509A">
              <w:t>4</w:t>
            </w:r>
          </w:p>
        </w:tc>
      </w:tr>
      <w:tr w:rsidR="002B060F" w:rsidRPr="003116E8" w14:paraId="05D1E2AA" w14:textId="77777777" w:rsidTr="00981F5B">
        <w:tc>
          <w:tcPr>
            <w:tcW w:w="4402" w:type="dxa"/>
          </w:tcPr>
          <w:p w14:paraId="3E5F0007" w14:textId="77777777"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56" w:type="dxa"/>
          </w:tcPr>
          <w:p w14:paraId="5D90E0B0" w14:textId="1C153EA6" w:rsidR="002B060F" w:rsidRPr="00825B15" w:rsidRDefault="00825B15" w:rsidP="006B03C6">
            <w:pPr>
              <w:ind w:right="60"/>
              <w:jc w:val="right"/>
            </w:pPr>
            <w:r w:rsidRPr="00825B15">
              <w:t>23,517</w:t>
            </w:r>
          </w:p>
        </w:tc>
        <w:tc>
          <w:tcPr>
            <w:tcW w:w="1356" w:type="dxa"/>
          </w:tcPr>
          <w:p w14:paraId="1A08991B" w14:textId="5DA43193" w:rsidR="002B060F" w:rsidRPr="00825B15" w:rsidRDefault="00DF327E" w:rsidP="00DF327E">
            <w:pPr>
              <w:ind w:right="60"/>
              <w:jc w:val="right"/>
            </w:pPr>
            <w:r w:rsidRPr="00825B15">
              <w:rPr>
                <w:rFonts w:hint="cs"/>
                <w:cs/>
              </w:rPr>
              <w:t>2</w:t>
            </w:r>
            <w:r w:rsidR="001D178A" w:rsidRPr="00825B15">
              <w:rPr>
                <w:rFonts w:hint="cs"/>
                <w:cs/>
              </w:rPr>
              <w:t>4</w:t>
            </w:r>
            <w:r w:rsidR="002B060F" w:rsidRPr="00825B15">
              <w:rPr>
                <w:rFonts w:hint="cs"/>
                <w:cs/>
              </w:rPr>
              <w:t>,</w:t>
            </w:r>
            <w:r w:rsidR="001D178A" w:rsidRPr="00825B15">
              <w:rPr>
                <w:rFonts w:hint="cs"/>
                <w:cs/>
              </w:rPr>
              <w:t>120</w:t>
            </w:r>
          </w:p>
        </w:tc>
        <w:tc>
          <w:tcPr>
            <w:tcW w:w="1356" w:type="dxa"/>
          </w:tcPr>
          <w:p w14:paraId="56E65A21" w14:textId="60E95F1A" w:rsidR="002B060F" w:rsidRPr="00825B15" w:rsidRDefault="00825B15" w:rsidP="00DD1E21">
            <w:pPr>
              <w:ind w:right="60"/>
              <w:jc w:val="right"/>
            </w:pPr>
            <w:r w:rsidRPr="00825B15">
              <w:t>23,454</w:t>
            </w:r>
          </w:p>
        </w:tc>
        <w:tc>
          <w:tcPr>
            <w:tcW w:w="1357" w:type="dxa"/>
          </w:tcPr>
          <w:p w14:paraId="5E1C7C1A" w14:textId="5A13B436" w:rsidR="002B060F" w:rsidRPr="002B509A" w:rsidRDefault="002B060F" w:rsidP="00DF327E">
            <w:pPr>
              <w:ind w:right="60"/>
              <w:jc w:val="right"/>
            </w:pPr>
            <w:r w:rsidRPr="002B509A">
              <w:rPr>
                <w:rFonts w:hint="cs"/>
                <w:cs/>
              </w:rPr>
              <w:t>2</w:t>
            </w:r>
            <w:r w:rsidR="001D178A">
              <w:rPr>
                <w:rFonts w:hint="cs"/>
                <w:cs/>
              </w:rPr>
              <w:t>3</w:t>
            </w:r>
            <w:r w:rsidR="002B509A">
              <w:t>,</w:t>
            </w:r>
            <w:r w:rsidR="001D178A">
              <w:rPr>
                <w:rFonts w:hint="cs"/>
                <w:cs/>
              </w:rPr>
              <w:t>728</w:t>
            </w:r>
          </w:p>
        </w:tc>
      </w:tr>
    </w:tbl>
    <w:p w14:paraId="01AD7C5E" w14:textId="77777777" w:rsidR="00DF2980" w:rsidRDefault="00DF2980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7788D7A5" w14:textId="77777777"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57C5C94E" w14:textId="77777777"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59C8A98C" w14:textId="77777777"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021D5580" w14:textId="77777777"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3A65C9B8" w14:textId="77777777"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0F244052" w14:textId="1905F95C"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153C0B3A" w14:textId="3B876A84" w:rsidR="004604DF" w:rsidRDefault="004604DF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550E1781" w14:textId="18A889A1" w:rsidR="004604DF" w:rsidRDefault="004604DF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14B4B032" w14:textId="72D8254F" w:rsidR="004604DF" w:rsidRDefault="004604DF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691C3BE9" w14:textId="7B334F5B" w:rsidR="004604DF" w:rsidRDefault="004604DF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7A783D9B" w14:textId="71E064B5" w:rsidR="004604DF" w:rsidRDefault="004604DF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48846844" w14:textId="77777777" w:rsidR="004604DF" w:rsidRPr="003B2FDE" w:rsidRDefault="004604DF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7CC44C79" w14:textId="77777777" w:rsidR="00373E9F" w:rsidRPr="008A467F" w:rsidRDefault="00575C0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lastRenderedPageBreak/>
        <w:t>ภาษีเงินได้</w:t>
      </w:r>
    </w:p>
    <w:p w14:paraId="11B6B120" w14:textId="6C79ADDB" w:rsidR="008A467F" w:rsidRDefault="00D93379" w:rsidP="00CA59E0">
      <w:pPr>
        <w:ind w:left="616" w:right="-96" w:firstLine="350"/>
        <w:jc w:val="thaiDistribute"/>
        <w:rPr>
          <w:spacing w:val="-2"/>
        </w:rPr>
      </w:pPr>
      <w:r w:rsidRPr="00D474D1">
        <w:rPr>
          <w:spacing w:val="-4"/>
          <w:cs/>
        </w:rPr>
        <w:t>ภาษีเงินได้นิติบุคคล</w:t>
      </w:r>
      <w:r w:rsidR="008472CE" w:rsidRPr="00D474D1">
        <w:rPr>
          <w:spacing w:val="-4"/>
          <w:cs/>
        </w:rPr>
        <w:t>ทางภาษีของบริษัทและบริษัทย่อย สำหรับงวด</w:t>
      </w:r>
      <w:r w:rsidR="003B1209">
        <w:rPr>
          <w:rFonts w:hint="cs"/>
          <w:spacing w:val="-4"/>
          <w:cs/>
        </w:rPr>
        <w:t>สาม</w:t>
      </w:r>
      <w:r w:rsidR="00D95BC5" w:rsidRPr="00863D33">
        <w:rPr>
          <w:rFonts w:hint="cs"/>
          <w:spacing w:val="-4"/>
          <w:cs/>
        </w:rPr>
        <w:t>เดือน</w:t>
      </w:r>
      <w:r w:rsidR="000D639B" w:rsidRPr="00863D33">
        <w:rPr>
          <w:spacing w:val="-4"/>
          <w:cs/>
        </w:rPr>
        <w:t>สิ้นสุดวันที่</w:t>
      </w:r>
      <w:r w:rsidR="003F3DE6" w:rsidRPr="00863D33">
        <w:rPr>
          <w:rFonts w:hint="cs"/>
          <w:spacing w:val="-4"/>
          <w:cs/>
        </w:rPr>
        <w:t xml:space="preserve"> </w:t>
      </w:r>
      <w:r w:rsidR="00963F63">
        <w:rPr>
          <w:spacing w:val="-4"/>
        </w:rPr>
        <w:t>31</w:t>
      </w:r>
      <w:r w:rsidR="00863D33" w:rsidRPr="00863D33">
        <w:rPr>
          <w:rFonts w:hint="cs"/>
          <w:spacing w:val="-4"/>
          <w:cs/>
        </w:rPr>
        <w:t xml:space="preserve"> </w:t>
      </w:r>
      <w:r w:rsidR="001D178A">
        <w:rPr>
          <w:rFonts w:hint="cs"/>
          <w:spacing w:val="-4"/>
          <w:cs/>
        </w:rPr>
        <w:t>มีนาคม</w:t>
      </w:r>
      <w:r w:rsidR="00863D33">
        <w:rPr>
          <w:rFonts w:hint="cs"/>
          <w:spacing w:val="-2"/>
          <w:cs/>
        </w:rPr>
        <w:t xml:space="preserve"> </w:t>
      </w:r>
      <w:r w:rsidR="00963F63">
        <w:rPr>
          <w:spacing w:val="-2"/>
        </w:rPr>
        <w:t>2565</w:t>
      </w:r>
      <w:r w:rsidR="0090412D">
        <w:rPr>
          <w:rFonts w:hint="cs"/>
          <w:spacing w:val="-2"/>
          <w:cs/>
        </w:rPr>
        <w:t xml:space="preserve"> </w:t>
      </w:r>
      <w:r w:rsidR="00D95BC5">
        <w:rPr>
          <w:spacing w:val="-2"/>
          <w:cs/>
        </w:rPr>
        <w:t xml:space="preserve">และ </w:t>
      </w:r>
      <w:r w:rsidR="00963F63">
        <w:rPr>
          <w:spacing w:val="-6"/>
        </w:rPr>
        <w:t>2564</w:t>
      </w:r>
      <w:r w:rsidR="008472CE" w:rsidRPr="00D64016">
        <w:rPr>
          <w:spacing w:val="-6"/>
          <w:cs/>
        </w:rPr>
        <w:t xml:space="preserve"> คำนวณจากกำไร</w:t>
      </w:r>
      <w:r w:rsidRPr="00D64016">
        <w:rPr>
          <w:rFonts w:hint="cs"/>
          <w:spacing w:val="-6"/>
          <w:cs/>
        </w:rPr>
        <w:t>หรือขาดทุน</w:t>
      </w:r>
      <w:r w:rsidR="008472CE" w:rsidRPr="00D64016">
        <w:rPr>
          <w:spacing w:val="-6"/>
          <w:cs/>
        </w:rPr>
        <w:t>ทางบัญชี ปรับปรุงด้วยรายได้และรายจ่ายอื่นบางรายการที่ได้รับการยกเว้นภาษีเงิน</w:t>
      </w:r>
      <w:r w:rsidR="008472CE" w:rsidRPr="00BD6D7A">
        <w:rPr>
          <w:spacing w:val="-2"/>
          <w:cs/>
        </w:rPr>
        <w:t xml:space="preserve">ได้ เช่น เงินปันผลรับ หรือเป็นรายจ่ายที่ต้องห้ามในการคำนวณภาษีเงินได้ เช่น </w:t>
      </w:r>
      <w:r w:rsidR="001C63C4">
        <w:rPr>
          <w:rFonts w:hint="cs"/>
          <w:spacing w:val="-2"/>
          <w:cs/>
        </w:rPr>
        <w:t>ผลขาดทุนด้านเครดิตที่คาดว่าจะเกิดขึ้น</w:t>
      </w:r>
      <w:r w:rsidR="008472CE" w:rsidRPr="00BD6D7A">
        <w:rPr>
          <w:spacing w:val="-2"/>
          <w:cs/>
        </w:rPr>
        <w:t xml:space="preserve"> ขาดทุนจากการด้อยค่า เป็นต้น</w:t>
      </w:r>
    </w:p>
    <w:p w14:paraId="28B5D325" w14:textId="77777777" w:rsidR="00475240" w:rsidRPr="00475240" w:rsidRDefault="00475240" w:rsidP="00DE242A">
      <w:pPr>
        <w:tabs>
          <w:tab w:val="left" w:pos="616"/>
        </w:tabs>
        <w:ind w:left="462" w:right="-56" w:firstLine="490"/>
        <w:jc w:val="thaiDistribute"/>
        <w:rPr>
          <w:spacing w:val="-2"/>
          <w:sz w:val="4"/>
          <w:szCs w:val="4"/>
          <w:cs/>
        </w:rPr>
      </w:pPr>
    </w:p>
    <w:p w14:paraId="627206F5" w14:textId="77777777" w:rsidR="00C54180" w:rsidRDefault="00C54180" w:rsidP="003B2FDE">
      <w:pPr>
        <w:tabs>
          <w:tab w:val="left" w:pos="616"/>
        </w:tabs>
        <w:ind w:left="462" w:right="-56" w:firstLine="490"/>
        <w:jc w:val="thaiDistribute"/>
        <w:outlineLvl w:val="0"/>
        <w:rPr>
          <w:spacing w:val="-2"/>
        </w:rPr>
      </w:pPr>
      <w:r w:rsidRPr="00BD6D7A">
        <w:rPr>
          <w:spacing w:val="-2"/>
          <w:cs/>
        </w:rPr>
        <w:t xml:space="preserve">บริษัทคำนวณภาษีเงินได้นิติบุคคลในอัตราร้อยละ </w:t>
      </w:r>
      <w:r w:rsidR="00FD16E2">
        <w:rPr>
          <w:spacing w:val="-2"/>
        </w:rPr>
        <w:t>20</w:t>
      </w:r>
    </w:p>
    <w:p w14:paraId="4B81E103" w14:textId="213DAF65" w:rsidR="00D31DB6" w:rsidRPr="00D31DB6" w:rsidRDefault="00D31DB6" w:rsidP="003B2FDE">
      <w:pPr>
        <w:tabs>
          <w:tab w:val="left" w:pos="616"/>
        </w:tabs>
        <w:ind w:left="462" w:right="-56" w:firstLine="490"/>
        <w:jc w:val="thaiDistribute"/>
        <w:outlineLvl w:val="0"/>
        <w:rPr>
          <w:spacing w:val="-2"/>
          <w:cs/>
        </w:rPr>
      </w:pPr>
      <w:r w:rsidRPr="00D31DB6">
        <w:rPr>
          <w:rFonts w:hint="cs"/>
          <w:spacing w:val="-2"/>
          <w:cs/>
        </w:rPr>
        <w:t>ภาษีเงินได้นิติบุคคลของบริษัทย่อย</w:t>
      </w:r>
      <w:r w:rsidR="007E4D83">
        <w:rPr>
          <w:rFonts w:hint="cs"/>
          <w:spacing w:val="-2"/>
          <w:cs/>
        </w:rPr>
        <w:t xml:space="preserve"> คำนวณในอัตราร้อยละ</w:t>
      </w:r>
      <w:r w:rsidR="007E4D83">
        <w:rPr>
          <w:spacing w:val="-2"/>
        </w:rPr>
        <w:t xml:space="preserve"> </w:t>
      </w:r>
      <w:r w:rsidR="006D5488">
        <w:rPr>
          <w:spacing w:val="-2"/>
        </w:rPr>
        <w:t xml:space="preserve">15 </w:t>
      </w:r>
      <w:r w:rsidR="006D5488">
        <w:rPr>
          <w:rFonts w:hint="cs"/>
          <w:spacing w:val="-2"/>
          <w:cs/>
        </w:rPr>
        <w:t xml:space="preserve">และ </w:t>
      </w:r>
      <w:r w:rsidR="00FD16E2">
        <w:rPr>
          <w:spacing w:val="-2"/>
        </w:rPr>
        <w:t>20</w:t>
      </w:r>
    </w:p>
    <w:p w14:paraId="50A1FB2B" w14:textId="5434F248" w:rsidR="006915FF" w:rsidRPr="00854B38" w:rsidRDefault="001A1DE2" w:rsidP="00854B38">
      <w:pPr>
        <w:ind w:left="966" w:right="-199"/>
        <w:jc w:val="thaiDistribute"/>
        <w:rPr>
          <w:spacing w:val="-2"/>
        </w:rPr>
      </w:pPr>
      <w:r w:rsidRPr="00BD6D7A">
        <w:rPr>
          <w:spacing w:val="-2"/>
          <w:cs/>
        </w:rPr>
        <w:t>ค่าใช้จ่ายภาษีเงินได้ที่รับรู้ในงบกำไรขาดทุน ประกอบด้วย</w:t>
      </w:r>
    </w:p>
    <w:p w14:paraId="712D7A9B" w14:textId="77777777" w:rsidR="00EB0A45" w:rsidRPr="003116E8" w:rsidRDefault="00FB111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77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2"/>
        <w:gridCol w:w="1259"/>
        <w:gridCol w:w="1260"/>
        <w:gridCol w:w="1260"/>
        <w:gridCol w:w="1260"/>
      </w:tblGrid>
      <w:tr w:rsidR="00EB0A45" w:rsidRPr="003116E8" w14:paraId="3BABEBF3" w14:textId="77777777" w:rsidTr="00DD1E21">
        <w:trPr>
          <w:trHeight w:val="227"/>
        </w:trPr>
        <w:tc>
          <w:tcPr>
            <w:tcW w:w="4732" w:type="dxa"/>
            <w:vMerge w:val="restart"/>
            <w:vAlign w:val="center"/>
          </w:tcPr>
          <w:p w14:paraId="78C59247" w14:textId="77777777" w:rsidR="00EB0A45" w:rsidRPr="003116E8" w:rsidRDefault="00EB0A45" w:rsidP="00DD1E21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14:paraId="4E89A54E" w14:textId="16F531D9" w:rsidR="00EB0A45" w:rsidRPr="003116E8" w:rsidRDefault="00EB0A45" w:rsidP="00DF327E">
            <w:pPr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สำหรับงวด</w:t>
            </w:r>
            <w:r w:rsidR="00C91C8A">
              <w:rPr>
                <w:rFonts w:ascii="Angsana New" w:hAnsi="Angsana New" w:hint="cs"/>
                <w:cs/>
              </w:rPr>
              <w:t xml:space="preserve"> </w:t>
            </w:r>
            <w:r w:rsidR="009B73E2">
              <w:rPr>
                <w:rFonts w:ascii="Angsana New" w:hAnsi="Angsana New"/>
              </w:rPr>
              <w:t>3</w:t>
            </w:r>
            <w:r w:rsidR="00C91C8A">
              <w:rPr>
                <w:rFonts w:ascii="Angsana New" w:hAnsi="Angsana New" w:hint="cs"/>
                <w:cs/>
              </w:rPr>
              <w:t xml:space="preserve"> เดือน </w:t>
            </w:r>
            <w:r w:rsidRPr="003116E8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="009B73E2">
              <w:rPr>
                <w:rFonts w:ascii="Angsana New" w:hAnsi="Angsana New"/>
              </w:rPr>
              <w:t>31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C91C8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519" w:type="dxa"/>
            <w:gridSpan w:val="2"/>
          </w:tcPr>
          <w:p w14:paraId="11977063" w14:textId="77777777" w:rsidR="00EB0A45" w:rsidRPr="003116E8" w:rsidRDefault="00EB0A45" w:rsidP="00DD1E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9BF51A4" w14:textId="77777777" w:rsidR="00EB0A45" w:rsidRPr="003116E8" w:rsidRDefault="00EB0A45" w:rsidP="00DD1E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B0A45" w:rsidRPr="003116E8" w14:paraId="280733BF" w14:textId="77777777" w:rsidTr="00DE242A">
        <w:trPr>
          <w:trHeight w:val="227"/>
        </w:trPr>
        <w:tc>
          <w:tcPr>
            <w:tcW w:w="4732" w:type="dxa"/>
            <w:vMerge/>
            <w:tcBorders>
              <w:bottom w:val="single" w:sz="4" w:space="0" w:color="auto"/>
            </w:tcBorders>
          </w:tcPr>
          <w:p w14:paraId="4D87AE5B" w14:textId="77777777" w:rsidR="00EB0A45" w:rsidRPr="003116E8" w:rsidRDefault="00EB0A45" w:rsidP="00DD1E2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938B42B" w14:textId="34B054D2" w:rsidR="00EB0A45" w:rsidRPr="003116E8" w:rsidRDefault="00EB0A45" w:rsidP="000A474B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C91C8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64D107" w14:textId="43160C78" w:rsidR="00EB0A45" w:rsidRPr="003116E8" w:rsidRDefault="00EB0A45" w:rsidP="00756067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C91C8A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B3D99B" w14:textId="6D7F5EFF" w:rsidR="00EB0A45" w:rsidRPr="003116E8" w:rsidRDefault="00EB0A45" w:rsidP="000A474B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C91C8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AFBD8B" w14:textId="39AE3BCD" w:rsidR="00EB0A45" w:rsidRPr="003116E8" w:rsidRDefault="00EB0A45" w:rsidP="00DD1E21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C91C8A">
              <w:rPr>
                <w:rFonts w:ascii="Angsana New" w:hAnsi="Angsana New" w:hint="cs"/>
                <w:cs/>
              </w:rPr>
              <w:t>4</w:t>
            </w:r>
          </w:p>
        </w:tc>
      </w:tr>
      <w:tr w:rsidR="00DF327E" w:rsidRPr="003116E8" w14:paraId="64973D85" w14:textId="77777777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806FD" w14:textId="77777777" w:rsidR="00DF327E" w:rsidRPr="003116E8" w:rsidRDefault="00DF327E" w:rsidP="00DD1E2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0DF8A" w14:textId="3D19E251" w:rsidR="00DF327E" w:rsidRPr="00825B15" w:rsidRDefault="00825B15" w:rsidP="00254CEB">
            <w:pPr>
              <w:ind w:left="-108" w:right="67"/>
              <w:jc w:val="right"/>
            </w:pPr>
            <w:r w:rsidRPr="00825B15">
              <w:t>22,069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CA3D8" w14:textId="47D19D03" w:rsidR="00DF327E" w:rsidRPr="00825B15" w:rsidRDefault="00C91C8A" w:rsidP="00C91C8A">
            <w:pPr>
              <w:ind w:left="-108" w:right="67"/>
              <w:jc w:val="right"/>
              <w:rPr>
                <w:cs/>
              </w:rPr>
            </w:pPr>
            <w:r w:rsidRPr="00825B15">
              <w:rPr>
                <w:rFonts w:hint="cs"/>
                <w:cs/>
              </w:rPr>
              <w:t>17</w:t>
            </w:r>
            <w:r w:rsidR="008E739F" w:rsidRPr="00825B15">
              <w:t>,</w:t>
            </w:r>
            <w:r w:rsidRPr="00825B15">
              <w:rPr>
                <w:rFonts w:hint="cs"/>
                <w:cs/>
              </w:rPr>
              <w:t>264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69931" w14:textId="77777777" w:rsidR="00DF327E" w:rsidRPr="00825B15" w:rsidRDefault="00DF327E" w:rsidP="002B2206">
            <w:pPr>
              <w:ind w:right="380"/>
              <w:jc w:val="right"/>
            </w:pPr>
            <w:r w:rsidRPr="00825B15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FD33B" w14:textId="77777777" w:rsidR="00DF327E" w:rsidRPr="008E739F" w:rsidRDefault="00DF327E" w:rsidP="00F51190">
            <w:pPr>
              <w:ind w:right="380"/>
              <w:jc w:val="right"/>
            </w:pPr>
            <w:r w:rsidRPr="008E739F">
              <w:rPr>
                <w:rFonts w:hint="cs"/>
                <w:cs/>
              </w:rPr>
              <w:t>-</w:t>
            </w:r>
          </w:p>
        </w:tc>
      </w:tr>
      <w:tr w:rsidR="00DF327E" w:rsidRPr="003116E8" w14:paraId="650AD9B3" w14:textId="77777777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01546" w14:textId="77777777" w:rsidR="00DF327E" w:rsidRPr="003116E8" w:rsidRDefault="00DF327E" w:rsidP="00DD1E2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CDEDD" w14:textId="77777777" w:rsidR="00DF327E" w:rsidRPr="00825B15" w:rsidRDefault="00DF327E" w:rsidP="00FF5875">
            <w:pPr>
              <w:ind w:left="-108" w:right="67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ECC94" w14:textId="77777777" w:rsidR="00DF327E" w:rsidRPr="00825B15" w:rsidRDefault="00DF327E" w:rsidP="006F346A">
            <w:pPr>
              <w:ind w:left="-108" w:right="215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B3331" w14:textId="77777777" w:rsidR="00DF327E" w:rsidRPr="00825B15" w:rsidRDefault="00DF327E" w:rsidP="00DD1E21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7A827" w14:textId="77777777" w:rsidR="00DF327E" w:rsidRPr="008E739F" w:rsidRDefault="00DF327E" w:rsidP="006F346A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</w:tr>
      <w:tr w:rsidR="008E739F" w:rsidRPr="003116E8" w14:paraId="72B979FE" w14:textId="77777777" w:rsidTr="00011D27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E99D7" w14:textId="77777777" w:rsidR="008E739F" w:rsidRPr="003116E8" w:rsidRDefault="008E739F" w:rsidP="008E739F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C9F0" w14:textId="4A57825A" w:rsidR="008E739F" w:rsidRPr="00825B15" w:rsidRDefault="00825B15" w:rsidP="008E739F">
            <w:pPr>
              <w:ind w:left="-108" w:right="67"/>
              <w:jc w:val="right"/>
            </w:pPr>
            <w:r w:rsidRPr="00825B15">
              <w:t>14,974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C757" w14:textId="285DF866" w:rsidR="008E739F" w:rsidRPr="00825B15" w:rsidRDefault="00C91C8A" w:rsidP="008E739F">
            <w:pPr>
              <w:ind w:left="-108" w:right="67"/>
              <w:jc w:val="right"/>
              <w:rPr>
                <w:rFonts w:ascii="Angsana New" w:hAnsi="Angsana New"/>
              </w:rPr>
            </w:pPr>
            <w:r w:rsidRPr="00825B15">
              <w:rPr>
                <w:rFonts w:hint="cs"/>
                <w:cs/>
              </w:rPr>
              <w:t>16</w:t>
            </w:r>
            <w:r w:rsidR="008E739F" w:rsidRPr="00825B15">
              <w:t>,</w:t>
            </w:r>
            <w:r w:rsidRPr="00825B15">
              <w:rPr>
                <w:rFonts w:hint="cs"/>
                <w:cs/>
              </w:rPr>
              <w:t>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3590" w14:textId="56EDBC22" w:rsidR="008E739F" w:rsidRPr="00825B15" w:rsidRDefault="00825B15" w:rsidP="008E739F">
            <w:pPr>
              <w:ind w:left="-108" w:right="67"/>
              <w:jc w:val="right"/>
              <w:rPr>
                <w:cs/>
              </w:rPr>
            </w:pPr>
            <w:r w:rsidRPr="00825B15">
              <w:t>12,803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B0CD" w14:textId="5C7DB6CD" w:rsidR="008E739F" w:rsidRPr="008E739F" w:rsidRDefault="00C91C8A" w:rsidP="00C91C8A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12</w:t>
            </w:r>
            <w:r w:rsidR="008E739F">
              <w:t>,8</w:t>
            </w:r>
            <w:r>
              <w:rPr>
                <w:rFonts w:hint="cs"/>
                <w:cs/>
              </w:rPr>
              <w:t>47</w:t>
            </w:r>
          </w:p>
        </w:tc>
      </w:tr>
      <w:tr w:rsidR="00C91C8A" w:rsidRPr="003116E8" w14:paraId="36034849" w14:textId="77777777" w:rsidTr="00DF327E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F717" w14:textId="26EC5992" w:rsidR="00C91C8A" w:rsidRPr="003116E8" w:rsidRDefault="00C91C8A" w:rsidP="00C91C8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3E6" w14:textId="69A981FB" w:rsidR="00C91C8A" w:rsidRPr="00825B15" w:rsidRDefault="00825B15" w:rsidP="00C91C8A">
            <w:pPr>
              <w:ind w:left="-108" w:right="67"/>
              <w:jc w:val="right"/>
              <w:rPr>
                <w:cs/>
              </w:rPr>
            </w:pPr>
            <w:r w:rsidRPr="00825B15">
              <w:t>37,043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087" w14:textId="1CF60BF4" w:rsidR="00C91C8A" w:rsidRPr="00825B15" w:rsidRDefault="00C91C8A" w:rsidP="00C91C8A">
            <w:pPr>
              <w:ind w:left="-108" w:right="67"/>
              <w:jc w:val="right"/>
              <w:rPr>
                <w:rFonts w:ascii="Angsana New" w:hAnsi="Angsana New"/>
              </w:rPr>
            </w:pPr>
            <w:r w:rsidRPr="00825B15">
              <w:rPr>
                <w:rFonts w:hint="cs"/>
                <w:cs/>
              </w:rPr>
              <w:t>33</w:t>
            </w:r>
            <w:r w:rsidRPr="00825B15">
              <w:t>,</w:t>
            </w:r>
            <w:r w:rsidRPr="00825B15">
              <w:rPr>
                <w:rFonts w:hint="cs"/>
                <w:cs/>
              </w:rPr>
              <w:t>264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E9F1" w14:textId="44EEFE8A" w:rsidR="00C91C8A" w:rsidRPr="00825B15" w:rsidRDefault="00825B15" w:rsidP="00C91C8A">
            <w:pPr>
              <w:ind w:left="-108" w:right="67"/>
              <w:jc w:val="right"/>
              <w:rPr>
                <w:cs/>
              </w:rPr>
            </w:pPr>
            <w:r w:rsidRPr="00825B15">
              <w:t>12,803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A6A8" w14:textId="4AB9FD3C" w:rsidR="00C91C8A" w:rsidRPr="008E739F" w:rsidRDefault="00C91C8A" w:rsidP="00C91C8A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12</w:t>
            </w:r>
            <w:r>
              <w:t>,8</w:t>
            </w:r>
            <w:r>
              <w:rPr>
                <w:rFonts w:hint="cs"/>
                <w:cs/>
              </w:rPr>
              <w:t>47</w:t>
            </w:r>
          </w:p>
        </w:tc>
      </w:tr>
    </w:tbl>
    <w:p w14:paraId="5266B60C" w14:textId="77777777" w:rsidR="00022B2E" w:rsidRPr="00E92EFD" w:rsidRDefault="00022B2E" w:rsidP="00FB1110">
      <w:pPr>
        <w:ind w:right="-70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4962BB22" w14:textId="77777777" w:rsidR="00DF327E" w:rsidRDefault="00DF327E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6BB1D9D8" w14:textId="554E5415"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38FC8352" w14:textId="4A46A486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13228A50" w14:textId="2F20EC8A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1D1F3CEE" w14:textId="52714549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5E7BDEA7" w14:textId="5119A467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5FC4E74C" w14:textId="1FEA2D52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75D96D0A" w14:textId="31391910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76833B2C" w14:textId="23820850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4E85AC52" w14:textId="793095A9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57EA665C" w14:textId="5665BBE6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17E656A6" w14:textId="7A96EDF3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0B3386B5" w14:textId="52C371F2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2EF7207D" w14:textId="59A63180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57C5F063" w14:textId="5FA3ED97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2EDE9BB7" w14:textId="2D087780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38DD2FEF" w14:textId="1884B3C7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35F18580" w14:textId="0D9B5FC9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1CB66528" w14:textId="1C537FC8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4A59E3BD" w14:textId="75829975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2E460881" w14:textId="4FC0FF06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3A0471EE" w14:textId="57938EC0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52D84D0A" w14:textId="4F106B0C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43E79336" w14:textId="26074F04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016F227A" w14:textId="1F8A4384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164CE457" w14:textId="1EE0A43A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2B091342" w14:textId="1634A66E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7CE184D0" w14:textId="72B1269E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11237828" w14:textId="18C55AA5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663323B0" w14:textId="52ECF62C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67ACCAA7" w14:textId="6AE74C3F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4664F616" w14:textId="2A4184BB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2E8DD280" w14:textId="11D146CE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2495F932" w14:textId="2885BB06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2D649013" w14:textId="05F7F9E7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153AD3F5" w14:textId="0CE22AF5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5B96C162" w14:textId="77777777" w:rsidR="00C91C8A" w:rsidRDefault="00C91C8A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616B0E36" w14:textId="22434982" w:rsidR="00575C04" w:rsidRPr="00B66065" w:rsidRDefault="00CA3AF2" w:rsidP="00774644">
      <w:pPr>
        <w:ind w:left="630" w:right="-70" w:firstLine="553"/>
        <w:jc w:val="thaiDistribute"/>
        <w:rPr>
          <w:rFonts w:ascii="Angsana New" w:hAnsi="Angsana New"/>
          <w:spacing w:val="6"/>
          <w:cs/>
        </w:rPr>
      </w:pPr>
      <w:r w:rsidRPr="00B66065">
        <w:rPr>
          <w:rFonts w:ascii="Angsana New" w:hAnsi="Angsana New" w:hint="cs"/>
          <w:spacing w:val="-6"/>
          <w:cs/>
        </w:rPr>
        <w:lastRenderedPageBreak/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873048">
        <w:rPr>
          <w:rFonts w:ascii="Angsana New" w:hAnsi="Angsana New"/>
          <w:spacing w:val="-6"/>
        </w:rPr>
        <w:t>31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833BA7">
        <w:rPr>
          <w:rFonts w:ascii="Angsana New" w:hAnsi="Angsana New" w:hint="cs"/>
          <w:spacing w:val="-6"/>
          <w:cs/>
        </w:rPr>
        <w:t>มีนาคม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2565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2564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9F15CE" w:rsidRPr="00B66065">
        <w:rPr>
          <w:rFonts w:ascii="Angsana New" w:hAnsi="Angsana New" w:hint="cs"/>
          <w:spacing w:val="6"/>
          <w:cs/>
        </w:rPr>
        <w:t xml:space="preserve"> </w:t>
      </w:r>
      <w:r w:rsidR="0064668F">
        <w:rPr>
          <w:rFonts w:ascii="Angsana New" w:hAnsi="Angsana New" w:hint="cs"/>
          <w:spacing w:val="6"/>
          <w:cs/>
        </w:rPr>
        <w:t xml:space="preserve">      </w:t>
      </w:r>
      <w:r w:rsidR="00575C04" w:rsidRPr="00B66065">
        <w:rPr>
          <w:rFonts w:ascii="Angsana New" w:hAnsi="Angsana New" w:hint="cs"/>
          <w:spacing w:val="6"/>
          <w:cs/>
        </w:rPr>
        <w:t>ผลแตกต่างชั่วคราวดังต่อไปนี้</w:t>
      </w:r>
    </w:p>
    <w:p w14:paraId="630D0BE0" w14:textId="77777777" w:rsidR="00575C04" w:rsidRDefault="00575C04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784" w:type="dxa"/>
        <w:tblInd w:w="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4"/>
        <w:gridCol w:w="1182"/>
        <w:gridCol w:w="1183"/>
        <w:gridCol w:w="1182"/>
        <w:gridCol w:w="1183"/>
      </w:tblGrid>
      <w:tr w:rsidR="00C04178" w:rsidRPr="00D964F4" w14:paraId="64291B10" w14:textId="77777777" w:rsidTr="00F6777D">
        <w:trPr>
          <w:trHeight w:val="283"/>
        </w:trPr>
        <w:tc>
          <w:tcPr>
            <w:tcW w:w="5054" w:type="dxa"/>
            <w:vMerge w:val="restart"/>
            <w:vAlign w:val="center"/>
          </w:tcPr>
          <w:p w14:paraId="068D7D8D" w14:textId="77777777" w:rsidR="00C04178" w:rsidRPr="00D964F4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2" w:name="OLE_LINK3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65" w:type="dxa"/>
            <w:gridSpan w:val="2"/>
          </w:tcPr>
          <w:p w14:paraId="7D163048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5" w:type="dxa"/>
            <w:gridSpan w:val="2"/>
          </w:tcPr>
          <w:p w14:paraId="574744D9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33BA7" w:rsidRPr="00D964F4" w14:paraId="6F71AC57" w14:textId="77777777" w:rsidTr="00836A1C">
        <w:tc>
          <w:tcPr>
            <w:tcW w:w="5054" w:type="dxa"/>
            <w:vMerge/>
            <w:tcBorders>
              <w:bottom w:val="nil"/>
            </w:tcBorders>
          </w:tcPr>
          <w:p w14:paraId="180013AD" w14:textId="77777777" w:rsidR="00833BA7" w:rsidRPr="00D964F4" w:rsidRDefault="00833BA7" w:rsidP="00833BA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nil"/>
            </w:tcBorders>
            <w:vAlign w:val="center"/>
          </w:tcPr>
          <w:p w14:paraId="55FF85AD" w14:textId="4CAF2942" w:rsidR="00833BA7" w:rsidRPr="00873048" w:rsidRDefault="00833BA7" w:rsidP="00833BA7">
            <w:pPr>
              <w:ind w:left="-122" w:right="-87"/>
              <w:jc w:val="center"/>
              <w:rPr>
                <w:sz w:val="27"/>
                <w:szCs w:val="27"/>
              </w:rPr>
            </w:pP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 w:rsidRPr="00873048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 xml:space="preserve">มี.ค. </w:t>
            </w:r>
            <w:r w:rsidRPr="00873048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46B80FAB" w14:textId="6EB0CFF6" w:rsidR="00833BA7" w:rsidRPr="00873048" w:rsidRDefault="00833BA7" w:rsidP="00833BA7">
            <w:pPr>
              <w:ind w:left="-122" w:right="-87"/>
              <w:jc w:val="center"/>
              <w:rPr>
                <w:sz w:val="27"/>
                <w:szCs w:val="27"/>
              </w:rPr>
            </w:pPr>
            <w:r w:rsidRPr="00873048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 xml:space="preserve">ธ.ค. </w:t>
            </w:r>
            <w:r w:rsidRPr="00873048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82" w:type="dxa"/>
            <w:tcBorders>
              <w:bottom w:val="nil"/>
            </w:tcBorders>
            <w:vAlign w:val="center"/>
          </w:tcPr>
          <w:p w14:paraId="1E3DFA73" w14:textId="415834F7" w:rsidR="00833BA7" w:rsidRPr="00873048" w:rsidRDefault="00833BA7" w:rsidP="00833BA7">
            <w:pPr>
              <w:ind w:left="-122" w:right="-87"/>
              <w:jc w:val="center"/>
              <w:rPr>
                <w:sz w:val="27"/>
                <w:szCs w:val="27"/>
              </w:rPr>
            </w:pP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 w:rsidRPr="00873048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 xml:space="preserve">มี.ค. </w:t>
            </w:r>
            <w:r w:rsidRPr="00873048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4ABDD3C3" w14:textId="1AD579AC" w:rsidR="00833BA7" w:rsidRPr="00873048" w:rsidRDefault="00833BA7" w:rsidP="00833BA7">
            <w:pPr>
              <w:ind w:left="-122" w:right="-87"/>
              <w:jc w:val="center"/>
              <w:rPr>
                <w:sz w:val="27"/>
                <w:szCs w:val="27"/>
              </w:rPr>
            </w:pPr>
            <w:r w:rsidRPr="00873048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 xml:space="preserve">ธ.ค. </w:t>
            </w:r>
            <w:r w:rsidRPr="00873048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C04178" w:rsidRPr="00D964F4" w14:paraId="03103EF4" w14:textId="77777777" w:rsidTr="00F6777D">
        <w:trPr>
          <w:trHeight w:val="80"/>
        </w:trPr>
        <w:tc>
          <w:tcPr>
            <w:tcW w:w="5054" w:type="dxa"/>
            <w:tcBorders>
              <w:top w:val="single" w:sz="4" w:space="0" w:color="auto"/>
              <w:bottom w:val="nil"/>
            </w:tcBorders>
          </w:tcPr>
          <w:p w14:paraId="76ED70E6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14:paraId="0E112BF5" w14:textId="77777777" w:rsidR="00C04178" w:rsidRPr="00D964F4" w:rsidRDefault="00C04178" w:rsidP="00C04178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</w:tcPr>
          <w:p w14:paraId="43D007FB" w14:textId="77777777" w:rsidR="00C04178" w:rsidRPr="00D964F4" w:rsidRDefault="00C04178" w:rsidP="00C04178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14:paraId="1ECF07F2" w14:textId="77777777" w:rsidR="00C04178" w:rsidRPr="00D964F4" w:rsidRDefault="00C04178" w:rsidP="00C04178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</w:tcPr>
          <w:p w14:paraId="077087A3" w14:textId="77777777" w:rsidR="00C04178" w:rsidRPr="00D964F4" w:rsidRDefault="00C04178" w:rsidP="00C04178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C04178" w:rsidRPr="00D964F4" w14:paraId="5F353279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214BB5BD" w14:textId="7DEA9AC1" w:rsidR="00C04178" w:rsidRPr="00D964F4" w:rsidRDefault="00761AFA" w:rsidP="008D70AC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</w:t>
            </w:r>
            <w:r w:rsidR="008D70AC">
              <w:rPr>
                <w:rFonts w:hint="cs"/>
                <w:sz w:val="27"/>
                <w:szCs w:val="27"/>
                <w:cs/>
              </w:rPr>
              <w:t>ของ</w:t>
            </w:r>
            <w:r w:rsidR="00B378B5" w:rsidRPr="00B378B5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7087D5BF" w14:textId="77777777" w:rsidR="00C04178" w:rsidRPr="000D7092" w:rsidRDefault="00C04178" w:rsidP="006B03C6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261FF92C" w14:textId="77777777" w:rsidR="00C04178" w:rsidRPr="000D7092" w:rsidRDefault="00C04178" w:rsidP="00C04178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33A6DF55" w14:textId="77777777" w:rsidR="00C04178" w:rsidRPr="000D7092" w:rsidRDefault="00C04178" w:rsidP="006B03C6">
            <w:pPr>
              <w:ind w:right="18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23D28B42" w14:textId="77777777" w:rsidR="00C04178" w:rsidRPr="00D964F4" w:rsidRDefault="00C04178" w:rsidP="00C04178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8D70AC" w:rsidRPr="00D964F4" w14:paraId="04D81337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16DE4173" w14:textId="29459075" w:rsidR="008D70AC" w:rsidRDefault="008D70AC" w:rsidP="008D70AC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6781850F" w14:textId="5C55697C" w:rsidR="008D70AC" w:rsidRPr="007B7447" w:rsidRDefault="00AA0E88" w:rsidP="002821B8">
            <w:pPr>
              <w:ind w:left="-108" w:right="3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37,</w:t>
            </w:r>
            <w:r w:rsidR="00022ABE" w:rsidRPr="007B7447">
              <w:rPr>
                <w:sz w:val="27"/>
                <w:szCs w:val="27"/>
              </w:rPr>
              <w:t>690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6EDA77B3" w14:textId="202A3E0D" w:rsidR="008D70AC" w:rsidRPr="007B7447" w:rsidRDefault="008D70AC" w:rsidP="002821B8">
            <w:pPr>
              <w:ind w:left="-108" w:right="3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3</w:t>
            </w:r>
            <w:r w:rsidR="002A6BF2" w:rsidRPr="007B7447">
              <w:rPr>
                <w:sz w:val="27"/>
                <w:szCs w:val="27"/>
              </w:rPr>
              <w:t>8</w:t>
            </w:r>
            <w:r w:rsidRPr="007B7447">
              <w:rPr>
                <w:sz w:val="27"/>
                <w:szCs w:val="27"/>
              </w:rPr>
              <w:t>,</w:t>
            </w:r>
            <w:r w:rsidR="002A6BF2" w:rsidRPr="007B7447">
              <w:rPr>
                <w:sz w:val="27"/>
                <w:szCs w:val="27"/>
              </w:rPr>
              <w:t>289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4E2EF368" w14:textId="77777777" w:rsidR="008D70AC" w:rsidRPr="007B7447" w:rsidRDefault="008D70AC" w:rsidP="002821B8">
            <w:pPr>
              <w:ind w:right="1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33,000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7A3CAD7A" w14:textId="77777777" w:rsidR="008D70AC" w:rsidRPr="00D964F4" w:rsidRDefault="008D70AC" w:rsidP="002821B8">
            <w:pPr>
              <w:ind w:right="1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</w:tr>
      <w:tr w:rsidR="002A6BF2" w:rsidRPr="00D964F4" w14:paraId="24E6713D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7065DC0D" w14:textId="77777777" w:rsidR="002A6BF2" w:rsidRPr="00D964F4" w:rsidRDefault="002A6BF2" w:rsidP="002A6BF2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EB7CBF9" w14:textId="77777777" w:rsidR="002A6BF2" w:rsidRPr="007B7447" w:rsidRDefault="002A6BF2" w:rsidP="002A6BF2">
            <w:pPr>
              <w:ind w:left="-108" w:right="3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  <w:cs/>
              </w:rPr>
              <w:t>5</w:t>
            </w:r>
            <w:r w:rsidRPr="007B7447">
              <w:rPr>
                <w:sz w:val="27"/>
                <w:szCs w:val="27"/>
              </w:rPr>
              <w:t>,</w:t>
            </w:r>
            <w:r w:rsidRPr="007B7447">
              <w:rPr>
                <w:sz w:val="27"/>
                <w:szCs w:val="27"/>
                <w:cs/>
              </w:rPr>
              <w:t>36</w:t>
            </w:r>
            <w:r w:rsidRPr="007B7447">
              <w:rPr>
                <w:sz w:val="27"/>
                <w:szCs w:val="27"/>
              </w:rPr>
              <w:t>2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3C18BCA4" w14:textId="09995FBB" w:rsidR="002A6BF2" w:rsidRPr="007B7447" w:rsidRDefault="002A6BF2" w:rsidP="002A6BF2">
            <w:pPr>
              <w:ind w:left="-108" w:right="3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5,3</w:t>
            </w:r>
            <w:r w:rsidR="00E07A6E">
              <w:rPr>
                <w:sz w:val="27"/>
                <w:szCs w:val="27"/>
              </w:rPr>
              <w:t>62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1C09A75D" w14:textId="77777777" w:rsidR="002A6BF2" w:rsidRPr="007B7447" w:rsidRDefault="002A6BF2" w:rsidP="002A6BF2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7B7447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39664EB6" w14:textId="77777777" w:rsidR="002A6BF2" w:rsidRPr="00D964F4" w:rsidRDefault="002A6BF2" w:rsidP="002A6BF2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022ABE" w:rsidRPr="00D964F4" w14:paraId="778FFC45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2DC4A43E" w14:textId="1B645A7D" w:rsidR="00022ABE" w:rsidRDefault="00022ABE" w:rsidP="00022AB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ค่าเผื่อการลดมูลค่าสินค้า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6BDDAD58" w14:textId="380AAEA8" w:rsidR="00022ABE" w:rsidRPr="007B7447" w:rsidRDefault="00022ABE" w:rsidP="00022ABE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1,256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32500C78" w14:textId="40725481" w:rsidR="00022ABE" w:rsidRPr="007B7447" w:rsidRDefault="00022ABE" w:rsidP="00022ABE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2,155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43FB290A" w14:textId="25A4B71E" w:rsidR="00022ABE" w:rsidRPr="007B7447" w:rsidRDefault="00022ABE" w:rsidP="00022ABE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1,256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5624F7C" w14:textId="1317B77A" w:rsidR="00022ABE" w:rsidRPr="00D964F4" w:rsidRDefault="00022ABE" w:rsidP="00022ABE">
            <w:pPr>
              <w:ind w:right="1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2,155</w:t>
            </w:r>
          </w:p>
        </w:tc>
      </w:tr>
      <w:tr w:rsidR="00B378B5" w:rsidRPr="00D964F4" w14:paraId="409FD1B2" w14:textId="77777777" w:rsidTr="00734D08">
        <w:trPr>
          <w:trHeight w:val="363"/>
        </w:trPr>
        <w:tc>
          <w:tcPr>
            <w:tcW w:w="5054" w:type="dxa"/>
            <w:tcBorders>
              <w:top w:val="nil"/>
              <w:bottom w:val="nil"/>
            </w:tcBorders>
          </w:tcPr>
          <w:p w14:paraId="276FDC58" w14:textId="145C1A35" w:rsidR="00B378B5" w:rsidRPr="00B378B5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B378B5">
              <w:rPr>
                <w:spacing w:val="-6"/>
                <w:sz w:val="27"/>
                <w:szCs w:val="27"/>
                <w:cs/>
              </w:rPr>
              <w:t>ผลแตกต่างทางบัญชีและภาษีของสินทรัพย์ไม่หมุนเวียนที่ถือไว้เพื่อขาย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964EF71" w14:textId="01B46D33" w:rsidR="00B378B5" w:rsidRPr="007B7447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004282DE" w14:textId="4070DC05" w:rsidR="00B378B5" w:rsidRPr="007B7447" w:rsidRDefault="00B378B5" w:rsidP="00B378B5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935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12A336B3" w14:textId="250B6653" w:rsidR="00B378B5" w:rsidRPr="007B7447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7B7447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A761F69" w14:textId="48857F20" w:rsidR="00B378B5" w:rsidRPr="00CB59E2" w:rsidRDefault="00B378B5" w:rsidP="00B378B5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935</w:t>
            </w:r>
          </w:p>
        </w:tc>
      </w:tr>
      <w:tr w:rsidR="00B378B5" w:rsidRPr="00D964F4" w14:paraId="523DBEE5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1C1C23E8" w14:textId="77777777" w:rsidR="00B378B5" w:rsidRPr="009A0328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7E9A35DF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7D11ADDC" w14:textId="77777777" w:rsidR="00B378B5" w:rsidRPr="007B7447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2A47C8E2" w14:textId="77777777" w:rsidR="00B378B5" w:rsidRPr="007B7447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EF2589A" w14:textId="77777777" w:rsidR="00B378B5" w:rsidRPr="001D2550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B378B5" w:rsidRPr="00D964F4" w14:paraId="04ED38B7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25D144D0" w14:textId="77777777" w:rsidR="00B378B5" w:rsidRPr="009A0328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pacing w:val="-6"/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ที่ไม่อยู่ใน</w:t>
            </w:r>
            <w:r w:rsidRPr="009A0328"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6849AF6F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2,600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6DDC274A" w14:textId="6A0E1C2A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2,600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31DC264A" w14:textId="77777777" w:rsidR="00B378B5" w:rsidRPr="007B7447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7B7447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65B5A7A4" w14:textId="77777777" w:rsidR="00B378B5" w:rsidRPr="001D2550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1D2550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B378B5" w:rsidRPr="00D964F4" w14:paraId="7657DD56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1BA57ACE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</w:rPr>
            </w:pPr>
            <w:r w:rsidRPr="00D964F4">
              <w:rPr>
                <w:spacing w:val="-6"/>
                <w:sz w:val="27"/>
                <w:szCs w:val="27"/>
                <w:cs/>
              </w:rPr>
              <w:t>ค่าเผื่อการปรับมูลค่าเงินลงทุน</w:t>
            </w: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ในตราสารทุนในความต้องการของตลาด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3664FEC3" w14:textId="77777777" w:rsidR="00B378B5" w:rsidRPr="007B7447" w:rsidRDefault="00B378B5" w:rsidP="00B378B5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176,224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5B8E5515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176,224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7E62E316" w14:textId="77777777" w:rsidR="00B378B5" w:rsidRPr="007B7447" w:rsidRDefault="00B378B5" w:rsidP="00B378B5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176,224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32AEC8BE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176,22</w:t>
            </w:r>
            <w:r>
              <w:rPr>
                <w:rFonts w:hint="cs"/>
                <w:sz w:val="27"/>
                <w:szCs w:val="27"/>
                <w:cs/>
              </w:rPr>
              <w:t>4</w:t>
            </w:r>
          </w:p>
        </w:tc>
      </w:tr>
      <w:tr w:rsidR="00B378B5" w:rsidRPr="00D964F4" w14:paraId="15AF0EB4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23D334EA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78A1B478" w14:textId="67046F3B" w:rsidR="00B378B5" w:rsidRPr="007B7447" w:rsidRDefault="00022ABE" w:rsidP="00B378B5">
            <w:pPr>
              <w:ind w:left="-108" w:right="17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83</w:t>
            </w:r>
            <w:r w:rsidR="00B378B5" w:rsidRPr="007B7447">
              <w:rPr>
                <w:rFonts w:hint="cs"/>
                <w:sz w:val="27"/>
                <w:szCs w:val="27"/>
                <w:cs/>
              </w:rPr>
              <w:t>,</w:t>
            </w:r>
            <w:r w:rsidRPr="007B7447">
              <w:rPr>
                <w:sz w:val="27"/>
                <w:szCs w:val="27"/>
              </w:rPr>
              <w:t>988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6E955A06" w14:textId="33B14B60" w:rsidR="00B378B5" w:rsidRPr="007B7447" w:rsidRDefault="00B378B5" w:rsidP="00B378B5">
            <w:pPr>
              <w:ind w:left="-108" w:right="17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83</w:t>
            </w:r>
            <w:r w:rsidRPr="007B7447">
              <w:rPr>
                <w:rFonts w:hint="cs"/>
                <w:sz w:val="27"/>
                <w:szCs w:val="27"/>
                <w:cs/>
              </w:rPr>
              <w:t>,</w:t>
            </w:r>
            <w:r w:rsidRPr="007B7447">
              <w:rPr>
                <w:sz w:val="27"/>
                <w:szCs w:val="27"/>
              </w:rPr>
              <w:t>988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72AB90E3" w14:textId="77777777" w:rsidR="00B378B5" w:rsidRPr="007B7447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3AE24648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B378B5" w:rsidRPr="00D964F4" w14:paraId="71C1438D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77D3BAFF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10B9BDE7" w14:textId="725B2BEF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1</w:t>
            </w:r>
            <w:r w:rsidR="00022ABE" w:rsidRPr="007B7447">
              <w:rPr>
                <w:sz w:val="27"/>
                <w:szCs w:val="27"/>
              </w:rPr>
              <w:t>13</w:t>
            </w:r>
            <w:r w:rsidRPr="007B7447">
              <w:rPr>
                <w:sz w:val="27"/>
                <w:szCs w:val="27"/>
              </w:rPr>
              <w:t>,</w:t>
            </w:r>
            <w:r w:rsidR="00022ABE" w:rsidRPr="007B7447">
              <w:rPr>
                <w:sz w:val="27"/>
                <w:szCs w:val="27"/>
              </w:rPr>
              <w:t>88</w:t>
            </w:r>
            <w:r w:rsidR="00E07A6E">
              <w:rPr>
                <w:sz w:val="27"/>
                <w:szCs w:val="27"/>
              </w:rPr>
              <w:t>5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40B704BC" w14:textId="3DCD1AA9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108,785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3D7484" w14:textId="22CE8306" w:rsidR="00B378B5" w:rsidRPr="007B7447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6</w:t>
            </w:r>
            <w:r w:rsidR="00022ABE" w:rsidRPr="007B7447">
              <w:rPr>
                <w:sz w:val="27"/>
                <w:szCs w:val="27"/>
              </w:rPr>
              <w:t>8</w:t>
            </w:r>
            <w:r w:rsidRPr="007B7447">
              <w:rPr>
                <w:sz w:val="27"/>
                <w:szCs w:val="27"/>
              </w:rPr>
              <w:t>,</w:t>
            </w:r>
            <w:r w:rsidR="00022ABE" w:rsidRPr="007B7447">
              <w:rPr>
                <w:sz w:val="27"/>
                <w:szCs w:val="27"/>
              </w:rPr>
              <w:t>304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78ABCC15" w14:textId="798E9ACE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66</w:t>
            </w:r>
            <w:r w:rsidRPr="00D964F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743</w:t>
            </w:r>
          </w:p>
        </w:tc>
      </w:tr>
      <w:tr w:rsidR="00B378B5" w:rsidRPr="00D964F4" w14:paraId="632606B9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1E49773A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36FC16B" w14:textId="77777777" w:rsidR="00B378B5" w:rsidRPr="007B7447" w:rsidRDefault="00B378B5" w:rsidP="00B378B5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  <w:cs/>
              </w:rPr>
              <w:t>(</w:t>
            </w:r>
            <w:r w:rsidRPr="007B7447">
              <w:rPr>
                <w:rFonts w:hint="cs"/>
                <w:sz w:val="27"/>
                <w:szCs w:val="27"/>
                <w:cs/>
              </w:rPr>
              <w:t>1,19</w:t>
            </w:r>
            <w:r w:rsidRPr="007B7447">
              <w:rPr>
                <w:sz w:val="27"/>
                <w:szCs w:val="27"/>
              </w:rPr>
              <w:t>9</w:t>
            </w:r>
            <w:r w:rsidRPr="007B7447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715BD513" w14:textId="77777777" w:rsidR="00B378B5" w:rsidRPr="007B7447" w:rsidRDefault="00B378B5" w:rsidP="00B378B5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  <w:cs/>
              </w:rPr>
              <w:t>(</w:t>
            </w:r>
            <w:r w:rsidRPr="007B7447">
              <w:rPr>
                <w:rFonts w:hint="cs"/>
                <w:sz w:val="27"/>
                <w:szCs w:val="27"/>
                <w:cs/>
              </w:rPr>
              <w:t>1,199</w:t>
            </w:r>
            <w:r w:rsidRPr="007B7447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A2460" w14:textId="77777777" w:rsidR="00B378B5" w:rsidRPr="007B7447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  <w:cs/>
              </w:rPr>
              <w:t>16</w:t>
            </w:r>
            <w:r w:rsidRPr="007B7447">
              <w:rPr>
                <w:sz w:val="27"/>
                <w:szCs w:val="27"/>
              </w:rPr>
              <w:t>3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7F22550E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16</w:t>
            </w:r>
            <w:r>
              <w:rPr>
                <w:sz w:val="27"/>
                <w:szCs w:val="27"/>
              </w:rPr>
              <w:t>3</w:t>
            </w:r>
          </w:p>
        </w:tc>
      </w:tr>
      <w:tr w:rsidR="00B378B5" w:rsidRPr="00D964F4" w14:paraId="4E317605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44DCE529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69503CB2" w14:textId="07337020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1</w:t>
            </w:r>
            <w:r w:rsidR="00022ABE" w:rsidRPr="007B7447">
              <w:rPr>
                <w:sz w:val="27"/>
                <w:szCs w:val="27"/>
              </w:rPr>
              <w:t>26</w:t>
            </w:r>
            <w:r w:rsidRPr="007B7447">
              <w:rPr>
                <w:sz w:val="27"/>
                <w:szCs w:val="27"/>
              </w:rPr>
              <w:t>,</w:t>
            </w:r>
            <w:r w:rsidR="00022ABE" w:rsidRPr="007B7447">
              <w:rPr>
                <w:sz w:val="27"/>
                <w:szCs w:val="27"/>
              </w:rPr>
              <w:t>081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46355A98" w14:textId="3128A474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130,481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E16292" w14:textId="77777777" w:rsidR="00B378B5" w:rsidRPr="007B7447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6C8F3D59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B378B5" w:rsidRPr="00D964F4" w14:paraId="65297902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5A896CDD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65224C53" w14:textId="57092261" w:rsidR="00B378B5" w:rsidRPr="007B7447" w:rsidRDefault="00B378B5" w:rsidP="00B378B5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1,</w:t>
            </w:r>
            <w:r w:rsidR="00022ABE" w:rsidRPr="007B7447">
              <w:rPr>
                <w:sz w:val="27"/>
                <w:szCs w:val="27"/>
              </w:rPr>
              <w:t>812</w:t>
            </w:r>
            <w:r w:rsidRPr="007B7447">
              <w:rPr>
                <w:sz w:val="27"/>
                <w:szCs w:val="27"/>
              </w:rPr>
              <w:t>,</w:t>
            </w:r>
            <w:r w:rsidR="00022ABE" w:rsidRPr="007B7447">
              <w:rPr>
                <w:sz w:val="27"/>
                <w:szCs w:val="27"/>
              </w:rPr>
              <w:t>352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6FD6F786" w14:textId="41A676B4" w:rsidR="00B378B5" w:rsidRPr="007B7447" w:rsidRDefault="00B378B5" w:rsidP="00B378B5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1,628,51</w:t>
            </w:r>
            <w:r w:rsidR="004924C8" w:rsidRPr="007B7447">
              <w:rPr>
                <w:sz w:val="27"/>
                <w:szCs w:val="27"/>
              </w:rPr>
              <w:t>8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24E2B4AF" w14:textId="77777777" w:rsidR="00B378B5" w:rsidRPr="007B7447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283A71B8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-</w:t>
            </w:r>
          </w:p>
        </w:tc>
      </w:tr>
      <w:tr w:rsidR="00B378B5" w:rsidRPr="00D964F4" w14:paraId="565F5561" w14:textId="77777777" w:rsidTr="00F6777D">
        <w:trPr>
          <w:trHeight w:val="283"/>
        </w:trPr>
        <w:tc>
          <w:tcPr>
            <w:tcW w:w="5054" w:type="dxa"/>
            <w:tcBorders>
              <w:top w:val="nil"/>
              <w:bottom w:val="nil"/>
            </w:tcBorders>
          </w:tcPr>
          <w:p w14:paraId="0314216A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29143" w14:textId="667461B0" w:rsidR="00B378B5" w:rsidRPr="007B7447" w:rsidRDefault="00022ABE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1</w:t>
            </w:r>
            <w:r w:rsidR="00B378B5" w:rsidRPr="007B7447">
              <w:rPr>
                <w:sz w:val="27"/>
                <w:szCs w:val="27"/>
              </w:rPr>
              <w:t>,</w:t>
            </w:r>
            <w:r w:rsidRPr="007B7447">
              <w:rPr>
                <w:sz w:val="27"/>
                <w:szCs w:val="27"/>
              </w:rPr>
              <w:t>761</w:t>
            </w:r>
            <w:r w:rsidR="00B378B5" w:rsidRPr="007B7447">
              <w:rPr>
                <w:sz w:val="27"/>
                <w:szCs w:val="27"/>
              </w:rPr>
              <w:t>,</w:t>
            </w:r>
            <w:r w:rsidRPr="007B7447">
              <w:rPr>
                <w:sz w:val="27"/>
                <w:szCs w:val="27"/>
              </w:rPr>
              <w:t>62</w:t>
            </w:r>
            <w:r w:rsidR="00E07A6E">
              <w:rPr>
                <w:sz w:val="27"/>
                <w:szCs w:val="27"/>
              </w:rPr>
              <w:t>3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89B8233" w14:textId="0967BA76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2,018,144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20DE9441" w14:textId="52E853DB" w:rsidR="00B378B5" w:rsidRPr="007B7447" w:rsidRDefault="00022ABE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77</w:t>
            </w:r>
            <w:r w:rsidR="00B378B5" w:rsidRPr="007B7447">
              <w:rPr>
                <w:sz w:val="27"/>
                <w:szCs w:val="27"/>
              </w:rPr>
              <w:t>,</w:t>
            </w:r>
            <w:r w:rsidRPr="007B7447">
              <w:rPr>
                <w:sz w:val="27"/>
                <w:szCs w:val="27"/>
              </w:rPr>
              <w:t>905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5EA3E29" w14:textId="0FC56CBF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141</w:t>
            </w:r>
            <w:r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198</w:t>
            </w:r>
          </w:p>
        </w:tc>
      </w:tr>
      <w:tr w:rsidR="00B378B5" w:rsidRPr="00D964F4" w14:paraId="21715CFE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225B43B4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12596" w14:textId="6ADAD9F9" w:rsidR="00B378B5" w:rsidRPr="007B7447" w:rsidRDefault="007B7447" w:rsidP="00B378B5">
            <w:pPr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72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384BB320" w14:textId="472C3684" w:rsidR="00B378B5" w:rsidRPr="007B7447" w:rsidRDefault="00B378B5" w:rsidP="00B378B5">
            <w:pPr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696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4B239EFA" w14:textId="4952B478" w:rsidR="00B378B5" w:rsidRPr="007B7447" w:rsidRDefault="00022ABE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72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3096BA2F" w14:textId="43872B1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</w:t>
            </w:r>
            <w:r w:rsidR="004924C8">
              <w:rPr>
                <w:sz w:val="27"/>
                <w:szCs w:val="27"/>
              </w:rPr>
              <w:t>6</w:t>
            </w:r>
          </w:p>
        </w:tc>
      </w:tr>
      <w:tr w:rsidR="00B378B5" w:rsidRPr="00D964F4" w14:paraId="060C0FA9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15092D6E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208E6F" w14:textId="3FF7AF6F" w:rsidR="00B378B5" w:rsidRPr="007B7447" w:rsidRDefault="00B378B5" w:rsidP="00B378B5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  <w:cs/>
              </w:rPr>
              <w:t>(</w:t>
            </w:r>
            <w:r w:rsidR="007B7447" w:rsidRPr="007B7447">
              <w:rPr>
                <w:sz w:val="27"/>
                <w:szCs w:val="27"/>
              </w:rPr>
              <w:t>116</w:t>
            </w:r>
            <w:r w:rsidRPr="007B7447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2804F804" w14:textId="2290C670" w:rsidR="00B378B5" w:rsidRPr="007B7447" w:rsidRDefault="00B378B5" w:rsidP="00B378B5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  <w:cs/>
              </w:rPr>
              <w:t>(</w:t>
            </w:r>
            <w:r w:rsidRPr="007B7447">
              <w:rPr>
                <w:sz w:val="27"/>
                <w:szCs w:val="27"/>
              </w:rPr>
              <w:t>290</w:t>
            </w:r>
            <w:r w:rsidRPr="007B7447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61AB7410" w14:textId="735D96F4" w:rsidR="00B378B5" w:rsidRPr="007B7447" w:rsidRDefault="00B378B5" w:rsidP="00B378B5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  <w:cs/>
              </w:rPr>
              <w:t>(</w:t>
            </w:r>
            <w:r w:rsidR="00022ABE" w:rsidRPr="007B7447">
              <w:rPr>
                <w:sz w:val="27"/>
                <w:szCs w:val="27"/>
              </w:rPr>
              <w:t>116</w:t>
            </w:r>
            <w:r w:rsidRPr="007B7447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09907603" w14:textId="4284F7BD" w:rsidR="00B378B5" w:rsidRPr="00D964F4" w:rsidRDefault="00B378B5" w:rsidP="00B378B5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290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</w:tr>
      <w:tr w:rsidR="00B378B5" w:rsidRPr="00D964F4" w14:paraId="1A096145" w14:textId="77777777" w:rsidTr="00F6777D">
        <w:tc>
          <w:tcPr>
            <w:tcW w:w="5054" w:type="dxa"/>
            <w:tcBorders>
              <w:top w:val="nil"/>
              <w:bottom w:val="nil"/>
            </w:tcBorders>
            <w:vAlign w:val="center"/>
          </w:tcPr>
          <w:p w14:paraId="17C16D36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76789" w14:textId="68CFCD89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4,</w:t>
            </w:r>
            <w:r w:rsidR="007B7447" w:rsidRPr="007B7447">
              <w:rPr>
                <w:sz w:val="27"/>
                <w:szCs w:val="27"/>
              </w:rPr>
              <w:t>119</w:t>
            </w:r>
            <w:r w:rsidRPr="007B7447">
              <w:rPr>
                <w:sz w:val="27"/>
                <w:szCs w:val="27"/>
              </w:rPr>
              <w:t>,</w:t>
            </w:r>
            <w:r w:rsidR="007B7447" w:rsidRPr="007B7447">
              <w:rPr>
                <w:sz w:val="27"/>
                <w:szCs w:val="27"/>
              </w:rPr>
              <w:t>818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BF871" w14:textId="77DCA74E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4,194,688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6E2B1" w14:textId="43DA3B94" w:rsidR="00B378B5" w:rsidRPr="007B7447" w:rsidRDefault="00022ABE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356</w:t>
            </w:r>
            <w:r w:rsidR="00B378B5" w:rsidRPr="007B7447">
              <w:rPr>
                <w:sz w:val="27"/>
                <w:szCs w:val="27"/>
              </w:rPr>
              <w:t>,</w:t>
            </w:r>
            <w:r w:rsidRPr="007B7447">
              <w:rPr>
                <w:sz w:val="27"/>
                <w:szCs w:val="27"/>
              </w:rPr>
              <w:t>808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35966" w14:textId="27D5B1DF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  <w:r w:rsidRPr="00D964F4">
              <w:rPr>
                <w:rFonts w:hint="cs"/>
                <w:sz w:val="27"/>
                <w:szCs w:val="27"/>
                <w:cs/>
              </w:rPr>
              <w:t>20</w:t>
            </w:r>
            <w:r w:rsidRPr="00D964F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82</w:t>
            </w:r>
            <w:r w:rsidR="00E07A6E">
              <w:rPr>
                <w:sz w:val="27"/>
                <w:szCs w:val="27"/>
              </w:rPr>
              <w:t>4</w:t>
            </w:r>
          </w:p>
        </w:tc>
      </w:tr>
      <w:tr w:rsidR="00B378B5" w:rsidRPr="00D964F4" w14:paraId="7EF46F29" w14:textId="77777777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544EB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ขาดทุนเบ็ดเสร็จอื่น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1D5B2" w14:textId="77777777" w:rsidR="00B378B5" w:rsidRPr="007B7447" w:rsidRDefault="00B378B5" w:rsidP="00B378B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FDDE9" w14:textId="77777777" w:rsidR="00B378B5" w:rsidRPr="007B7447" w:rsidRDefault="00B378B5" w:rsidP="00B378B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12217" w14:textId="77777777" w:rsidR="00B378B5" w:rsidRPr="007B7447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59C28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B378B5" w:rsidRPr="00D964F4" w14:paraId="29864A07" w14:textId="77777777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D4CE9" w14:textId="77777777" w:rsidR="00B378B5" w:rsidRPr="00FC7873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 w:firstLine="46"/>
              <w:jc w:val="both"/>
              <w:rPr>
                <w:b/>
                <w:bCs/>
                <w:sz w:val="27"/>
                <w:szCs w:val="27"/>
                <w:cs/>
              </w:rPr>
            </w:pPr>
            <w:r w:rsidRPr="00FC7873">
              <w:rPr>
                <w:rFonts w:hint="cs"/>
                <w:b/>
                <w:bCs/>
                <w:sz w:val="27"/>
                <w:szCs w:val="27"/>
                <w:cs/>
              </w:rPr>
              <w:t xml:space="preserve">- </w:t>
            </w:r>
            <w:r w:rsidRPr="00FC7873">
              <w:rPr>
                <w:b/>
                <w:bCs/>
                <w:sz w:val="27"/>
                <w:szCs w:val="27"/>
                <w:cs/>
              </w:rPr>
              <w:t>รับรู้ในองค์ประกอบอื่นของส่วนของผู้ถือหุ้น</w:t>
            </w:r>
          </w:p>
          <w:p w14:paraId="131C4AAF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ผล</w:t>
            </w:r>
            <w:r w:rsidRPr="00D964F4">
              <w:rPr>
                <w:rFonts w:hint="cs"/>
                <w:sz w:val="27"/>
                <w:szCs w:val="27"/>
                <w:cs/>
              </w:rPr>
              <w:t>ขาดทุน</w:t>
            </w:r>
            <w:r w:rsidRPr="00D964F4">
              <w:rPr>
                <w:sz w:val="27"/>
                <w:szCs w:val="27"/>
                <w:cs/>
              </w:rPr>
              <w:t>จากการวัดมูลค่าเงินลงทุน</w:t>
            </w:r>
            <w:r w:rsidRPr="00D964F4">
              <w:rPr>
                <w:rFonts w:hint="cs"/>
                <w:sz w:val="27"/>
                <w:szCs w:val="27"/>
                <w:cs/>
              </w:rPr>
              <w:t>ในตราสารทุน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9CC5A" w14:textId="77777777" w:rsidR="00B378B5" w:rsidRPr="007B7447" w:rsidRDefault="00B378B5" w:rsidP="00B378B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17C0D" w14:textId="77777777" w:rsidR="00B378B5" w:rsidRPr="007B7447" w:rsidRDefault="00B378B5" w:rsidP="00B378B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0D304" w14:textId="77777777" w:rsidR="00B378B5" w:rsidRPr="007B7447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C278F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B378B5" w:rsidRPr="00D964F4" w14:paraId="061209F4" w14:textId="77777777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2C769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ในความต้องการของตลาด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8CAF4" w14:textId="40E6954C" w:rsidR="00B378B5" w:rsidRPr="007B7447" w:rsidRDefault="007B7447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42</w:t>
            </w:r>
            <w:r w:rsidR="00B378B5" w:rsidRPr="007B7447">
              <w:rPr>
                <w:sz w:val="27"/>
                <w:szCs w:val="27"/>
              </w:rPr>
              <w:t>,</w:t>
            </w:r>
            <w:r w:rsidRPr="007B7447">
              <w:rPr>
                <w:sz w:val="27"/>
                <w:szCs w:val="27"/>
              </w:rPr>
              <w:t>640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EDB3E" w14:textId="088DAA7F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26</w:t>
            </w:r>
            <w:r w:rsidRPr="007B7447">
              <w:rPr>
                <w:rFonts w:hint="cs"/>
                <w:sz w:val="27"/>
                <w:szCs w:val="27"/>
                <w:cs/>
              </w:rPr>
              <w:t>,</w:t>
            </w:r>
            <w:r w:rsidRPr="007B7447">
              <w:rPr>
                <w:sz w:val="27"/>
                <w:szCs w:val="27"/>
              </w:rPr>
              <w:t>33</w:t>
            </w:r>
            <w:r w:rsidRPr="007B7447">
              <w:rPr>
                <w:rFonts w:hint="cs"/>
                <w:sz w:val="27"/>
                <w:szCs w:val="27"/>
                <w:cs/>
              </w:rPr>
              <w:t>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DA2E1" w14:textId="7D6F66DD" w:rsidR="00B378B5" w:rsidRPr="007B7447" w:rsidRDefault="00022ABE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42</w:t>
            </w:r>
            <w:r w:rsidR="00B378B5" w:rsidRPr="007B7447">
              <w:rPr>
                <w:sz w:val="27"/>
                <w:szCs w:val="27"/>
              </w:rPr>
              <w:t>,</w:t>
            </w:r>
            <w:r w:rsidRPr="007B7447">
              <w:rPr>
                <w:sz w:val="27"/>
                <w:szCs w:val="27"/>
              </w:rPr>
              <w:t>640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E64EA" w14:textId="5A15684A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26</w:t>
            </w:r>
            <w:r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330</w:t>
            </w:r>
          </w:p>
        </w:tc>
      </w:tr>
      <w:tr w:rsidR="00B378B5" w:rsidRPr="00D964F4" w14:paraId="0F89CD57" w14:textId="77777777" w:rsidTr="00F6777D">
        <w:tc>
          <w:tcPr>
            <w:tcW w:w="50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477CE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451EF2" w14:textId="458387DF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4,</w:t>
            </w:r>
            <w:r w:rsidR="007B7447" w:rsidRPr="007B7447">
              <w:rPr>
                <w:sz w:val="27"/>
                <w:szCs w:val="27"/>
              </w:rPr>
              <w:t>162</w:t>
            </w:r>
            <w:r w:rsidRPr="007B7447">
              <w:rPr>
                <w:sz w:val="27"/>
                <w:szCs w:val="27"/>
              </w:rPr>
              <w:t>,4</w:t>
            </w:r>
            <w:r w:rsidR="007B7447" w:rsidRPr="007B7447">
              <w:rPr>
                <w:sz w:val="27"/>
                <w:szCs w:val="27"/>
              </w:rPr>
              <w:t>58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0DCF1" w14:textId="596AE6BA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4,221,018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8D7C6" w14:textId="55FF1596" w:rsidR="00B378B5" w:rsidRPr="007B7447" w:rsidRDefault="00022ABE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399</w:t>
            </w:r>
            <w:r w:rsidR="00B378B5" w:rsidRPr="007B7447">
              <w:rPr>
                <w:sz w:val="27"/>
                <w:szCs w:val="27"/>
              </w:rPr>
              <w:t>,</w:t>
            </w:r>
            <w:r w:rsidRPr="007B7447">
              <w:rPr>
                <w:sz w:val="27"/>
                <w:szCs w:val="27"/>
              </w:rPr>
              <w:t>448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AAB90B" w14:textId="4D482DC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447</w:t>
            </w:r>
            <w:r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154</w:t>
            </w:r>
          </w:p>
        </w:tc>
      </w:tr>
      <w:tr w:rsidR="00B378B5" w:rsidRPr="00D964F4" w14:paraId="56AF8977" w14:textId="77777777" w:rsidTr="00F6777D">
        <w:tc>
          <w:tcPr>
            <w:tcW w:w="50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973D46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1688E3" w14:textId="2747BA24" w:rsidR="00B378B5" w:rsidRPr="007B7447" w:rsidRDefault="007B7447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832</w:t>
            </w:r>
            <w:r w:rsidR="00B378B5" w:rsidRPr="007B7447">
              <w:rPr>
                <w:sz w:val="27"/>
                <w:szCs w:val="27"/>
              </w:rPr>
              <w:t>,</w:t>
            </w:r>
            <w:r w:rsidRPr="007B7447">
              <w:rPr>
                <w:sz w:val="27"/>
                <w:szCs w:val="27"/>
              </w:rPr>
              <w:t>492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8E39DD" w14:textId="087E4F3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8</w:t>
            </w:r>
            <w:r w:rsidR="00E07A6E">
              <w:rPr>
                <w:sz w:val="27"/>
                <w:szCs w:val="27"/>
              </w:rPr>
              <w:t>4</w:t>
            </w:r>
            <w:r w:rsidRPr="007B7447">
              <w:rPr>
                <w:sz w:val="27"/>
                <w:szCs w:val="27"/>
              </w:rPr>
              <w:t>4,204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EC57A" w14:textId="2BA8BEF3" w:rsidR="00B378B5" w:rsidRPr="007B7447" w:rsidRDefault="00022ABE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79</w:t>
            </w:r>
            <w:r w:rsidR="00B378B5" w:rsidRPr="007B7447">
              <w:rPr>
                <w:sz w:val="27"/>
                <w:szCs w:val="27"/>
              </w:rPr>
              <w:t>,</w:t>
            </w:r>
            <w:r w:rsidRPr="007B7447">
              <w:rPr>
                <w:sz w:val="27"/>
                <w:szCs w:val="27"/>
              </w:rPr>
              <w:t>890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AAC45" w14:textId="1C1A1C6B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89</w:t>
            </w:r>
            <w:r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431</w:t>
            </w:r>
          </w:p>
        </w:tc>
      </w:tr>
      <w:bookmarkEnd w:id="2"/>
    </w:tbl>
    <w:p w14:paraId="27396F20" w14:textId="77777777" w:rsidR="00C04178" w:rsidRDefault="00C04178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6168F0BF" w14:textId="77777777"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11E8AC3A" w14:textId="77777777"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2623E292" w14:textId="77777777"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49B7C90A" w14:textId="77777777"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2AA861D8" w14:textId="77777777"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18BE73D0" w14:textId="77777777"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5D6DABF5" w14:textId="77777777"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536AB516" w14:textId="77777777"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3FB1FA17" w14:textId="76008492"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0CEABF24" w14:textId="24B38359" w:rsidR="00B378B5" w:rsidRDefault="00B378B5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15C2BAD0" w14:textId="77777777" w:rsidR="00B378B5" w:rsidRDefault="00B378B5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29D409D1" w14:textId="77777777"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46895903" w14:textId="77777777" w:rsidR="00DE1129" w:rsidRDefault="00DE1129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14:paraId="1E28A9E0" w14:textId="77777777" w:rsidR="004F53FA" w:rsidRPr="00A77A1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lastRenderedPageBreak/>
        <w:t>รายการระหว่าง</w:t>
      </w:r>
      <w:r w:rsidR="00D02985">
        <w:rPr>
          <w:rFonts w:ascii="Angsana New" w:hAnsi="Angsana New" w:hint="cs"/>
          <w:b/>
          <w:bCs/>
          <w:cs/>
        </w:rPr>
        <w:t>บุคคลและ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14:paraId="1909AB6D" w14:textId="77777777" w:rsidR="004F53FA" w:rsidRDefault="004F53FA" w:rsidP="00720BBB">
      <w:pPr>
        <w:ind w:left="630" w:right="-154" w:firstLine="553"/>
        <w:jc w:val="thaiDistribute"/>
        <w:rPr>
          <w:spacing w:val="-2"/>
        </w:rPr>
      </w:pPr>
      <w:r w:rsidRPr="00D64016">
        <w:rPr>
          <w:spacing w:val="-2"/>
          <w:cs/>
        </w:rPr>
        <w:t>บริษัทและบริษัทย่อยมีรายการบางส่วนกับ</w:t>
      </w:r>
      <w:r w:rsidR="00D02985">
        <w:rPr>
          <w:rFonts w:hint="cs"/>
          <w:spacing w:val="-2"/>
          <w:cs/>
        </w:rPr>
        <w:t>บุคคลและ</w:t>
      </w:r>
      <w:r w:rsidRPr="00D64016">
        <w:rPr>
          <w:spacing w:val="-2"/>
          <w:cs/>
        </w:rPr>
        <w:t>กิจการที่เกี่ยวข้องกัน ซึ่งเกี่ยวข้องกันโดย</w:t>
      </w:r>
      <w:r w:rsidR="003C4225" w:rsidRPr="00D64016">
        <w:rPr>
          <w:rFonts w:hint="cs"/>
          <w:spacing w:val="-2"/>
          <w:cs/>
        </w:rPr>
        <w:t xml:space="preserve">การเป็นกรรมการบริษัท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D02985">
        <w:rPr>
          <w:rFonts w:hint="cs"/>
          <w:spacing w:val="-2"/>
          <w:cs/>
        </w:rPr>
        <w:t>บุคคลและ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tbl>
      <w:tblPr>
        <w:tblW w:w="9749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4"/>
        <w:gridCol w:w="5515"/>
      </w:tblGrid>
      <w:tr w:rsidR="00D721EA" w:rsidRPr="00C04077" w14:paraId="5C00711D" w14:textId="77777777" w:rsidTr="003B5221">
        <w:trPr>
          <w:trHeight w:val="198"/>
        </w:trPr>
        <w:tc>
          <w:tcPr>
            <w:tcW w:w="4234" w:type="dxa"/>
            <w:tcBorders>
              <w:bottom w:val="single" w:sz="4" w:space="0" w:color="auto"/>
            </w:tcBorders>
            <w:vAlign w:val="center"/>
          </w:tcPr>
          <w:p w14:paraId="23023F27" w14:textId="77777777" w:rsidR="00D721EA" w:rsidRPr="00C04077" w:rsidRDefault="00D721EA" w:rsidP="00D721EA">
            <w:pPr>
              <w:pStyle w:val="Heading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บุคคลและ</w:t>
            </w:r>
            <w:r w:rsidRPr="00C04077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515" w:type="dxa"/>
            <w:tcBorders>
              <w:bottom w:val="single" w:sz="4" w:space="0" w:color="auto"/>
            </w:tcBorders>
            <w:vAlign w:val="center"/>
          </w:tcPr>
          <w:p w14:paraId="283D8ABE" w14:textId="77777777" w:rsidR="00D721EA" w:rsidRPr="00C04077" w:rsidRDefault="00D721EA" w:rsidP="00D721EA">
            <w:pPr>
              <w:pStyle w:val="Heading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721EA" w:rsidRPr="00C04077" w14:paraId="06BB81C8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18005A6D" w14:textId="77777777" w:rsidR="00D721EA" w:rsidRPr="00A64AB0" w:rsidRDefault="00D721EA" w:rsidP="00D721EA">
            <w:pPr>
              <w:pStyle w:val="Heading5"/>
              <w:tabs>
                <w:tab w:val="left" w:pos="0"/>
              </w:tabs>
              <w:jc w:val="left"/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  <w:u w:val="none"/>
              </w:rPr>
              <w:t xml:space="preserve">1. </w:t>
            </w:r>
            <w:r w:rsidRPr="00A64AB0">
              <w:rPr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6099C8DC" w14:textId="33129194" w:rsidR="00D721EA" w:rsidRPr="00802A93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802A93">
              <w:rPr>
                <w:sz w:val="28"/>
                <w:szCs w:val="28"/>
                <w:cs/>
              </w:rPr>
              <w:t xml:space="preserve">ดูหมายเหตุ  </w:t>
            </w:r>
            <w:r w:rsidR="00F930DA">
              <w:rPr>
                <w:sz w:val="28"/>
                <w:szCs w:val="28"/>
              </w:rPr>
              <w:t>9</w:t>
            </w:r>
          </w:p>
        </w:tc>
      </w:tr>
      <w:tr w:rsidR="00D721EA" w:rsidRPr="00C04077" w14:paraId="33A52B53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275A888D" w14:textId="66184759" w:rsidR="00D721EA" w:rsidRPr="00C04077" w:rsidRDefault="00F04327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21EA" w:rsidRPr="00C04077">
              <w:rPr>
                <w:sz w:val="28"/>
                <w:szCs w:val="28"/>
              </w:rPr>
              <w:t xml:space="preserve">. </w:t>
            </w:r>
            <w:r w:rsidR="00D721EA" w:rsidRPr="00C04077">
              <w:rPr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5735525A" w14:textId="77777777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D721EA" w:rsidRPr="00C04077" w14:paraId="71AA0379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627BE6D1" w14:textId="09687A8F"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="00F04327">
              <w:rPr>
                <w:sz w:val="28"/>
                <w:szCs w:val="28"/>
              </w:rPr>
              <w:t>2</w:t>
            </w:r>
            <w:r w:rsidRPr="00C04077">
              <w:rPr>
                <w:sz w:val="28"/>
                <w:szCs w:val="28"/>
              </w:rPr>
              <w:t xml:space="preserve">.1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="00F60041">
              <w:rPr>
                <w:sz w:val="28"/>
                <w:szCs w:val="28"/>
                <w:cs/>
              </w:rPr>
              <w:t>บริษัท มาลีนนท์ ทาว</w:t>
            </w:r>
            <w:proofErr w:type="spellStart"/>
            <w:r w:rsidR="00F60041">
              <w:rPr>
                <w:sz w:val="28"/>
                <w:szCs w:val="28"/>
                <w:cs/>
              </w:rPr>
              <w:t>เวอร์</w:t>
            </w:r>
            <w:proofErr w:type="spellEnd"/>
            <w:r w:rsidR="00F60041">
              <w:rPr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4652CDB2" w14:textId="77777777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21EA" w:rsidRPr="00C04077" w14:paraId="303E7BBD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225422AF" w14:textId="14ECF278"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="00F04327">
              <w:rPr>
                <w:sz w:val="28"/>
                <w:szCs w:val="28"/>
              </w:rPr>
              <w:t>2</w:t>
            </w:r>
            <w:r w:rsidRPr="00C04077">
              <w:rPr>
                <w:sz w:val="28"/>
                <w:szCs w:val="28"/>
              </w:rPr>
              <w:t xml:space="preserve">.2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>กองทุนรวมอสังหาริมทรัพย์</w:t>
            </w:r>
            <w:proofErr w:type="spellStart"/>
            <w:r w:rsidRPr="00C04077">
              <w:rPr>
                <w:sz w:val="28"/>
                <w:szCs w:val="28"/>
                <w:cs/>
              </w:rPr>
              <w:t>มิล</w:t>
            </w:r>
            <w:proofErr w:type="spellEnd"/>
            <w:r w:rsidRPr="00C04077">
              <w:rPr>
                <w:sz w:val="28"/>
                <w:szCs w:val="28"/>
                <w:cs/>
              </w:rPr>
              <w:t>เลียน</w:t>
            </w:r>
            <w:proofErr w:type="spellStart"/>
            <w:r w:rsidRPr="00C04077">
              <w:rPr>
                <w:sz w:val="28"/>
                <w:szCs w:val="28"/>
                <w:cs/>
              </w:rPr>
              <w:t>แนร์</w:t>
            </w:r>
            <w:proofErr w:type="spellEnd"/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10C35271" w14:textId="77777777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บริษัท มาลีนนท์ ทาว</w:t>
            </w:r>
            <w:proofErr w:type="spellStart"/>
            <w:r w:rsidRPr="003438CC">
              <w:rPr>
                <w:sz w:val="28"/>
                <w:szCs w:val="28"/>
                <w:cs/>
              </w:rPr>
              <w:t>เวอร์</w:t>
            </w:r>
            <w:proofErr w:type="spellEnd"/>
            <w:r w:rsidRPr="003438CC">
              <w:rPr>
                <w:sz w:val="28"/>
                <w:szCs w:val="28"/>
                <w:cs/>
              </w:rPr>
              <w:t xml:space="preserve"> จำกัด เป็นผู้ถือหน่วยลงทุนรายใหญ่</w:t>
            </w:r>
          </w:p>
        </w:tc>
      </w:tr>
      <w:tr w:rsidR="00D721EA" w:rsidRPr="00C04077" w14:paraId="70F76B65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681DCE76" w14:textId="6D450052" w:rsidR="00D721EA" w:rsidRPr="00C04077" w:rsidRDefault="00F04327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</w:t>
            </w:r>
            <w:r w:rsidR="00D721EA" w:rsidRPr="00C04077">
              <w:rPr>
                <w:sz w:val="28"/>
                <w:szCs w:val="28"/>
              </w:rPr>
              <w:t xml:space="preserve">.3 </w:t>
            </w:r>
            <w:r w:rsidR="00D721EA">
              <w:rPr>
                <w:rFonts w:hint="cs"/>
                <w:sz w:val="28"/>
                <w:szCs w:val="28"/>
                <w:cs/>
              </w:rPr>
              <w:t xml:space="preserve">  </w:t>
            </w:r>
            <w:r w:rsidR="00D721EA" w:rsidRPr="00C04077">
              <w:rPr>
                <w:sz w:val="28"/>
                <w:szCs w:val="28"/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5A8665AC" w14:textId="77777777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21EA" w:rsidRPr="00C04077" w14:paraId="29B67087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5EE001D1" w14:textId="77777777" w:rsidR="00D721EA" w:rsidRPr="00C04077" w:rsidRDefault="00D721EA" w:rsidP="00D721EA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 xml:space="preserve"> และบริษัทย่อย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52B2A024" w14:textId="77777777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</w:p>
        </w:tc>
      </w:tr>
      <w:tr w:rsidR="00D721EA" w:rsidRPr="00C04077" w14:paraId="67A34DD7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5707B0A6" w14:textId="6FCD0DF2" w:rsidR="00D721EA" w:rsidRPr="00C04077" w:rsidRDefault="00F04327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</w:t>
            </w:r>
            <w:r w:rsidR="008E690C">
              <w:rPr>
                <w:sz w:val="28"/>
                <w:szCs w:val="28"/>
              </w:rPr>
              <w:t xml:space="preserve">.4   </w:t>
            </w:r>
            <w:r w:rsidR="00D721EA">
              <w:rPr>
                <w:rFonts w:hint="cs"/>
                <w:sz w:val="28"/>
                <w:szCs w:val="28"/>
                <w:cs/>
              </w:rPr>
              <w:t>บริษัท เมืองทองการก่อสร้าง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5D10C6B1" w14:textId="77777777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rFonts w:hint="cs"/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rFonts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21EA" w:rsidRPr="00C04077" w14:paraId="7BE4A190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7EEE0D44" w14:textId="29E956BF" w:rsidR="00D721EA" w:rsidRDefault="00F04327" w:rsidP="00D721EA">
            <w:pPr>
              <w:tabs>
                <w:tab w:val="left" w:pos="0"/>
                <w:tab w:val="left" w:pos="252"/>
                <w:tab w:val="left" w:pos="638"/>
                <w:tab w:val="left" w:pos="900"/>
                <w:tab w:val="left" w:pos="1440"/>
              </w:tabs>
              <w:ind w:right="-250" w:firstLine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55250">
              <w:rPr>
                <w:sz w:val="28"/>
                <w:szCs w:val="28"/>
              </w:rPr>
              <w:t>.5</w:t>
            </w:r>
            <w:r w:rsidR="00D721EA">
              <w:rPr>
                <w:rFonts w:hint="cs"/>
                <w:sz w:val="28"/>
                <w:szCs w:val="28"/>
                <w:cs/>
              </w:rPr>
              <w:t xml:space="preserve">   บริษัท แอดวาน</w:t>
            </w:r>
            <w:proofErr w:type="spellStart"/>
            <w:r w:rsidR="00D721EA">
              <w:rPr>
                <w:rFonts w:hint="cs"/>
                <w:sz w:val="28"/>
                <w:szCs w:val="28"/>
                <w:cs/>
              </w:rPr>
              <w:t>ซ์</w:t>
            </w:r>
            <w:proofErr w:type="spellEnd"/>
            <w:r w:rsidR="00D721EA">
              <w:rPr>
                <w:rFonts w:hint="cs"/>
                <w:sz w:val="28"/>
                <w:szCs w:val="28"/>
                <w:cs/>
              </w:rPr>
              <w:t xml:space="preserve"> ไว</w:t>
            </w:r>
            <w:proofErr w:type="spellStart"/>
            <w:r w:rsidR="00D721EA">
              <w:rPr>
                <w:rFonts w:hint="cs"/>
                <w:sz w:val="28"/>
                <w:szCs w:val="28"/>
                <w:cs/>
              </w:rPr>
              <w:t>ร์เล</w:t>
            </w:r>
            <w:proofErr w:type="spellEnd"/>
            <w:r w:rsidR="00D721EA">
              <w:rPr>
                <w:rFonts w:hint="cs"/>
                <w:sz w:val="28"/>
                <w:szCs w:val="28"/>
                <w:cs/>
              </w:rPr>
              <w:t xml:space="preserve">ส </w:t>
            </w:r>
            <w:proofErr w:type="spellStart"/>
            <w:r w:rsidR="00D721EA">
              <w:rPr>
                <w:rFonts w:hint="cs"/>
                <w:sz w:val="28"/>
                <w:szCs w:val="28"/>
                <w:cs/>
              </w:rPr>
              <w:t>เน็ทเวอร์</w:t>
            </w:r>
            <w:proofErr w:type="spellEnd"/>
            <w:r w:rsidR="00D721EA">
              <w:rPr>
                <w:rFonts w:hint="cs"/>
                <w:sz w:val="28"/>
                <w:szCs w:val="28"/>
                <w:cs/>
              </w:rPr>
              <w:t>ค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0D7FD395" w14:textId="7187544E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  <w:r w:rsidR="00F04327" w:rsidRPr="00F04327">
              <w:rPr>
                <w:sz w:val="28"/>
                <w:szCs w:val="28"/>
                <w:cs/>
              </w:rPr>
              <w:t xml:space="preserve"> (จนถึง </w:t>
            </w:r>
            <w:r w:rsidR="00A414D0">
              <w:rPr>
                <w:sz w:val="28"/>
                <w:szCs w:val="28"/>
              </w:rPr>
              <w:t>25</w:t>
            </w:r>
            <w:r w:rsidR="00F04327" w:rsidRPr="00F04327">
              <w:rPr>
                <w:sz w:val="28"/>
                <w:szCs w:val="28"/>
                <w:cs/>
              </w:rPr>
              <w:t xml:space="preserve"> ตุลาคม </w:t>
            </w:r>
            <w:r w:rsidR="00A414D0">
              <w:rPr>
                <w:sz w:val="28"/>
                <w:szCs w:val="28"/>
              </w:rPr>
              <w:t>2564</w:t>
            </w:r>
            <w:r w:rsidR="00F04327" w:rsidRPr="00F04327">
              <w:rPr>
                <w:sz w:val="28"/>
                <w:szCs w:val="28"/>
                <w:cs/>
              </w:rPr>
              <w:t>)</w:t>
            </w:r>
          </w:p>
        </w:tc>
      </w:tr>
      <w:tr w:rsidR="00D721EA" w:rsidRPr="00C04077" w14:paraId="59F03958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0D17187D" w14:textId="771FA5A1" w:rsidR="00D721EA" w:rsidRDefault="00F04327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</w:t>
            </w:r>
            <w:r w:rsidR="00E55250">
              <w:rPr>
                <w:sz w:val="28"/>
                <w:szCs w:val="28"/>
              </w:rPr>
              <w:t>.6</w:t>
            </w:r>
            <w:r w:rsidR="00D721EA">
              <w:rPr>
                <w:rFonts w:hint="cs"/>
                <w:sz w:val="28"/>
                <w:szCs w:val="28"/>
                <w:cs/>
              </w:rPr>
              <w:t xml:space="preserve">   บริษัท ไอร่า แคปปิตอล</w:t>
            </w:r>
            <w:r w:rsidR="00D721EA">
              <w:rPr>
                <w:sz w:val="28"/>
                <w:szCs w:val="28"/>
              </w:rPr>
              <w:t xml:space="preserve"> </w:t>
            </w:r>
            <w:r w:rsidR="00D721EA">
              <w:rPr>
                <w:rFonts w:hint="cs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4A131A99" w14:textId="77777777"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3A252D">
              <w:rPr>
                <w:sz w:val="28"/>
                <w:szCs w:val="28"/>
                <w:cs/>
              </w:rPr>
              <w:t>มีผู้ถือหุ้น</w:t>
            </w:r>
            <w:r>
              <w:rPr>
                <w:rFonts w:hint="cs"/>
                <w:sz w:val="28"/>
                <w:szCs w:val="28"/>
                <w:cs/>
              </w:rPr>
              <w:t>ร่วมกัน</w:t>
            </w:r>
          </w:p>
        </w:tc>
      </w:tr>
      <w:tr w:rsidR="00D721EA" w:rsidRPr="00C04077" w14:paraId="25726A82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14:paraId="6FD4D608" w14:textId="77777777" w:rsidR="00D721EA" w:rsidRPr="003A252D" w:rsidRDefault="00D721EA" w:rsidP="00150F1D">
            <w:pPr>
              <w:tabs>
                <w:tab w:val="left" w:pos="0"/>
                <w:tab w:val="left" w:pos="252"/>
                <w:tab w:val="left" w:pos="648"/>
                <w:tab w:val="left" w:pos="900"/>
                <w:tab w:val="left" w:pos="1440"/>
              </w:tabs>
              <w:ind w:right="-250" w:firstLine="241"/>
              <w:jc w:val="both"/>
              <w:rPr>
                <w:sz w:val="28"/>
                <w:szCs w:val="28"/>
              </w:rPr>
            </w:pPr>
            <w:r w:rsidRPr="003A252D">
              <w:rPr>
                <w:sz w:val="28"/>
                <w:szCs w:val="28"/>
                <w:cs/>
              </w:rPr>
              <w:t xml:space="preserve">      </w:t>
            </w:r>
            <w:r w:rsidR="00150F1D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3A252D">
              <w:rPr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5323F4C7" w14:textId="77777777"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D721EA" w:rsidRPr="00C04077" w14:paraId="0CF7A3A4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14:paraId="316CCC80" w14:textId="776CE34F" w:rsidR="00D721EA" w:rsidRPr="003A252D" w:rsidRDefault="00F04327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21EA">
              <w:rPr>
                <w:sz w:val="28"/>
                <w:szCs w:val="28"/>
              </w:rPr>
              <w:t xml:space="preserve">.7 </w:t>
            </w:r>
            <w:r w:rsidR="00D721EA">
              <w:rPr>
                <w:rFonts w:hint="cs"/>
                <w:sz w:val="28"/>
                <w:szCs w:val="28"/>
                <w:cs/>
              </w:rPr>
              <w:t xml:space="preserve">  </w:t>
            </w:r>
            <w:r w:rsidR="00D721EA">
              <w:rPr>
                <w:sz w:val="28"/>
                <w:szCs w:val="28"/>
                <w:cs/>
              </w:rPr>
              <w:t>บริษัท จี</w:t>
            </w:r>
            <w:r w:rsidR="00D721EA">
              <w:rPr>
                <w:rFonts w:hint="cs"/>
                <w:sz w:val="28"/>
                <w:szCs w:val="28"/>
                <w:cs/>
              </w:rPr>
              <w:t xml:space="preserve">เอ็มเอ็ม </w:t>
            </w:r>
            <w:r w:rsidR="00D721EA" w:rsidRPr="0092353B">
              <w:rPr>
                <w:sz w:val="28"/>
                <w:szCs w:val="28"/>
                <w:cs/>
              </w:rPr>
              <w:t xml:space="preserve">แกรมมี่ จำกัด (มหาชน)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35EE2B15" w14:textId="77777777"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92353B">
              <w:rPr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D721EA" w:rsidRPr="00C04077" w14:paraId="2B4AB1F0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14:paraId="134D8A58" w14:textId="77777777" w:rsidR="00D721EA" w:rsidRPr="003A252D" w:rsidRDefault="00D721EA" w:rsidP="00D721EA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2353B">
              <w:rPr>
                <w:sz w:val="28"/>
                <w:szCs w:val="28"/>
                <w:cs/>
              </w:rPr>
              <w:t xml:space="preserve">และบริษัทย่อย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20C11B8D" w14:textId="77777777"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27639B" w:rsidRPr="00C04077" w14:paraId="64EA0D8F" w14:textId="77777777" w:rsidTr="003B5221">
        <w:trPr>
          <w:trHeight w:val="260"/>
        </w:trPr>
        <w:tc>
          <w:tcPr>
            <w:tcW w:w="4234" w:type="dxa"/>
            <w:tcBorders>
              <w:top w:val="nil"/>
              <w:bottom w:val="single" w:sz="4" w:space="0" w:color="auto"/>
            </w:tcBorders>
          </w:tcPr>
          <w:p w14:paraId="305706D9" w14:textId="65963421" w:rsidR="0027639B" w:rsidRPr="00957217" w:rsidRDefault="00F04327" w:rsidP="0027639B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7639B" w:rsidRPr="00957217">
              <w:rPr>
                <w:sz w:val="28"/>
                <w:szCs w:val="28"/>
                <w:cs/>
              </w:rPr>
              <w:t xml:space="preserve">. </w:t>
            </w:r>
            <w:r w:rsidR="0027639B" w:rsidRPr="00957217">
              <w:rPr>
                <w:rFonts w:hint="cs"/>
                <w:sz w:val="28"/>
                <w:szCs w:val="28"/>
                <w:cs/>
              </w:rPr>
              <w:t>บุคคลที่</w:t>
            </w:r>
            <w:r w:rsidR="0027639B" w:rsidRPr="00957217">
              <w:rPr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5515" w:type="dxa"/>
            <w:tcBorders>
              <w:top w:val="nil"/>
              <w:bottom w:val="single" w:sz="4" w:space="0" w:color="auto"/>
            </w:tcBorders>
          </w:tcPr>
          <w:p w14:paraId="15AE907F" w14:textId="77777777" w:rsidR="0027639B" w:rsidRPr="00957217" w:rsidRDefault="0027639B" w:rsidP="0027639B">
            <w:pPr>
              <w:ind w:left="172" w:hanging="172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ญาติสนิทของ</w:t>
            </w:r>
            <w:r w:rsidRPr="00957217">
              <w:rPr>
                <w:rFonts w:hint="cs"/>
                <w:sz w:val="28"/>
                <w:szCs w:val="28"/>
                <w:cs/>
              </w:rPr>
              <w:t>กรรมการ</w:t>
            </w:r>
            <w:r w:rsidRPr="00957217">
              <w:rPr>
                <w:sz w:val="28"/>
                <w:szCs w:val="28"/>
                <w:cs/>
              </w:rPr>
              <w:t xml:space="preserve"> </w:t>
            </w:r>
          </w:p>
        </w:tc>
      </w:tr>
    </w:tbl>
    <w:p w14:paraId="02171459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A74554D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BF942F0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5489EB78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A1B4537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133B3B08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2545288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57EF2730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0CBF38FA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1EF98ED0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6E879AF" w14:textId="2759334E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2411F681" w14:textId="602A6B0F" w:rsidR="00F04327" w:rsidRDefault="00F04327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565A0121" w14:textId="55EA314B" w:rsidR="00F04327" w:rsidRDefault="00F04327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1471F014" w14:textId="7213DCF8" w:rsidR="00F04327" w:rsidRDefault="00F04327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7F110EA6" w14:textId="4C6C008C" w:rsidR="00F04327" w:rsidRDefault="00F04327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65DD9A4" w14:textId="77777777" w:rsidR="00F04327" w:rsidRDefault="00F04327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7F910A48" w14:textId="77777777"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</w:t>
      </w:r>
      <w:r w:rsidR="00016F33">
        <w:rPr>
          <w:rFonts w:ascii="Angsana New" w:hAnsi="Angsana New" w:hint="cs"/>
          <w:cs/>
        </w:rPr>
        <w:t>บุคคลและ</w:t>
      </w:r>
      <w:r w:rsidRPr="00195ED5">
        <w:rPr>
          <w:rFonts w:ascii="Angsana New" w:hAnsi="Angsana New"/>
          <w:cs/>
        </w:rPr>
        <w:t>กิจการที่เกี่ยวข้องกันที่สำคัญ  มีดังนี้</w:t>
      </w:r>
    </w:p>
    <w:p w14:paraId="7A4478F1" w14:textId="77777777" w:rsidR="004F53FA" w:rsidRPr="00DE242A" w:rsidRDefault="00CC53B0" w:rsidP="00046E9E">
      <w:pPr>
        <w:spacing w:line="192" w:lineRule="auto"/>
        <w:ind w:left="7371" w:right="-57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362"/>
        <w:gridCol w:w="1362"/>
        <w:gridCol w:w="1362"/>
        <w:gridCol w:w="1362"/>
      </w:tblGrid>
      <w:tr w:rsidR="004F53FA" w:rsidRPr="00CD157D" w14:paraId="1E69D9E5" w14:textId="77777777" w:rsidTr="00177BAD">
        <w:trPr>
          <w:cantSplit/>
          <w:trHeight w:val="340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14:paraId="2FE0C171" w14:textId="77777777" w:rsidR="004F53FA" w:rsidRPr="00797C00" w:rsidRDefault="004F53FA" w:rsidP="007E155D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รายการในงบแสดงฐานะการเงิน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</w:tcBorders>
          </w:tcPr>
          <w:p w14:paraId="5C69EAAF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</w:tcBorders>
          </w:tcPr>
          <w:p w14:paraId="665D2539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9397A" w:rsidRPr="00CD157D" w14:paraId="061D0BC0" w14:textId="77777777" w:rsidTr="00177BAD">
        <w:trPr>
          <w:cantSplit/>
          <w:trHeight w:val="340"/>
        </w:trPr>
        <w:tc>
          <w:tcPr>
            <w:tcW w:w="4253" w:type="dxa"/>
            <w:vMerge/>
            <w:tcBorders>
              <w:bottom w:val="single" w:sz="4" w:space="0" w:color="auto"/>
            </w:tcBorders>
          </w:tcPr>
          <w:p w14:paraId="5DD8E607" w14:textId="77777777" w:rsidR="00D9397A" w:rsidRPr="00797C00" w:rsidRDefault="00D9397A" w:rsidP="00D9397A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  <w:right w:val="dashed" w:sz="4" w:space="0" w:color="auto"/>
            </w:tcBorders>
          </w:tcPr>
          <w:p w14:paraId="64FD9174" w14:textId="7D92A193" w:rsidR="00D9397A" w:rsidRPr="00797C00" w:rsidRDefault="00952BFF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939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0A0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D9397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1D0A03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="00D9397A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D9397A">
              <w:rPr>
                <w:rFonts w:ascii="Angsana New" w:hAnsi="Angsana New"/>
                <w:sz w:val="30"/>
                <w:szCs w:val="30"/>
              </w:rPr>
              <w:t>256</w:t>
            </w:r>
            <w:r w:rsidR="001D0A0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</w:tcBorders>
          </w:tcPr>
          <w:p w14:paraId="6EC1F318" w14:textId="129DF665" w:rsidR="00D9397A" w:rsidRPr="00A269FB" w:rsidRDefault="00D9397A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69F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A269F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D0A0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62" w:type="dxa"/>
            <w:tcBorders>
              <w:bottom w:val="single" w:sz="4" w:space="0" w:color="auto"/>
              <w:right w:val="dashed" w:sz="4" w:space="0" w:color="auto"/>
            </w:tcBorders>
          </w:tcPr>
          <w:p w14:paraId="2197C566" w14:textId="2C8C8046" w:rsidR="00D9397A" w:rsidRPr="00797C00" w:rsidRDefault="00D9397A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</w:rPr>
              <w:t>3</w:t>
            </w:r>
            <w:r w:rsidR="001D0A0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0A0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1D0A03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D0A0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</w:tcBorders>
          </w:tcPr>
          <w:p w14:paraId="567CA043" w14:textId="5B22781B" w:rsidR="00D9397A" w:rsidRPr="00A269FB" w:rsidRDefault="00D9397A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69F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A269F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D0A0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172E3" w:rsidRPr="00CD157D" w14:paraId="3B23A057" w14:textId="77777777" w:rsidTr="00177B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14:paraId="23587D53" w14:textId="6CC38F25" w:rsidR="008172E3" w:rsidRPr="00FA4C03" w:rsidRDefault="00F961F6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A4C0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="008172E3" w:rsidRPr="00FA4C0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="008172E3" w:rsidRPr="00FA4C0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และลูก</w:t>
            </w:r>
            <w:r w:rsidR="00956074" w:rsidRPr="00FA4C0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หนี้</w:t>
            </w:r>
            <w:r w:rsidR="00A13222" w:rsidRPr="00376C2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หมุนเวียน</w:t>
            </w:r>
            <w:r w:rsidR="008172E3" w:rsidRPr="00952E8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อื่น </w:t>
            </w:r>
            <w:r w:rsidR="008172E3" w:rsidRPr="00DF1B0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(หมายเหตุ </w:t>
            </w:r>
            <w:r w:rsidR="00DF424C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="008172E3" w:rsidRPr="00952E8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4CC91F3" w14:textId="77777777" w:rsidR="008172E3" w:rsidRPr="00FA4C03" w:rsidRDefault="008172E3" w:rsidP="003B5273">
            <w:pPr>
              <w:tabs>
                <w:tab w:val="left" w:pos="1440"/>
              </w:tabs>
              <w:ind w:right="228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707E4FB" w14:textId="77777777" w:rsidR="008172E3" w:rsidRPr="00797C00" w:rsidRDefault="008172E3" w:rsidP="003B5273">
            <w:pPr>
              <w:tabs>
                <w:tab w:val="left" w:pos="1440"/>
              </w:tabs>
              <w:ind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E83285" w14:textId="77777777" w:rsidR="008172E3" w:rsidRPr="00D9397A" w:rsidRDefault="008172E3" w:rsidP="003B5273">
            <w:pPr>
              <w:ind w:left="-108" w:right="22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AE70124" w14:textId="77777777" w:rsidR="008172E3" w:rsidRPr="00797C00" w:rsidRDefault="008172E3" w:rsidP="003B5273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A43" w:rsidRPr="00907C28" w14:paraId="14A80120" w14:textId="77777777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CAF090" w14:textId="77777777" w:rsidR="00E96A43" w:rsidRPr="00EF17BF" w:rsidRDefault="00E96A43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47B9EAD" w14:textId="77777777" w:rsidR="00E96A43" w:rsidRPr="00433464" w:rsidRDefault="00E96A43" w:rsidP="0085502B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5832EEE" w14:textId="77777777" w:rsidR="00E96A43" w:rsidRPr="00486BF6" w:rsidRDefault="00E96A43" w:rsidP="000E5F88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4AC69BB" w14:textId="77777777" w:rsidR="00E96A43" w:rsidRPr="00D9397A" w:rsidRDefault="00E96A43" w:rsidP="00532958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560FBC8" w14:textId="77777777" w:rsidR="00E96A43" w:rsidRPr="00486BF6" w:rsidRDefault="00E96A43" w:rsidP="000E5F88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85502B" w:rsidRPr="00907C28" w14:paraId="45059CE0" w14:textId="77777777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FD775" w14:textId="77777777" w:rsidR="0085502B" w:rsidRPr="00EF17BF" w:rsidRDefault="0085502B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396B24" w14:textId="77777777" w:rsidR="0085502B" w:rsidRPr="00780EF1" w:rsidRDefault="0085502B" w:rsidP="0085502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CFEA12" w14:textId="77777777" w:rsidR="0085502B" w:rsidRPr="00780EF1" w:rsidRDefault="0085502B" w:rsidP="000E5F8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C536B89" w14:textId="436E3646" w:rsidR="0085502B" w:rsidRPr="00224736" w:rsidRDefault="0072569D" w:rsidP="0098622E">
            <w:pPr>
              <w:ind w:right="139"/>
              <w:jc w:val="right"/>
              <w:rPr>
                <w:sz w:val="30"/>
                <w:szCs w:val="30"/>
              </w:rPr>
            </w:pPr>
            <w:r w:rsidRPr="00224736">
              <w:rPr>
                <w:sz w:val="30"/>
                <w:szCs w:val="30"/>
              </w:rPr>
              <w:t>2,</w:t>
            </w:r>
            <w:r w:rsidR="00780EF1" w:rsidRPr="00224736">
              <w:rPr>
                <w:sz w:val="30"/>
                <w:szCs w:val="30"/>
              </w:rPr>
              <w:t>571</w:t>
            </w:r>
            <w:r w:rsidR="00813D63" w:rsidRPr="00224736">
              <w:rPr>
                <w:sz w:val="30"/>
                <w:szCs w:val="30"/>
              </w:rPr>
              <w:t>,</w:t>
            </w:r>
            <w:r w:rsidR="00780EF1" w:rsidRPr="00224736">
              <w:rPr>
                <w:sz w:val="30"/>
                <w:szCs w:val="30"/>
              </w:rPr>
              <w:t>176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7514D0C" w14:textId="27370C13" w:rsidR="0085502B" w:rsidRPr="00486BF6" w:rsidRDefault="00D90A07" w:rsidP="000E5F8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</w:t>
            </w:r>
            <w:r w:rsidR="001D0A03">
              <w:rPr>
                <w:rFonts w:hint="cs"/>
                <w:sz w:val="30"/>
                <w:szCs w:val="30"/>
                <w:cs/>
              </w:rPr>
              <w:t>380</w:t>
            </w:r>
            <w:r>
              <w:rPr>
                <w:rFonts w:hint="cs"/>
                <w:sz w:val="30"/>
                <w:szCs w:val="30"/>
                <w:cs/>
              </w:rPr>
              <w:t>,</w:t>
            </w:r>
            <w:r w:rsidR="001D0A03">
              <w:rPr>
                <w:rFonts w:hint="cs"/>
                <w:sz w:val="30"/>
                <w:szCs w:val="30"/>
                <w:cs/>
              </w:rPr>
              <w:t>60</w:t>
            </w:r>
            <w:r w:rsidR="00046E9E"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72569D" w:rsidRPr="00CD157D" w14:paraId="6CB4BF6F" w14:textId="77777777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601D36" w14:textId="77777777" w:rsidR="0072569D" w:rsidRPr="00EF17BF" w:rsidRDefault="0072569D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94D604F" w14:textId="6F192280" w:rsidR="0072569D" w:rsidRPr="00780EF1" w:rsidRDefault="00780EF1" w:rsidP="00D82E64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19</w:t>
            </w:r>
            <w:r w:rsidR="00011D27" w:rsidRPr="00780EF1">
              <w:rPr>
                <w:sz w:val="30"/>
                <w:szCs w:val="30"/>
              </w:rPr>
              <w:t>,</w:t>
            </w:r>
            <w:r w:rsidRPr="00780EF1">
              <w:rPr>
                <w:sz w:val="30"/>
                <w:szCs w:val="30"/>
              </w:rPr>
              <w:t>217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874794F" w14:textId="2A262703" w:rsidR="0072569D" w:rsidRPr="00780EF1" w:rsidRDefault="005E598E" w:rsidP="0044275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80EF1">
              <w:rPr>
                <w:rFonts w:hint="cs"/>
                <w:sz w:val="30"/>
                <w:szCs w:val="30"/>
                <w:cs/>
              </w:rPr>
              <w:t>21</w:t>
            </w:r>
            <w:r w:rsidR="0072569D" w:rsidRPr="00780EF1">
              <w:rPr>
                <w:rFonts w:hint="cs"/>
                <w:sz w:val="30"/>
                <w:szCs w:val="30"/>
                <w:cs/>
              </w:rPr>
              <w:t>,</w:t>
            </w:r>
            <w:r w:rsidRPr="00780EF1">
              <w:rPr>
                <w:rFonts w:hint="cs"/>
                <w:sz w:val="30"/>
                <w:szCs w:val="30"/>
                <w:cs/>
              </w:rPr>
              <w:t>42</w:t>
            </w:r>
            <w:r w:rsidR="0072569D" w:rsidRPr="00780EF1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75EB7E6" w14:textId="58DFA932" w:rsidR="0072569D" w:rsidRPr="00224736" w:rsidRDefault="00780EF1" w:rsidP="00011D2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224736">
              <w:rPr>
                <w:sz w:val="30"/>
                <w:szCs w:val="30"/>
              </w:rPr>
              <w:t>1</w:t>
            </w:r>
            <w:r w:rsidR="00224736" w:rsidRPr="00224736">
              <w:rPr>
                <w:sz w:val="30"/>
                <w:szCs w:val="30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7C1B11F" w14:textId="37FA16DF" w:rsidR="0072569D" w:rsidRPr="00486BF6" w:rsidRDefault="001D0A03" w:rsidP="000B6847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24</w:t>
            </w:r>
          </w:p>
        </w:tc>
      </w:tr>
      <w:tr w:rsidR="005E598E" w:rsidRPr="00CD157D" w14:paraId="3A0C6441" w14:textId="77777777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108F9" w14:textId="77777777" w:rsidR="005E598E" w:rsidRPr="00EF17BF" w:rsidRDefault="005E598E" w:rsidP="005E598E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76217D8" w14:textId="1ADE1002" w:rsidR="005E598E" w:rsidRPr="00780EF1" w:rsidRDefault="00780EF1" w:rsidP="005E598E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19</w:t>
            </w:r>
            <w:r w:rsidR="005E598E" w:rsidRPr="00780EF1">
              <w:rPr>
                <w:sz w:val="30"/>
                <w:szCs w:val="30"/>
              </w:rPr>
              <w:t>,</w:t>
            </w:r>
            <w:r w:rsidRPr="00780EF1">
              <w:rPr>
                <w:sz w:val="30"/>
                <w:szCs w:val="30"/>
              </w:rPr>
              <w:t>217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93975C8" w14:textId="0E28B00A" w:rsidR="005E598E" w:rsidRPr="00780EF1" w:rsidRDefault="005E598E" w:rsidP="005E598E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80EF1">
              <w:rPr>
                <w:rFonts w:hint="cs"/>
                <w:sz w:val="30"/>
                <w:szCs w:val="30"/>
                <w:cs/>
              </w:rPr>
              <w:t>21,424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C688254" w14:textId="440C9472" w:rsidR="005E598E" w:rsidRPr="00780EF1" w:rsidRDefault="005E598E" w:rsidP="005E598E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2,</w:t>
            </w:r>
            <w:r w:rsidR="00780EF1" w:rsidRPr="00780EF1">
              <w:rPr>
                <w:sz w:val="30"/>
                <w:szCs w:val="30"/>
              </w:rPr>
              <w:t>571</w:t>
            </w:r>
            <w:r w:rsidRPr="00780EF1">
              <w:rPr>
                <w:sz w:val="30"/>
                <w:szCs w:val="30"/>
              </w:rPr>
              <w:t>,</w:t>
            </w:r>
            <w:r w:rsidR="00780EF1" w:rsidRPr="00780EF1">
              <w:rPr>
                <w:sz w:val="30"/>
                <w:szCs w:val="30"/>
              </w:rPr>
              <w:t>18</w:t>
            </w:r>
            <w:r w:rsidR="00715A3A">
              <w:rPr>
                <w:sz w:val="30"/>
                <w:szCs w:val="30"/>
              </w:rPr>
              <w:t>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05C8FFB" w14:textId="08478ACC" w:rsidR="005E598E" w:rsidRPr="00486BF6" w:rsidRDefault="005E598E" w:rsidP="005E598E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2,380,630</w:t>
            </w:r>
          </w:p>
        </w:tc>
      </w:tr>
      <w:tr w:rsidR="001D6B36" w:rsidRPr="00CD157D" w14:paraId="2C5ABE4D" w14:textId="77777777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9E9614" w14:textId="77777777" w:rsidR="001D6B36" w:rsidRPr="00EF17BF" w:rsidRDefault="001D6B36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5F04EDC" w14:textId="77777777" w:rsidR="001D6B36" w:rsidRPr="001D0A03" w:rsidRDefault="001D6B36" w:rsidP="00CA754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F0E46B5" w14:textId="77777777" w:rsidR="001D6B36" w:rsidRPr="0048493E" w:rsidRDefault="001D6B36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1BB6019" w14:textId="77777777" w:rsidR="001D6B36" w:rsidRPr="00780EF1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C6290D3" w14:textId="77777777" w:rsidR="001D6B36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980EAE" w:rsidRPr="00CD157D" w14:paraId="7206E7B1" w14:textId="77777777" w:rsidTr="0063258F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36D09" w14:textId="77777777" w:rsidR="00980EAE" w:rsidRPr="00EF17BF" w:rsidRDefault="00980EAE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5BABCAD" w14:textId="77777777" w:rsidR="00980EAE" w:rsidRPr="00780EF1" w:rsidRDefault="00980EAE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780EF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7E4FA7D" w14:textId="77777777" w:rsidR="00980EAE" w:rsidRPr="002030FC" w:rsidRDefault="00980EAE" w:rsidP="001D6B36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2030FC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66A4561" w14:textId="09594D32" w:rsidR="00980EAE" w:rsidRPr="00780EF1" w:rsidRDefault="002030FC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8</w:t>
            </w:r>
            <w:r w:rsidR="00780EF1" w:rsidRPr="00780EF1">
              <w:rPr>
                <w:sz w:val="30"/>
                <w:szCs w:val="30"/>
              </w:rPr>
              <w:t>7</w:t>
            </w:r>
            <w:r w:rsidRPr="00780EF1">
              <w:rPr>
                <w:sz w:val="30"/>
                <w:szCs w:val="30"/>
              </w:rPr>
              <w:t>,</w:t>
            </w:r>
            <w:r w:rsidR="00780EF1" w:rsidRPr="00780EF1">
              <w:rPr>
                <w:sz w:val="30"/>
                <w:szCs w:val="30"/>
              </w:rPr>
              <w:t>355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5F48E60" w14:textId="2E7A8184" w:rsidR="00980EAE" w:rsidRPr="00486BF6" w:rsidRDefault="00733C52" w:rsidP="001D6B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115</w:t>
            </w:r>
            <w:r w:rsidR="00980EAE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017</w:t>
            </w:r>
          </w:p>
        </w:tc>
      </w:tr>
      <w:tr w:rsidR="008720E0" w:rsidRPr="00CD157D" w14:paraId="52B9261A" w14:textId="77777777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F363F2" w14:textId="77777777" w:rsidR="008720E0" w:rsidRPr="00EF17BF" w:rsidRDefault="008720E0" w:rsidP="008720E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F17B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D4DEB18" w14:textId="3D5110CD" w:rsidR="008720E0" w:rsidRPr="00780EF1" w:rsidRDefault="00780EF1" w:rsidP="008720E0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19</w:t>
            </w:r>
            <w:r w:rsidR="008720E0" w:rsidRPr="00780EF1">
              <w:rPr>
                <w:sz w:val="30"/>
                <w:szCs w:val="30"/>
              </w:rPr>
              <w:t>,</w:t>
            </w:r>
            <w:r w:rsidRPr="00780EF1">
              <w:rPr>
                <w:sz w:val="30"/>
                <w:szCs w:val="30"/>
              </w:rPr>
              <w:t>217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140C9B1" w14:textId="317078CA" w:rsidR="008720E0" w:rsidRPr="0048493E" w:rsidRDefault="008720E0" w:rsidP="008720E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21</w:t>
            </w:r>
            <w:r w:rsidRPr="0048493E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42</w:t>
            </w:r>
            <w:r w:rsidRPr="0048493E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D865A33" w14:textId="607D4166" w:rsidR="008720E0" w:rsidRPr="00780EF1" w:rsidRDefault="008720E0" w:rsidP="008720E0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2,</w:t>
            </w:r>
            <w:r w:rsidR="00780EF1" w:rsidRPr="00780EF1">
              <w:rPr>
                <w:sz w:val="30"/>
                <w:szCs w:val="30"/>
              </w:rPr>
              <w:t>658</w:t>
            </w:r>
            <w:r w:rsidRPr="00780EF1">
              <w:rPr>
                <w:sz w:val="30"/>
                <w:szCs w:val="30"/>
              </w:rPr>
              <w:t>,</w:t>
            </w:r>
            <w:r w:rsidR="00780EF1" w:rsidRPr="00780EF1">
              <w:rPr>
                <w:sz w:val="30"/>
                <w:szCs w:val="30"/>
              </w:rPr>
              <w:t>54</w:t>
            </w:r>
            <w:r w:rsidR="00715A3A">
              <w:rPr>
                <w:sz w:val="30"/>
                <w:szCs w:val="30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63F3AA1" w14:textId="0E81EB8E" w:rsidR="008720E0" w:rsidRPr="00486BF6" w:rsidRDefault="008720E0" w:rsidP="008720E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</w:t>
            </w:r>
            <w:r>
              <w:rPr>
                <w:rFonts w:hint="cs"/>
                <w:sz w:val="30"/>
                <w:szCs w:val="30"/>
                <w:cs/>
              </w:rPr>
              <w:t>495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64</w:t>
            </w:r>
            <w:r>
              <w:rPr>
                <w:sz w:val="30"/>
                <w:szCs w:val="30"/>
              </w:rPr>
              <w:t>7</w:t>
            </w:r>
          </w:p>
        </w:tc>
      </w:tr>
      <w:tr w:rsidR="001D6B36" w:rsidRPr="00CD157D" w14:paraId="556FB195" w14:textId="77777777" w:rsidTr="00177BAD">
        <w:trPr>
          <w:cantSplit/>
          <w:trHeight w:val="374"/>
        </w:trPr>
        <w:tc>
          <w:tcPr>
            <w:tcW w:w="4253" w:type="dxa"/>
            <w:tcBorders>
              <w:bottom w:val="nil"/>
            </w:tcBorders>
            <w:vAlign w:val="center"/>
          </w:tcPr>
          <w:p w14:paraId="23F797B4" w14:textId="77777777" w:rsidR="001D6B36" w:rsidRPr="00AC08BD" w:rsidRDefault="001D6B36" w:rsidP="00A23846">
            <w:pPr>
              <w:ind w:right="-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AC08BD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376C20">
              <w:rPr>
                <w:rFonts w:ascii="Angsana New" w:hAnsi="Angsana New" w:hint="cs"/>
                <w:sz w:val="30"/>
                <w:szCs w:val="30"/>
                <w:cs/>
              </w:rPr>
              <w:t>ระยะ</w:t>
            </w:r>
            <w:r w:rsidRPr="00DF1B0E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  <w:r w:rsidRPr="00DF1B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1B0E">
              <w:rPr>
                <w:rFonts w:ascii="Angsana New" w:hAnsi="Angsana New"/>
                <w:sz w:val="30"/>
                <w:szCs w:val="30"/>
              </w:rPr>
              <w:t>(</w:t>
            </w:r>
            <w:r w:rsidRPr="00DF1B0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423C67" w:rsidRPr="00DF1B0E">
              <w:rPr>
                <w:rFonts w:ascii="Angsana New" w:hAnsi="Angsana New"/>
                <w:sz w:val="30"/>
                <w:szCs w:val="30"/>
              </w:rPr>
              <w:t>6</w:t>
            </w:r>
            <w:r w:rsidRPr="00DF1B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bottom w:val="nil"/>
              <w:right w:val="dashed" w:sz="4" w:space="0" w:color="auto"/>
            </w:tcBorders>
            <w:vAlign w:val="bottom"/>
          </w:tcPr>
          <w:p w14:paraId="6C838936" w14:textId="77777777" w:rsidR="001D6B36" w:rsidRPr="00780EF1" w:rsidRDefault="001D6B36" w:rsidP="00443E02">
            <w:pPr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left w:val="nil"/>
              <w:bottom w:val="nil"/>
            </w:tcBorders>
            <w:vAlign w:val="bottom"/>
          </w:tcPr>
          <w:p w14:paraId="0D33DEFF" w14:textId="77777777" w:rsidR="001D6B36" w:rsidRPr="00780EF1" w:rsidRDefault="001D6B36" w:rsidP="00443E02">
            <w:pPr>
              <w:tabs>
                <w:tab w:val="decimal" w:pos="984"/>
                <w:tab w:val="decimal" w:pos="1062"/>
              </w:tabs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nil"/>
              <w:right w:val="dashed" w:sz="4" w:space="0" w:color="auto"/>
            </w:tcBorders>
            <w:vAlign w:val="bottom"/>
          </w:tcPr>
          <w:p w14:paraId="19FE9237" w14:textId="77777777" w:rsidR="001D6B36" w:rsidRPr="00780EF1" w:rsidRDefault="001D6B36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left w:val="nil"/>
              <w:bottom w:val="nil"/>
            </w:tcBorders>
            <w:vAlign w:val="bottom"/>
          </w:tcPr>
          <w:p w14:paraId="563BF696" w14:textId="77777777" w:rsidR="001D6B36" w:rsidRPr="00780EF1" w:rsidRDefault="001D6B36" w:rsidP="00443E02">
            <w:pPr>
              <w:ind w:left="-108" w:right="228"/>
              <w:jc w:val="right"/>
              <w:rPr>
                <w:color w:val="FF0000"/>
                <w:sz w:val="30"/>
                <w:szCs w:val="30"/>
              </w:rPr>
            </w:pPr>
          </w:p>
        </w:tc>
      </w:tr>
      <w:tr w:rsidR="00D03FC7" w:rsidRPr="00CD157D" w14:paraId="57FA0100" w14:textId="77777777" w:rsidTr="000E3A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38FC79D8" w14:textId="77777777" w:rsidR="00D03FC7" w:rsidRPr="00EF17BF" w:rsidRDefault="00D03FC7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8DB2FB5" w14:textId="77777777" w:rsidR="00D03FC7" w:rsidRPr="00780EF1" w:rsidRDefault="00D03FC7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780EF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BC1FD3C" w14:textId="77777777" w:rsidR="00D03FC7" w:rsidRPr="00780EF1" w:rsidRDefault="00D03FC7" w:rsidP="0034208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C1CAF66" w14:textId="03CFA4B2" w:rsidR="00D03FC7" w:rsidRPr="00780EF1" w:rsidRDefault="00780EF1" w:rsidP="00AC08BD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3</w:t>
            </w:r>
            <w:r w:rsidR="007F55C5" w:rsidRPr="00780EF1">
              <w:rPr>
                <w:sz w:val="30"/>
                <w:szCs w:val="30"/>
              </w:rPr>
              <w:t>,</w:t>
            </w:r>
            <w:r w:rsidRPr="00780EF1">
              <w:rPr>
                <w:sz w:val="30"/>
                <w:szCs w:val="30"/>
              </w:rPr>
              <w:t>328</w:t>
            </w:r>
            <w:r w:rsidR="007F55C5" w:rsidRPr="00780EF1">
              <w:rPr>
                <w:sz w:val="30"/>
                <w:szCs w:val="30"/>
              </w:rPr>
              <w:t>,</w:t>
            </w:r>
            <w:r w:rsidRPr="00780EF1">
              <w:rPr>
                <w:sz w:val="30"/>
                <w:szCs w:val="30"/>
              </w:rPr>
              <w:t>233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381DCA1" w14:textId="126F019E" w:rsidR="00D03FC7" w:rsidRPr="00780EF1" w:rsidRDefault="00D03FC7" w:rsidP="0017645F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4,</w:t>
            </w:r>
            <w:r w:rsidR="008720E0" w:rsidRPr="00780EF1">
              <w:rPr>
                <w:rFonts w:hint="cs"/>
                <w:sz w:val="30"/>
                <w:szCs w:val="30"/>
                <w:cs/>
              </w:rPr>
              <w:t>803</w:t>
            </w:r>
            <w:r w:rsidRPr="00780EF1">
              <w:rPr>
                <w:sz w:val="30"/>
                <w:szCs w:val="30"/>
              </w:rPr>
              <w:t>,</w:t>
            </w:r>
            <w:r w:rsidR="008720E0" w:rsidRPr="00780EF1">
              <w:rPr>
                <w:rFonts w:hint="cs"/>
                <w:sz w:val="30"/>
                <w:szCs w:val="30"/>
                <w:cs/>
              </w:rPr>
              <w:t>248</w:t>
            </w:r>
          </w:p>
        </w:tc>
      </w:tr>
      <w:tr w:rsidR="000E3AAD" w:rsidRPr="00CD157D" w14:paraId="59444057" w14:textId="77777777" w:rsidTr="000E3A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14:paraId="2D054839" w14:textId="77777777" w:rsidR="000E3AAD" w:rsidRPr="00797C00" w:rsidRDefault="000F2E2D" w:rsidP="000E3AA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3AAD">
              <w:rPr>
                <w:rFonts w:ascii="Angsana New" w:hAnsi="Angsana New" w:hint="cs"/>
                <w:sz w:val="30"/>
                <w:szCs w:val="30"/>
                <w:cs/>
              </w:rPr>
              <w:t>. ขายยานพาหนะ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3EB089C6" w14:textId="77777777" w:rsidR="000E3AAD" w:rsidRPr="001D0A03" w:rsidRDefault="000E3AAD" w:rsidP="000E3AAD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</w:tcPr>
          <w:p w14:paraId="15A24D52" w14:textId="77777777" w:rsidR="000E3AAD" w:rsidRPr="0048493E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E7CF4D8" w14:textId="77777777" w:rsidR="000E3AAD" w:rsidRPr="001D0A03" w:rsidRDefault="000E3AAD" w:rsidP="000E3AAD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</w:tcPr>
          <w:p w14:paraId="6AC9C2D4" w14:textId="77777777" w:rsidR="000E3AAD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780EF1" w:rsidRPr="00CD157D" w14:paraId="15F67CD9" w14:textId="77777777" w:rsidTr="00654FBA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2A65373A" w14:textId="77777777" w:rsidR="00780EF1" w:rsidRPr="00EF17BF" w:rsidRDefault="00780EF1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ุคคล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8047BF3" w14:textId="62D9079E" w:rsidR="00780EF1" w:rsidRPr="00780EF1" w:rsidRDefault="00780EF1" w:rsidP="00780EF1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F13BE85" w14:textId="5A389342" w:rsidR="00780EF1" w:rsidRPr="00103A86" w:rsidRDefault="00780EF1" w:rsidP="00780EF1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495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80B25C" w14:textId="77777777" w:rsidR="00780EF1" w:rsidRPr="00780EF1" w:rsidRDefault="00780EF1" w:rsidP="00780EF1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B473630" w14:textId="77777777" w:rsidR="00780EF1" w:rsidRPr="0048493E" w:rsidRDefault="00780EF1" w:rsidP="00780EF1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</w:tr>
      <w:tr w:rsidR="000F2E2D" w:rsidRPr="00CD157D" w14:paraId="138B8E7B" w14:textId="77777777" w:rsidTr="0053045C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14:paraId="2C204728" w14:textId="77777777" w:rsidR="000F2E2D" w:rsidRPr="00797C00" w:rsidRDefault="00D9397A" w:rsidP="0053045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0F2E2D">
              <w:rPr>
                <w:rFonts w:ascii="Angsana New" w:hAnsi="Angsana New" w:hint="cs"/>
                <w:sz w:val="30"/>
                <w:szCs w:val="30"/>
                <w:cs/>
              </w:rPr>
              <w:t>. สินทรัพย์สิทธิการ</w:t>
            </w:r>
            <w:r w:rsidR="000F2E2D" w:rsidRPr="00DF6623">
              <w:rPr>
                <w:rFonts w:ascii="Angsana New" w:hAnsi="Angsana New" w:hint="cs"/>
                <w:sz w:val="30"/>
                <w:szCs w:val="30"/>
                <w:cs/>
              </w:rPr>
              <w:t xml:space="preserve">ใช้ </w:t>
            </w:r>
            <w:r w:rsidR="000F2E2D" w:rsidRPr="00DF1B0E">
              <w:rPr>
                <w:rFonts w:ascii="Angsana New" w:hAnsi="Angsana New"/>
                <w:sz w:val="30"/>
                <w:szCs w:val="30"/>
              </w:rPr>
              <w:t>(</w:t>
            </w:r>
            <w:r w:rsidR="000F2E2D" w:rsidRPr="00DF1B0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F1B0E">
              <w:rPr>
                <w:rFonts w:ascii="Angsana New" w:hAnsi="Angsana New"/>
                <w:sz w:val="30"/>
                <w:szCs w:val="30"/>
              </w:rPr>
              <w:t>10</w:t>
            </w:r>
            <w:r w:rsidR="000F2E2D" w:rsidRPr="00DF1B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</w:tcPr>
          <w:p w14:paraId="6D569774" w14:textId="77777777" w:rsidR="000F2E2D" w:rsidRPr="00527D0C" w:rsidRDefault="000F2E2D" w:rsidP="005304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</w:tcPr>
          <w:p w14:paraId="2DFD39BF" w14:textId="77777777" w:rsidR="000F2E2D" w:rsidRPr="00527D0C" w:rsidRDefault="000F2E2D" w:rsidP="005304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69D30EC" w14:textId="77777777" w:rsidR="000F2E2D" w:rsidRPr="00527D0C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center"/>
          </w:tcPr>
          <w:p w14:paraId="376AB416" w14:textId="77777777" w:rsidR="000F2E2D" w:rsidRPr="00527D0C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0F2E2D" w:rsidRPr="00CD157D" w14:paraId="1E6C67E7" w14:textId="77777777" w:rsidTr="0053045C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6BE5BA08" w14:textId="77777777" w:rsidR="000F2E2D" w:rsidRPr="00EF17BF" w:rsidRDefault="000F2E2D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671EAB55" w14:textId="2C202FDD" w:rsidR="000F2E2D" w:rsidRPr="00527D0C" w:rsidRDefault="00527D0C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527D0C">
              <w:rPr>
                <w:sz w:val="30"/>
                <w:szCs w:val="30"/>
              </w:rPr>
              <w:t>1</w:t>
            </w:r>
            <w:r w:rsidR="0063258F" w:rsidRPr="00527D0C">
              <w:rPr>
                <w:sz w:val="30"/>
                <w:szCs w:val="30"/>
              </w:rPr>
              <w:t>,</w:t>
            </w:r>
            <w:r w:rsidRPr="00527D0C">
              <w:rPr>
                <w:sz w:val="30"/>
                <w:szCs w:val="30"/>
              </w:rPr>
              <w:t>634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14:paraId="1E9FC169" w14:textId="59FF176E" w:rsidR="000F2E2D" w:rsidRPr="00527D0C" w:rsidRDefault="008720E0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527D0C">
              <w:rPr>
                <w:rFonts w:hint="cs"/>
                <w:sz w:val="30"/>
                <w:szCs w:val="30"/>
                <w:cs/>
              </w:rPr>
              <w:t>20</w:t>
            </w:r>
            <w:r w:rsidR="000F2E2D" w:rsidRPr="00527D0C">
              <w:rPr>
                <w:sz w:val="30"/>
                <w:szCs w:val="30"/>
              </w:rPr>
              <w:t>,</w:t>
            </w:r>
            <w:r w:rsidRPr="00527D0C">
              <w:rPr>
                <w:rFonts w:hint="cs"/>
                <w:sz w:val="30"/>
                <w:szCs w:val="30"/>
                <w:cs/>
              </w:rPr>
              <w:t>019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1CB9157" w14:textId="0765A531" w:rsidR="000F2E2D" w:rsidRPr="00527D0C" w:rsidRDefault="00527D0C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527D0C">
              <w:rPr>
                <w:sz w:val="30"/>
                <w:szCs w:val="30"/>
              </w:rPr>
              <w:t>733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14:paraId="2993994A" w14:textId="3328C7C1" w:rsidR="000F2E2D" w:rsidRPr="00527D0C" w:rsidRDefault="008720E0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527D0C">
              <w:rPr>
                <w:rFonts w:hint="cs"/>
                <w:sz w:val="30"/>
                <w:szCs w:val="30"/>
                <w:cs/>
              </w:rPr>
              <w:t>8</w:t>
            </w:r>
            <w:r w:rsidR="000F2E2D" w:rsidRPr="00527D0C">
              <w:rPr>
                <w:sz w:val="30"/>
                <w:szCs w:val="30"/>
              </w:rPr>
              <w:t>,</w:t>
            </w:r>
            <w:r w:rsidRPr="00527D0C">
              <w:rPr>
                <w:rFonts w:hint="cs"/>
                <w:sz w:val="30"/>
                <w:szCs w:val="30"/>
                <w:cs/>
              </w:rPr>
              <w:t>979</w:t>
            </w:r>
          </w:p>
        </w:tc>
      </w:tr>
      <w:tr w:rsidR="00496E54" w:rsidRPr="00CD157D" w14:paraId="5F2D50F0" w14:textId="77777777" w:rsidTr="00F878D1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14:paraId="6E2DCB6F" w14:textId="4C5F8CA6" w:rsidR="00496E54" w:rsidRDefault="00653529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96E54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496E54">
              <w:rPr>
                <w:rFonts w:ascii="Angsana New" w:hAnsi="Angsana New" w:hint="cs"/>
                <w:sz w:val="30"/>
                <w:szCs w:val="30"/>
                <w:cs/>
              </w:rPr>
              <w:t>เงินมัดจำอสังหาริมทรัพย์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DE259F5" w14:textId="77777777" w:rsidR="00496E54" w:rsidRPr="00780EF1" w:rsidRDefault="00496E54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FA1F6EE" w14:textId="77777777" w:rsidR="00496E54" w:rsidRPr="00780EF1" w:rsidRDefault="00496E54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38AC3BB" w14:textId="77777777" w:rsidR="00496E54" w:rsidRPr="00780EF1" w:rsidRDefault="00496E54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D83AA69" w14:textId="77777777" w:rsidR="00496E54" w:rsidRPr="00937F85" w:rsidRDefault="00496E54" w:rsidP="00B54FC9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F40321" w:rsidRPr="00CD157D" w14:paraId="230AD157" w14:textId="77777777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6886FC60" w14:textId="77777777" w:rsidR="00F40321" w:rsidRPr="00EF17BF" w:rsidRDefault="00F40321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1D8CCC03" w14:textId="77777777" w:rsidR="00F40321" w:rsidRPr="00780EF1" w:rsidRDefault="00F40321" w:rsidP="00B061F3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D7B6076" w14:textId="77777777" w:rsidR="00F40321" w:rsidRPr="00780EF1" w:rsidRDefault="00F40321" w:rsidP="00B061F3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13072BF" w14:textId="77777777" w:rsidR="00F40321" w:rsidRPr="00780EF1" w:rsidRDefault="00F40321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4,250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AAEE818" w14:textId="77777777" w:rsidR="00F40321" w:rsidRPr="00937F85" w:rsidRDefault="00F40321" w:rsidP="00B061F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4,250</w:t>
            </w:r>
          </w:p>
        </w:tc>
      </w:tr>
      <w:tr w:rsidR="001D6B36" w:rsidRPr="00CD157D" w14:paraId="2761828E" w14:textId="77777777" w:rsidTr="00177B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14:paraId="710DAA61" w14:textId="06AFBC06" w:rsidR="001D6B36" w:rsidRPr="00797C00" w:rsidRDefault="00653529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D6B36">
              <w:rPr>
                <w:rFonts w:ascii="Angsana New" w:hAnsi="Angsana New"/>
                <w:sz w:val="30"/>
                <w:szCs w:val="30"/>
              </w:rPr>
              <w:t>.</w:t>
            </w:r>
            <w:r w:rsidR="001D6B36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344E38C9" w14:textId="77777777" w:rsidR="001D6B36" w:rsidRPr="001D0A03" w:rsidRDefault="001D6B36" w:rsidP="00E85162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E54013" w14:textId="77777777" w:rsidR="001D6B36" w:rsidRPr="00486BF6" w:rsidRDefault="001D6B36" w:rsidP="00E85162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0D7F68F" w14:textId="77777777" w:rsidR="001D6B36" w:rsidRPr="001D0A03" w:rsidRDefault="001D6B36" w:rsidP="00532958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81ACE1A" w14:textId="77777777" w:rsidR="001D6B36" w:rsidRPr="00937F85" w:rsidRDefault="001D6B36" w:rsidP="00B54FC9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F40321" w:rsidRPr="00CD157D" w14:paraId="564F45C2" w14:textId="77777777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62DA4385" w14:textId="77777777" w:rsidR="00F40321" w:rsidRPr="00EF17BF" w:rsidRDefault="00F40321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A5D3F86" w14:textId="77777777" w:rsidR="00F40321" w:rsidRPr="00780EF1" w:rsidRDefault="0063258F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34,041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14:paraId="165ADB56" w14:textId="77188951" w:rsidR="00F40321" w:rsidRPr="00780EF1" w:rsidRDefault="00F40321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3</w:t>
            </w:r>
            <w:r w:rsidR="00653529" w:rsidRPr="00780EF1">
              <w:rPr>
                <w:rFonts w:hint="cs"/>
                <w:sz w:val="30"/>
                <w:szCs w:val="30"/>
                <w:cs/>
              </w:rPr>
              <w:t>4</w:t>
            </w:r>
            <w:r w:rsidRPr="00780EF1">
              <w:rPr>
                <w:sz w:val="30"/>
                <w:szCs w:val="30"/>
              </w:rPr>
              <w:t>,</w:t>
            </w:r>
            <w:r w:rsidR="00653529" w:rsidRPr="00780EF1">
              <w:rPr>
                <w:rFonts w:hint="cs"/>
                <w:sz w:val="30"/>
                <w:szCs w:val="30"/>
                <w:cs/>
              </w:rPr>
              <w:t>041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69D3C0C" w14:textId="77777777" w:rsidR="00F40321" w:rsidRPr="00780EF1" w:rsidRDefault="007F55C5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14,993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9156EFA" w14:textId="2ADFACC2" w:rsidR="00F40321" w:rsidRPr="00486BF6" w:rsidRDefault="00F40321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 w:rsidR="00653529">
              <w:rPr>
                <w:rFonts w:hint="cs"/>
                <w:sz w:val="30"/>
                <w:szCs w:val="30"/>
                <w:cs/>
              </w:rPr>
              <w:t>4</w:t>
            </w:r>
            <w:r w:rsidRPr="00486BF6">
              <w:rPr>
                <w:sz w:val="30"/>
                <w:szCs w:val="30"/>
              </w:rPr>
              <w:t>,</w:t>
            </w:r>
            <w:r w:rsidR="00653529">
              <w:rPr>
                <w:rFonts w:hint="cs"/>
                <w:sz w:val="30"/>
                <w:szCs w:val="30"/>
                <w:cs/>
              </w:rPr>
              <w:t>993</w:t>
            </w:r>
          </w:p>
        </w:tc>
      </w:tr>
      <w:tr w:rsidR="00187A2F" w:rsidRPr="00CD157D" w14:paraId="1FD11CC5" w14:textId="77777777" w:rsidTr="005C1E69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</w:tcPr>
          <w:p w14:paraId="3A34149E" w14:textId="3414E0E8" w:rsidR="00187A2F" w:rsidRPr="004600B8" w:rsidRDefault="00653529" w:rsidP="00187A2F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187A2F"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187A2F"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187A2F"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187A2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187A2F"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B07D5E0" w14:textId="77777777" w:rsidR="00187A2F" w:rsidRPr="001D0A03" w:rsidRDefault="00187A2F" w:rsidP="00187A2F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6A4E277" w14:textId="77777777" w:rsidR="00187A2F" w:rsidRPr="00A23846" w:rsidRDefault="00187A2F" w:rsidP="00187A2F">
            <w:pPr>
              <w:tabs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E90E53E" w14:textId="77777777" w:rsidR="00187A2F" w:rsidRPr="001D0A03" w:rsidRDefault="00187A2F" w:rsidP="00187A2F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7B758AA" w14:textId="77777777" w:rsidR="00187A2F" w:rsidRPr="00A23846" w:rsidRDefault="00187A2F" w:rsidP="00187A2F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5C5" w:rsidRPr="00CD157D" w14:paraId="0BAB80D3" w14:textId="77777777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14:paraId="34496F15" w14:textId="77777777" w:rsidR="007F55C5" w:rsidRPr="004600B8" w:rsidRDefault="007F55C5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0375758" w14:textId="77777777" w:rsidR="007F55C5" w:rsidRPr="00527D0C" w:rsidRDefault="007F55C5" w:rsidP="00187A2F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527D0C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bottom"/>
          </w:tcPr>
          <w:p w14:paraId="661E6EDB" w14:textId="77777777" w:rsidR="007F55C5" w:rsidRPr="00527D0C" w:rsidRDefault="007F55C5" w:rsidP="00187A2F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527D0C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8FC7FD" w14:textId="77777777" w:rsidR="007F55C5" w:rsidRPr="00527D0C" w:rsidRDefault="007F55C5" w:rsidP="007F55C5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527D0C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bottom"/>
          </w:tcPr>
          <w:p w14:paraId="7EF80382" w14:textId="188A2B58" w:rsidR="007F55C5" w:rsidRPr="00746F42" w:rsidRDefault="00653529" w:rsidP="00187A2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</w:t>
            </w:r>
          </w:p>
        </w:tc>
      </w:tr>
      <w:tr w:rsidR="00187A2F" w:rsidRPr="00CD157D" w14:paraId="75A750C3" w14:textId="77777777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14:paraId="4D79D606" w14:textId="77777777" w:rsidR="00187A2F" w:rsidRPr="00EF17BF" w:rsidRDefault="00187A2F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61486EF" w14:textId="42D3AF23" w:rsidR="00187A2F" w:rsidRPr="00527D0C" w:rsidRDefault="00527D0C" w:rsidP="00187A2F">
            <w:pPr>
              <w:ind w:right="139"/>
              <w:jc w:val="right"/>
              <w:rPr>
                <w:sz w:val="30"/>
                <w:szCs w:val="30"/>
              </w:rPr>
            </w:pPr>
            <w:r w:rsidRPr="00527D0C">
              <w:rPr>
                <w:sz w:val="30"/>
                <w:szCs w:val="30"/>
              </w:rPr>
              <w:t>3</w:t>
            </w:r>
            <w:r w:rsidR="0063258F" w:rsidRPr="00527D0C">
              <w:rPr>
                <w:sz w:val="30"/>
                <w:szCs w:val="30"/>
              </w:rPr>
              <w:t>,</w:t>
            </w:r>
            <w:r w:rsidRPr="00527D0C">
              <w:rPr>
                <w:sz w:val="30"/>
                <w:szCs w:val="30"/>
              </w:rPr>
              <w:t>690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C896819" w14:textId="01DFC536" w:rsidR="00187A2F" w:rsidRPr="00527D0C" w:rsidRDefault="00653529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527D0C">
              <w:rPr>
                <w:rFonts w:hint="cs"/>
                <w:sz w:val="30"/>
                <w:szCs w:val="30"/>
                <w:cs/>
              </w:rPr>
              <w:t>3</w:t>
            </w:r>
            <w:r w:rsidRPr="00527D0C">
              <w:rPr>
                <w:sz w:val="30"/>
                <w:szCs w:val="30"/>
              </w:rPr>
              <w:t>,842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E6B68C9" w14:textId="63910F8E" w:rsidR="00187A2F" w:rsidRPr="00527D0C" w:rsidRDefault="00527D0C" w:rsidP="00187A2F">
            <w:pPr>
              <w:ind w:right="139"/>
              <w:jc w:val="right"/>
              <w:rPr>
                <w:sz w:val="30"/>
                <w:szCs w:val="30"/>
              </w:rPr>
            </w:pPr>
            <w:r w:rsidRPr="00527D0C">
              <w:rPr>
                <w:sz w:val="30"/>
                <w:szCs w:val="30"/>
              </w:rPr>
              <w:t>608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99FE1D4" w14:textId="018FE678" w:rsidR="00187A2F" w:rsidRPr="00746F42" w:rsidRDefault="00653529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628</w:t>
            </w:r>
          </w:p>
        </w:tc>
      </w:tr>
      <w:tr w:rsidR="00653529" w:rsidRPr="00CD157D" w14:paraId="45D96875" w14:textId="77777777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2ED2455F" w14:textId="77777777" w:rsidR="00653529" w:rsidRPr="008F34B9" w:rsidRDefault="00653529" w:rsidP="00653529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3BC2327" w14:textId="672462CD" w:rsidR="00653529" w:rsidRPr="00527D0C" w:rsidRDefault="00527D0C" w:rsidP="00653529">
            <w:pPr>
              <w:ind w:right="139"/>
              <w:jc w:val="right"/>
              <w:rPr>
                <w:sz w:val="30"/>
                <w:szCs w:val="30"/>
              </w:rPr>
            </w:pPr>
            <w:r w:rsidRPr="00527D0C">
              <w:rPr>
                <w:sz w:val="30"/>
                <w:szCs w:val="30"/>
              </w:rPr>
              <w:t>3</w:t>
            </w:r>
            <w:r w:rsidR="00653529" w:rsidRPr="00527D0C">
              <w:rPr>
                <w:sz w:val="30"/>
                <w:szCs w:val="30"/>
              </w:rPr>
              <w:t>,</w:t>
            </w:r>
            <w:r w:rsidRPr="00527D0C">
              <w:rPr>
                <w:sz w:val="30"/>
                <w:szCs w:val="30"/>
              </w:rPr>
              <w:t>690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39D809B" w14:textId="3138E701" w:rsidR="00653529" w:rsidRPr="00527D0C" w:rsidRDefault="00653529" w:rsidP="00653529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527D0C">
              <w:rPr>
                <w:rFonts w:hint="cs"/>
                <w:sz w:val="30"/>
                <w:szCs w:val="30"/>
                <w:cs/>
              </w:rPr>
              <w:t>3</w:t>
            </w:r>
            <w:r w:rsidRPr="00527D0C">
              <w:rPr>
                <w:sz w:val="30"/>
                <w:szCs w:val="30"/>
              </w:rPr>
              <w:t>,842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C5BBAA8" w14:textId="423C717E" w:rsidR="00653529" w:rsidRPr="00527D0C" w:rsidRDefault="00527D0C" w:rsidP="00653529">
            <w:pPr>
              <w:ind w:right="139"/>
              <w:jc w:val="right"/>
              <w:rPr>
                <w:sz w:val="30"/>
                <w:szCs w:val="30"/>
              </w:rPr>
            </w:pPr>
            <w:r w:rsidRPr="00527D0C">
              <w:rPr>
                <w:sz w:val="30"/>
                <w:szCs w:val="30"/>
              </w:rPr>
              <w:t>608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614C513" w14:textId="26300410" w:rsidR="00653529" w:rsidRPr="00746F42" w:rsidRDefault="00653529" w:rsidP="00653529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693</w:t>
            </w:r>
          </w:p>
        </w:tc>
      </w:tr>
      <w:tr w:rsidR="00F33505" w:rsidRPr="00CD157D" w14:paraId="0C53E3FE" w14:textId="77777777" w:rsidTr="00F33505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14:paraId="7FB3E4C5" w14:textId="6A67B0C8" w:rsidR="00F33505" w:rsidRPr="008F34B9" w:rsidRDefault="00F33505" w:rsidP="00F3350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ค่าใช้จ่า</w:t>
            </w:r>
            <w:r w:rsidR="00F930DA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35C660F" w14:textId="77777777" w:rsidR="00F33505" w:rsidRPr="00527D0C" w:rsidRDefault="00F33505" w:rsidP="00F33505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AC4171A" w14:textId="77777777" w:rsidR="00F33505" w:rsidRPr="00527D0C" w:rsidRDefault="00F33505" w:rsidP="00F33505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FB72F7D" w14:textId="77777777" w:rsidR="00F33505" w:rsidRPr="00527D0C" w:rsidRDefault="00F33505" w:rsidP="00F33505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1A5AFBE" w14:textId="77777777" w:rsidR="00F33505" w:rsidRDefault="00F33505" w:rsidP="00F33505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F33505" w:rsidRPr="00CD157D" w14:paraId="292734F1" w14:textId="77777777" w:rsidTr="00F33505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0F4B831E" w14:textId="595129C2" w:rsidR="00F33505" w:rsidRPr="008F34B9" w:rsidRDefault="00F33505" w:rsidP="00F3350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EF1D6AC" w14:textId="707892B3" w:rsidR="00F33505" w:rsidRPr="00527D0C" w:rsidRDefault="00527D0C" w:rsidP="00527D0C">
            <w:pPr>
              <w:ind w:right="139"/>
              <w:jc w:val="right"/>
              <w:rPr>
                <w:sz w:val="30"/>
                <w:szCs w:val="30"/>
              </w:rPr>
            </w:pPr>
            <w:r w:rsidRPr="00527D0C">
              <w:rPr>
                <w:sz w:val="30"/>
                <w:szCs w:val="30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EC57297" w14:textId="7D27A042" w:rsidR="00F33505" w:rsidRPr="00527D0C" w:rsidRDefault="00F33505" w:rsidP="00F33505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527D0C">
              <w:rPr>
                <w:rFonts w:hint="cs"/>
                <w:sz w:val="30"/>
                <w:szCs w:val="30"/>
                <w:cs/>
              </w:rPr>
              <w:t>17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7C9F4CD" w14:textId="249624A6" w:rsidR="00F33505" w:rsidRPr="00527D0C" w:rsidRDefault="00F33505" w:rsidP="00F33505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527D0C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9C156AF" w14:textId="6928240F" w:rsidR="00F33505" w:rsidRDefault="00F33505" w:rsidP="00F33505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103A86">
              <w:rPr>
                <w:sz w:val="30"/>
                <w:szCs w:val="30"/>
              </w:rPr>
              <w:t>-</w:t>
            </w:r>
          </w:p>
        </w:tc>
      </w:tr>
      <w:tr w:rsidR="00F33505" w:rsidRPr="004600B8" w14:paraId="3485B15B" w14:textId="77777777" w:rsidTr="00EB19CD">
        <w:trPr>
          <w:cantSplit/>
          <w:trHeight w:hRule="exact" w:val="425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892253" w14:textId="647130DD" w:rsidR="00F33505" w:rsidRPr="000E3AAD" w:rsidRDefault="00F33505" w:rsidP="00F3350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Pr="00DF1B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1B0E">
              <w:rPr>
                <w:rFonts w:ascii="Angsana New" w:hAnsi="Angsana New"/>
                <w:sz w:val="30"/>
                <w:szCs w:val="30"/>
              </w:rPr>
              <w:t>(</w:t>
            </w:r>
            <w:r w:rsidRPr="00DF1B0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F1B0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DF1B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7F6B17A" w14:textId="77777777" w:rsidR="00F33505" w:rsidRPr="001D0A03" w:rsidRDefault="00F33505" w:rsidP="00F335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E0381AA" w14:textId="77777777" w:rsidR="00F33505" w:rsidRPr="00314667" w:rsidRDefault="00F33505" w:rsidP="00F335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792499F" w14:textId="77777777" w:rsidR="00F33505" w:rsidRPr="00F33505" w:rsidRDefault="00F33505" w:rsidP="00F33505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721F4422" w14:textId="77777777" w:rsidR="00F33505" w:rsidRPr="00314667" w:rsidRDefault="00F33505" w:rsidP="00F3350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505" w:rsidRPr="004600B8" w14:paraId="6A70EA0B" w14:textId="77777777" w:rsidTr="00EB19CD">
        <w:trPr>
          <w:cantSplit/>
          <w:trHeight w:hRule="exact" w:val="425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F1C435" w14:textId="77777777" w:rsidR="00F33505" w:rsidRPr="004600B8" w:rsidRDefault="00F33505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100D80E" w14:textId="477B8C46" w:rsidR="00F33505" w:rsidRPr="00527D0C" w:rsidRDefault="00527D0C" w:rsidP="00F33505">
            <w:pPr>
              <w:ind w:right="139"/>
              <w:jc w:val="right"/>
              <w:rPr>
                <w:sz w:val="30"/>
                <w:szCs w:val="30"/>
              </w:rPr>
            </w:pPr>
            <w:r w:rsidRPr="00527D0C">
              <w:rPr>
                <w:sz w:val="30"/>
                <w:szCs w:val="30"/>
              </w:rPr>
              <w:t>1</w:t>
            </w:r>
            <w:r w:rsidR="00F33505" w:rsidRPr="00527D0C">
              <w:rPr>
                <w:sz w:val="30"/>
                <w:szCs w:val="30"/>
              </w:rPr>
              <w:t>,</w:t>
            </w:r>
            <w:r w:rsidRPr="00527D0C">
              <w:rPr>
                <w:sz w:val="30"/>
                <w:szCs w:val="30"/>
              </w:rPr>
              <w:t>73</w:t>
            </w:r>
            <w:r w:rsidR="00106D9E">
              <w:rPr>
                <w:sz w:val="30"/>
                <w:szCs w:val="30"/>
              </w:rPr>
              <w:t>6</w:t>
            </w:r>
          </w:p>
        </w:tc>
        <w:tc>
          <w:tcPr>
            <w:tcW w:w="136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D70C4" w14:textId="34A4C68F" w:rsidR="00F33505" w:rsidRPr="00527D0C" w:rsidRDefault="00F33505" w:rsidP="00F33505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527D0C">
              <w:rPr>
                <w:rFonts w:hint="cs"/>
                <w:sz w:val="30"/>
                <w:szCs w:val="30"/>
                <w:cs/>
              </w:rPr>
              <w:t>21,23</w:t>
            </w:r>
            <w:r w:rsidR="00106D9E">
              <w:rPr>
                <w:sz w:val="30"/>
                <w:szCs w:val="30"/>
              </w:rPr>
              <w:t>5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98C0DAF" w14:textId="1E883606" w:rsidR="00F33505" w:rsidRPr="00527D0C" w:rsidRDefault="00527D0C" w:rsidP="00F33505">
            <w:pPr>
              <w:ind w:right="139"/>
              <w:jc w:val="right"/>
              <w:rPr>
                <w:sz w:val="30"/>
                <w:szCs w:val="30"/>
              </w:rPr>
            </w:pPr>
            <w:r w:rsidRPr="00527D0C">
              <w:rPr>
                <w:sz w:val="30"/>
                <w:szCs w:val="30"/>
              </w:rPr>
              <w:t>791</w:t>
            </w:r>
          </w:p>
        </w:tc>
        <w:tc>
          <w:tcPr>
            <w:tcW w:w="136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CF5BD6E" w14:textId="42AEFE85" w:rsidR="00F33505" w:rsidRPr="00CA754C" w:rsidRDefault="00F33505" w:rsidP="00F33505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9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661</w:t>
            </w:r>
          </w:p>
        </w:tc>
      </w:tr>
    </w:tbl>
    <w:p w14:paraId="08CF93F9" w14:textId="77777777" w:rsidR="000F4E93" w:rsidRPr="000D51E6" w:rsidRDefault="000F4E93" w:rsidP="000D51E6">
      <w:pPr>
        <w:ind w:right="-57"/>
        <w:rPr>
          <w:sz w:val="8"/>
          <w:szCs w:val="8"/>
        </w:rPr>
      </w:pPr>
    </w:p>
    <w:p w14:paraId="33CD92B9" w14:textId="77777777" w:rsidR="00F33505" w:rsidRDefault="00F33505" w:rsidP="005C1E69">
      <w:pPr>
        <w:ind w:right="-57"/>
        <w:jc w:val="right"/>
        <w:rPr>
          <w:sz w:val="30"/>
          <w:szCs w:val="30"/>
        </w:rPr>
      </w:pPr>
    </w:p>
    <w:p w14:paraId="26551015" w14:textId="714BC015" w:rsidR="00F33505" w:rsidRDefault="00F33505" w:rsidP="005C1E69">
      <w:pPr>
        <w:ind w:right="-57"/>
        <w:jc w:val="right"/>
        <w:rPr>
          <w:sz w:val="30"/>
          <w:szCs w:val="30"/>
        </w:rPr>
      </w:pPr>
    </w:p>
    <w:p w14:paraId="0214E563" w14:textId="76B0AEE6" w:rsidR="00527D0C" w:rsidRDefault="00527D0C" w:rsidP="005C1E69">
      <w:pPr>
        <w:ind w:right="-57"/>
        <w:jc w:val="right"/>
        <w:rPr>
          <w:sz w:val="30"/>
          <w:szCs w:val="30"/>
        </w:rPr>
      </w:pPr>
    </w:p>
    <w:p w14:paraId="7332A6A3" w14:textId="792FC082" w:rsidR="00527D0C" w:rsidRDefault="00527D0C" w:rsidP="005C1E69">
      <w:pPr>
        <w:ind w:right="-57"/>
        <w:jc w:val="right"/>
        <w:rPr>
          <w:sz w:val="30"/>
          <w:szCs w:val="30"/>
        </w:rPr>
      </w:pPr>
    </w:p>
    <w:p w14:paraId="37F940D3" w14:textId="7038B365" w:rsidR="00527D0C" w:rsidRDefault="00527D0C" w:rsidP="005C1E69">
      <w:pPr>
        <w:ind w:right="-57"/>
        <w:jc w:val="right"/>
        <w:rPr>
          <w:sz w:val="30"/>
          <w:szCs w:val="30"/>
        </w:rPr>
      </w:pPr>
    </w:p>
    <w:p w14:paraId="4A47143D" w14:textId="77777777" w:rsidR="00527D0C" w:rsidRDefault="00527D0C" w:rsidP="005C1E69">
      <w:pPr>
        <w:ind w:right="-57"/>
        <w:jc w:val="right"/>
        <w:rPr>
          <w:sz w:val="30"/>
          <w:szCs w:val="30"/>
        </w:rPr>
      </w:pPr>
    </w:p>
    <w:p w14:paraId="1E6C611F" w14:textId="0FAACBB1" w:rsidR="0068295D" w:rsidRDefault="0068295D" w:rsidP="005C1E69">
      <w:pPr>
        <w:ind w:right="-57"/>
        <w:jc w:val="right"/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7"/>
        <w:gridCol w:w="1368"/>
        <w:gridCol w:w="1369"/>
        <w:gridCol w:w="1368"/>
        <w:gridCol w:w="1369"/>
      </w:tblGrid>
      <w:tr w:rsidR="003E2E6D" w:rsidRPr="009A1E8D" w14:paraId="77603B85" w14:textId="77777777" w:rsidTr="00DF424C">
        <w:trPr>
          <w:cantSplit/>
          <w:trHeight w:val="397"/>
        </w:trPr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D69570" w14:textId="77777777" w:rsidR="003E2E6D" w:rsidRPr="004600B8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รายการในงบกำไรขาดทุน</w:t>
            </w:r>
          </w:p>
          <w:p w14:paraId="492FC5D9" w14:textId="71C9E072" w:rsidR="003E2E6D" w:rsidRPr="004600B8" w:rsidRDefault="003E2E6D" w:rsidP="00854B3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="00DF42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เดือนสิ้นสุดวันที่ </w:t>
            </w:r>
            <w:r w:rsidR="00DF424C">
              <w:rPr>
                <w:rFonts w:ascii="Angsana New" w:hAnsi="Angsana New"/>
                <w:sz w:val="30"/>
                <w:szCs w:val="30"/>
              </w:rPr>
              <w:t>31</w:t>
            </w:r>
            <w:r w:rsidR="00D939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8C5FFB5" w14:textId="77777777" w:rsidR="003E2E6D" w:rsidRPr="009B080F" w:rsidRDefault="003E2E6D" w:rsidP="0008772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EF8F7A" w14:textId="77777777" w:rsidR="003E2E6D" w:rsidRPr="009B080F" w:rsidRDefault="003E2E6D" w:rsidP="00087726">
            <w:pPr>
              <w:ind w:left="-120" w:right="-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B080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E2E6D" w:rsidRPr="009A1E8D" w14:paraId="083AD29D" w14:textId="77777777" w:rsidTr="00DF424C">
        <w:trPr>
          <w:cantSplit/>
          <w:trHeight w:val="397"/>
        </w:trPr>
        <w:tc>
          <w:tcPr>
            <w:tcW w:w="4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8556D" w14:textId="77777777" w:rsidR="003E2E6D" w:rsidRPr="00A37B1A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3521708" w14:textId="6FCB1EE1" w:rsidR="003E2E6D" w:rsidRPr="003E2E6D" w:rsidRDefault="003E2E6D" w:rsidP="003E2E6D">
            <w:pPr>
              <w:ind w:left="-122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4A5EFB" w14:textId="04BAFD58" w:rsidR="003E2E6D" w:rsidRPr="003E2E6D" w:rsidRDefault="003E2E6D" w:rsidP="003E2E6D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32A8B32" w14:textId="50C5AF1D" w:rsidR="003E2E6D" w:rsidRPr="003E2E6D" w:rsidRDefault="003E2E6D" w:rsidP="003E2E6D">
            <w:pPr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2A9FA2" w14:textId="6C1026F8" w:rsidR="003E2E6D" w:rsidRPr="00314667" w:rsidRDefault="003E2E6D" w:rsidP="003E2E6D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AF1">
              <w:rPr>
                <w:rFonts w:ascii="Angsana New" w:hAnsi="Angsana New"/>
                <w:sz w:val="30"/>
                <w:szCs w:val="30"/>
              </w:rPr>
              <w:t>256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3F29BA" w:rsidRPr="009A1E8D" w14:paraId="5DAF2DAA" w14:textId="77777777" w:rsidTr="00DF424C">
        <w:trPr>
          <w:cantSplit/>
          <w:trHeight w:val="454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AE8376" w14:textId="03EA0CDD" w:rsidR="003F29BA" w:rsidRPr="00CD20E1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681D15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CD20E1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D20E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เวลา</w:t>
            </w:r>
            <w:r w:rsidRPr="00CD20E1">
              <w:rPr>
                <w:rFonts w:ascii="Angsana New" w:hAnsi="Angsana New"/>
                <w:sz w:val="30"/>
                <w:szCs w:val="30"/>
                <w:cs/>
              </w:rPr>
              <w:t>โฆษณา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8F62912" w14:textId="77777777" w:rsidR="003F29BA" w:rsidRPr="003E2E6D" w:rsidRDefault="003F29BA" w:rsidP="003F29B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928443" w14:textId="77777777" w:rsidR="003F29BA" w:rsidRPr="00314667" w:rsidRDefault="003F29BA" w:rsidP="003F29B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DE8C751" w14:textId="77777777" w:rsidR="003F29BA" w:rsidRPr="00D9397A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6336B7B" w14:textId="77777777" w:rsidR="003F29BA" w:rsidRPr="00314667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3045C" w:rsidRPr="009A1E8D" w14:paraId="78050D40" w14:textId="77777777" w:rsidTr="00DF424C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7038B8" w14:textId="77777777" w:rsidR="0053045C" w:rsidRPr="00CD20E1" w:rsidRDefault="0053045C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63CBDB6" w14:textId="43F7E1ED" w:rsidR="0053045C" w:rsidRPr="00527D0C" w:rsidRDefault="00527D0C" w:rsidP="0053045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527D0C">
              <w:rPr>
                <w:sz w:val="30"/>
                <w:szCs w:val="30"/>
              </w:rPr>
              <w:t>25</w:t>
            </w:r>
            <w:r w:rsidR="002C575C" w:rsidRPr="00527D0C">
              <w:rPr>
                <w:rFonts w:hint="cs"/>
                <w:sz w:val="30"/>
                <w:szCs w:val="30"/>
                <w:cs/>
              </w:rPr>
              <w:t>,</w:t>
            </w:r>
            <w:r w:rsidRPr="00527D0C">
              <w:rPr>
                <w:sz w:val="30"/>
                <w:szCs w:val="30"/>
              </w:rPr>
              <w:t>948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46EB46" w14:textId="4F31DACD" w:rsidR="0053045C" w:rsidRPr="00527D0C" w:rsidRDefault="00681D15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527D0C">
              <w:rPr>
                <w:rFonts w:hint="cs"/>
                <w:sz w:val="30"/>
                <w:szCs w:val="30"/>
                <w:cs/>
              </w:rPr>
              <w:t>1</w:t>
            </w:r>
            <w:r w:rsidR="00C034AA" w:rsidRPr="00527D0C">
              <w:rPr>
                <w:sz w:val="30"/>
                <w:szCs w:val="30"/>
              </w:rPr>
              <w:t>7,</w:t>
            </w:r>
            <w:r w:rsidRPr="00527D0C">
              <w:rPr>
                <w:rFonts w:hint="cs"/>
                <w:sz w:val="30"/>
                <w:szCs w:val="30"/>
                <w:cs/>
              </w:rPr>
              <w:t>50</w:t>
            </w:r>
            <w:r w:rsidR="00C034AA" w:rsidRPr="00527D0C">
              <w:rPr>
                <w:sz w:val="30"/>
                <w:szCs w:val="30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2BCB573" w14:textId="77777777" w:rsidR="0053045C" w:rsidRPr="00527D0C" w:rsidRDefault="0053045C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7D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89A829" w14:textId="77777777" w:rsidR="0053045C" w:rsidRPr="00527D0C" w:rsidRDefault="0053045C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527D0C">
              <w:rPr>
                <w:sz w:val="30"/>
                <w:szCs w:val="30"/>
                <w:cs/>
              </w:rPr>
              <w:t>-</w:t>
            </w:r>
          </w:p>
        </w:tc>
      </w:tr>
      <w:tr w:rsidR="003F29BA" w:rsidRPr="009A1E8D" w14:paraId="4360C017" w14:textId="77777777" w:rsidTr="00DF424C">
        <w:trPr>
          <w:cantSplit/>
          <w:trHeight w:val="454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84D7D0" w14:textId="1B968AF1" w:rsidR="003F29BA" w:rsidRPr="004600B8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81D1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64A0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F64A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D583D8C" w14:textId="77777777" w:rsidR="003F29BA" w:rsidRPr="008B72DF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D3E0EC8" w14:textId="77777777" w:rsidR="003F29BA" w:rsidRPr="009F355B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rFonts w:ascii="Angsana New" w:hAnsi="Angsana New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00C9F04B" w14:textId="77777777" w:rsidR="003F29BA" w:rsidRPr="008B72DF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E14146F" w14:textId="77777777" w:rsidR="003F29BA" w:rsidRPr="009F355B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green"/>
              </w:rPr>
            </w:pPr>
          </w:p>
        </w:tc>
      </w:tr>
      <w:tr w:rsidR="003F29BA" w:rsidRPr="009A1E8D" w14:paraId="65D8C2D7" w14:textId="77777777" w:rsidTr="00DF424C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B60885" w14:textId="77777777" w:rsidR="003F29BA" w:rsidRPr="004600B8" w:rsidRDefault="003F29B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6F71D22C" w14:textId="77777777" w:rsidR="003F29BA" w:rsidRPr="009220D8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0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98C590" w14:textId="77777777" w:rsidR="003F29BA" w:rsidRPr="009220D8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0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BE00E97" w14:textId="3E95127B" w:rsidR="003F29BA" w:rsidRPr="009220D8" w:rsidRDefault="009220D8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9220D8">
              <w:rPr>
                <w:sz w:val="30"/>
                <w:szCs w:val="30"/>
              </w:rPr>
              <w:t>233</w:t>
            </w:r>
            <w:r w:rsidR="007F55C5" w:rsidRPr="009220D8">
              <w:rPr>
                <w:sz w:val="30"/>
                <w:szCs w:val="30"/>
              </w:rPr>
              <w:t>,</w:t>
            </w:r>
            <w:r w:rsidRPr="009220D8">
              <w:rPr>
                <w:sz w:val="30"/>
                <w:szCs w:val="30"/>
              </w:rPr>
              <w:t>090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9C7246" w14:textId="5D9A20B0" w:rsidR="003F29BA" w:rsidRPr="00E97629" w:rsidRDefault="00681D15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218</w:t>
            </w:r>
            <w:r w:rsidR="00C034AA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068</w:t>
            </w:r>
          </w:p>
        </w:tc>
      </w:tr>
      <w:tr w:rsidR="00C034AA" w:rsidRPr="009A1E8D" w14:paraId="4A32959A" w14:textId="77777777" w:rsidTr="00DF424C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B83C8B" w14:textId="77777777" w:rsidR="00C034AA" w:rsidRPr="00CD20E1" w:rsidRDefault="00C034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3F78A24" w14:textId="355F1EBB" w:rsidR="00C034AA" w:rsidRPr="009220D8" w:rsidRDefault="009220D8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9220D8">
              <w:rPr>
                <w:sz w:val="30"/>
                <w:szCs w:val="30"/>
              </w:rPr>
              <w:t>49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7B8B9F" w14:textId="64A21AA6" w:rsidR="00C034AA" w:rsidRPr="009220D8" w:rsidRDefault="00681D15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9220D8">
              <w:rPr>
                <w:rFonts w:hint="cs"/>
                <w:sz w:val="30"/>
                <w:szCs w:val="30"/>
                <w:cs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0A85F66" w14:textId="0506CD1D" w:rsidR="00C034AA" w:rsidRPr="009220D8" w:rsidRDefault="009220D8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9220D8">
              <w:rPr>
                <w:sz w:val="30"/>
                <w:szCs w:val="30"/>
              </w:rPr>
              <w:t>49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60CA03" w14:textId="69A6FAF7" w:rsidR="00C034AA" w:rsidRPr="00E97629" w:rsidRDefault="00681D15" w:rsidP="00C034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86</w:t>
            </w:r>
          </w:p>
        </w:tc>
      </w:tr>
      <w:tr w:rsidR="00854B38" w:rsidRPr="009A1E8D" w14:paraId="2127C949" w14:textId="77777777" w:rsidTr="00DF424C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21DD9" w14:textId="77777777" w:rsidR="00854B38" w:rsidRPr="004600B8" w:rsidRDefault="00854B38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35FCCB3" w14:textId="58FE9F4C" w:rsidR="00854B38" w:rsidRPr="009220D8" w:rsidRDefault="009220D8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9220D8">
              <w:rPr>
                <w:sz w:val="30"/>
                <w:szCs w:val="30"/>
              </w:rPr>
              <w:t>49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D3CB1B6" w14:textId="434478E0" w:rsidR="00854B38" w:rsidRPr="009220D8" w:rsidRDefault="00681D15" w:rsidP="00874D34">
            <w:pPr>
              <w:ind w:right="139"/>
              <w:jc w:val="right"/>
              <w:rPr>
                <w:sz w:val="30"/>
                <w:szCs w:val="30"/>
              </w:rPr>
            </w:pPr>
            <w:r w:rsidRPr="009220D8">
              <w:rPr>
                <w:rFonts w:hint="cs"/>
                <w:sz w:val="30"/>
                <w:szCs w:val="30"/>
                <w:cs/>
              </w:rPr>
              <w:t>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7A8647" w14:textId="7A2099A2" w:rsidR="00854B38" w:rsidRPr="009220D8" w:rsidRDefault="009220D8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9220D8">
              <w:rPr>
                <w:sz w:val="30"/>
                <w:szCs w:val="30"/>
              </w:rPr>
              <w:t>233</w:t>
            </w:r>
            <w:r w:rsidR="007F55C5" w:rsidRPr="009220D8">
              <w:rPr>
                <w:sz w:val="30"/>
                <w:szCs w:val="30"/>
              </w:rPr>
              <w:t>,</w:t>
            </w:r>
            <w:r w:rsidRPr="009220D8">
              <w:rPr>
                <w:sz w:val="30"/>
                <w:szCs w:val="30"/>
              </w:rPr>
              <w:t>139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37E58F8" w14:textId="5FBCAEF6" w:rsidR="00854B38" w:rsidRPr="00E97629" w:rsidRDefault="00681D15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218</w:t>
            </w:r>
            <w:r w:rsidR="00C034AA">
              <w:rPr>
                <w:sz w:val="30"/>
                <w:szCs w:val="30"/>
              </w:rPr>
              <w:t>,1</w:t>
            </w:r>
            <w:r>
              <w:rPr>
                <w:rFonts w:hint="cs"/>
                <w:sz w:val="30"/>
                <w:szCs w:val="30"/>
                <w:cs/>
              </w:rPr>
              <w:t>54</w:t>
            </w:r>
          </w:p>
        </w:tc>
      </w:tr>
      <w:tr w:rsidR="008933AA" w:rsidRPr="009A1E8D" w14:paraId="38469B21" w14:textId="77777777" w:rsidTr="00DF424C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A2413" w14:textId="1F6C1ED9" w:rsidR="008933AA" w:rsidRPr="004600B8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446B1AF" w14:textId="77777777" w:rsidR="008933AA" w:rsidRPr="009220D8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71B7D0A" w14:textId="77777777" w:rsidR="008933AA" w:rsidRPr="009220D8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498A2C7" w14:textId="77777777" w:rsidR="008933AA" w:rsidRPr="009220D8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EA98456" w14:textId="77777777" w:rsidR="008933AA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8933AA" w:rsidRPr="009A1E8D" w14:paraId="2E14A8A1" w14:textId="77777777" w:rsidTr="00DF424C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4760A" w14:textId="7038D2EA" w:rsidR="008933AA" w:rsidRPr="004600B8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46F144A9" w14:textId="3A27138B" w:rsidR="008933AA" w:rsidRPr="008933AA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3D7F2" w14:textId="08258767" w:rsidR="008933AA" w:rsidRPr="008933AA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2FE01C82" w14:textId="3AFB2127" w:rsidR="008933AA" w:rsidRPr="009220D8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B2668B" w14:textId="45F543E5" w:rsidR="008933AA" w:rsidRPr="008933AA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3AA" w:rsidRPr="004600B8" w14:paraId="5A39F57B" w14:textId="77777777" w:rsidTr="00DF424C">
        <w:trPr>
          <w:cantSplit/>
          <w:trHeight w:val="425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D5769" w14:textId="1F13F19D" w:rsidR="008933AA" w:rsidRPr="00A37B1A" w:rsidRDefault="008933AA" w:rsidP="008933AA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675F3062" w14:textId="77777777" w:rsidR="008933AA" w:rsidRPr="008B72DF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9D00641" w14:textId="77777777" w:rsidR="008933AA" w:rsidRPr="002C575C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C8CBF9C" w14:textId="77777777" w:rsidR="008933AA" w:rsidRPr="008B72DF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E9F8EE6" w14:textId="77777777" w:rsidR="008933AA" w:rsidRPr="009F355B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  <w:highlight w:val="green"/>
              </w:rPr>
            </w:pPr>
          </w:p>
        </w:tc>
      </w:tr>
      <w:tr w:rsidR="008933AA" w:rsidRPr="004600B8" w14:paraId="217F1E5A" w14:textId="77777777" w:rsidTr="00DF424C">
        <w:trPr>
          <w:cantSplit/>
          <w:trHeight w:val="425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8B470C" w14:textId="77777777" w:rsidR="008933AA" w:rsidRPr="00A37B1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6318FA0" w14:textId="77777777" w:rsidR="008933AA" w:rsidRPr="00945715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5F8EC5" w14:textId="77777777" w:rsidR="008933AA" w:rsidRPr="00945715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0AF4E466" w14:textId="3C2DBB08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945715">
              <w:rPr>
                <w:sz w:val="30"/>
                <w:szCs w:val="30"/>
              </w:rPr>
              <w:t>525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EAE5CF" w14:textId="098B3960" w:rsidR="008933AA" w:rsidRPr="00945715" w:rsidRDefault="008933AA" w:rsidP="008933AA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715">
              <w:rPr>
                <w:rFonts w:ascii="Angsana New" w:hAnsi="Angsana New" w:hint="cs"/>
                <w:sz w:val="30"/>
                <w:szCs w:val="30"/>
                <w:cs/>
              </w:rPr>
              <w:t>508</w:t>
            </w:r>
          </w:p>
        </w:tc>
      </w:tr>
      <w:tr w:rsidR="008933AA" w:rsidRPr="00CD157D" w14:paraId="711BA39D" w14:textId="77777777" w:rsidTr="00DF424C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2B73D" w14:textId="478BD1FA" w:rsidR="008933AA" w:rsidRPr="00A37B1A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>4</w:t>
            </w:r>
            <w:r w:rsidRPr="00A37B1A">
              <w:rPr>
                <w:sz w:val="30"/>
                <w:szCs w:val="30"/>
              </w:rPr>
              <w:t xml:space="preserve">. </w:t>
            </w:r>
            <w:r w:rsidRPr="00A37B1A">
              <w:rPr>
                <w:sz w:val="30"/>
                <w:szCs w:val="30"/>
                <w:cs/>
              </w:rPr>
              <w:t>ต้นทุน</w:t>
            </w:r>
            <w:r w:rsidRPr="00A37B1A">
              <w:rPr>
                <w:rFonts w:hint="cs"/>
                <w:sz w:val="30"/>
                <w:szCs w:val="30"/>
                <w:cs/>
              </w:rPr>
              <w:t>ข</w:t>
            </w:r>
            <w:r w:rsidRPr="00A37B1A">
              <w:rPr>
                <w:sz w:val="30"/>
                <w:szCs w:val="30"/>
                <w:cs/>
              </w:rPr>
              <w:t>ายและต้นทุนการให้บริการ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173C6752" w14:textId="77777777" w:rsidR="008933AA" w:rsidRPr="008B72DF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3546532" w14:textId="77777777" w:rsidR="008933AA" w:rsidRPr="009F355B" w:rsidRDefault="008933AA" w:rsidP="008933AA">
            <w:pPr>
              <w:ind w:right="-114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7BAEFAD" w14:textId="77777777" w:rsidR="008933AA" w:rsidRPr="008B72DF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89A8C0" w14:textId="77777777" w:rsidR="008933AA" w:rsidRPr="009F355B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green"/>
              </w:rPr>
            </w:pPr>
          </w:p>
        </w:tc>
      </w:tr>
      <w:tr w:rsidR="008933AA" w:rsidRPr="00CD157D" w14:paraId="0F6F1B80" w14:textId="77777777" w:rsidTr="00DF424C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924A" w14:textId="77777777" w:rsidR="008933AA" w:rsidRPr="00A37B1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AF4D51B" w14:textId="62305612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945715">
              <w:rPr>
                <w:sz w:val="30"/>
                <w:szCs w:val="30"/>
              </w:rPr>
              <w:t>25,121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05DCD" w14:textId="49DD687B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945715">
              <w:rPr>
                <w:rFonts w:hint="cs"/>
                <w:sz w:val="30"/>
                <w:szCs w:val="30"/>
                <w:cs/>
              </w:rPr>
              <w:t>26</w:t>
            </w:r>
            <w:r w:rsidRPr="00945715">
              <w:rPr>
                <w:sz w:val="30"/>
                <w:szCs w:val="30"/>
              </w:rPr>
              <w:t>,</w:t>
            </w:r>
            <w:r w:rsidRPr="00945715">
              <w:rPr>
                <w:rFonts w:hint="cs"/>
                <w:sz w:val="30"/>
                <w:szCs w:val="30"/>
                <w:cs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C3B5804" w14:textId="5E7D0065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945715">
              <w:rPr>
                <w:sz w:val="30"/>
                <w:szCs w:val="30"/>
              </w:rPr>
              <w:t>721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AC636D" w14:textId="3A51464B" w:rsidR="008933AA" w:rsidRPr="00CA754C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607</w:t>
            </w:r>
          </w:p>
        </w:tc>
      </w:tr>
      <w:tr w:rsidR="008933AA" w:rsidRPr="00CD157D" w14:paraId="187637D1" w14:textId="77777777" w:rsidTr="00DF424C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C025FA" w14:textId="3C9F98BB" w:rsidR="008933AA" w:rsidRPr="00A37B1A" w:rsidRDefault="008933AA" w:rsidP="008933AA">
            <w:pPr>
              <w:tabs>
                <w:tab w:val="left" w:pos="494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</w:t>
            </w:r>
            <w:r w:rsidR="009B2E4A"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567DBFDC" w14:textId="77777777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36452C" w14:textId="77777777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0A087231" w14:textId="77777777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11870A" w14:textId="77777777" w:rsidR="008933AA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8933AA" w:rsidRPr="00CD157D" w14:paraId="48B5659F" w14:textId="77777777" w:rsidTr="00DF424C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3EF25" w14:textId="6BBF6DEB" w:rsidR="008933AA" w:rsidRPr="00A37B1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</w:tcPr>
          <w:p w14:paraId="2AFA4A4D" w14:textId="1C616C62" w:rsidR="008933AA" w:rsidRPr="00734349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144B0" w14:textId="179D6FCC" w:rsidR="008933AA" w:rsidRPr="00734349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EB4F02C" w14:textId="459ED288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6EB8D4" w14:textId="7EFAAB7A" w:rsidR="008933AA" w:rsidRPr="00734349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3AA" w:rsidRPr="00CD157D" w14:paraId="59B2A1E7" w14:textId="77777777" w:rsidTr="00DF424C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B28B4A" w14:textId="709DB164" w:rsidR="008933AA" w:rsidRPr="00A37B1A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B967977" w14:textId="77777777" w:rsidR="008933AA" w:rsidRPr="008B72DF" w:rsidRDefault="008933AA" w:rsidP="008933A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6BE8D25" w14:textId="77777777" w:rsidR="008933AA" w:rsidRPr="009F355B" w:rsidRDefault="008933AA" w:rsidP="008933A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7397FC9" w14:textId="77777777" w:rsidR="008933AA" w:rsidRPr="008B72DF" w:rsidRDefault="008933AA" w:rsidP="008933A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3E81676" w14:textId="77777777" w:rsidR="008933AA" w:rsidRPr="009F355B" w:rsidRDefault="008933AA" w:rsidP="008933A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8933AA" w:rsidRPr="00CD157D" w14:paraId="60F66693" w14:textId="77777777" w:rsidTr="00DF424C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D988C" w14:textId="77777777" w:rsidR="008933AA" w:rsidRPr="00A37B1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41E43D" w14:textId="2D02D833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945715">
              <w:rPr>
                <w:sz w:val="30"/>
                <w:szCs w:val="30"/>
              </w:rPr>
              <w:t>18,746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DDC689" w14:textId="3D0AA02A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945715">
              <w:rPr>
                <w:rFonts w:hint="cs"/>
                <w:sz w:val="30"/>
                <w:szCs w:val="30"/>
                <w:cs/>
              </w:rPr>
              <w:t>18</w:t>
            </w:r>
            <w:r w:rsidRPr="00945715">
              <w:rPr>
                <w:sz w:val="30"/>
                <w:szCs w:val="30"/>
              </w:rPr>
              <w:t>,</w:t>
            </w:r>
            <w:r w:rsidRPr="00945715">
              <w:rPr>
                <w:rFonts w:hint="cs"/>
                <w:sz w:val="30"/>
                <w:szCs w:val="30"/>
                <w:cs/>
              </w:rPr>
              <w:t>316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C164F76" w14:textId="31B6B7DA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945715">
              <w:rPr>
                <w:sz w:val="30"/>
                <w:szCs w:val="30"/>
              </w:rPr>
              <w:t>15,011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F3259A" w14:textId="64CDF778" w:rsidR="008933AA" w:rsidRPr="00CA754C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15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275</w:t>
            </w:r>
          </w:p>
        </w:tc>
      </w:tr>
      <w:tr w:rsidR="008933AA" w:rsidRPr="00CD157D" w14:paraId="0194C734" w14:textId="77777777" w:rsidTr="00DF424C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443AF8" w14:textId="012B23DA" w:rsidR="008933AA" w:rsidRPr="00A37B1A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799733AD" w14:textId="77777777" w:rsidR="008933AA" w:rsidRPr="00945715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8A67028" w14:textId="77777777" w:rsidR="008933AA" w:rsidRPr="00945715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4296F31" w14:textId="77777777" w:rsidR="008933AA" w:rsidRPr="00945715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49BA1A4" w14:textId="77777777" w:rsidR="008933AA" w:rsidRPr="00945715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33AA" w:rsidRPr="00CD157D" w14:paraId="5FEF031F" w14:textId="77777777" w:rsidTr="00DF424C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AD954" w14:textId="77777777" w:rsidR="008933AA" w:rsidRPr="00A37B1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0C603147" w14:textId="77777777" w:rsidR="008933AA" w:rsidRPr="00945715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4F33DA" w14:textId="77777777" w:rsidR="008933AA" w:rsidRPr="00945715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68521D7" w14:textId="2C975344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945715">
              <w:rPr>
                <w:sz w:val="30"/>
                <w:szCs w:val="30"/>
              </w:rPr>
              <w:t>34,480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70014F" w14:textId="05334D3B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945715">
              <w:rPr>
                <w:rFonts w:hint="cs"/>
                <w:sz w:val="30"/>
                <w:szCs w:val="30"/>
                <w:cs/>
              </w:rPr>
              <w:t>39</w:t>
            </w:r>
            <w:r w:rsidRPr="00945715">
              <w:rPr>
                <w:sz w:val="30"/>
                <w:szCs w:val="30"/>
              </w:rPr>
              <w:t>,</w:t>
            </w:r>
            <w:r w:rsidRPr="00945715">
              <w:rPr>
                <w:rFonts w:hint="cs"/>
                <w:sz w:val="30"/>
                <w:szCs w:val="30"/>
                <w:cs/>
              </w:rPr>
              <w:t>870</w:t>
            </w:r>
          </w:p>
        </w:tc>
      </w:tr>
      <w:tr w:rsidR="008933AA" w:rsidRPr="00CD157D" w14:paraId="7831C5BB" w14:textId="77777777" w:rsidTr="00DF424C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57AAC7" w14:textId="15F248AE" w:rsidR="008933AA" w:rsidRPr="00A37B1A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13F916D" w14:textId="77777777" w:rsidR="008933AA" w:rsidRPr="008B72DF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EBAC343" w14:textId="77777777" w:rsidR="008933AA" w:rsidRPr="009F355B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 New" w:hAnsi="Angsana New" w:cs="AngsanaUPC"/>
                <w:sz w:val="30"/>
                <w:szCs w:val="3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DE1B1CF" w14:textId="77777777" w:rsidR="008933AA" w:rsidRPr="008B72DF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66F558D" w14:textId="77777777" w:rsidR="008933AA" w:rsidRPr="009F355B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 New" w:hAnsi="Angsana New" w:cs="AngsanaUPC"/>
                <w:sz w:val="30"/>
                <w:szCs w:val="30"/>
                <w:highlight w:val="green"/>
              </w:rPr>
            </w:pPr>
          </w:p>
        </w:tc>
      </w:tr>
      <w:tr w:rsidR="008933AA" w:rsidRPr="00CD157D" w14:paraId="240C6AD0" w14:textId="77777777" w:rsidTr="00DF424C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74986" w14:textId="77777777" w:rsidR="008933AA" w:rsidRPr="00BB5F7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BB5F7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B5F7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FCC7AF0" w14:textId="31880A57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945715">
              <w:rPr>
                <w:sz w:val="30"/>
                <w:szCs w:val="30"/>
              </w:rPr>
              <w:t>116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951A2F" w14:textId="0D5C35A6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945715">
              <w:rPr>
                <w:rFonts w:hint="cs"/>
                <w:sz w:val="30"/>
                <w:szCs w:val="30"/>
                <w:cs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D1A647A" w14:textId="353C132F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945715">
              <w:rPr>
                <w:sz w:val="30"/>
                <w:szCs w:val="30"/>
              </w:rPr>
              <w:t>53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8D6946" w14:textId="172DC6EF" w:rsidR="008933AA" w:rsidRPr="00945715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945715">
              <w:rPr>
                <w:rFonts w:hint="cs"/>
                <w:sz w:val="30"/>
                <w:szCs w:val="30"/>
                <w:cs/>
              </w:rPr>
              <w:t>327</w:t>
            </w:r>
          </w:p>
        </w:tc>
      </w:tr>
    </w:tbl>
    <w:p w14:paraId="285B0E9F" w14:textId="77777777" w:rsidR="00C6751F" w:rsidRPr="00643840" w:rsidRDefault="00C6751F" w:rsidP="00094E9E">
      <w:pPr>
        <w:ind w:right="-871"/>
        <w:rPr>
          <w:rFonts w:ascii="Angsana New" w:hAnsi="Angsana New"/>
          <w:b/>
          <w:bCs/>
          <w:sz w:val="16"/>
          <w:szCs w:val="16"/>
        </w:rPr>
      </w:pPr>
    </w:p>
    <w:p w14:paraId="484CA9E6" w14:textId="77777777" w:rsidR="004F53FA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401EC8FA" w14:textId="77777777" w:rsidR="00A220A0" w:rsidRDefault="00257CB6" w:rsidP="009F2E39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305"/>
        </w:tabs>
        <w:ind w:left="672" w:right="31" w:firstLine="54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7810F24A" w14:textId="0829D4AD" w:rsidR="001A0ACB" w:rsidRDefault="001A0ACB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47D0A4FF" w14:textId="2A56B4A9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5B5D920E" w14:textId="2FB91B0C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B4F6DC7" w14:textId="61336400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0B9045D2" w14:textId="13BCEE56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5210048D" w14:textId="4B8B6E9D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3F1F4B43" w14:textId="2E971518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751105B1" w14:textId="29145E8C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0D7BF575" w14:textId="67843FC0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578E9612" w14:textId="14200AE8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2C4F1C02" w14:textId="71F23544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73F268E9" w14:textId="35AFB28C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30618119" w14:textId="27A26690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C456AEC" w14:textId="2E239396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25E1AFA5" w14:textId="5E1C11B9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75E0DCAA" w14:textId="4E7E6CA1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31A3487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A4DA2B2" w14:textId="2F6759B0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2AE8724E" w14:textId="3275EB1C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70C963AA" w14:textId="7901706F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47433FF2" w14:textId="77777777" w:rsidR="004F4034" w:rsidRPr="00565485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3D2BE80F" w14:textId="77777777" w:rsidR="008C3A98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lastRenderedPageBreak/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587265EF" w14:textId="58D02833"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285B7A">
        <w:rPr>
          <w:rFonts w:ascii="Angsana New" w:hAnsi="Angsana New" w:hint="cs"/>
          <w:spacing w:val="-8"/>
          <w:cs/>
        </w:rPr>
        <w:t>2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37BD5D8A" w14:textId="5DFEFDD7" w:rsidR="004F53FA" w:rsidRPr="00CD157D" w:rsidRDefault="004F53FA" w:rsidP="009F15CE">
      <w:pPr>
        <w:tabs>
          <w:tab w:val="left" w:pos="1440"/>
        </w:tabs>
        <w:ind w:left="900" w:right="-439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/>
        </w:rPr>
        <w:t>31</w:t>
      </w:r>
      <w:r w:rsidR="00A70629" w:rsidRPr="00C13EA7">
        <w:rPr>
          <w:rFonts w:ascii="Angsana New" w:hAnsi="Angsana New"/>
        </w:rPr>
        <w:t xml:space="preserve"> </w:t>
      </w:r>
      <w:r w:rsidR="00285B7A">
        <w:rPr>
          <w:rFonts w:ascii="Angsana New" w:hAnsi="Angsana New" w:hint="cs"/>
          <w:cs/>
        </w:rPr>
        <w:t>มีนาคม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2565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76BA3732" w14:textId="77777777" w:rsidR="004F53FA" w:rsidRPr="00DE242A" w:rsidRDefault="00F4496A" w:rsidP="00016F33">
      <w:pPr>
        <w:pStyle w:val="Caption"/>
        <w:keepNext/>
        <w:tabs>
          <w:tab w:val="left" w:pos="7740"/>
        </w:tabs>
        <w:spacing w:before="0" w:after="0"/>
        <w:ind w:left="360" w:right="-1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211" w:type="dxa"/>
        <w:tblInd w:w="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181"/>
        <w:gridCol w:w="2030"/>
      </w:tblGrid>
      <w:tr w:rsidR="004F53FA" w:rsidRPr="00CD157D" w14:paraId="31C85274" w14:textId="77777777" w:rsidTr="00016F33">
        <w:trPr>
          <w:trHeight w:hRule="exact" w:val="397"/>
        </w:trPr>
        <w:tc>
          <w:tcPr>
            <w:tcW w:w="7181" w:type="dxa"/>
            <w:tcBorders>
              <w:bottom w:val="single" w:sz="4" w:space="0" w:color="auto"/>
            </w:tcBorders>
            <w:vAlign w:val="center"/>
          </w:tcPr>
          <w:p w14:paraId="60E45E9E" w14:textId="77777777"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14:paraId="340EAB24" w14:textId="77777777"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4C8BBA2B" w14:textId="77777777" w:rsidTr="00016F33">
        <w:trPr>
          <w:trHeight w:hRule="exact" w:val="397"/>
        </w:trPr>
        <w:tc>
          <w:tcPr>
            <w:tcW w:w="7181" w:type="dxa"/>
            <w:tcBorders>
              <w:bottom w:val="nil"/>
            </w:tcBorders>
          </w:tcPr>
          <w:p w14:paraId="6D1005D4" w14:textId="77777777"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030" w:type="dxa"/>
            <w:tcBorders>
              <w:bottom w:val="nil"/>
            </w:tcBorders>
          </w:tcPr>
          <w:p w14:paraId="1ABC801E" w14:textId="77777777"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54634C90" w14:textId="77777777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14:paraId="2771D119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14:paraId="546F7EE0" w14:textId="77777777" w:rsidR="00F2322A" w:rsidRPr="009F355B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14:paraId="52B383AF" w14:textId="77777777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14:paraId="007D0D74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14:paraId="5879C626" w14:textId="77777777" w:rsidR="00F2322A" w:rsidRPr="002724AF" w:rsidRDefault="0077295C" w:rsidP="0048074D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24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52.13</w:t>
            </w:r>
          </w:p>
        </w:tc>
      </w:tr>
      <w:tr w:rsidR="004D6822" w:rsidRPr="00CD157D" w14:paraId="4BBDC844" w14:textId="77777777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14:paraId="4BCFBABF" w14:textId="77777777" w:rsidR="004D6822" w:rsidRPr="00CD157D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14:paraId="7B3C19FC" w14:textId="77777777" w:rsidR="004D6822" w:rsidRPr="002724AF" w:rsidRDefault="004D6822" w:rsidP="00085931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D6822" w:rsidRPr="00CD157D" w14:paraId="6129F4A1" w14:textId="77777777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14:paraId="4AB8ABF3" w14:textId="77777777" w:rsidR="004D6822" w:rsidRPr="00081CA5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การแข่งขัน และรายการต่าง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ของรายการฟุตบอลต่างประเทศ</w:t>
            </w:r>
            <w:r w:rsidRPr="00081CA5">
              <w:rPr>
                <w:rFonts w:ascii="Angsana New" w:hAnsi="Angsana New" w:hint="cs"/>
                <w:spacing w:val="-4"/>
                <w:cs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14:paraId="29A95B8D" w14:textId="1C5BA80D" w:rsidR="004D6822" w:rsidRPr="002724AF" w:rsidRDefault="00CE3F81" w:rsidP="004D6822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24AF">
              <w:rPr>
                <w:rFonts w:ascii="Angsana New" w:hAnsi="Angsana New"/>
                <w:color w:val="000000"/>
                <w:sz w:val="30"/>
                <w:szCs w:val="30"/>
              </w:rPr>
              <w:t>33.46</w:t>
            </w:r>
          </w:p>
        </w:tc>
      </w:tr>
      <w:tr w:rsidR="004D6822" w:rsidRPr="00CD157D" w14:paraId="6FCA53EB" w14:textId="77777777" w:rsidTr="00BD5518">
        <w:trPr>
          <w:trHeight w:hRule="exact" w:val="397"/>
        </w:trPr>
        <w:tc>
          <w:tcPr>
            <w:tcW w:w="7181" w:type="dxa"/>
            <w:tcBorders>
              <w:top w:val="nil"/>
            </w:tcBorders>
          </w:tcPr>
          <w:p w14:paraId="219ABE79" w14:textId="77777777"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030" w:type="dxa"/>
            <w:tcBorders>
              <w:top w:val="nil"/>
            </w:tcBorders>
          </w:tcPr>
          <w:p w14:paraId="4889F6B5" w14:textId="639F2579" w:rsidR="004D6822" w:rsidRPr="002724AF" w:rsidRDefault="000D1033" w:rsidP="000D3862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24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77295C" w:rsidRPr="002724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CE3F81" w:rsidRPr="002724AF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2724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</w:tbl>
    <w:p w14:paraId="40025A3A" w14:textId="77777777" w:rsidR="003F2152" w:rsidRPr="00CD157D" w:rsidRDefault="003F2152" w:rsidP="004F53FA">
      <w:pPr>
        <w:tabs>
          <w:tab w:val="left" w:pos="900"/>
        </w:tabs>
        <w:ind w:left="360" w:right="-533"/>
        <w:jc w:val="both"/>
        <w:rPr>
          <w:rFonts w:ascii="Angsana New" w:hAnsi="Angsana New"/>
          <w:sz w:val="4"/>
          <w:szCs w:val="4"/>
        </w:rPr>
      </w:pPr>
    </w:p>
    <w:p w14:paraId="354C46A7" w14:textId="77777777" w:rsidR="0059067D" w:rsidRDefault="0059067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4A3F3781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21EBC904" w14:textId="77777777" w:rsidR="00BF6DFA" w:rsidRDefault="00BF6DFA" w:rsidP="00285B7A">
      <w:pPr>
        <w:ind w:right="-871"/>
        <w:rPr>
          <w:rFonts w:ascii="Angsana New" w:hAnsi="Angsana New"/>
          <w:spacing w:val="-8"/>
          <w:sz w:val="4"/>
          <w:szCs w:val="4"/>
        </w:rPr>
      </w:pPr>
    </w:p>
    <w:p w14:paraId="6D8B7238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19A9D165" w14:textId="4766B6A0" w:rsidR="004F53FA" w:rsidRPr="00CD157D" w:rsidRDefault="00285B7A" w:rsidP="00426EC0">
      <w:pPr>
        <w:ind w:left="630" w:right="-871"/>
        <w:outlineLvl w:val="0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22</w:t>
      </w:r>
      <w:r w:rsidR="004F53FA" w:rsidRPr="004E4D74">
        <w:rPr>
          <w:rFonts w:ascii="Angsana New" w:hAnsi="Angsana New" w:hint="cs"/>
          <w:spacing w:val="-8"/>
          <w:cs/>
        </w:rPr>
        <w:t>.2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2D2DDB2" w14:textId="77777777" w:rsidR="004F53FA" w:rsidRPr="00DC7EE6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6"/>
          <w:szCs w:val="16"/>
        </w:rPr>
      </w:pPr>
    </w:p>
    <w:p w14:paraId="0E8FAC84" w14:textId="32F71D99" w:rsidR="004F53FA" w:rsidRPr="00CD157D" w:rsidRDefault="004F53FA" w:rsidP="00296DDE">
      <w:pPr>
        <w:ind w:left="1078" w:right="14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31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285B7A">
        <w:rPr>
          <w:rFonts w:ascii="Angsana New" w:hAnsi="Angsana New" w:hint="cs"/>
          <w:cs/>
        </w:rPr>
        <w:t>มีนาคม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2565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38D9F5EE" w14:textId="0C095798" w:rsidR="00EF35A2" w:rsidRPr="00982B5D" w:rsidRDefault="004F53FA" w:rsidP="00296DDE">
      <w:pPr>
        <w:tabs>
          <w:tab w:val="left" w:pos="1440"/>
          <w:tab w:val="left" w:pos="1620"/>
        </w:tabs>
        <w:ind w:left="1078" w:right="-110"/>
        <w:jc w:val="thaiDistribute"/>
        <w:outlineLvl w:val="0"/>
        <w:rPr>
          <w:rFonts w:ascii="Angsana New" w:hAnsi="Angsana New"/>
          <w:spacing w:val="-2"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>ทาว</w:t>
      </w:r>
      <w:proofErr w:type="spellStart"/>
      <w:r w:rsidRPr="00982B5D">
        <w:rPr>
          <w:rFonts w:ascii="Angsana New" w:hAnsi="Angsana New" w:hint="cs"/>
          <w:spacing w:val="-4"/>
          <w:cs/>
        </w:rPr>
        <w:t>เวอร์</w:t>
      </w:r>
      <w:proofErr w:type="spellEnd"/>
      <w:r w:rsidRPr="00982B5D">
        <w:rPr>
          <w:rFonts w:ascii="Angsana New" w:hAnsi="Angsana New" w:hint="cs"/>
          <w:spacing w:val="-4"/>
          <w:cs/>
        </w:rPr>
        <w:t xml:space="preserve">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143CE0" w:rsidRPr="00982B5D">
        <w:rPr>
          <w:rFonts w:ascii="Angsana New" w:hAnsi="Angsana New"/>
          <w:spacing w:val="-4"/>
        </w:rPr>
        <w:t>5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143CE0" w:rsidRPr="00982B5D">
        <w:rPr>
          <w:rFonts w:ascii="Angsana New" w:hAnsi="Angsana New"/>
          <w:spacing w:val="-4"/>
        </w:rPr>
        <w:t>8-10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มิล</w:t>
      </w:r>
      <w:proofErr w:type="spellEnd"/>
      <w:r w:rsidR="006D7BB5" w:rsidRPr="00982B5D">
        <w:rPr>
          <w:rFonts w:ascii="Angsana New" w:hAnsi="Angsana New" w:hint="cs"/>
          <w:spacing w:val="-10"/>
          <w:cs/>
        </w:rPr>
        <w:t>เลียน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แนร์</w:t>
      </w:r>
      <w:proofErr w:type="spellEnd"/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180446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 xml:space="preserve">ปี </w:t>
      </w:r>
    </w:p>
    <w:p w14:paraId="1CBC8B39" w14:textId="1DF16880" w:rsidR="00A57153" w:rsidRDefault="004F53FA" w:rsidP="00296DDE">
      <w:pPr>
        <w:tabs>
          <w:tab w:val="left" w:pos="1440"/>
          <w:tab w:val="left" w:pos="1620"/>
        </w:tabs>
        <w:ind w:left="1078" w:right="-96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</w:t>
      </w:r>
      <w:proofErr w:type="spellStart"/>
      <w:r w:rsidRPr="00C65CA2">
        <w:rPr>
          <w:rFonts w:ascii="Angsana New" w:hAnsi="Angsana New" w:hint="cs"/>
          <w:cs/>
        </w:rPr>
        <w:t>เวอร์</w:t>
      </w:r>
      <w:proofErr w:type="spellEnd"/>
      <w:r w:rsidRPr="00C65CA2">
        <w:rPr>
          <w:rFonts w:ascii="Angsana New" w:hAnsi="Angsana New" w:hint="cs"/>
          <w:cs/>
        </w:rPr>
        <w:t xml:space="preserve">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</w:t>
      </w:r>
      <w:proofErr w:type="gramStart"/>
      <w:r w:rsidRPr="00C65CA2">
        <w:rPr>
          <w:rFonts w:ascii="Angsana New" w:hAnsi="Angsana New"/>
        </w:rPr>
        <w:t>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0630FA">
        <w:rPr>
          <w:rFonts w:ascii="Angsana New" w:hAnsi="Angsana New" w:hint="cs"/>
          <w:sz w:val="16"/>
          <w:szCs w:val="16"/>
          <w:cs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proofErr w:type="gramEnd"/>
      <w:r w:rsidR="00830561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3</w:t>
      </w:r>
      <w:r w:rsidRPr="00C65CA2">
        <w:rPr>
          <w:rFonts w:ascii="Angsana New" w:hAnsi="Angsana New" w:hint="cs"/>
          <w:cs/>
        </w:rPr>
        <w:t xml:space="preserve"> </w:t>
      </w:r>
      <w:r w:rsidR="00EF17BF" w:rsidRPr="00C65CA2">
        <w:rPr>
          <w:rFonts w:ascii="Angsana New" w:hAnsi="Angsana New" w:hint="cs"/>
          <w:cs/>
        </w:rPr>
        <w:t xml:space="preserve">ปี นับตั้งแต่วันที่ </w:t>
      </w:r>
      <w:r w:rsidR="00D9397A">
        <w:rPr>
          <w:rFonts w:ascii="Angsana New" w:hAnsi="Angsana New"/>
        </w:rPr>
        <w:t>9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2562</w:t>
      </w:r>
      <w:r w:rsidR="00EF17BF" w:rsidRPr="00C65CA2">
        <w:rPr>
          <w:rFonts w:ascii="Angsana New" w:hAnsi="Angsana New" w:hint="cs"/>
          <w:cs/>
        </w:rPr>
        <w:t xml:space="preserve"> ถึงวันที่ </w:t>
      </w:r>
      <w:r w:rsidR="00D9397A">
        <w:rPr>
          <w:rFonts w:ascii="Angsana New" w:hAnsi="Angsana New"/>
        </w:rPr>
        <w:t>8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2565</w:t>
      </w:r>
    </w:p>
    <w:p w14:paraId="0835C26E" w14:textId="77777777" w:rsidR="004F53FA" w:rsidRPr="00CD157D" w:rsidRDefault="004F53FA" w:rsidP="00296DDE">
      <w:pPr>
        <w:tabs>
          <w:tab w:val="left" w:pos="360"/>
          <w:tab w:val="left" w:pos="900"/>
          <w:tab w:val="left" w:pos="1350"/>
        </w:tabs>
        <w:ind w:right="-11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323" w:type="dxa"/>
        <w:tblInd w:w="11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9"/>
        <w:gridCol w:w="2082"/>
        <w:gridCol w:w="2082"/>
      </w:tblGrid>
      <w:tr w:rsidR="004F53FA" w:rsidRPr="00CD157D" w14:paraId="3EF2E8F8" w14:textId="77777777" w:rsidTr="00296DDE">
        <w:trPr>
          <w:cantSplit/>
          <w:trHeight w:hRule="exact" w:val="794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BCB2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BE20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93B7" w14:textId="77777777"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68AC8EE5" w14:textId="77777777"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620E85E7" w14:textId="77777777" w:rsidTr="00296DDE">
        <w:trPr>
          <w:cantSplit/>
          <w:trHeight w:hRule="exact" w:val="397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E03CA7" w14:textId="77777777"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37BE1" w14:textId="77777777"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43CD6" w14:textId="77777777"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14:paraId="24C75CC6" w14:textId="77777777" w:rsidTr="00296DDE">
        <w:trPr>
          <w:cantSplit/>
          <w:trHeight w:hRule="exact" w:val="397"/>
        </w:trPr>
        <w:tc>
          <w:tcPr>
            <w:tcW w:w="5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3D68B" w14:textId="77777777"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</w:t>
            </w:r>
            <w:proofErr w:type="spellStart"/>
            <w:r w:rsidRPr="00D055F2">
              <w:rPr>
                <w:rFonts w:ascii="Angsana New" w:hAnsi="Angsana New" w:hint="cs"/>
                <w:cs/>
              </w:rPr>
              <w:t>เวอร์</w:t>
            </w:r>
            <w:proofErr w:type="spellEnd"/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A7459" w14:textId="77777777" w:rsidR="00A20F0D" w:rsidRPr="00CE3F81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CE3F81">
              <w:rPr>
                <w:rFonts w:ascii="Angsana New" w:hAnsi="Angsana New" w:cs="Angsana New"/>
              </w:rPr>
              <w:t>2.37</w:t>
            </w: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E8315" w14:textId="77777777" w:rsidR="00A20F0D" w:rsidRPr="00CE3F81" w:rsidRDefault="00A20F0D" w:rsidP="005A1EE2">
            <w:pPr>
              <w:ind w:right="534"/>
              <w:jc w:val="right"/>
              <w:rPr>
                <w:rFonts w:ascii="Angsana New" w:hAnsi="Angsana New" w:cs="Angsana New"/>
              </w:rPr>
            </w:pPr>
            <w:r w:rsidRPr="00CE3F81">
              <w:rPr>
                <w:rFonts w:ascii="Angsana New" w:hAnsi="Angsana New" w:cs="Angsana New" w:hint="cs"/>
                <w:cs/>
              </w:rPr>
              <w:t xml:space="preserve">     </w:t>
            </w:r>
            <w:r w:rsidRPr="00CE3F81">
              <w:rPr>
                <w:rFonts w:ascii="Angsana New" w:hAnsi="Angsana New" w:cs="Angsana New"/>
                <w:cs/>
              </w:rPr>
              <w:t>1</w:t>
            </w:r>
            <w:r w:rsidR="00CB2542" w:rsidRPr="00CE3F81">
              <w:rPr>
                <w:rFonts w:ascii="Angsana New" w:hAnsi="Angsana New" w:cs="Angsana New" w:hint="cs"/>
                <w:cs/>
              </w:rPr>
              <w:t>.</w:t>
            </w:r>
            <w:r w:rsidR="00B62367" w:rsidRPr="00CE3F81">
              <w:rPr>
                <w:rFonts w:ascii="Angsana New" w:hAnsi="Angsana New" w:cs="Angsana New"/>
              </w:rPr>
              <w:t>9</w:t>
            </w:r>
            <w:r w:rsidR="00CB2542" w:rsidRPr="00CE3F81">
              <w:rPr>
                <w:rFonts w:ascii="Angsana New" w:hAnsi="Angsana New" w:cs="Angsana New"/>
              </w:rPr>
              <w:t>8</w:t>
            </w:r>
          </w:p>
        </w:tc>
      </w:tr>
      <w:tr w:rsidR="003C579A" w:rsidRPr="00D055F2" w14:paraId="6F4122CB" w14:textId="77777777" w:rsidTr="00296DDE">
        <w:trPr>
          <w:cantSplit/>
          <w:trHeight w:hRule="exact" w:val="397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EEDA" w14:textId="77777777"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</w:t>
            </w:r>
            <w:proofErr w:type="spellStart"/>
            <w:r w:rsidRPr="00D055F2">
              <w:rPr>
                <w:rFonts w:ascii="Angsana New" w:hAnsi="Angsana New" w:hint="cs"/>
                <w:cs/>
              </w:rPr>
              <w:t>เวอร์</w:t>
            </w:r>
            <w:proofErr w:type="spellEnd"/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D4C8" w14:textId="77777777" w:rsidR="003C579A" w:rsidRPr="00CE3F81" w:rsidRDefault="00B62367" w:rsidP="006B6ECD">
            <w:pPr>
              <w:ind w:right="656"/>
              <w:jc w:val="right"/>
              <w:rPr>
                <w:rFonts w:ascii="Angsana New" w:hAnsi="Angsana New" w:cs="Angsana New"/>
                <w:cs/>
              </w:rPr>
            </w:pPr>
            <w:r w:rsidRPr="00CE3F81">
              <w:rPr>
                <w:rFonts w:ascii="Angsana New" w:hAnsi="Angsana New" w:cs="Angsana New"/>
              </w:rPr>
              <w:t>1.99</w:t>
            </w: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EBF7" w14:textId="77777777" w:rsidR="003C579A" w:rsidRPr="00CE3F81" w:rsidRDefault="003C579A" w:rsidP="008C152A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</w:rPr>
            </w:pPr>
            <w:r w:rsidRPr="00CE3F8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14:paraId="33A0ECBE" w14:textId="77777777" w:rsidTr="00296DDE">
        <w:trPr>
          <w:cantSplit/>
          <w:trHeight w:hRule="exact" w:val="397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AB33" w14:textId="77777777"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9B45" w14:textId="77777777" w:rsidR="00CB2542" w:rsidRPr="00CE3F81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CE3F81">
              <w:rPr>
                <w:rFonts w:ascii="Angsana New" w:hAnsi="Angsana New" w:cs="Angsana New"/>
              </w:rPr>
              <w:t>4.36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471" w14:textId="77777777" w:rsidR="00CB2542" w:rsidRPr="00CE3F81" w:rsidRDefault="00CB2542" w:rsidP="00A101E8">
            <w:pPr>
              <w:ind w:right="534"/>
              <w:jc w:val="right"/>
              <w:rPr>
                <w:rFonts w:ascii="Angsana New" w:hAnsi="Angsana New" w:cs="Angsana New"/>
              </w:rPr>
            </w:pPr>
            <w:r w:rsidRPr="00CE3F81">
              <w:rPr>
                <w:rFonts w:ascii="Angsana New" w:hAnsi="Angsana New" w:cs="Angsana New" w:hint="cs"/>
                <w:cs/>
              </w:rPr>
              <w:t xml:space="preserve">     </w:t>
            </w:r>
            <w:r w:rsidRPr="00CE3F81">
              <w:rPr>
                <w:rFonts w:ascii="Angsana New" w:hAnsi="Angsana New" w:cs="Angsana New"/>
                <w:cs/>
              </w:rPr>
              <w:t>1</w:t>
            </w:r>
            <w:r w:rsidRPr="00CE3F81">
              <w:rPr>
                <w:rFonts w:ascii="Angsana New" w:hAnsi="Angsana New" w:cs="Angsana New" w:hint="cs"/>
                <w:cs/>
              </w:rPr>
              <w:t>.</w:t>
            </w:r>
            <w:r w:rsidR="00B62367" w:rsidRPr="00CE3F81">
              <w:rPr>
                <w:rFonts w:ascii="Angsana New" w:hAnsi="Angsana New" w:cs="Angsana New"/>
              </w:rPr>
              <w:t>9</w:t>
            </w:r>
            <w:r w:rsidRPr="00CE3F81">
              <w:rPr>
                <w:rFonts w:ascii="Angsana New" w:hAnsi="Angsana New" w:cs="Angsana New"/>
              </w:rPr>
              <w:t>8</w:t>
            </w:r>
          </w:p>
        </w:tc>
      </w:tr>
    </w:tbl>
    <w:p w14:paraId="3FA6F8C2" w14:textId="77777777" w:rsidR="003857F3" w:rsidRPr="00DC7EE6" w:rsidRDefault="003857F3" w:rsidP="003857F3">
      <w:pPr>
        <w:ind w:left="1078" w:hanging="448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28279F73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52D78C47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144F856F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3605AA9F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591BECFA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1E4CEBDC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2D1AE428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1B07A61F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3D34E566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03A20C1D" w14:textId="0F7CAE3C" w:rsidR="008560B2" w:rsidRPr="008F3194" w:rsidRDefault="001B6E66" w:rsidP="008F3194">
      <w:pPr>
        <w:ind w:left="630" w:right="-87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lastRenderedPageBreak/>
        <w:t>2</w:t>
      </w:r>
      <w:r w:rsidR="00285B7A">
        <w:rPr>
          <w:rFonts w:ascii="Angsana New" w:hAnsi="Angsana New" w:hint="cs"/>
          <w:spacing w:val="-8"/>
          <w:cs/>
        </w:rPr>
        <w:t>2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713452B1" w14:textId="736C7182" w:rsidR="00CC6914" w:rsidRPr="00CD157D" w:rsidRDefault="00811A7F" w:rsidP="00471DA2">
      <w:pPr>
        <w:ind w:left="1064" w:right="-96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/>
        </w:rPr>
        <w:t>31</w:t>
      </w:r>
      <w:r w:rsidR="00BF10FA" w:rsidRPr="00C13EA7">
        <w:rPr>
          <w:rFonts w:ascii="Angsana New" w:hAnsi="Angsana New"/>
        </w:rPr>
        <w:t xml:space="preserve"> </w:t>
      </w:r>
      <w:r w:rsidR="00C27CD6">
        <w:rPr>
          <w:rFonts w:ascii="Angsana New" w:hAnsi="Angsana New" w:hint="cs"/>
          <w:cs/>
        </w:rPr>
        <w:t>มีนาคม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2565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6743C219" w14:textId="77777777" w:rsidR="001650EB" w:rsidRPr="00CD157D" w:rsidRDefault="001650EB" w:rsidP="0007379A">
      <w:pPr>
        <w:ind w:left="1064" w:right="-59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291" w:type="dxa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3"/>
        <w:gridCol w:w="1998"/>
      </w:tblGrid>
      <w:tr w:rsidR="00811A7F" w:rsidRPr="00CD157D" w14:paraId="0D650828" w14:textId="77777777" w:rsidTr="00471DA2">
        <w:trPr>
          <w:trHeight w:hRule="exact" w:val="397"/>
        </w:trPr>
        <w:tc>
          <w:tcPr>
            <w:tcW w:w="7293" w:type="dxa"/>
            <w:tcBorders>
              <w:bottom w:val="single" w:sz="4" w:space="0" w:color="auto"/>
            </w:tcBorders>
          </w:tcPr>
          <w:p w14:paraId="2D7A2E59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4350CA13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CD157D" w14:paraId="67E07152" w14:textId="77777777" w:rsidTr="00471DA2">
        <w:trPr>
          <w:trHeight w:val="521"/>
        </w:trPr>
        <w:tc>
          <w:tcPr>
            <w:tcW w:w="7293" w:type="dxa"/>
            <w:tcBorders>
              <w:bottom w:val="nil"/>
            </w:tcBorders>
            <w:vAlign w:val="center"/>
          </w:tcPr>
          <w:p w14:paraId="77F6A46B" w14:textId="77777777" w:rsidR="00811A7F" w:rsidRPr="00CD157D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98" w:type="dxa"/>
            <w:tcBorders>
              <w:bottom w:val="nil"/>
            </w:tcBorders>
            <w:vAlign w:val="center"/>
          </w:tcPr>
          <w:p w14:paraId="4C0E9E6C" w14:textId="24B908D1" w:rsidR="00811A7F" w:rsidRPr="008F3194" w:rsidRDefault="00811A7F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CC6914" w:rsidRPr="00CD157D" w14:paraId="000C68FA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50579F7B" w14:textId="1C206F79" w:rsidR="00CC6914" w:rsidRPr="00CC6914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CC6914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CC6914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4C8E096D" w14:textId="5BA78DD4" w:rsidR="00CC6914" w:rsidRPr="008F3194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1.26</w:t>
            </w:r>
          </w:p>
        </w:tc>
      </w:tr>
      <w:tr w:rsidR="00CC6914" w:rsidRPr="00CD157D" w14:paraId="6822BC50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0B646629" w14:textId="752C1131" w:rsidR="00CC6914" w:rsidRPr="00CC6914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CC6914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25AFE64C" w14:textId="51FBB2F8" w:rsidR="00CC6914" w:rsidRPr="008F3194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11.86</w:t>
            </w:r>
          </w:p>
        </w:tc>
      </w:tr>
      <w:tr w:rsidR="00CC6914" w:rsidRPr="00CD157D" w14:paraId="6AC0B8CF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3EC9F380" w14:textId="77777777" w:rsidR="00CC6914" w:rsidRPr="00CC6914" w:rsidRDefault="00CC6914" w:rsidP="00CC6914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648F5BC6" w14:textId="41DBF95E" w:rsidR="00CC6914" w:rsidRPr="008F3194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A776C">
              <w:rPr>
                <w:rFonts w:ascii="Angsana New" w:hAnsi="Angsana New"/>
              </w:rPr>
              <w:t>(USD 354,400.00)</w:t>
            </w:r>
          </w:p>
        </w:tc>
      </w:tr>
      <w:tr w:rsidR="00CC6914" w:rsidRPr="00CD157D" w14:paraId="2CCAAAC4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36436C97" w14:textId="7076DEF0" w:rsidR="00CC6914" w:rsidRPr="006A776C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6A776C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6A776C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53A99BCB" w14:textId="6AFBF135" w:rsidR="00CC6914" w:rsidRPr="008F3194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12.63</w:t>
            </w:r>
          </w:p>
        </w:tc>
      </w:tr>
      <w:tr w:rsidR="006A776C" w:rsidRPr="00CD157D" w14:paraId="512FB08D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135E3535" w14:textId="77777777" w:rsidR="006A776C" w:rsidRPr="006A776C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202BF3AB" w14:textId="195841EF" w:rsidR="006A776C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A776C">
              <w:rPr>
                <w:rFonts w:ascii="Angsana New" w:hAnsi="Angsana New"/>
              </w:rPr>
              <w:t>(USD 377,600.00)</w:t>
            </w:r>
          </w:p>
        </w:tc>
      </w:tr>
      <w:tr w:rsidR="00CC6914" w:rsidRPr="00CD157D" w14:paraId="2D73F75F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075EC3E4" w14:textId="6EB38AE3" w:rsidR="00CC6914" w:rsidRPr="00CC6914" w:rsidRDefault="00CC6914" w:rsidP="003D58B0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CC691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CC6914">
              <w:rPr>
                <w:rFonts w:cs="AngsanaUPC"/>
                <w:spacing w:val="-4"/>
                <w:szCs w:val="32"/>
                <w:cs/>
              </w:rPr>
              <w:t>ดาวเทียม</w:t>
            </w:r>
            <w:r w:rsidR="006A776C" w:rsidRPr="006A776C">
              <w:rPr>
                <w:rFonts w:cs="AngsanaUPC"/>
                <w:spacing w:val="-4"/>
                <w:szCs w:val="32"/>
                <w:cs/>
              </w:rPr>
              <w:t>ทราน</w:t>
            </w:r>
            <w:proofErr w:type="spellStart"/>
            <w:r w:rsidR="006A776C" w:rsidRPr="006A776C">
              <w:rPr>
                <w:rFonts w:cs="AngsanaUPC"/>
                <w:spacing w:val="-4"/>
                <w:szCs w:val="32"/>
                <w:cs/>
              </w:rPr>
              <w:t>ส์</w:t>
            </w:r>
            <w:proofErr w:type="spellEnd"/>
            <w:r w:rsidR="006A776C" w:rsidRPr="006A776C">
              <w:rPr>
                <w:rFonts w:cs="AngsanaUPC"/>
                <w:spacing w:val="-4"/>
                <w:szCs w:val="32"/>
                <w:cs/>
              </w:rPr>
              <w:t>พอน</w:t>
            </w:r>
            <w:proofErr w:type="spellStart"/>
            <w:r w:rsidR="006A776C" w:rsidRPr="006A776C">
              <w:rPr>
                <w:rFonts w:cs="AngsanaUPC"/>
                <w:spacing w:val="-4"/>
                <w:szCs w:val="32"/>
                <w:cs/>
              </w:rPr>
              <w:t>เดอร์</w:t>
            </w:r>
            <w:proofErr w:type="spellEnd"/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598DBC0C" w14:textId="24CDAF03" w:rsidR="00CC6914" w:rsidRPr="008F3194" w:rsidRDefault="006A776C" w:rsidP="00471DA2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17.30</w:t>
            </w:r>
          </w:p>
        </w:tc>
      </w:tr>
      <w:tr w:rsidR="006A776C" w:rsidRPr="00CD157D" w14:paraId="67D6258B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77F88697" w14:textId="77777777" w:rsidR="006A776C" w:rsidRPr="00CC6914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14504E3D" w14:textId="45C76E90" w:rsidR="006A776C" w:rsidRPr="008F3194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A776C">
              <w:rPr>
                <w:rFonts w:ascii="Angsana New" w:hAnsi="Angsana New"/>
              </w:rPr>
              <w:t>(USD 517,117.50)</w:t>
            </w:r>
          </w:p>
        </w:tc>
      </w:tr>
      <w:tr w:rsidR="00CC6914" w:rsidRPr="00CD157D" w14:paraId="07F0A50F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286839B2" w14:textId="79476801" w:rsidR="00CC6914" w:rsidRPr="00CC6914" w:rsidRDefault="00CC6914" w:rsidP="00CC6914">
            <w:pPr>
              <w:tabs>
                <w:tab w:val="left" w:pos="1134"/>
              </w:tabs>
              <w:ind w:right="116"/>
              <w:rPr>
                <w:cs/>
              </w:rPr>
            </w:pPr>
            <w:r w:rsidRPr="00CC6914">
              <w:rPr>
                <w:cs/>
              </w:rPr>
              <w:t>ส่วนที่ถึงกำหนดชำระเกินกว่าหนึ่งปีแต่ไม่เกินสองปี</w:t>
            </w: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417A3283" w14:textId="2F5DA739" w:rsidR="00CC6914" w:rsidRPr="008F3194" w:rsidRDefault="00CC6914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6A776C" w:rsidRPr="00CD157D" w14:paraId="45673E52" w14:textId="77777777" w:rsidTr="00471DA2">
        <w:trPr>
          <w:trHeight w:val="521"/>
        </w:trPr>
        <w:tc>
          <w:tcPr>
            <w:tcW w:w="7293" w:type="dxa"/>
            <w:tcBorders>
              <w:top w:val="nil"/>
            </w:tcBorders>
            <w:vAlign w:val="center"/>
          </w:tcPr>
          <w:p w14:paraId="7546EA28" w14:textId="0DF6CDDE" w:rsidR="006A776C" w:rsidRPr="003D58B0" w:rsidRDefault="006A776C" w:rsidP="003D58B0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3D58B0">
              <w:rPr>
                <w:rFonts w:cs="AngsanaUPC"/>
                <w:szCs w:val="32"/>
                <w:cs/>
              </w:rPr>
              <w:t>สัญญาใช้บริการวงจรสื่อสารความเร็วสูง</w:t>
            </w:r>
          </w:p>
        </w:tc>
        <w:tc>
          <w:tcPr>
            <w:tcW w:w="1998" w:type="dxa"/>
            <w:tcBorders>
              <w:top w:val="nil"/>
            </w:tcBorders>
            <w:vAlign w:val="center"/>
          </w:tcPr>
          <w:p w14:paraId="3C91EE14" w14:textId="09E1ED2B" w:rsidR="006A776C" w:rsidRPr="008F3194" w:rsidRDefault="00471DA2" w:rsidP="00471DA2">
            <w:pPr>
              <w:tabs>
                <w:tab w:val="left" w:pos="1220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3D58B0">
              <w:rPr>
                <w:rFonts w:ascii="Angsana New" w:hAnsi="Angsana New"/>
              </w:rPr>
              <w:t>0.11</w:t>
            </w:r>
          </w:p>
        </w:tc>
      </w:tr>
      <w:tr w:rsidR="006A776C" w:rsidRPr="00CD157D" w14:paraId="704AD5BB" w14:textId="77777777" w:rsidTr="00471DA2">
        <w:trPr>
          <w:trHeight w:val="521"/>
        </w:trPr>
        <w:tc>
          <w:tcPr>
            <w:tcW w:w="7293" w:type="dxa"/>
            <w:tcBorders>
              <w:bottom w:val="single" w:sz="4" w:space="0" w:color="auto"/>
            </w:tcBorders>
            <w:vAlign w:val="center"/>
          </w:tcPr>
          <w:p w14:paraId="35F8DF48" w14:textId="77777777" w:rsidR="006A776C" w:rsidRPr="00EC18CB" w:rsidRDefault="006A776C" w:rsidP="006A776C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EC18C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279A94CA" w14:textId="4B287DAF" w:rsidR="006A776C" w:rsidRPr="008F3194" w:rsidRDefault="003D58B0" w:rsidP="006A776C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43.16</w:t>
            </w:r>
          </w:p>
        </w:tc>
      </w:tr>
    </w:tbl>
    <w:p w14:paraId="5C151C57" w14:textId="22904A9E" w:rsidR="00F045D3" w:rsidRPr="00C13B39" w:rsidRDefault="00F045D3" w:rsidP="00C13B39">
      <w:pPr>
        <w:ind w:right="-871"/>
        <w:rPr>
          <w:rFonts w:ascii="Angsana New" w:hAnsi="Angsana New"/>
          <w:spacing w:val="-8"/>
          <w:sz w:val="2"/>
          <w:szCs w:val="2"/>
          <w:highlight w:val="green"/>
        </w:rPr>
      </w:pPr>
    </w:p>
    <w:p w14:paraId="30ED24F3" w14:textId="77777777" w:rsidR="00F045D3" w:rsidRPr="00F045D3" w:rsidRDefault="00F045D3" w:rsidP="00F045D3">
      <w:pPr>
        <w:ind w:left="630"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65669575" w14:textId="37191561" w:rsidR="005D7A1B" w:rsidRPr="00456329" w:rsidRDefault="001B6E66" w:rsidP="00DC7EE6">
      <w:pPr>
        <w:ind w:left="630" w:right="-871"/>
        <w:rPr>
          <w:rFonts w:ascii="Angsana New" w:hAnsi="Angsana New"/>
          <w:cs/>
        </w:rPr>
      </w:pPr>
      <w:proofErr w:type="gramStart"/>
      <w:r w:rsidRPr="00456329">
        <w:rPr>
          <w:rFonts w:ascii="Angsana New" w:hAnsi="Angsana New"/>
          <w:spacing w:val="-8"/>
        </w:rPr>
        <w:t>2</w:t>
      </w:r>
      <w:r w:rsidR="00C27CD6">
        <w:rPr>
          <w:rFonts w:ascii="Angsana New" w:hAnsi="Angsana New" w:hint="cs"/>
          <w:spacing w:val="-8"/>
          <w:cs/>
        </w:rPr>
        <w:t>2</w:t>
      </w:r>
      <w:r w:rsidR="00487361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4</w:t>
      </w:r>
      <w:r w:rsidR="005D7A1B" w:rsidRPr="00456329">
        <w:rPr>
          <w:rFonts w:ascii="Angsana New" w:hAnsi="Angsana New" w:hint="cs"/>
          <w:spacing w:val="-8"/>
          <w:cs/>
        </w:rPr>
        <w:t xml:space="preserve"> </w:t>
      </w:r>
      <w:r w:rsidR="00E97629">
        <w:rPr>
          <w:rFonts w:ascii="Angsana New" w:hAnsi="Angsana New" w:hint="cs"/>
          <w:cs/>
        </w:rPr>
        <w:t xml:space="preserve"> </w:t>
      </w:r>
      <w:r w:rsidR="005D7A1B" w:rsidRPr="00456329">
        <w:rPr>
          <w:rFonts w:ascii="Angsana New" w:hAnsi="Angsana New" w:hint="cs"/>
          <w:cs/>
        </w:rPr>
        <w:t>ภาระผูกพัน</w:t>
      </w:r>
      <w:r w:rsidR="006A4DD4" w:rsidRPr="00456329">
        <w:rPr>
          <w:rFonts w:ascii="Angsana New" w:hAnsi="Angsana New" w:hint="cs"/>
          <w:cs/>
        </w:rPr>
        <w:t>จากค่า</w:t>
      </w:r>
      <w:r w:rsidR="00CB40C4" w:rsidRPr="00456329">
        <w:rPr>
          <w:rFonts w:ascii="Angsana New" w:hAnsi="Angsana New" w:hint="cs"/>
          <w:cs/>
        </w:rPr>
        <w:t>สิทธิตามสัญญาซื้อล่วงหน้า</w:t>
      </w:r>
      <w:proofErr w:type="gramEnd"/>
    </w:p>
    <w:p w14:paraId="2B808EF6" w14:textId="48491BE6" w:rsidR="005D7A1B" w:rsidRPr="00456329" w:rsidRDefault="00CB40C4" w:rsidP="00DE242A">
      <w:pPr>
        <w:ind w:left="1092" w:right="-70" w:firstLine="609"/>
        <w:jc w:val="thaiDistribute"/>
        <w:rPr>
          <w:rFonts w:ascii="Angsana New" w:hAnsi="Angsana New"/>
        </w:rPr>
      </w:pPr>
      <w:r w:rsidRPr="00456329">
        <w:rPr>
          <w:rFonts w:ascii="Angsana New" w:hAnsi="Angsana New" w:hint="cs"/>
          <w:cs/>
        </w:rPr>
        <w:t xml:space="preserve">บริษัทมีภาระค่าสิทธิตามสัญญาซื้อล่วงหน้า </w:t>
      </w:r>
      <w:r w:rsidR="005F489E" w:rsidRPr="00456329">
        <w:rPr>
          <w:rFonts w:ascii="Angsana New" w:hAnsi="Angsana New" w:hint="cs"/>
          <w:cs/>
        </w:rPr>
        <w:t xml:space="preserve">ณ วันที่ </w:t>
      </w:r>
      <w:r w:rsidR="00554767">
        <w:rPr>
          <w:rFonts w:ascii="Angsana New" w:hAnsi="Angsana New"/>
        </w:rPr>
        <w:t>31</w:t>
      </w:r>
      <w:r w:rsidR="00BF10FA" w:rsidRPr="00C13EA7">
        <w:rPr>
          <w:rFonts w:ascii="Angsana New" w:hAnsi="Angsana New"/>
        </w:rPr>
        <w:t xml:space="preserve"> </w:t>
      </w:r>
      <w:r w:rsidR="00C27CD6">
        <w:rPr>
          <w:rFonts w:ascii="Angsana New" w:hAnsi="Angsana New" w:hint="cs"/>
          <w:cs/>
        </w:rPr>
        <w:t>มีนาคม</w:t>
      </w:r>
      <w:r w:rsidR="00BF10FA">
        <w:rPr>
          <w:rFonts w:ascii="Angsana New" w:hAnsi="Angsana New" w:hint="cs"/>
          <w:cs/>
        </w:rPr>
        <w:t xml:space="preserve"> </w:t>
      </w:r>
      <w:r w:rsidR="00554767">
        <w:rPr>
          <w:rFonts w:ascii="Angsana New" w:hAnsi="Angsana New"/>
        </w:rPr>
        <w:t>2565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456329">
        <w:rPr>
          <w:rFonts w:ascii="Angsana New" w:hAnsi="Angsana New" w:hint="cs"/>
          <w:cs/>
        </w:rPr>
        <w:t>ดังนี้</w:t>
      </w:r>
    </w:p>
    <w:p w14:paraId="7DF93B98" w14:textId="77777777" w:rsidR="005D7A1B" w:rsidRPr="00456329" w:rsidRDefault="005D7A1B" w:rsidP="00B84A8D">
      <w:pPr>
        <w:ind w:left="1064" w:right="-104" w:hanging="434"/>
        <w:jc w:val="right"/>
        <w:outlineLvl w:val="0"/>
        <w:rPr>
          <w:rFonts w:ascii="Angsana New" w:hAnsi="Angsana New"/>
          <w:cs/>
        </w:rPr>
      </w:pPr>
      <w:r w:rsidRPr="00456329">
        <w:rPr>
          <w:rFonts w:ascii="Angsana New" w:hAnsi="Angsana New" w:hint="cs"/>
          <w:cs/>
        </w:rPr>
        <w:t xml:space="preserve">หน่วย </w:t>
      </w:r>
      <w:r w:rsidRPr="00456329">
        <w:rPr>
          <w:rFonts w:ascii="Angsana New" w:hAnsi="Angsana New"/>
        </w:rPr>
        <w:t xml:space="preserve">: </w:t>
      </w:r>
      <w:r w:rsidRPr="00456329">
        <w:rPr>
          <w:rFonts w:ascii="Angsana New" w:hAnsi="Angsana New" w:hint="cs"/>
          <w:cs/>
        </w:rPr>
        <w:t>ล้านบาท</w:t>
      </w:r>
    </w:p>
    <w:tbl>
      <w:tblPr>
        <w:tblW w:w="9321" w:type="dxa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6"/>
        <w:gridCol w:w="2035"/>
      </w:tblGrid>
      <w:tr w:rsidR="00DB034E" w:rsidRPr="00456329" w14:paraId="280165DC" w14:textId="77777777" w:rsidTr="00471DA2">
        <w:trPr>
          <w:trHeight w:val="507"/>
        </w:trPr>
        <w:tc>
          <w:tcPr>
            <w:tcW w:w="7286" w:type="dxa"/>
            <w:vAlign w:val="center"/>
          </w:tcPr>
          <w:p w14:paraId="5D703A51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456329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2035" w:type="dxa"/>
            <w:vAlign w:val="center"/>
          </w:tcPr>
          <w:p w14:paraId="357A1842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560B2" w:rsidRPr="00456329" w14:paraId="6B04157E" w14:textId="77777777" w:rsidTr="00471DA2">
        <w:tc>
          <w:tcPr>
            <w:tcW w:w="7286" w:type="dxa"/>
            <w:tcBorders>
              <w:bottom w:val="nil"/>
            </w:tcBorders>
          </w:tcPr>
          <w:p w14:paraId="58AD6025" w14:textId="77777777" w:rsidR="008560B2" w:rsidRPr="00456329" w:rsidRDefault="008560B2" w:rsidP="006C64F9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35" w:type="dxa"/>
            <w:tcBorders>
              <w:bottom w:val="nil"/>
            </w:tcBorders>
          </w:tcPr>
          <w:p w14:paraId="0E4E4043" w14:textId="77777777" w:rsidR="008560B2" w:rsidRPr="001F1AED" w:rsidRDefault="008560B2" w:rsidP="006C64F9">
            <w:pPr>
              <w:tabs>
                <w:tab w:val="left" w:pos="1134"/>
              </w:tabs>
              <w:ind w:right="-108"/>
              <w:rPr>
                <w:rFonts w:ascii="Angsana New" w:hAnsi="Angsana New"/>
                <w:cs/>
              </w:rPr>
            </w:pPr>
          </w:p>
        </w:tc>
      </w:tr>
      <w:tr w:rsidR="008560B2" w:rsidRPr="00456329" w14:paraId="1D083880" w14:textId="77777777" w:rsidTr="00471DA2">
        <w:tc>
          <w:tcPr>
            <w:tcW w:w="7286" w:type="dxa"/>
            <w:tcBorders>
              <w:top w:val="nil"/>
              <w:bottom w:val="nil"/>
            </w:tcBorders>
          </w:tcPr>
          <w:p w14:paraId="16B963BC" w14:textId="77777777" w:rsidR="008560B2" w:rsidRPr="00456329" w:rsidRDefault="008560B2" w:rsidP="00404AC7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2035" w:type="dxa"/>
            <w:tcBorders>
              <w:top w:val="nil"/>
              <w:bottom w:val="nil"/>
            </w:tcBorders>
          </w:tcPr>
          <w:p w14:paraId="6133D892" w14:textId="6D79CBF3" w:rsidR="008560B2" w:rsidRPr="00CE3F81" w:rsidRDefault="008560B2" w:rsidP="00404AC7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 w:rsidRPr="00CE3F81">
              <w:rPr>
                <w:rFonts w:ascii="Angsana New" w:hAnsi="Angsana New"/>
              </w:rPr>
              <w:t>1</w:t>
            </w:r>
            <w:r w:rsidR="00401CE8" w:rsidRPr="00CE3F81">
              <w:rPr>
                <w:rFonts w:ascii="Angsana New" w:hAnsi="Angsana New"/>
              </w:rPr>
              <w:t>5.</w:t>
            </w:r>
            <w:r w:rsidR="00CE3F81" w:rsidRPr="00CE3F81">
              <w:rPr>
                <w:rFonts w:ascii="Angsana New" w:hAnsi="Angsana New"/>
              </w:rPr>
              <w:t>66</w:t>
            </w:r>
          </w:p>
        </w:tc>
      </w:tr>
      <w:tr w:rsidR="008560B2" w:rsidRPr="00456329" w14:paraId="41E48134" w14:textId="77777777" w:rsidTr="00471DA2">
        <w:tc>
          <w:tcPr>
            <w:tcW w:w="7286" w:type="dxa"/>
            <w:tcBorders>
              <w:top w:val="nil"/>
              <w:bottom w:val="single" w:sz="4" w:space="0" w:color="auto"/>
            </w:tcBorders>
          </w:tcPr>
          <w:p w14:paraId="5F6C49B6" w14:textId="77777777" w:rsidR="008560B2" w:rsidRPr="00456329" w:rsidRDefault="008560B2" w:rsidP="00FF34C0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035" w:type="dxa"/>
            <w:tcBorders>
              <w:top w:val="nil"/>
              <w:bottom w:val="single" w:sz="4" w:space="0" w:color="auto"/>
            </w:tcBorders>
          </w:tcPr>
          <w:p w14:paraId="5854A255" w14:textId="77777777" w:rsidR="008560B2" w:rsidRPr="00CE3F81" w:rsidRDefault="008560B2" w:rsidP="00404AC7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CE3F81">
              <w:rPr>
                <w:rFonts w:ascii="Angsana New" w:hAnsi="Angsana New"/>
              </w:rPr>
              <w:t>(USD 468,125)</w:t>
            </w:r>
          </w:p>
        </w:tc>
      </w:tr>
    </w:tbl>
    <w:p w14:paraId="2F70FC66" w14:textId="77777777" w:rsidR="00DC7EE6" w:rsidRDefault="00DC7EE6" w:rsidP="00C27CD6">
      <w:pPr>
        <w:ind w:right="-871"/>
        <w:rPr>
          <w:rFonts w:ascii="Angsana New" w:hAnsi="Angsana New"/>
          <w:spacing w:val="-8"/>
          <w:sz w:val="16"/>
          <w:szCs w:val="16"/>
        </w:rPr>
      </w:pPr>
    </w:p>
    <w:p w14:paraId="1C8FA6F4" w14:textId="27A1694A"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C27CD6">
        <w:rPr>
          <w:rFonts w:ascii="Angsana New" w:hAnsi="Angsana New" w:hint="cs"/>
          <w:spacing w:val="-8"/>
          <w:cs/>
        </w:rPr>
        <w:t>2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5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ภาระผูกพันจากการค้ำประกัน</w:t>
      </w:r>
    </w:p>
    <w:p w14:paraId="4E04A692" w14:textId="77777777"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14:paraId="23771744" w14:textId="77777777" w:rsidR="00BA7210" w:rsidRPr="00456329" w:rsidRDefault="002D0419" w:rsidP="0025656F">
      <w:pPr>
        <w:tabs>
          <w:tab w:val="left" w:pos="1134"/>
        </w:tabs>
        <w:ind w:left="1708" w:right="116" w:hanging="7"/>
        <w:jc w:val="thaiDistribute"/>
        <w:rPr>
          <w:rFonts w:ascii="Angsana New" w:hAnsi="Angsana New"/>
          <w:spacing w:val="-2"/>
        </w:rPr>
      </w:pPr>
      <w:r w:rsidRPr="00456329">
        <w:rPr>
          <w:rFonts w:ascii="Angsana New" w:hAnsi="Angsana New" w:hint="cs"/>
          <w:spacing w:val="-2"/>
          <w:cs/>
        </w:rPr>
        <w:t>บริษัทมีภาระผูกพันจากการค้ำประกัน</w:t>
      </w:r>
      <w:r w:rsidR="00BA7210" w:rsidRPr="00456329">
        <w:rPr>
          <w:rFonts w:ascii="Angsana New" w:hAnsi="Angsana New" w:hint="cs"/>
          <w:spacing w:val="-2"/>
          <w:cs/>
        </w:rPr>
        <w:t xml:space="preserve"> ดังนี้</w:t>
      </w:r>
    </w:p>
    <w:p w14:paraId="2AC45895" w14:textId="77777777" w:rsidR="00230AE8" w:rsidRPr="00AC08BD" w:rsidRDefault="00BA7210" w:rsidP="00471DA2">
      <w:pPr>
        <w:ind w:left="1022" w:right="-64" w:firstLine="672"/>
        <w:jc w:val="thaiDistribute"/>
        <w:rPr>
          <w:rFonts w:ascii="Angsana New" w:hAnsi="Angsana New"/>
          <w:spacing w:val="-2"/>
        </w:rPr>
      </w:pPr>
      <w:r w:rsidRPr="00AC08BD">
        <w:rPr>
          <w:rFonts w:ascii="Angsana New" w:hAnsi="Angsana New" w:hint="cs"/>
          <w:spacing w:val="-2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</w:t>
      </w:r>
      <w:r w:rsidRPr="006856C1">
        <w:rPr>
          <w:rFonts w:ascii="Angsana New" w:hAnsi="Angsana New" w:hint="cs"/>
          <w:spacing w:val="-8"/>
          <w:cs/>
        </w:rPr>
        <w:t>ระบบดิจิตอล</w:t>
      </w:r>
      <w:r w:rsidR="002C04B6" w:rsidRPr="006856C1">
        <w:rPr>
          <w:rFonts w:ascii="Angsana New" w:hAnsi="Angsana New" w:hint="cs"/>
          <w:spacing w:val="-8"/>
          <w:cs/>
        </w:rPr>
        <w:t>ให้กับบริษัท บีอีซี มัลติมีเดีย จำกัด ซึ่งเป็นบริษัทย่อยของบริษัทกับสถาบันการเงินแห่งหนึ่ง</w:t>
      </w:r>
      <w:r w:rsidR="002C04B6" w:rsidRPr="00AC08BD">
        <w:rPr>
          <w:rFonts w:ascii="Angsana New" w:hAnsi="Angsana New" w:hint="cs"/>
          <w:spacing w:val="-2"/>
          <w:cs/>
        </w:rPr>
        <w:t xml:space="preserve"> เป็น</w:t>
      </w:r>
      <w:r w:rsidR="002C04B6" w:rsidRPr="004013D9">
        <w:rPr>
          <w:rFonts w:ascii="Angsana New" w:hAnsi="Angsana New" w:hint="cs"/>
          <w:spacing w:val="-2"/>
          <w:cs/>
        </w:rPr>
        <w:t xml:space="preserve">จำนวนเงิน </w:t>
      </w:r>
      <w:r w:rsidR="00D9397A" w:rsidRPr="008F3194">
        <w:rPr>
          <w:rFonts w:ascii="Angsana New" w:hAnsi="Angsana New"/>
          <w:spacing w:val="-2"/>
        </w:rPr>
        <w:t>52.13</w:t>
      </w:r>
      <w:r w:rsidR="002C04B6" w:rsidRPr="004013D9">
        <w:rPr>
          <w:rFonts w:ascii="Angsana New" w:hAnsi="Angsana New"/>
          <w:spacing w:val="-2"/>
        </w:rPr>
        <w:t xml:space="preserve"> </w:t>
      </w:r>
      <w:r w:rsidR="002C04B6" w:rsidRPr="004013D9">
        <w:rPr>
          <w:rFonts w:ascii="Angsana New" w:hAnsi="Angsana New" w:hint="cs"/>
          <w:spacing w:val="-2"/>
          <w:cs/>
        </w:rPr>
        <w:t>ล้านบาท</w:t>
      </w:r>
    </w:p>
    <w:p w14:paraId="49870D8B" w14:textId="07EA63C6" w:rsidR="006F0DC3" w:rsidRPr="008F3194" w:rsidRDefault="00C61B54" w:rsidP="00471DA2">
      <w:pPr>
        <w:ind w:left="1036" w:right="-64" w:firstLine="665"/>
        <w:jc w:val="thaiDistribute"/>
        <w:rPr>
          <w:rFonts w:ascii="Angsana New" w:hAnsi="Angsana New"/>
          <w:spacing w:val="-2"/>
        </w:rPr>
      </w:pPr>
      <w:r w:rsidRPr="00AC08BD">
        <w:rPr>
          <w:rFonts w:ascii="Angsana New" w:hAnsi="Angsana New" w:hint="cs"/>
          <w:spacing w:val="-2"/>
          <w:cs/>
        </w:rPr>
        <w:t>-  ค้ำประกัน</w:t>
      </w:r>
      <w:r w:rsidR="00BC7EA0" w:rsidRPr="00AC08BD">
        <w:rPr>
          <w:rFonts w:ascii="Angsana New" w:hAnsi="Angsana New" w:hint="cs"/>
          <w:spacing w:val="-2"/>
          <w:cs/>
        </w:rPr>
        <w:t>การปฏ</w:t>
      </w:r>
      <w:r w:rsidR="00C25B36" w:rsidRPr="00AC08BD">
        <w:rPr>
          <w:rFonts w:ascii="Angsana New" w:hAnsi="Angsana New" w:hint="cs"/>
          <w:spacing w:val="-2"/>
          <w:cs/>
        </w:rPr>
        <w:t>ิ</w:t>
      </w:r>
      <w:r w:rsidR="00BC7EA0" w:rsidRPr="00AC08BD">
        <w:rPr>
          <w:rFonts w:ascii="Angsana New" w:hAnsi="Angsana New" w:hint="cs"/>
          <w:spacing w:val="-2"/>
          <w:cs/>
        </w:rPr>
        <w:t>บัติตาม</w:t>
      </w:r>
      <w:r w:rsidRPr="00AC08BD">
        <w:rPr>
          <w:rFonts w:ascii="Angsana New" w:hAnsi="Angsana New" w:hint="cs"/>
          <w:spacing w:val="-2"/>
          <w:cs/>
        </w:rPr>
        <w:t>เงื่อนไขการชำระเงินค่าถ่ายทอดสดสัญญาณการแข่งขัน เทปบันทึกภาพการแข่งขัน และรายการต่างๆของรายการฟุตบอลต่างประเทศให้กับ</w:t>
      </w:r>
      <w:r w:rsidR="003261AC" w:rsidRPr="00AC08BD">
        <w:rPr>
          <w:rFonts w:ascii="Angsana New" w:hAnsi="Angsana New" w:hint="cs"/>
          <w:spacing w:val="-2"/>
          <w:cs/>
        </w:rPr>
        <w:t>บริษัท บางกอกเอ็น</w:t>
      </w:r>
      <w:proofErr w:type="spellStart"/>
      <w:r w:rsidR="003261AC" w:rsidRPr="00AC08BD">
        <w:rPr>
          <w:rFonts w:ascii="Angsana New" w:hAnsi="Angsana New" w:hint="cs"/>
          <w:spacing w:val="-2"/>
          <w:cs/>
        </w:rPr>
        <w:t>เต</w:t>
      </w:r>
      <w:proofErr w:type="spellEnd"/>
      <w:r w:rsidR="003261AC" w:rsidRPr="00AC08BD">
        <w:rPr>
          <w:rFonts w:ascii="Angsana New" w:hAnsi="Angsana New" w:hint="cs"/>
          <w:spacing w:val="-2"/>
          <w:cs/>
        </w:rPr>
        <w:t>อร์เทนเม้น</w:t>
      </w:r>
      <w:proofErr w:type="spellStart"/>
      <w:r w:rsidR="003261AC" w:rsidRPr="00AC08BD">
        <w:rPr>
          <w:rFonts w:ascii="Angsana New" w:hAnsi="Angsana New" w:hint="cs"/>
          <w:spacing w:val="-2"/>
          <w:cs/>
        </w:rPr>
        <w:t>ต์</w:t>
      </w:r>
      <w:proofErr w:type="spellEnd"/>
      <w:r w:rsidR="003261AC" w:rsidRPr="00AC08BD">
        <w:rPr>
          <w:rFonts w:ascii="Angsana New" w:hAnsi="Angsana New" w:hint="cs"/>
          <w:spacing w:val="-2"/>
          <w:cs/>
        </w:rPr>
        <w:t xml:space="preserve"> จำกัด</w:t>
      </w:r>
      <w:r w:rsidR="00966605" w:rsidRPr="00AC08BD">
        <w:rPr>
          <w:rFonts w:ascii="Angsana New" w:hAnsi="Angsana New" w:hint="cs"/>
          <w:spacing w:val="-2"/>
          <w:cs/>
        </w:rPr>
        <w:t xml:space="preserve"> ซึ่งเป็นบริษัทย่อยของบริษัท</w:t>
      </w:r>
      <w:r w:rsidRPr="00AC08BD">
        <w:rPr>
          <w:rFonts w:ascii="Angsana New" w:hAnsi="Angsana New" w:hint="cs"/>
          <w:spacing w:val="-2"/>
          <w:cs/>
        </w:rPr>
        <w:t>กับสถาบันการเงินแห่งหนึ่ง</w:t>
      </w:r>
      <w:r w:rsidR="0057140B" w:rsidRPr="00AC08BD">
        <w:rPr>
          <w:rFonts w:ascii="Angsana New" w:hAnsi="Angsana New" w:hint="cs"/>
          <w:spacing w:val="-2"/>
          <w:cs/>
        </w:rPr>
        <w:t xml:space="preserve"> </w:t>
      </w:r>
      <w:r w:rsidR="00C25B36" w:rsidRPr="00A72357">
        <w:rPr>
          <w:rFonts w:ascii="Angsana New" w:hAnsi="Angsana New" w:hint="cs"/>
          <w:spacing w:val="-2"/>
          <w:cs/>
        </w:rPr>
        <w:t>เป็น</w:t>
      </w:r>
      <w:r w:rsidR="003261AC" w:rsidRPr="00A72357">
        <w:rPr>
          <w:rFonts w:ascii="Angsana New" w:hAnsi="Angsana New" w:hint="cs"/>
          <w:spacing w:val="-2"/>
          <w:cs/>
        </w:rPr>
        <w:t>จำนวน</w:t>
      </w:r>
      <w:r w:rsidR="00081CA5" w:rsidRPr="00D6735A">
        <w:rPr>
          <w:rFonts w:ascii="Angsana New" w:hAnsi="Angsana New" w:hint="cs"/>
          <w:spacing w:val="-2"/>
          <w:cs/>
        </w:rPr>
        <w:t>เงิน</w:t>
      </w:r>
      <w:r w:rsidR="003261AC" w:rsidRPr="00D6735A">
        <w:rPr>
          <w:rFonts w:ascii="Angsana New" w:hAnsi="Angsana New" w:hint="cs"/>
          <w:spacing w:val="-2"/>
          <w:cs/>
        </w:rPr>
        <w:t xml:space="preserve"> </w:t>
      </w:r>
      <w:r w:rsidR="00CE3F81">
        <w:rPr>
          <w:rFonts w:ascii="Angsana New" w:hAnsi="Angsana New"/>
          <w:spacing w:val="-2"/>
        </w:rPr>
        <w:t>33.46</w:t>
      </w:r>
      <w:r w:rsidR="0091255B" w:rsidRPr="00A72357">
        <w:rPr>
          <w:rFonts w:ascii="Angsana New" w:hAnsi="Angsana New" w:hint="cs"/>
          <w:spacing w:val="-2"/>
          <w:cs/>
        </w:rPr>
        <w:t xml:space="preserve"> </w:t>
      </w:r>
      <w:r w:rsidR="00FA2074" w:rsidRPr="00A72357">
        <w:rPr>
          <w:rFonts w:ascii="Angsana New" w:hAnsi="Angsana New" w:hint="cs"/>
          <w:spacing w:val="-2"/>
          <w:cs/>
        </w:rPr>
        <w:t>ล้านบาท</w:t>
      </w:r>
      <w:r w:rsidR="00081CA5" w:rsidRPr="00AC08BD">
        <w:rPr>
          <w:rFonts w:ascii="Angsana New" w:hAnsi="Angsana New" w:hint="cs"/>
          <w:spacing w:val="-2"/>
          <w:cs/>
        </w:rPr>
        <w:t xml:space="preserve"> </w:t>
      </w:r>
    </w:p>
    <w:p w14:paraId="5D1F56ED" w14:textId="77777777" w:rsidR="006F0DC3" w:rsidRDefault="006F0DC3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14:paraId="16569C3D" w14:textId="77777777" w:rsidR="0004178D" w:rsidRPr="0034208B" w:rsidRDefault="0033720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lastRenderedPageBreak/>
        <w:t>คดีฟ้องร้อง</w:t>
      </w:r>
    </w:p>
    <w:p w14:paraId="13B49758" w14:textId="77777777"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14:paraId="121ED3E1" w14:textId="5102B94E" w:rsidR="00C34524" w:rsidRPr="003F345B" w:rsidRDefault="00853A3C" w:rsidP="00C34524">
      <w:pPr>
        <w:ind w:left="1162" w:right="-56" w:hanging="476"/>
        <w:jc w:val="thaiDistribute"/>
        <w:rPr>
          <w:spacing w:val="-2"/>
        </w:rPr>
      </w:pPr>
      <w:r w:rsidRPr="003F345B">
        <w:rPr>
          <w:spacing w:val="-2"/>
        </w:rPr>
        <w:t>2</w:t>
      </w:r>
      <w:r w:rsidR="00C27CD6">
        <w:rPr>
          <w:rFonts w:hint="cs"/>
          <w:spacing w:val="-2"/>
          <w:cs/>
        </w:rPr>
        <w:t>3</w:t>
      </w:r>
      <w:r w:rsidR="00C34524" w:rsidRPr="003F345B">
        <w:rPr>
          <w:rFonts w:hint="cs"/>
          <w:spacing w:val="-2"/>
          <w:cs/>
        </w:rPr>
        <w:t>.</w:t>
      </w:r>
      <w:r w:rsidR="00D9397A" w:rsidRPr="003F345B">
        <w:rPr>
          <w:spacing w:val="-2"/>
        </w:rPr>
        <w:t>1</w:t>
      </w:r>
      <w:r w:rsidR="00C34524" w:rsidRPr="003F345B">
        <w:rPr>
          <w:rFonts w:hint="cs"/>
          <w:spacing w:val="-2"/>
          <w:cs/>
        </w:rPr>
        <w:t xml:space="preserve">  </w:t>
      </w:r>
      <w:r w:rsidR="00C27CD6" w:rsidRPr="00C27CD6">
        <w:rPr>
          <w:spacing w:val="-2"/>
          <w:cs/>
        </w:rPr>
        <w:t xml:space="preserve">ในปี 2560 บริษัทย่อยของบริษัท </w:t>
      </w:r>
      <w:r w:rsidR="00800D73">
        <w:rPr>
          <w:spacing w:val="-2"/>
        </w:rPr>
        <w:t>2</w:t>
      </w:r>
      <w:r w:rsidR="00C27CD6" w:rsidRPr="00C27CD6">
        <w:rPr>
          <w:spacing w:val="-2"/>
          <w:cs/>
        </w:rPr>
        <w:t xml:space="preserve"> แห่ง ถูกฟ้องเป็นจำเลยร่วม ในฐานผิดสัญญาการถ่ายทอดสดการแข่งขันฟุตบอลจากยุโรป จำนวนทุนทรัพย์ </w:t>
      </w:r>
      <w:r w:rsidR="00C74FB0">
        <w:rPr>
          <w:spacing w:val="-2"/>
        </w:rPr>
        <w:t>260.22</w:t>
      </w:r>
      <w:r w:rsidR="00C27CD6" w:rsidRPr="00C27CD6">
        <w:rPr>
          <w:spacing w:val="-2"/>
          <w:cs/>
        </w:rPr>
        <w:t xml:space="preserve"> ล้านบาท เมื่อวันที่ </w:t>
      </w:r>
      <w:r w:rsidR="00C74FB0">
        <w:rPr>
          <w:spacing w:val="-2"/>
        </w:rPr>
        <w:t>3</w:t>
      </w:r>
      <w:r w:rsidR="00C27CD6" w:rsidRPr="00C27CD6">
        <w:rPr>
          <w:spacing w:val="-2"/>
          <w:cs/>
        </w:rPr>
        <w:t xml:space="preserve"> มีนาคม </w:t>
      </w:r>
      <w:r w:rsidR="00C74FB0">
        <w:rPr>
          <w:spacing w:val="-2"/>
        </w:rPr>
        <w:t>2563</w:t>
      </w:r>
      <w:r w:rsidR="00C27CD6" w:rsidRPr="00C27CD6">
        <w:rPr>
          <w:spacing w:val="-2"/>
          <w:cs/>
        </w:rPr>
        <w:t xml:space="preserve"> ศาลชั้นต้นอ่านคำพิพากษา ให้บริษัทย่อยของบริษัทชนะคดี ต่อมาเมื่อวันที่ </w:t>
      </w:r>
      <w:r w:rsidR="00C74FB0">
        <w:rPr>
          <w:spacing w:val="-2"/>
        </w:rPr>
        <w:t>13</w:t>
      </w:r>
      <w:r w:rsidR="00C27CD6" w:rsidRPr="00C27CD6">
        <w:rPr>
          <w:spacing w:val="-2"/>
          <w:cs/>
        </w:rPr>
        <w:t xml:space="preserve"> กรกฎาคม </w:t>
      </w:r>
      <w:r w:rsidR="00C74FB0">
        <w:rPr>
          <w:spacing w:val="-2"/>
        </w:rPr>
        <w:t>2564</w:t>
      </w:r>
      <w:r w:rsidR="00C27CD6" w:rsidRPr="00C27CD6">
        <w:rPr>
          <w:spacing w:val="-2"/>
          <w:cs/>
        </w:rPr>
        <w:t xml:space="preserve"> ศาลอุทธรณ์พิพากษายืนตามศาลชั้นต้น ซึ่ง ณ วันที่ </w:t>
      </w:r>
      <w:r w:rsidR="00C74FB0">
        <w:rPr>
          <w:spacing w:val="-2"/>
        </w:rPr>
        <w:t>31</w:t>
      </w:r>
      <w:r w:rsidR="00C27CD6" w:rsidRPr="00C27CD6">
        <w:rPr>
          <w:spacing w:val="-2"/>
          <w:cs/>
        </w:rPr>
        <w:t xml:space="preserve"> </w:t>
      </w:r>
      <w:r w:rsidR="007F2E23">
        <w:rPr>
          <w:rFonts w:hint="cs"/>
          <w:spacing w:val="-2"/>
          <w:cs/>
        </w:rPr>
        <w:t>มีนา</w:t>
      </w:r>
      <w:r w:rsidR="00C27CD6" w:rsidRPr="00C27CD6">
        <w:rPr>
          <w:spacing w:val="-2"/>
          <w:cs/>
        </w:rPr>
        <w:t xml:space="preserve">คม </w:t>
      </w:r>
      <w:r w:rsidR="00C74FB0">
        <w:rPr>
          <w:spacing w:val="-2"/>
        </w:rPr>
        <w:t>2565</w:t>
      </w:r>
      <w:r w:rsidR="00C27CD6" w:rsidRPr="00C27CD6">
        <w:rPr>
          <w:spacing w:val="-2"/>
          <w:cs/>
        </w:rPr>
        <w:t xml:space="preserve"> </w:t>
      </w:r>
      <w:r w:rsidR="00C74FB0" w:rsidRPr="00C74FB0">
        <w:rPr>
          <w:spacing w:val="-2"/>
          <w:cs/>
        </w:rPr>
        <w:t>คดีอยู่ระหว่างศาลฎีกาพิจารณาคำร้องขออนุญาตฎีกาของโจทก์ เพื่อพิจารณาว่าควรอนุญาตให้โจทก์</w:t>
      </w:r>
      <w:proofErr w:type="spellStart"/>
      <w:r w:rsidR="00C74FB0" w:rsidRPr="00C74FB0">
        <w:rPr>
          <w:spacing w:val="-2"/>
          <w:cs/>
        </w:rPr>
        <w:t>ฏี</w:t>
      </w:r>
      <w:proofErr w:type="spellEnd"/>
      <w:r w:rsidR="00C74FB0" w:rsidRPr="00C74FB0">
        <w:rPr>
          <w:spacing w:val="-2"/>
          <w:cs/>
        </w:rPr>
        <w:t xml:space="preserve">กาในคดีนี้หรือไม่ </w:t>
      </w:r>
      <w:r w:rsidR="00C27CD6" w:rsidRPr="00C27CD6">
        <w:rPr>
          <w:spacing w:val="-2"/>
          <w:cs/>
        </w:rPr>
        <w:t>บริษัทย่อยของบริษัทคาดว่าจะไม่ได้รับความเสียหายจากการถูกฟ้องร้อง ดังนั้นจึงไม่ได้บันทึกเป็นค่าใช้จ่ายและหนี้สินที่อาจเกิดขึ้น</w:t>
      </w:r>
    </w:p>
    <w:p w14:paraId="43B30819" w14:textId="77777777" w:rsidR="00C34524" w:rsidRPr="003F345B" w:rsidRDefault="00C34524" w:rsidP="00C34524">
      <w:pPr>
        <w:ind w:left="882" w:right="-56" w:hanging="504"/>
        <w:jc w:val="thaiDistribute"/>
        <w:rPr>
          <w:spacing w:val="-2"/>
          <w:sz w:val="8"/>
          <w:szCs w:val="8"/>
        </w:rPr>
      </w:pPr>
    </w:p>
    <w:p w14:paraId="29BE2AD7" w14:textId="708BC70A" w:rsidR="005A507B" w:rsidRPr="00DD71C1" w:rsidRDefault="00853A3C" w:rsidP="00DD71C1">
      <w:pPr>
        <w:ind w:left="1148" w:right="-56" w:hanging="462"/>
        <w:jc w:val="thaiDistribute"/>
        <w:rPr>
          <w:spacing w:val="-2"/>
        </w:rPr>
      </w:pPr>
      <w:proofErr w:type="gramStart"/>
      <w:r w:rsidRPr="003F345B">
        <w:rPr>
          <w:spacing w:val="-2"/>
        </w:rPr>
        <w:t>2</w:t>
      </w:r>
      <w:r w:rsidR="00C27CD6">
        <w:rPr>
          <w:rFonts w:hint="cs"/>
          <w:spacing w:val="-2"/>
          <w:cs/>
        </w:rPr>
        <w:t>3</w:t>
      </w:r>
      <w:r w:rsidR="00C34524" w:rsidRPr="003F345B">
        <w:rPr>
          <w:rFonts w:hint="cs"/>
          <w:spacing w:val="-2"/>
          <w:cs/>
        </w:rPr>
        <w:t>.</w:t>
      </w:r>
      <w:r w:rsidR="00D9397A" w:rsidRPr="003F345B">
        <w:rPr>
          <w:spacing w:val="-2"/>
        </w:rPr>
        <w:t>2</w:t>
      </w:r>
      <w:r w:rsidR="00C34524" w:rsidRPr="003F345B">
        <w:rPr>
          <w:rFonts w:hint="cs"/>
          <w:spacing w:val="-2"/>
          <w:cs/>
        </w:rPr>
        <w:t xml:space="preserve">  </w:t>
      </w:r>
      <w:r w:rsidR="00C27CD6" w:rsidRPr="00C27CD6">
        <w:rPr>
          <w:spacing w:val="-2"/>
          <w:cs/>
        </w:rPr>
        <w:t>บริษัทและบริษัทย่อยของบริษัท</w:t>
      </w:r>
      <w:proofErr w:type="gramEnd"/>
      <w:r w:rsidR="00C27CD6" w:rsidRPr="00C27CD6">
        <w:rPr>
          <w:spacing w:val="-2"/>
          <w:cs/>
        </w:rPr>
        <w:t xml:space="preserve"> </w:t>
      </w:r>
      <w:r w:rsidR="00554767">
        <w:rPr>
          <w:spacing w:val="-2"/>
        </w:rPr>
        <w:t>2</w:t>
      </w:r>
      <w:r w:rsidR="00C27CD6" w:rsidRPr="00C27CD6">
        <w:rPr>
          <w:spacing w:val="-2"/>
          <w:cs/>
        </w:rPr>
        <w:t xml:space="preserve"> แห่ง ถูกฟ้องเป็นจำเลย รวม </w:t>
      </w:r>
      <w:r w:rsidR="00C74FB0">
        <w:rPr>
          <w:spacing w:val="-2"/>
        </w:rPr>
        <w:t>2</w:t>
      </w:r>
      <w:r w:rsidR="00C27CD6" w:rsidRPr="00C27CD6">
        <w:rPr>
          <w:spacing w:val="-2"/>
          <w:cs/>
        </w:rPr>
        <w:t xml:space="preserve"> คดี ในคดีแรงงาน จำนวนทุนทรัพย์รวม </w:t>
      </w:r>
      <w:r w:rsidR="00C74FB0">
        <w:rPr>
          <w:spacing w:val="-2"/>
        </w:rPr>
        <w:t>138.82</w:t>
      </w:r>
      <w:r w:rsidR="00C27CD6" w:rsidRPr="00C27CD6">
        <w:rPr>
          <w:spacing w:val="-2"/>
          <w:cs/>
        </w:rPr>
        <w:t xml:space="preserve"> ล้านบาท </w:t>
      </w:r>
      <w:r w:rsidR="00C74FB0" w:rsidRPr="00C74FB0">
        <w:rPr>
          <w:spacing w:val="-2"/>
          <w:cs/>
        </w:rPr>
        <w:t>ต่อมาใน</w:t>
      </w:r>
      <w:r w:rsidR="00DD71C1">
        <w:rPr>
          <w:rFonts w:hint="cs"/>
          <w:spacing w:val="-2"/>
          <w:cs/>
        </w:rPr>
        <w:t>ต้น</w:t>
      </w:r>
      <w:r w:rsidR="00C74FB0" w:rsidRPr="00C74FB0">
        <w:rPr>
          <w:spacing w:val="-2"/>
          <w:cs/>
        </w:rPr>
        <w:t xml:space="preserve">ปี </w:t>
      </w:r>
      <w:r w:rsidR="00D44E89">
        <w:rPr>
          <w:spacing w:val="-2"/>
        </w:rPr>
        <w:t>2565</w:t>
      </w:r>
      <w:r w:rsidR="00C74FB0" w:rsidRPr="00C74FB0">
        <w:rPr>
          <w:spacing w:val="-2"/>
          <w:cs/>
        </w:rPr>
        <w:t xml:space="preserve"> ศาลชั้นต้นมีคำพิพากษายกฟ้องของโจทก์ทั้งสองคดี ซึ่ง ณ วันที่ </w:t>
      </w:r>
      <w:r w:rsidR="00D44E89">
        <w:rPr>
          <w:spacing w:val="-2"/>
        </w:rPr>
        <w:t>31</w:t>
      </w:r>
      <w:r w:rsidR="00C74FB0" w:rsidRPr="00C74FB0">
        <w:rPr>
          <w:spacing w:val="-2"/>
          <w:cs/>
        </w:rPr>
        <w:t xml:space="preserve"> มีนาคม </w:t>
      </w:r>
      <w:r w:rsidR="00D44E89">
        <w:rPr>
          <w:spacing w:val="-2"/>
        </w:rPr>
        <w:t>2565</w:t>
      </w:r>
      <w:r w:rsidR="00C74FB0" w:rsidRPr="00C74FB0">
        <w:rPr>
          <w:spacing w:val="-2"/>
          <w:cs/>
        </w:rPr>
        <w:t xml:space="preserve"> คดีอยู่ระหว่างการพิจารณาของศาลอุทธรณ์</w:t>
      </w:r>
      <w:r w:rsidR="00C74FB0">
        <w:rPr>
          <w:spacing w:val="-2"/>
        </w:rPr>
        <w:t xml:space="preserve"> </w:t>
      </w:r>
      <w:r w:rsidR="00C27CD6" w:rsidRPr="00C27CD6">
        <w:rPr>
          <w:spacing w:val="-2"/>
          <w:cs/>
        </w:rPr>
        <w:t>บริษัทและบริษัทย่อยคาดว่าจะไม่ได้รับความเสียหายจากคดีดังกล่าว ดังนั้นจึงไม่ได้บันทึกเป็นค่าใช้จ่ายและหนี้สินที่อาจเกิดขึ้น</w:t>
      </w:r>
    </w:p>
    <w:p w14:paraId="5A5F5DA1" w14:textId="77777777" w:rsidR="001E2F92" w:rsidRPr="001E2F92" w:rsidRDefault="001E2F92" w:rsidP="001E2F92">
      <w:pPr>
        <w:ind w:left="709" w:right="2" w:firstLine="411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2954D22B" w14:textId="6A63EED9" w:rsidR="004604DF" w:rsidRDefault="004604D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เหตุการณ์ภายหลังรอบระยะเวลารายงาน</w:t>
      </w:r>
    </w:p>
    <w:p w14:paraId="16CEE263" w14:textId="4131E660" w:rsidR="004604DF" w:rsidRPr="003C2966" w:rsidRDefault="004604DF" w:rsidP="004604DF">
      <w:pPr>
        <w:spacing w:before="120"/>
        <w:ind w:left="672" w:firstLine="490"/>
        <w:jc w:val="thaiDistribute"/>
        <w:rPr>
          <w:spacing w:val="-6"/>
        </w:rPr>
      </w:pPr>
      <w:r w:rsidRPr="003C2966">
        <w:rPr>
          <w:spacing w:val="-6"/>
          <w:cs/>
        </w:rPr>
        <w:t xml:space="preserve">เมื่อวันที่ </w:t>
      </w:r>
      <w:r w:rsidRPr="003C2966">
        <w:rPr>
          <w:spacing w:val="-6"/>
        </w:rPr>
        <w:t>22</w:t>
      </w:r>
      <w:r w:rsidRPr="003C2966">
        <w:rPr>
          <w:spacing w:val="-6"/>
          <w:cs/>
        </w:rPr>
        <w:t xml:space="preserve"> เมษายน </w:t>
      </w:r>
      <w:r w:rsidRPr="003C2966">
        <w:rPr>
          <w:spacing w:val="-6"/>
        </w:rPr>
        <w:t>2565</w:t>
      </w:r>
      <w:r w:rsidRPr="003C2966">
        <w:rPr>
          <w:spacing w:val="-6"/>
          <w:cs/>
        </w:rPr>
        <w:t xml:space="preserve"> ที่ประชุมสามัญผู้ถือหุ้นของบริษัทประจำปี </w:t>
      </w:r>
      <w:r w:rsidRPr="003C2966">
        <w:rPr>
          <w:spacing w:val="-6"/>
        </w:rPr>
        <w:t>2565</w:t>
      </w:r>
      <w:r w:rsidRPr="003C2966">
        <w:rPr>
          <w:spacing w:val="-6"/>
          <w:cs/>
        </w:rPr>
        <w:t xml:space="preserve"> ได้มีมติ</w:t>
      </w:r>
      <w:r w:rsidR="00B501FB" w:rsidRPr="003C2966">
        <w:rPr>
          <w:rFonts w:hint="cs"/>
          <w:spacing w:val="-6"/>
          <w:cs/>
        </w:rPr>
        <w:t>ให้</w:t>
      </w:r>
      <w:r w:rsidRPr="003C2966">
        <w:rPr>
          <w:spacing w:val="-6"/>
          <w:cs/>
        </w:rPr>
        <w:t>จ่ายเงินปันผล</w:t>
      </w:r>
      <w:r w:rsidR="00B501FB" w:rsidRPr="003C2966">
        <w:rPr>
          <w:rFonts w:hint="cs"/>
          <w:spacing w:val="-6"/>
          <w:cs/>
        </w:rPr>
        <w:t xml:space="preserve">แก่ผู้ถือหุ้นจำนวน </w:t>
      </w:r>
      <w:r w:rsidR="00B501FB" w:rsidRPr="003C2966">
        <w:rPr>
          <w:spacing w:val="-6"/>
        </w:rPr>
        <w:t xml:space="preserve">2,000 </w:t>
      </w:r>
      <w:r w:rsidR="00B501FB" w:rsidRPr="003C2966">
        <w:rPr>
          <w:rFonts w:hint="cs"/>
          <w:spacing w:val="-6"/>
          <w:cs/>
        </w:rPr>
        <w:t xml:space="preserve">ล้านหุ้น ในอัตราหุ้นละ </w:t>
      </w:r>
      <w:r w:rsidR="00B501FB" w:rsidRPr="003C2966">
        <w:rPr>
          <w:spacing w:val="-6"/>
        </w:rPr>
        <w:t xml:space="preserve">0.25 </w:t>
      </w:r>
      <w:r w:rsidR="00B501FB" w:rsidRPr="003C2966">
        <w:rPr>
          <w:rFonts w:hint="cs"/>
          <w:spacing w:val="-6"/>
          <w:cs/>
        </w:rPr>
        <w:t xml:space="preserve">บาท เป็นจำนวนเงิน </w:t>
      </w:r>
      <w:r w:rsidR="00B501FB" w:rsidRPr="003C2966">
        <w:rPr>
          <w:spacing w:val="-6"/>
        </w:rPr>
        <w:t xml:space="preserve">500 </w:t>
      </w:r>
      <w:r w:rsidR="00B501FB" w:rsidRPr="003C2966">
        <w:rPr>
          <w:rFonts w:hint="cs"/>
          <w:spacing w:val="-6"/>
          <w:cs/>
        </w:rPr>
        <w:t xml:space="preserve">ล้านบาท </w:t>
      </w:r>
      <w:r w:rsidR="00DD71C1">
        <w:rPr>
          <w:rFonts w:hint="cs"/>
          <w:spacing w:val="-6"/>
          <w:cs/>
        </w:rPr>
        <w:t>ซึ่งเส</w:t>
      </w:r>
      <w:r w:rsidR="00FD5839">
        <w:rPr>
          <w:rFonts w:hint="cs"/>
          <w:spacing w:val="-6"/>
          <w:cs/>
        </w:rPr>
        <w:t>น</w:t>
      </w:r>
      <w:r w:rsidR="00DD71C1">
        <w:rPr>
          <w:rFonts w:hint="cs"/>
          <w:spacing w:val="-6"/>
          <w:cs/>
        </w:rPr>
        <w:t>อ</w:t>
      </w:r>
      <w:r w:rsidR="00B501FB" w:rsidRPr="003C2966">
        <w:rPr>
          <w:rFonts w:hint="cs"/>
          <w:spacing w:val="-6"/>
          <w:cs/>
        </w:rPr>
        <w:t>จ่ายเงินปันผลในวันที่</w:t>
      </w:r>
      <w:r w:rsidR="00226425">
        <w:rPr>
          <w:rFonts w:hint="cs"/>
          <w:spacing w:val="-6"/>
          <w:cs/>
        </w:rPr>
        <w:t xml:space="preserve"> </w:t>
      </w:r>
      <w:r w:rsidR="00DD71C1">
        <w:rPr>
          <w:rFonts w:hint="cs"/>
          <w:spacing w:val="-6"/>
          <w:cs/>
        </w:rPr>
        <w:t xml:space="preserve">             </w:t>
      </w:r>
      <w:r w:rsidR="000C7FEE">
        <w:rPr>
          <w:spacing w:val="-6"/>
        </w:rPr>
        <w:t xml:space="preserve">   </w:t>
      </w:r>
      <w:r w:rsidR="00DD71C1">
        <w:rPr>
          <w:rFonts w:hint="cs"/>
          <w:spacing w:val="-6"/>
          <w:cs/>
        </w:rPr>
        <w:t xml:space="preserve"> </w:t>
      </w:r>
      <w:r w:rsidR="00B501FB" w:rsidRPr="003C2966">
        <w:rPr>
          <w:spacing w:val="-6"/>
        </w:rPr>
        <w:t xml:space="preserve">19 </w:t>
      </w:r>
      <w:r w:rsidR="00B501FB" w:rsidRPr="003C2966">
        <w:rPr>
          <w:rFonts w:hint="cs"/>
          <w:spacing w:val="-6"/>
          <w:cs/>
        </w:rPr>
        <w:t xml:space="preserve">พฤษภาคม </w:t>
      </w:r>
      <w:r w:rsidR="00B501FB" w:rsidRPr="003C2966">
        <w:rPr>
          <w:spacing w:val="-6"/>
        </w:rPr>
        <w:t>2565</w:t>
      </w:r>
      <w:r w:rsidRPr="003C2966">
        <w:rPr>
          <w:spacing w:val="-6"/>
          <w:cs/>
        </w:rPr>
        <w:t xml:space="preserve"> </w:t>
      </w:r>
      <w:r w:rsidR="00B501FB" w:rsidRPr="003C2966">
        <w:rPr>
          <w:rFonts w:hint="cs"/>
          <w:spacing w:val="-6"/>
          <w:cs/>
        </w:rPr>
        <w:t>รวมทั้งได้</w:t>
      </w:r>
      <w:r w:rsidRPr="003C2966">
        <w:rPr>
          <w:spacing w:val="-6"/>
          <w:cs/>
        </w:rPr>
        <w:t xml:space="preserve">มีการอนุมัติการจ่ายค่าตอบแทนกรรมการประจำปี </w:t>
      </w:r>
      <w:r w:rsidRPr="003C2966">
        <w:rPr>
          <w:spacing w:val="-6"/>
        </w:rPr>
        <w:t>2565</w:t>
      </w:r>
      <w:r w:rsidRPr="003C2966">
        <w:rPr>
          <w:spacing w:val="-6"/>
          <w:cs/>
        </w:rPr>
        <w:t xml:space="preserve"> เป็นเงินบำเหน็จกรรมการจำนวนเงิน </w:t>
      </w:r>
      <w:r w:rsidRPr="003C2966">
        <w:rPr>
          <w:spacing w:val="-6"/>
        </w:rPr>
        <w:t>18</w:t>
      </w:r>
      <w:r w:rsidRPr="003C2966">
        <w:rPr>
          <w:spacing w:val="-6"/>
          <w:cs/>
        </w:rPr>
        <w:t xml:space="preserve"> ล้านบาท และเบี้ยประชุมกรรมการในอัตราที่กำหนดไว้</w:t>
      </w:r>
    </w:p>
    <w:p w14:paraId="595C901B" w14:textId="77777777" w:rsidR="004604DF" w:rsidRPr="004604DF" w:rsidRDefault="004604DF" w:rsidP="004604DF">
      <w:pPr>
        <w:spacing w:before="120"/>
        <w:ind w:left="672" w:firstLine="490"/>
        <w:jc w:val="thaiDistribute"/>
        <w:rPr>
          <w:sz w:val="2"/>
          <w:szCs w:val="2"/>
        </w:rPr>
      </w:pPr>
    </w:p>
    <w:p w14:paraId="1797BFCF" w14:textId="1AA0E3EE" w:rsidR="00F4496A" w:rsidRDefault="00F4496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33A62544" w14:textId="77777777" w:rsidR="00F34F67" w:rsidRPr="00F34F67" w:rsidRDefault="00F34F67" w:rsidP="00F34F67">
      <w:pPr>
        <w:ind w:left="630" w:right="-871"/>
        <w:rPr>
          <w:rFonts w:ascii="Angsana New" w:hAnsi="Angsana New"/>
          <w:sz w:val="4"/>
          <w:szCs w:val="4"/>
        </w:rPr>
      </w:pPr>
    </w:p>
    <w:p w14:paraId="07F07CF8" w14:textId="77777777"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2FF6F2B6" w14:textId="44785BF4"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 xml:space="preserve">เมื่อวันที่ </w:t>
      </w:r>
      <w:r w:rsidR="00C74FB0">
        <w:rPr>
          <w:rFonts w:ascii="Angsana New" w:hAnsi="Angsana New"/>
        </w:rPr>
        <w:t>1</w:t>
      </w:r>
      <w:r w:rsidR="00D633BF">
        <w:rPr>
          <w:rFonts w:ascii="Angsana New" w:hAnsi="Angsana New"/>
        </w:rPr>
        <w:t>1</w:t>
      </w:r>
      <w:r w:rsidR="005403D3">
        <w:rPr>
          <w:rFonts w:ascii="Angsana New" w:hAnsi="Angsana New"/>
        </w:rPr>
        <w:t xml:space="preserve"> </w:t>
      </w:r>
      <w:r w:rsidR="007F2E23">
        <w:rPr>
          <w:rFonts w:ascii="Angsana New" w:hAnsi="Angsana New" w:hint="cs"/>
          <w:cs/>
        </w:rPr>
        <w:t>พฤษภาคม</w:t>
      </w:r>
      <w:r w:rsidR="005F489E" w:rsidRPr="005403D3">
        <w:rPr>
          <w:rFonts w:ascii="Angsana New" w:hAnsi="Angsana New" w:hint="cs"/>
          <w:cs/>
        </w:rPr>
        <w:t xml:space="preserve"> </w:t>
      </w:r>
      <w:r w:rsidR="00C74FB0">
        <w:rPr>
          <w:rFonts w:ascii="Angsana New" w:hAnsi="Angsana New"/>
        </w:rPr>
        <w:t>2565</w:t>
      </w:r>
    </w:p>
    <w:sectPr w:rsidR="00842496" w:rsidSect="00992970">
      <w:headerReference w:type="default" r:id="rId8"/>
      <w:footerReference w:type="default" r:id="rId9"/>
      <w:footerReference w:type="first" r:id="rId10"/>
      <w:pgSz w:w="11909" w:h="16834" w:code="9"/>
      <w:pgMar w:top="0" w:right="569" w:bottom="0" w:left="1049" w:header="568" w:footer="0" w:gutter="0"/>
      <w:pgNumType w:start="1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A20A7" w14:textId="77777777" w:rsidR="000A4521" w:rsidRDefault="000A4521" w:rsidP="003A646B">
      <w:r>
        <w:separator/>
      </w:r>
    </w:p>
  </w:endnote>
  <w:endnote w:type="continuationSeparator" w:id="0">
    <w:p w14:paraId="4558C7BA" w14:textId="77777777" w:rsidR="000A4521" w:rsidRDefault="000A4521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C16F8" w14:textId="77777777" w:rsidR="00442D06" w:rsidRPr="00730B57" w:rsidRDefault="00442D06">
    <w:pPr>
      <w:pStyle w:val="Footer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 w:rsidR="007C41E0">
      <w:fldChar w:fldCharType="begin"/>
    </w:r>
    <w:r>
      <w:instrText xml:space="preserve"> PAGE   \* MERGEFORMAT </w:instrText>
    </w:r>
    <w:r w:rsidR="007C41E0">
      <w:fldChar w:fldCharType="separate"/>
    </w:r>
    <w:r w:rsidR="009A0328" w:rsidRPr="009A0328">
      <w:rPr>
        <w:rFonts w:cs="AngsanaUPC"/>
        <w:noProof/>
        <w:szCs w:val="32"/>
        <w:lang w:val="th-TH"/>
      </w:rPr>
      <w:t>38</w:t>
    </w:r>
    <w:r w:rsidR="007C41E0">
      <w:rPr>
        <w:rFonts w:cs="AngsanaUPC"/>
        <w:noProof/>
        <w:szCs w:val="32"/>
        <w:lang w:val="th-TH"/>
      </w:rPr>
      <w:fldChar w:fldCharType="end"/>
    </w:r>
  </w:p>
  <w:p w14:paraId="7AA9FE68" w14:textId="77777777" w:rsidR="00442D06" w:rsidRDefault="00442D06" w:rsidP="00842496">
    <w:pPr>
      <w:pStyle w:val="Footer"/>
      <w:ind w:right="-57"/>
      <w:jc w:val="right"/>
      <w:rPr>
        <w:sz w:val="24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113BE" w14:textId="77777777" w:rsidR="00442D06" w:rsidRDefault="00442D06">
    <w:pPr>
      <w:pStyle w:val="Footer"/>
    </w:pPr>
    <w:r>
      <w:rPr>
        <w:rFonts w:hint="cs"/>
        <w:cs/>
      </w:rPr>
      <w:t>หน้า 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85591" w14:textId="77777777" w:rsidR="000A4521" w:rsidRDefault="000A4521" w:rsidP="003A646B">
      <w:r>
        <w:separator/>
      </w:r>
    </w:p>
  </w:footnote>
  <w:footnote w:type="continuationSeparator" w:id="0">
    <w:p w14:paraId="3301F333" w14:textId="77777777" w:rsidR="000A4521" w:rsidRDefault="000A4521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E133A" w14:textId="77777777" w:rsidR="00442D06" w:rsidRDefault="00442D06" w:rsidP="00D177A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1653826134">
    <w:abstractNumId w:val="2"/>
  </w:num>
  <w:num w:numId="2" w16cid:durableId="1020813053">
    <w:abstractNumId w:val="3"/>
  </w:num>
  <w:num w:numId="3" w16cid:durableId="13925931">
    <w:abstractNumId w:val="1"/>
  </w:num>
  <w:num w:numId="4" w16cid:durableId="433525995">
    <w:abstractNumId w:val="6"/>
  </w:num>
  <w:num w:numId="5" w16cid:durableId="1482387247">
    <w:abstractNumId w:val="4"/>
  </w:num>
  <w:num w:numId="6" w16cid:durableId="1979988812">
    <w:abstractNumId w:val="0"/>
  </w:num>
  <w:num w:numId="7" w16cid:durableId="137365605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B33"/>
    <w:rsid w:val="00000CC7"/>
    <w:rsid w:val="00001810"/>
    <w:rsid w:val="00001AA8"/>
    <w:rsid w:val="00002456"/>
    <w:rsid w:val="00002BEF"/>
    <w:rsid w:val="00002E57"/>
    <w:rsid w:val="00003297"/>
    <w:rsid w:val="0000337F"/>
    <w:rsid w:val="000038B0"/>
    <w:rsid w:val="00004081"/>
    <w:rsid w:val="00004560"/>
    <w:rsid w:val="0000475B"/>
    <w:rsid w:val="000047C1"/>
    <w:rsid w:val="0000490B"/>
    <w:rsid w:val="00004E5A"/>
    <w:rsid w:val="00005135"/>
    <w:rsid w:val="000054A1"/>
    <w:rsid w:val="00006130"/>
    <w:rsid w:val="00006636"/>
    <w:rsid w:val="00006CE3"/>
    <w:rsid w:val="00006F3B"/>
    <w:rsid w:val="00007107"/>
    <w:rsid w:val="00007A19"/>
    <w:rsid w:val="00007A1B"/>
    <w:rsid w:val="0001009E"/>
    <w:rsid w:val="0001021E"/>
    <w:rsid w:val="0001087E"/>
    <w:rsid w:val="00010CE9"/>
    <w:rsid w:val="00010CF8"/>
    <w:rsid w:val="000116C0"/>
    <w:rsid w:val="00011D27"/>
    <w:rsid w:val="00011E49"/>
    <w:rsid w:val="00011F6E"/>
    <w:rsid w:val="0001232D"/>
    <w:rsid w:val="00012880"/>
    <w:rsid w:val="00012EE5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410"/>
    <w:rsid w:val="000165C5"/>
    <w:rsid w:val="00016F33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1B79"/>
    <w:rsid w:val="00021BC9"/>
    <w:rsid w:val="00021BEF"/>
    <w:rsid w:val="00021F53"/>
    <w:rsid w:val="000223CA"/>
    <w:rsid w:val="0002254F"/>
    <w:rsid w:val="00022900"/>
    <w:rsid w:val="00022AB3"/>
    <w:rsid w:val="00022ABE"/>
    <w:rsid w:val="00022B2E"/>
    <w:rsid w:val="00023189"/>
    <w:rsid w:val="00023980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AF8"/>
    <w:rsid w:val="00025F1B"/>
    <w:rsid w:val="000260EC"/>
    <w:rsid w:val="00026274"/>
    <w:rsid w:val="000267B9"/>
    <w:rsid w:val="000267D2"/>
    <w:rsid w:val="00026F23"/>
    <w:rsid w:val="000274A9"/>
    <w:rsid w:val="000275B2"/>
    <w:rsid w:val="00027A50"/>
    <w:rsid w:val="00027CC1"/>
    <w:rsid w:val="0003001C"/>
    <w:rsid w:val="00030227"/>
    <w:rsid w:val="00030617"/>
    <w:rsid w:val="00030B4C"/>
    <w:rsid w:val="0003183A"/>
    <w:rsid w:val="00031EBD"/>
    <w:rsid w:val="000322C1"/>
    <w:rsid w:val="00032697"/>
    <w:rsid w:val="00032CB3"/>
    <w:rsid w:val="0003301B"/>
    <w:rsid w:val="00033042"/>
    <w:rsid w:val="000330C9"/>
    <w:rsid w:val="000331ED"/>
    <w:rsid w:val="000335D0"/>
    <w:rsid w:val="000342A9"/>
    <w:rsid w:val="0003442E"/>
    <w:rsid w:val="00034448"/>
    <w:rsid w:val="00034872"/>
    <w:rsid w:val="00034A7C"/>
    <w:rsid w:val="00034B0F"/>
    <w:rsid w:val="00034DEA"/>
    <w:rsid w:val="00034F27"/>
    <w:rsid w:val="0003508D"/>
    <w:rsid w:val="0003567C"/>
    <w:rsid w:val="00035805"/>
    <w:rsid w:val="000358BD"/>
    <w:rsid w:val="00035C30"/>
    <w:rsid w:val="00035D2B"/>
    <w:rsid w:val="00035D6A"/>
    <w:rsid w:val="00035EBC"/>
    <w:rsid w:val="00036123"/>
    <w:rsid w:val="000363EA"/>
    <w:rsid w:val="00036598"/>
    <w:rsid w:val="00036883"/>
    <w:rsid w:val="00036A19"/>
    <w:rsid w:val="00036CEA"/>
    <w:rsid w:val="000371B3"/>
    <w:rsid w:val="0003730D"/>
    <w:rsid w:val="0003750B"/>
    <w:rsid w:val="00040772"/>
    <w:rsid w:val="000409C5"/>
    <w:rsid w:val="00041165"/>
    <w:rsid w:val="00041651"/>
    <w:rsid w:val="0004166D"/>
    <w:rsid w:val="00041755"/>
    <w:rsid w:val="0004178D"/>
    <w:rsid w:val="0004192B"/>
    <w:rsid w:val="00042156"/>
    <w:rsid w:val="000421E7"/>
    <w:rsid w:val="00042556"/>
    <w:rsid w:val="00042782"/>
    <w:rsid w:val="00042C03"/>
    <w:rsid w:val="000430BD"/>
    <w:rsid w:val="00043339"/>
    <w:rsid w:val="00043560"/>
    <w:rsid w:val="000437AD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503C7"/>
    <w:rsid w:val="000505D6"/>
    <w:rsid w:val="00050610"/>
    <w:rsid w:val="000506E3"/>
    <w:rsid w:val="000509B0"/>
    <w:rsid w:val="00050ADB"/>
    <w:rsid w:val="00050E1E"/>
    <w:rsid w:val="000510E8"/>
    <w:rsid w:val="000526D2"/>
    <w:rsid w:val="00052868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111D"/>
    <w:rsid w:val="00061553"/>
    <w:rsid w:val="00061D49"/>
    <w:rsid w:val="00061E5F"/>
    <w:rsid w:val="000622CE"/>
    <w:rsid w:val="000623DF"/>
    <w:rsid w:val="0006259B"/>
    <w:rsid w:val="0006269B"/>
    <w:rsid w:val="00062B4E"/>
    <w:rsid w:val="000630FA"/>
    <w:rsid w:val="000632DD"/>
    <w:rsid w:val="00063376"/>
    <w:rsid w:val="0006349A"/>
    <w:rsid w:val="000639FF"/>
    <w:rsid w:val="00063B96"/>
    <w:rsid w:val="00064643"/>
    <w:rsid w:val="00064A5F"/>
    <w:rsid w:val="000650A7"/>
    <w:rsid w:val="00065114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7A"/>
    <w:rsid w:val="00074932"/>
    <w:rsid w:val="00074B1E"/>
    <w:rsid w:val="0007507B"/>
    <w:rsid w:val="000753E5"/>
    <w:rsid w:val="00075484"/>
    <w:rsid w:val="0007565F"/>
    <w:rsid w:val="000757F1"/>
    <w:rsid w:val="000760A0"/>
    <w:rsid w:val="000764C4"/>
    <w:rsid w:val="0007657F"/>
    <w:rsid w:val="0007672F"/>
    <w:rsid w:val="00076B5D"/>
    <w:rsid w:val="00076CC8"/>
    <w:rsid w:val="000772E7"/>
    <w:rsid w:val="00077564"/>
    <w:rsid w:val="00077738"/>
    <w:rsid w:val="00077ABD"/>
    <w:rsid w:val="000801D2"/>
    <w:rsid w:val="000803E5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5604"/>
    <w:rsid w:val="0008588F"/>
    <w:rsid w:val="00085931"/>
    <w:rsid w:val="00086280"/>
    <w:rsid w:val="00086AAE"/>
    <w:rsid w:val="00086AEF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EDF"/>
    <w:rsid w:val="000914E7"/>
    <w:rsid w:val="00091785"/>
    <w:rsid w:val="000918F7"/>
    <w:rsid w:val="00091B3C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4149"/>
    <w:rsid w:val="00094630"/>
    <w:rsid w:val="0009483C"/>
    <w:rsid w:val="00094A0E"/>
    <w:rsid w:val="00094A7A"/>
    <w:rsid w:val="00094B8E"/>
    <w:rsid w:val="00094C00"/>
    <w:rsid w:val="00094D05"/>
    <w:rsid w:val="00094E0A"/>
    <w:rsid w:val="00094E9E"/>
    <w:rsid w:val="000953A2"/>
    <w:rsid w:val="000955D1"/>
    <w:rsid w:val="0009581D"/>
    <w:rsid w:val="00095D5F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67B"/>
    <w:rsid w:val="000A0A0D"/>
    <w:rsid w:val="000A118C"/>
    <w:rsid w:val="000A12E1"/>
    <w:rsid w:val="000A1863"/>
    <w:rsid w:val="000A2843"/>
    <w:rsid w:val="000A2C02"/>
    <w:rsid w:val="000A2ED4"/>
    <w:rsid w:val="000A357B"/>
    <w:rsid w:val="000A3B37"/>
    <w:rsid w:val="000A3BC2"/>
    <w:rsid w:val="000A3C27"/>
    <w:rsid w:val="000A3EC4"/>
    <w:rsid w:val="000A3FA4"/>
    <w:rsid w:val="000A42B7"/>
    <w:rsid w:val="000A4311"/>
    <w:rsid w:val="000A4521"/>
    <w:rsid w:val="000A4731"/>
    <w:rsid w:val="000A474B"/>
    <w:rsid w:val="000A4E2B"/>
    <w:rsid w:val="000A51B8"/>
    <w:rsid w:val="000A5A01"/>
    <w:rsid w:val="000A6215"/>
    <w:rsid w:val="000A663E"/>
    <w:rsid w:val="000A671D"/>
    <w:rsid w:val="000A6AD2"/>
    <w:rsid w:val="000A6B26"/>
    <w:rsid w:val="000A6BA6"/>
    <w:rsid w:val="000A6E11"/>
    <w:rsid w:val="000A7029"/>
    <w:rsid w:val="000A71E4"/>
    <w:rsid w:val="000A723E"/>
    <w:rsid w:val="000B0E15"/>
    <w:rsid w:val="000B13C6"/>
    <w:rsid w:val="000B14D7"/>
    <w:rsid w:val="000B15E4"/>
    <w:rsid w:val="000B2157"/>
    <w:rsid w:val="000B297C"/>
    <w:rsid w:val="000B2DC0"/>
    <w:rsid w:val="000B33C8"/>
    <w:rsid w:val="000B35AF"/>
    <w:rsid w:val="000B379C"/>
    <w:rsid w:val="000B3A58"/>
    <w:rsid w:val="000B3F55"/>
    <w:rsid w:val="000B4185"/>
    <w:rsid w:val="000B45ED"/>
    <w:rsid w:val="000B48FD"/>
    <w:rsid w:val="000B4D1A"/>
    <w:rsid w:val="000B4EEC"/>
    <w:rsid w:val="000B531B"/>
    <w:rsid w:val="000B5459"/>
    <w:rsid w:val="000B5850"/>
    <w:rsid w:val="000B5F67"/>
    <w:rsid w:val="000B6847"/>
    <w:rsid w:val="000B6EF7"/>
    <w:rsid w:val="000B7075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8"/>
    <w:rsid w:val="000C1E28"/>
    <w:rsid w:val="000C1FBD"/>
    <w:rsid w:val="000C243A"/>
    <w:rsid w:val="000C2530"/>
    <w:rsid w:val="000C2A47"/>
    <w:rsid w:val="000C2B44"/>
    <w:rsid w:val="000C2C8A"/>
    <w:rsid w:val="000C3026"/>
    <w:rsid w:val="000C3B75"/>
    <w:rsid w:val="000C3BF4"/>
    <w:rsid w:val="000C3C9B"/>
    <w:rsid w:val="000C3EF6"/>
    <w:rsid w:val="000C4128"/>
    <w:rsid w:val="000C48B9"/>
    <w:rsid w:val="000C49B1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C7FEE"/>
    <w:rsid w:val="000D02F7"/>
    <w:rsid w:val="000D0EC2"/>
    <w:rsid w:val="000D1033"/>
    <w:rsid w:val="000D127B"/>
    <w:rsid w:val="000D13FD"/>
    <w:rsid w:val="000D154D"/>
    <w:rsid w:val="000D16C2"/>
    <w:rsid w:val="000D18BD"/>
    <w:rsid w:val="000D1A50"/>
    <w:rsid w:val="000D1C84"/>
    <w:rsid w:val="000D1F7E"/>
    <w:rsid w:val="000D214A"/>
    <w:rsid w:val="000D2F3A"/>
    <w:rsid w:val="000D35E2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E8"/>
    <w:rsid w:val="000D639B"/>
    <w:rsid w:val="000D63E4"/>
    <w:rsid w:val="000D6667"/>
    <w:rsid w:val="000D68AC"/>
    <w:rsid w:val="000D6DA3"/>
    <w:rsid w:val="000D6E2D"/>
    <w:rsid w:val="000D6F1C"/>
    <w:rsid w:val="000D6F8C"/>
    <w:rsid w:val="000D7092"/>
    <w:rsid w:val="000D716A"/>
    <w:rsid w:val="000D734A"/>
    <w:rsid w:val="000D742C"/>
    <w:rsid w:val="000D742D"/>
    <w:rsid w:val="000D7970"/>
    <w:rsid w:val="000D7B4E"/>
    <w:rsid w:val="000D7F22"/>
    <w:rsid w:val="000D7FAD"/>
    <w:rsid w:val="000E00F7"/>
    <w:rsid w:val="000E0A1E"/>
    <w:rsid w:val="000E0D14"/>
    <w:rsid w:val="000E1173"/>
    <w:rsid w:val="000E1613"/>
    <w:rsid w:val="000E1D6B"/>
    <w:rsid w:val="000E21B6"/>
    <w:rsid w:val="000E224F"/>
    <w:rsid w:val="000E241A"/>
    <w:rsid w:val="000E2681"/>
    <w:rsid w:val="000E27DB"/>
    <w:rsid w:val="000E2976"/>
    <w:rsid w:val="000E2A69"/>
    <w:rsid w:val="000E2D0A"/>
    <w:rsid w:val="000E3055"/>
    <w:rsid w:val="000E3069"/>
    <w:rsid w:val="000E34E6"/>
    <w:rsid w:val="000E3AAD"/>
    <w:rsid w:val="000E3B96"/>
    <w:rsid w:val="000E3D11"/>
    <w:rsid w:val="000E40A3"/>
    <w:rsid w:val="000E447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619"/>
    <w:rsid w:val="000F469E"/>
    <w:rsid w:val="000F4749"/>
    <w:rsid w:val="000F4E42"/>
    <w:rsid w:val="000F4E93"/>
    <w:rsid w:val="000F4FDC"/>
    <w:rsid w:val="000F507F"/>
    <w:rsid w:val="000F519B"/>
    <w:rsid w:val="000F5CF4"/>
    <w:rsid w:val="000F5E58"/>
    <w:rsid w:val="000F616B"/>
    <w:rsid w:val="000F6184"/>
    <w:rsid w:val="000F65F0"/>
    <w:rsid w:val="000F6632"/>
    <w:rsid w:val="000F6786"/>
    <w:rsid w:val="000F69BE"/>
    <w:rsid w:val="000F6AB2"/>
    <w:rsid w:val="000F6B21"/>
    <w:rsid w:val="000F7125"/>
    <w:rsid w:val="000F717F"/>
    <w:rsid w:val="000F789C"/>
    <w:rsid w:val="000F7B88"/>
    <w:rsid w:val="00100098"/>
    <w:rsid w:val="0010019E"/>
    <w:rsid w:val="001001EF"/>
    <w:rsid w:val="0010033A"/>
    <w:rsid w:val="0010046E"/>
    <w:rsid w:val="0010081F"/>
    <w:rsid w:val="00100DAC"/>
    <w:rsid w:val="00100DEB"/>
    <w:rsid w:val="00101067"/>
    <w:rsid w:val="001022B5"/>
    <w:rsid w:val="0010236A"/>
    <w:rsid w:val="00102683"/>
    <w:rsid w:val="001028DF"/>
    <w:rsid w:val="0010293D"/>
    <w:rsid w:val="00102F9C"/>
    <w:rsid w:val="00103011"/>
    <w:rsid w:val="001032D2"/>
    <w:rsid w:val="00103783"/>
    <w:rsid w:val="00103A86"/>
    <w:rsid w:val="00103BF5"/>
    <w:rsid w:val="00103F78"/>
    <w:rsid w:val="00104456"/>
    <w:rsid w:val="00104B4E"/>
    <w:rsid w:val="0010512C"/>
    <w:rsid w:val="00105414"/>
    <w:rsid w:val="0010579C"/>
    <w:rsid w:val="00105878"/>
    <w:rsid w:val="00105894"/>
    <w:rsid w:val="00105D59"/>
    <w:rsid w:val="00105DCF"/>
    <w:rsid w:val="00105E84"/>
    <w:rsid w:val="00105FD0"/>
    <w:rsid w:val="00106703"/>
    <w:rsid w:val="00106B16"/>
    <w:rsid w:val="00106D9E"/>
    <w:rsid w:val="00107A06"/>
    <w:rsid w:val="0011029E"/>
    <w:rsid w:val="001102DE"/>
    <w:rsid w:val="0011039B"/>
    <w:rsid w:val="001104CA"/>
    <w:rsid w:val="001107CC"/>
    <w:rsid w:val="001108F7"/>
    <w:rsid w:val="00110A91"/>
    <w:rsid w:val="0011114C"/>
    <w:rsid w:val="0011135F"/>
    <w:rsid w:val="0011143B"/>
    <w:rsid w:val="00111852"/>
    <w:rsid w:val="00111D56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215"/>
    <w:rsid w:val="00114772"/>
    <w:rsid w:val="00114AB2"/>
    <w:rsid w:val="00114B1A"/>
    <w:rsid w:val="00115171"/>
    <w:rsid w:val="001151E3"/>
    <w:rsid w:val="0011584D"/>
    <w:rsid w:val="00115867"/>
    <w:rsid w:val="00116286"/>
    <w:rsid w:val="00116B85"/>
    <w:rsid w:val="00116DE8"/>
    <w:rsid w:val="0011787B"/>
    <w:rsid w:val="00120305"/>
    <w:rsid w:val="001204F3"/>
    <w:rsid w:val="00120561"/>
    <w:rsid w:val="00120567"/>
    <w:rsid w:val="00120989"/>
    <w:rsid w:val="0012127D"/>
    <w:rsid w:val="00121348"/>
    <w:rsid w:val="00121373"/>
    <w:rsid w:val="00121549"/>
    <w:rsid w:val="00121613"/>
    <w:rsid w:val="00121B5D"/>
    <w:rsid w:val="001221FC"/>
    <w:rsid w:val="00122FDD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1B2"/>
    <w:rsid w:val="0012659F"/>
    <w:rsid w:val="0012669D"/>
    <w:rsid w:val="001269CD"/>
    <w:rsid w:val="00126D35"/>
    <w:rsid w:val="00126E0D"/>
    <w:rsid w:val="001271A1"/>
    <w:rsid w:val="00127376"/>
    <w:rsid w:val="00127D65"/>
    <w:rsid w:val="001300A5"/>
    <w:rsid w:val="001306A0"/>
    <w:rsid w:val="00130D28"/>
    <w:rsid w:val="00130D47"/>
    <w:rsid w:val="00130EA3"/>
    <w:rsid w:val="00131A81"/>
    <w:rsid w:val="00131B70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880"/>
    <w:rsid w:val="00137AA7"/>
    <w:rsid w:val="00137B97"/>
    <w:rsid w:val="00137C2D"/>
    <w:rsid w:val="00137D61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CF3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960"/>
    <w:rsid w:val="00146B5E"/>
    <w:rsid w:val="001470C7"/>
    <w:rsid w:val="00147879"/>
    <w:rsid w:val="00147E3D"/>
    <w:rsid w:val="0015001C"/>
    <w:rsid w:val="001500F6"/>
    <w:rsid w:val="00150BCD"/>
    <w:rsid w:val="00150EB4"/>
    <w:rsid w:val="00150F1D"/>
    <w:rsid w:val="00151780"/>
    <w:rsid w:val="00151870"/>
    <w:rsid w:val="00151877"/>
    <w:rsid w:val="00151A68"/>
    <w:rsid w:val="00153231"/>
    <w:rsid w:val="00153392"/>
    <w:rsid w:val="00154284"/>
    <w:rsid w:val="001545D4"/>
    <w:rsid w:val="00154A99"/>
    <w:rsid w:val="00154BE4"/>
    <w:rsid w:val="00154D39"/>
    <w:rsid w:val="001550DA"/>
    <w:rsid w:val="001552C4"/>
    <w:rsid w:val="001555CD"/>
    <w:rsid w:val="001558A6"/>
    <w:rsid w:val="00155C52"/>
    <w:rsid w:val="00155C5A"/>
    <w:rsid w:val="00156E59"/>
    <w:rsid w:val="00157334"/>
    <w:rsid w:val="00157924"/>
    <w:rsid w:val="00157A53"/>
    <w:rsid w:val="00157D92"/>
    <w:rsid w:val="001601F4"/>
    <w:rsid w:val="0016074F"/>
    <w:rsid w:val="00160AB5"/>
    <w:rsid w:val="00160D2C"/>
    <w:rsid w:val="00160E14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3857"/>
    <w:rsid w:val="001640B8"/>
    <w:rsid w:val="00164804"/>
    <w:rsid w:val="00164A96"/>
    <w:rsid w:val="00164CC7"/>
    <w:rsid w:val="001650EB"/>
    <w:rsid w:val="00165456"/>
    <w:rsid w:val="0016558A"/>
    <w:rsid w:val="001658D5"/>
    <w:rsid w:val="00165907"/>
    <w:rsid w:val="00165EF6"/>
    <w:rsid w:val="00166415"/>
    <w:rsid w:val="001668BA"/>
    <w:rsid w:val="00166A67"/>
    <w:rsid w:val="00166E5B"/>
    <w:rsid w:val="00166FAA"/>
    <w:rsid w:val="0016720C"/>
    <w:rsid w:val="0016745A"/>
    <w:rsid w:val="00167505"/>
    <w:rsid w:val="00167815"/>
    <w:rsid w:val="00167C7D"/>
    <w:rsid w:val="00167E08"/>
    <w:rsid w:val="00170396"/>
    <w:rsid w:val="00170448"/>
    <w:rsid w:val="00170567"/>
    <w:rsid w:val="0017087E"/>
    <w:rsid w:val="00170950"/>
    <w:rsid w:val="00170EA5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EE"/>
    <w:rsid w:val="001735B1"/>
    <w:rsid w:val="00173654"/>
    <w:rsid w:val="00173C74"/>
    <w:rsid w:val="00173FAA"/>
    <w:rsid w:val="001741E9"/>
    <w:rsid w:val="00174E09"/>
    <w:rsid w:val="00174E19"/>
    <w:rsid w:val="001750CE"/>
    <w:rsid w:val="00175431"/>
    <w:rsid w:val="00175466"/>
    <w:rsid w:val="00175DCE"/>
    <w:rsid w:val="00175EBE"/>
    <w:rsid w:val="001762CB"/>
    <w:rsid w:val="001763D1"/>
    <w:rsid w:val="0017645F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446"/>
    <w:rsid w:val="00180C8E"/>
    <w:rsid w:val="00180DFA"/>
    <w:rsid w:val="001815E6"/>
    <w:rsid w:val="00181966"/>
    <w:rsid w:val="00181C68"/>
    <w:rsid w:val="00181CD4"/>
    <w:rsid w:val="00181EBC"/>
    <w:rsid w:val="00182284"/>
    <w:rsid w:val="0018264C"/>
    <w:rsid w:val="00182BB6"/>
    <w:rsid w:val="00183D69"/>
    <w:rsid w:val="0018432F"/>
    <w:rsid w:val="001850F9"/>
    <w:rsid w:val="0018540C"/>
    <w:rsid w:val="001855FD"/>
    <w:rsid w:val="001857F0"/>
    <w:rsid w:val="00185BB1"/>
    <w:rsid w:val="00185FB6"/>
    <w:rsid w:val="0018609A"/>
    <w:rsid w:val="001868B5"/>
    <w:rsid w:val="00186F7B"/>
    <w:rsid w:val="00187205"/>
    <w:rsid w:val="00187460"/>
    <w:rsid w:val="00187A2F"/>
    <w:rsid w:val="00187BAE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DD5"/>
    <w:rsid w:val="00194584"/>
    <w:rsid w:val="00194A7E"/>
    <w:rsid w:val="001952B2"/>
    <w:rsid w:val="00195DA8"/>
    <w:rsid w:val="00195ED5"/>
    <w:rsid w:val="0019607B"/>
    <w:rsid w:val="0019615B"/>
    <w:rsid w:val="001966C8"/>
    <w:rsid w:val="00196FA7"/>
    <w:rsid w:val="0019704B"/>
    <w:rsid w:val="00197075"/>
    <w:rsid w:val="00197163"/>
    <w:rsid w:val="001971A4"/>
    <w:rsid w:val="001972AC"/>
    <w:rsid w:val="001974A4"/>
    <w:rsid w:val="0019762C"/>
    <w:rsid w:val="001A00DD"/>
    <w:rsid w:val="001A0148"/>
    <w:rsid w:val="001A03CE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C24"/>
    <w:rsid w:val="001A4526"/>
    <w:rsid w:val="001A45BF"/>
    <w:rsid w:val="001A4CC2"/>
    <w:rsid w:val="001A4CDF"/>
    <w:rsid w:val="001A5C03"/>
    <w:rsid w:val="001A5D07"/>
    <w:rsid w:val="001A61D5"/>
    <w:rsid w:val="001A63DC"/>
    <w:rsid w:val="001A64F7"/>
    <w:rsid w:val="001A65D6"/>
    <w:rsid w:val="001A6A1B"/>
    <w:rsid w:val="001A6AD5"/>
    <w:rsid w:val="001A6C63"/>
    <w:rsid w:val="001A7457"/>
    <w:rsid w:val="001A7E18"/>
    <w:rsid w:val="001A7F1E"/>
    <w:rsid w:val="001B035B"/>
    <w:rsid w:val="001B09D2"/>
    <w:rsid w:val="001B0BB1"/>
    <w:rsid w:val="001B1A4F"/>
    <w:rsid w:val="001B1CEA"/>
    <w:rsid w:val="001B265D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78EE"/>
    <w:rsid w:val="001B7A95"/>
    <w:rsid w:val="001B7B1A"/>
    <w:rsid w:val="001B7B2F"/>
    <w:rsid w:val="001C03C9"/>
    <w:rsid w:val="001C0741"/>
    <w:rsid w:val="001C0925"/>
    <w:rsid w:val="001C0B96"/>
    <w:rsid w:val="001C14AD"/>
    <w:rsid w:val="001C1ADB"/>
    <w:rsid w:val="001C1ECD"/>
    <w:rsid w:val="001C1F33"/>
    <w:rsid w:val="001C207F"/>
    <w:rsid w:val="001C2342"/>
    <w:rsid w:val="001C26E5"/>
    <w:rsid w:val="001C27EE"/>
    <w:rsid w:val="001C2C36"/>
    <w:rsid w:val="001C2D2E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D61"/>
    <w:rsid w:val="001C53E7"/>
    <w:rsid w:val="001C5968"/>
    <w:rsid w:val="001C5AF0"/>
    <w:rsid w:val="001C5C14"/>
    <w:rsid w:val="001C622A"/>
    <w:rsid w:val="001C6352"/>
    <w:rsid w:val="001C63C4"/>
    <w:rsid w:val="001C6B42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A03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2232"/>
    <w:rsid w:val="001D23CF"/>
    <w:rsid w:val="001D2429"/>
    <w:rsid w:val="001D24EC"/>
    <w:rsid w:val="001D2550"/>
    <w:rsid w:val="001D260F"/>
    <w:rsid w:val="001D2A7F"/>
    <w:rsid w:val="001D3026"/>
    <w:rsid w:val="001D3213"/>
    <w:rsid w:val="001D3470"/>
    <w:rsid w:val="001D476F"/>
    <w:rsid w:val="001D54CE"/>
    <w:rsid w:val="001D5582"/>
    <w:rsid w:val="001D57CE"/>
    <w:rsid w:val="001D6104"/>
    <w:rsid w:val="001D6B36"/>
    <w:rsid w:val="001D6BD6"/>
    <w:rsid w:val="001D6E0A"/>
    <w:rsid w:val="001D738C"/>
    <w:rsid w:val="001D7A31"/>
    <w:rsid w:val="001D7BE7"/>
    <w:rsid w:val="001E0308"/>
    <w:rsid w:val="001E0ACE"/>
    <w:rsid w:val="001E0C93"/>
    <w:rsid w:val="001E0CA5"/>
    <w:rsid w:val="001E1076"/>
    <w:rsid w:val="001E1089"/>
    <w:rsid w:val="001E10CA"/>
    <w:rsid w:val="001E1327"/>
    <w:rsid w:val="001E188F"/>
    <w:rsid w:val="001E1DAE"/>
    <w:rsid w:val="001E2885"/>
    <w:rsid w:val="001E2F92"/>
    <w:rsid w:val="001E347A"/>
    <w:rsid w:val="001E36D5"/>
    <w:rsid w:val="001E3A89"/>
    <w:rsid w:val="001E3BD5"/>
    <w:rsid w:val="001E3E40"/>
    <w:rsid w:val="001E40FF"/>
    <w:rsid w:val="001E421A"/>
    <w:rsid w:val="001E43B0"/>
    <w:rsid w:val="001E4CB9"/>
    <w:rsid w:val="001E4D77"/>
    <w:rsid w:val="001E4E87"/>
    <w:rsid w:val="001E4FF0"/>
    <w:rsid w:val="001E50BE"/>
    <w:rsid w:val="001E584B"/>
    <w:rsid w:val="001E6272"/>
    <w:rsid w:val="001E62D4"/>
    <w:rsid w:val="001E689C"/>
    <w:rsid w:val="001E742B"/>
    <w:rsid w:val="001E7638"/>
    <w:rsid w:val="001E7B54"/>
    <w:rsid w:val="001E7D4D"/>
    <w:rsid w:val="001E7DBC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20C9"/>
    <w:rsid w:val="001F3125"/>
    <w:rsid w:val="001F3789"/>
    <w:rsid w:val="001F3B6D"/>
    <w:rsid w:val="001F418A"/>
    <w:rsid w:val="001F4338"/>
    <w:rsid w:val="001F4F8F"/>
    <w:rsid w:val="001F51AC"/>
    <w:rsid w:val="001F51AD"/>
    <w:rsid w:val="001F532B"/>
    <w:rsid w:val="001F55BB"/>
    <w:rsid w:val="001F5971"/>
    <w:rsid w:val="001F6144"/>
    <w:rsid w:val="001F6550"/>
    <w:rsid w:val="001F6675"/>
    <w:rsid w:val="001F6ADE"/>
    <w:rsid w:val="001F7202"/>
    <w:rsid w:val="001F763A"/>
    <w:rsid w:val="0020043B"/>
    <w:rsid w:val="00200441"/>
    <w:rsid w:val="00200907"/>
    <w:rsid w:val="00200FA5"/>
    <w:rsid w:val="0020168C"/>
    <w:rsid w:val="002017B8"/>
    <w:rsid w:val="002019F8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4D2"/>
    <w:rsid w:val="002046A8"/>
    <w:rsid w:val="0020489F"/>
    <w:rsid w:val="00204DF2"/>
    <w:rsid w:val="00205156"/>
    <w:rsid w:val="00205B47"/>
    <w:rsid w:val="00205CF1"/>
    <w:rsid w:val="00205D1A"/>
    <w:rsid w:val="00205D5F"/>
    <w:rsid w:val="00205D84"/>
    <w:rsid w:val="002064BB"/>
    <w:rsid w:val="00206632"/>
    <w:rsid w:val="00207447"/>
    <w:rsid w:val="00207621"/>
    <w:rsid w:val="002076B2"/>
    <w:rsid w:val="002076C5"/>
    <w:rsid w:val="00207DDD"/>
    <w:rsid w:val="0021045F"/>
    <w:rsid w:val="00210901"/>
    <w:rsid w:val="00210A24"/>
    <w:rsid w:val="00210C0E"/>
    <w:rsid w:val="00210C60"/>
    <w:rsid w:val="002111FF"/>
    <w:rsid w:val="00211225"/>
    <w:rsid w:val="00211AD3"/>
    <w:rsid w:val="00211E51"/>
    <w:rsid w:val="00211F7D"/>
    <w:rsid w:val="00211FA8"/>
    <w:rsid w:val="00212203"/>
    <w:rsid w:val="00212AF5"/>
    <w:rsid w:val="00212CCD"/>
    <w:rsid w:val="00213244"/>
    <w:rsid w:val="0021361C"/>
    <w:rsid w:val="00213B58"/>
    <w:rsid w:val="00213BBB"/>
    <w:rsid w:val="00213C88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7EB"/>
    <w:rsid w:val="00216A06"/>
    <w:rsid w:val="00216D40"/>
    <w:rsid w:val="00217198"/>
    <w:rsid w:val="0021733F"/>
    <w:rsid w:val="0021757C"/>
    <w:rsid w:val="00217676"/>
    <w:rsid w:val="00217795"/>
    <w:rsid w:val="00217B1E"/>
    <w:rsid w:val="00217D50"/>
    <w:rsid w:val="0022076F"/>
    <w:rsid w:val="002207C4"/>
    <w:rsid w:val="00220E11"/>
    <w:rsid w:val="002211F3"/>
    <w:rsid w:val="0022184F"/>
    <w:rsid w:val="00221B92"/>
    <w:rsid w:val="00221C07"/>
    <w:rsid w:val="00221D78"/>
    <w:rsid w:val="002224BD"/>
    <w:rsid w:val="00222E68"/>
    <w:rsid w:val="002230C2"/>
    <w:rsid w:val="00223478"/>
    <w:rsid w:val="002239C6"/>
    <w:rsid w:val="002245CD"/>
    <w:rsid w:val="0022471B"/>
    <w:rsid w:val="00224736"/>
    <w:rsid w:val="00224791"/>
    <w:rsid w:val="002248D2"/>
    <w:rsid w:val="00224D7A"/>
    <w:rsid w:val="0022576D"/>
    <w:rsid w:val="002257FC"/>
    <w:rsid w:val="00225B82"/>
    <w:rsid w:val="00225F81"/>
    <w:rsid w:val="00226185"/>
    <w:rsid w:val="00226425"/>
    <w:rsid w:val="0022664F"/>
    <w:rsid w:val="00226D41"/>
    <w:rsid w:val="00226F7A"/>
    <w:rsid w:val="0022727C"/>
    <w:rsid w:val="00227305"/>
    <w:rsid w:val="0022770C"/>
    <w:rsid w:val="002277AB"/>
    <w:rsid w:val="00227FA4"/>
    <w:rsid w:val="00230266"/>
    <w:rsid w:val="0023057C"/>
    <w:rsid w:val="00230624"/>
    <w:rsid w:val="00230A09"/>
    <w:rsid w:val="00230AE8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3252"/>
    <w:rsid w:val="00233867"/>
    <w:rsid w:val="00233A4E"/>
    <w:rsid w:val="002340A5"/>
    <w:rsid w:val="00234493"/>
    <w:rsid w:val="00234A34"/>
    <w:rsid w:val="00234D3D"/>
    <w:rsid w:val="00234F0B"/>
    <w:rsid w:val="00235133"/>
    <w:rsid w:val="00235893"/>
    <w:rsid w:val="00235B30"/>
    <w:rsid w:val="00235D8E"/>
    <w:rsid w:val="00235E70"/>
    <w:rsid w:val="00235F45"/>
    <w:rsid w:val="002360C3"/>
    <w:rsid w:val="00236751"/>
    <w:rsid w:val="0023773F"/>
    <w:rsid w:val="00237821"/>
    <w:rsid w:val="00237C28"/>
    <w:rsid w:val="00237EB8"/>
    <w:rsid w:val="00240297"/>
    <w:rsid w:val="002402FD"/>
    <w:rsid w:val="002409BC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9E7"/>
    <w:rsid w:val="00243AA3"/>
    <w:rsid w:val="00243F2B"/>
    <w:rsid w:val="00244268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FBE"/>
    <w:rsid w:val="00246133"/>
    <w:rsid w:val="00246179"/>
    <w:rsid w:val="0024651F"/>
    <w:rsid w:val="0024694B"/>
    <w:rsid w:val="00246F24"/>
    <w:rsid w:val="002472A7"/>
    <w:rsid w:val="0024744F"/>
    <w:rsid w:val="00247A60"/>
    <w:rsid w:val="00247ACD"/>
    <w:rsid w:val="00247D93"/>
    <w:rsid w:val="002501AA"/>
    <w:rsid w:val="00250456"/>
    <w:rsid w:val="00250559"/>
    <w:rsid w:val="00250CB0"/>
    <w:rsid w:val="00250D85"/>
    <w:rsid w:val="00251108"/>
    <w:rsid w:val="00251443"/>
    <w:rsid w:val="0025177A"/>
    <w:rsid w:val="00251BC8"/>
    <w:rsid w:val="00251CEA"/>
    <w:rsid w:val="00251F4E"/>
    <w:rsid w:val="002530FC"/>
    <w:rsid w:val="0025343C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A8"/>
    <w:rsid w:val="0026009D"/>
    <w:rsid w:val="00260278"/>
    <w:rsid w:val="00260B32"/>
    <w:rsid w:val="00260BCC"/>
    <w:rsid w:val="00260C49"/>
    <w:rsid w:val="002619FE"/>
    <w:rsid w:val="00261ACE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54C"/>
    <w:rsid w:val="0026775F"/>
    <w:rsid w:val="00267C5F"/>
    <w:rsid w:val="00267C92"/>
    <w:rsid w:val="00267E9D"/>
    <w:rsid w:val="00270107"/>
    <w:rsid w:val="0027044B"/>
    <w:rsid w:val="00270702"/>
    <w:rsid w:val="002708D6"/>
    <w:rsid w:val="002708ED"/>
    <w:rsid w:val="00270988"/>
    <w:rsid w:val="002709CE"/>
    <w:rsid w:val="00271015"/>
    <w:rsid w:val="002713B8"/>
    <w:rsid w:val="00271592"/>
    <w:rsid w:val="002716F4"/>
    <w:rsid w:val="00271CAA"/>
    <w:rsid w:val="00271F31"/>
    <w:rsid w:val="0027213C"/>
    <w:rsid w:val="002724AF"/>
    <w:rsid w:val="0027255E"/>
    <w:rsid w:val="002733EC"/>
    <w:rsid w:val="002735AC"/>
    <w:rsid w:val="0027364B"/>
    <w:rsid w:val="002738FA"/>
    <w:rsid w:val="002743F3"/>
    <w:rsid w:val="00274B18"/>
    <w:rsid w:val="002750DE"/>
    <w:rsid w:val="002756C9"/>
    <w:rsid w:val="0027588B"/>
    <w:rsid w:val="002759B4"/>
    <w:rsid w:val="00275C13"/>
    <w:rsid w:val="00275CB5"/>
    <w:rsid w:val="0027601B"/>
    <w:rsid w:val="0027639B"/>
    <w:rsid w:val="002763C6"/>
    <w:rsid w:val="0027670E"/>
    <w:rsid w:val="00276925"/>
    <w:rsid w:val="00276A75"/>
    <w:rsid w:val="00276BAC"/>
    <w:rsid w:val="002770CA"/>
    <w:rsid w:val="00277580"/>
    <w:rsid w:val="002807F4"/>
    <w:rsid w:val="00280AB1"/>
    <w:rsid w:val="00280ABA"/>
    <w:rsid w:val="00280DB2"/>
    <w:rsid w:val="002810B1"/>
    <w:rsid w:val="0028129D"/>
    <w:rsid w:val="0028131A"/>
    <w:rsid w:val="00281402"/>
    <w:rsid w:val="002816B2"/>
    <w:rsid w:val="00281BC4"/>
    <w:rsid w:val="00281E74"/>
    <w:rsid w:val="00282089"/>
    <w:rsid w:val="0028218E"/>
    <w:rsid w:val="002821B8"/>
    <w:rsid w:val="00282629"/>
    <w:rsid w:val="00282B34"/>
    <w:rsid w:val="00282BF8"/>
    <w:rsid w:val="00283077"/>
    <w:rsid w:val="00283179"/>
    <w:rsid w:val="002831D1"/>
    <w:rsid w:val="0028360B"/>
    <w:rsid w:val="0028370E"/>
    <w:rsid w:val="002838B1"/>
    <w:rsid w:val="00283B52"/>
    <w:rsid w:val="00283F51"/>
    <w:rsid w:val="00284117"/>
    <w:rsid w:val="0028420C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728"/>
    <w:rsid w:val="00286A72"/>
    <w:rsid w:val="00286B62"/>
    <w:rsid w:val="00286E0D"/>
    <w:rsid w:val="00287073"/>
    <w:rsid w:val="00287339"/>
    <w:rsid w:val="00287613"/>
    <w:rsid w:val="0028780D"/>
    <w:rsid w:val="00287889"/>
    <w:rsid w:val="002878BC"/>
    <w:rsid w:val="002878F0"/>
    <w:rsid w:val="00287B69"/>
    <w:rsid w:val="0029012C"/>
    <w:rsid w:val="00290362"/>
    <w:rsid w:val="00290BB5"/>
    <w:rsid w:val="00290C29"/>
    <w:rsid w:val="00290FE9"/>
    <w:rsid w:val="002912E1"/>
    <w:rsid w:val="00291731"/>
    <w:rsid w:val="0029181E"/>
    <w:rsid w:val="0029189D"/>
    <w:rsid w:val="00291B06"/>
    <w:rsid w:val="00291CB5"/>
    <w:rsid w:val="00291D21"/>
    <w:rsid w:val="0029205C"/>
    <w:rsid w:val="002925DC"/>
    <w:rsid w:val="002925F6"/>
    <w:rsid w:val="00292E87"/>
    <w:rsid w:val="00292F15"/>
    <w:rsid w:val="002933E6"/>
    <w:rsid w:val="0029355B"/>
    <w:rsid w:val="00293E32"/>
    <w:rsid w:val="00293F00"/>
    <w:rsid w:val="0029415F"/>
    <w:rsid w:val="00294336"/>
    <w:rsid w:val="00294946"/>
    <w:rsid w:val="00295F58"/>
    <w:rsid w:val="002961BE"/>
    <w:rsid w:val="00296599"/>
    <w:rsid w:val="00296A35"/>
    <w:rsid w:val="00296CFF"/>
    <w:rsid w:val="00296D60"/>
    <w:rsid w:val="00296DDE"/>
    <w:rsid w:val="00297198"/>
    <w:rsid w:val="00297713"/>
    <w:rsid w:val="00297BAA"/>
    <w:rsid w:val="002A017E"/>
    <w:rsid w:val="002A0713"/>
    <w:rsid w:val="002A0A0E"/>
    <w:rsid w:val="002A181D"/>
    <w:rsid w:val="002A1A11"/>
    <w:rsid w:val="002A1EA1"/>
    <w:rsid w:val="002A2706"/>
    <w:rsid w:val="002A27F2"/>
    <w:rsid w:val="002A2B05"/>
    <w:rsid w:val="002A2CF0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5F6"/>
    <w:rsid w:val="002A5843"/>
    <w:rsid w:val="002A5AF2"/>
    <w:rsid w:val="002A5DC5"/>
    <w:rsid w:val="002A6A41"/>
    <w:rsid w:val="002A6BF2"/>
    <w:rsid w:val="002A6BFC"/>
    <w:rsid w:val="002A6D5D"/>
    <w:rsid w:val="002A6DC4"/>
    <w:rsid w:val="002A70BE"/>
    <w:rsid w:val="002A7382"/>
    <w:rsid w:val="002A7645"/>
    <w:rsid w:val="002A78AC"/>
    <w:rsid w:val="002A7BF8"/>
    <w:rsid w:val="002B026E"/>
    <w:rsid w:val="002B045E"/>
    <w:rsid w:val="002B060F"/>
    <w:rsid w:val="002B07D9"/>
    <w:rsid w:val="002B0A89"/>
    <w:rsid w:val="002B1634"/>
    <w:rsid w:val="002B17B6"/>
    <w:rsid w:val="002B19B5"/>
    <w:rsid w:val="002B19BC"/>
    <w:rsid w:val="002B1ACE"/>
    <w:rsid w:val="002B1F78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CDF"/>
    <w:rsid w:val="002B40AF"/>
    <w:rsid w:val="002B432C"/>
    <w:rsid w:val="002B4B8B"/>
    <w:rsid w:val="002B4BCE"/>
    <w:rsid w:val="002B509A"/>
    <w:rsid w:val="002B537F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F6"/>
    <w:rsid w:val="002C0DF9"/>
    <w:rsid w:val="002C11A0"/>
    <w:rsid w:val="002C15BD"/>
    <w:rsid w:val="002C17F9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75C"/>
    <w:rsid w:val="002C596E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F8"/>
    <w:rsid w:val="002D0419"/>
    <w:rsid w:val="002D0706"/>
    <w:rsid w:val="002D0947"/>
    <w:rsid w:val="002D0D67"/>
    <w:rsid w:val="002D0E92"/>
    <w:rsid w:val="002D0F0D"/>
    <w:rsid w:val="002D1010"/>
    <w:rsid w:val="002D1C32"/>
    <w:rsid w:val="002D1F75"/>
    <w:rsid w:val="002D2298"/>
    <w:rsid w:val="002D2891"/>
    <w:rsid w:val="002D2B1B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CBB"/>
    <w:rsid w:val="002D60AD"/>
    <w:rsid w:val="002D63C2"/>
    <w:rsid w:val="002D65EF"/>
    <w:rsid w:val="002D706E"/>
    <w:rsid w:val="002D7111"/>
    <w:rsid w:val="002D74B0"/>
    <w:rsid w:val="002D7727"/>
    <w:rsid w:val="002D775B"/>
    <w:rsid w:val="002D7C36"/>
    <w:rsid w:val="002E0B64"/>
    <w:rsid w:val="002E1722"/>
    <w:rsid w:val="002E17A0"/>
    <w:rsid w:val="002E19AD"/>
    <w:rsid w:val="002E1A18"/>
    <w:rsid w:val="002E1C3E"/>
    <w:rsid w:val="002E1DA7"/>
    <w:rsid w:val="002E299D"/>
    <w:rsid w:val="002E2B18"/>
    <w:rsid w:val="002E3021"/>
    <w:rsid w:val="002E33D6"/>
    <w:rsid w:val="002E3DA4"/>
    <w:rsid w:val="002E463D"/>
    <w:rsid w:val="002E4968"/>
    <w:rsid w:val="002E4B9B"/>
    <w:rsid w:val="002E4BAD"/>
    <w:rsid w:val="002E4C1E"/>
    <w:rsid w:val="002E4C47"/>
    <w:rsid w:val="002E50F0"/>
    <w:rsid w:val="002E5860"/>
    <w:rsid w:val="002E58BD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DB2"/>
    <w:rsid w:val="002F0FE1"/>
    <w:rsid w:val="002F1156"/>
    <w:rsid w:val="002F1174"/>
    <w:rsid w:val="002F11B8"/>
    <w:rsid w:val="002F2E72"/>
    <w:rsid w:val="002F33B0"/>
    <w:rsid w:val="002F398B"/>
    <w:rsid w:val="002F451F"/>
    <w:rsid w:val="002F4AED"/>
    <w:rsid w:val="002F4AF9"/>
    <w:rsid w:val="002F4C79"/>
    <w:rsid w:val="002F4DDD"/>
    <w:rsid w:val="002F51CB"/>
    <w:rsid w:val="002F5672"/>
    <w:rsid w:val="002F567A"/>
    <w:rsid w:val="002F5D73"/>
    <w:rsid w:val="002F6243"/>
    <w:rsid w:val="002F6343"/>
    <w:rsid w:val="002F6456"/>
    <w:rsid w:val="002F655E"/>
    <w:rsid w:val="002F6588"/>
    <w:rsid w:val="002F69F6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B7"/>
    <w:rsid w:val="00303108"/>
    <w:rsid w:val="00303168"/>
    <w:rsid w:val="00303495"/>
    <w:rsid w:val="0030385E"/>
    <w:rsid w:val="003038F7"/>
    <w:rsid w:val="00303E0B"/>
    <w:rsid w:val="00304344"/>
    <w:rsid w:val="00304710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F39"/>
    <w:rsid w:val="00305F6E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B8B"/>
    <w:rsid w:val="00310DB3"/>
    <w:rsid w:val="00311077"/>
    <w:rsid w:val="003111C6"/>
    <w:rsid w:val="00311651"/>
    <w:rsid w:val="003116E8"/>
    <w:rsid w:val="003117CA"/>
    <w:rsid w:val="003119D6"/>
    <w:rsid w:val="00311A49"/>
    <w:rsid w:val="00311B98"/>
    <w:rsid w:val="00311CDE"/>
    <w:rsid w:val="0031217F"/>
    <w:rsid w:val="003126AF"/>
    <w:rsid w:val="00312B84"/>
    <w:rsid w:val="00312C82"/>
    <w:rsid w:val="00312F9F"/>
    <w:rsid w:val="0031301C"/>
    <w:rsid w:val="0031319B"/>
    <w:rsid w:val="003131AA"/>
    <w:rsid w:val="00313723"/>
    <w:rsid w:val="00313AE8"/>
    <w:rsid w:val="00313F12"/>
    <w:rsid w:val="0031409A"/>
    <w:rsid w:val="00314152"/>
    <w:rsid w:val="00314419"/>
    <w:rsid w:val="00314667"/>
    <w:rsid w:val="00314A13"/>
    <w:rsid w:val="00314A8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BFE"/>
    <w:rsid w:val="00316EC6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62F"/>
    <w:rsid w:val="00321BB2"/>
    <w:rsid w:val="00321CCF"/>
    <w:rsid w:val="00322011"/>
    <w:rsid w:val="0032223F"/>
    <w:rsid w:val="00322408"/>
    <w:rsid w:val="003225E8"/>
    <w:rsid w:val="003227E2"/>
    <w:rsid w:val="00323253"/>
    <w:rsid w:val="00323BC0"/>
    <w:rsid w:val="00323DDF"/>
    <w:rsid w:val="00323EF2"/>
    <w:rsid w:val="00324542"/>
    <w:rsid w:val="00324A63"/>
    <w:rsid w:val="00324BB1"/>
    <w:rsid w:val="003250C5"/>
    <w:rsid w:val="0032519D"/>
    <w:rsid w:val="003255B8"/>
    <w:rsid w:val="00325691"/>
    <w:rsid w:val="0032577B"/>
    <w:rsid w:val="00325B16"/>
    <w:rsid w:val="00325F3F"/>
    <w:rsid w:val="003261AC"/>
    <w:rsid w:val="00326485"/>
    <w:rsid w:val="0032669C"/>
    <w:rsid w:val="0032678C"/>
    <w:rsid w:val="00326A5A"/>
    <w:rsid w:val="00326BD7"/>
    <w:rsid w:val="00326C95"/>
    <w:rsid w:val="00326F85"/>
    <w:rsid w:val="003272CB"/>
    <w:rsid w:val="00327537"/>
    <w:rsid w:val="0032760B"/>
    <w:rsid w:val="003277CF"/>
    <w:rsid w:val="00327853"/>
    <w:rsid w:val="003303A5"/>
    <w:rsid w:val="0033054F"/>
    <w:rsid w:val="0033060A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8CD"/>
    <w:rsid w:val="00332FD7"/>
    <w:rsid w:val="00333015"/>
    <w:rsid w:val="003334D9"/>
    <w:rsid w:val="003334DA"/>
    <w:rsid w:val="00333EF5"/>
    <w:rsid w:val="00334441"/>
    <w:rsid w:val="00334522"/>
    <w:rsid w:val="00334CBC"/>
    <w:rsid w:val="00334F00"/>
    <w:rsid w:val="00334FEC"/>
    <w:rsid w:val="003353B2"/>
    <w:rsid w:val="003365A8"/>
    <w:rsid w:val="00336819"/>
    <w:rsid w:val="0033714E"/>
    <w:rsid w:val="003371CE"/>
    <w:rsid w:val="0033720A"/>
    <w:rsid w:val="003372C4"/>
    <w:rsid w:val="00337858"/>
    <w:rsid w:val="00337FB5"/>
    <w:rsid w:val="00340297"/>
    <w:rsid w:val="00340443"/>
    <w:rsid w:val="0034063D"/>
    <w:rsid w:val="003407E3"/>
    <w:rsid w:val="003408CC"/>
    <w:rsid w:val="003408CE"/>
    <w:rsid w:val="00340E42"/>
    <w:rsid w:val="003416C4"/>
    <w:rsid w:val="0034178C"/>
    <w:rsid w:val="0034179B"/>
    <w:rsid w:val="003417AC"/>
    <w:rsid w:val="003417F1"/>
    <w:rsid w:val="00341835"/>
    <w:rsid w:val="00341D46"/>
    <w:rsid w:val="0034208B"/>
    <w:rsid w:val="00342AEE"/>
    <w:rsid w:val="003433D8"/>
    <w:rsid w:val="00343604"/>
    <w:rsid w:val="003443F0"/>
    <w:rsid w:val="0034487F"/>
    <w:rsid w:val="00344A22"/>
    <w:rsid w:val="00344B73"/>
    <w:rsid w:val="00344E1B"/>
    <w:rsid w:val="00345288"/>
    <w:rsid w:val="003452C8"/>
    <w:rsid w:val="0034556C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C84"/>
    <w:rsid w:val="00347CB4"/>
    <w:rsid w:val="00347CFA"/>
    <w:rsid w:val="003504C1"/>
    <w:rsid w:val="00350525"/>
    <w:rsid w:val="0035078D"/>
    <w:rsid w:val="00350BD8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6A2"/>
    <w:rsid w:val="00354708"/>
    <w:rsid w:val="003548D2"/>
    <w:rsid w:val="00354945"/>
    <w:rsid w:val="00354B42"/>
    <w:rsid w:val="00354B56"/>
    <w:rsid w:val="00354C73"/>
    <w:rsid w:val="0035524A"/>
    <w:rsid w:val="003556A9"/>
    <w:rsid w:val="0035578B"/>
    <w:rsid w:val="00355C80"/>
    <w:rsid w:val="00355D46"/>
    <w:rsid w:val="00355DFD"/>
    <w:rsid w:val="00355FA9"/>
    <w:rsid w:val="0035654D"/>
    <w:rsid w:val="00356566"/>
    <w:rsid w:val="00356B2B"/>
    <w:rsid w:val="00357307"/>
    <w:rsid w:val="00357424"/>
    <w:rsid w:val="003578E5"/>
    <w:rsid w:val="00360158"/>
    <w:rsid w:val="00360305"/>
    <w:rsid w:val="0036036F"/>
    <w:rsid w:val="0036052C"/>
    <w:rsid w:val="00360BE7"/>
    <w:rsid w:val="00361051"/>
    <w:rsid w:val="0036109B"/>
    <w:rsid w:val="00361283"/>
    <w:rsid w:val="003613BB"/>
    <w:rsid w:val="003613E5"/>
    <w:rsid w:val="003614BF"/>
    <w:rsid w:val="00361E79"/>
    <w:rsid w:val="00361ED2"/>
    <w:rsid w:val="00362065"/>
    <w:rsid w:val="003622C9"/>
    <w:rsid w:val="00362322"/>
    <w:rsid w:val="003626C5"/>
    <w:rsid w:val="00362B3F"/>
    <w:rsid w:val="00362C18"/>
    <w:rsid w:val="003635DA"/>
    <w:rsid w:val="00363D33"/>
    <w:rsid w:val="0036420A"/>
    <w:rsid w:val="00364375"/>
    <w:rsid w:val="0036447D"/>
    <w:rsid w:val="00364527"/>
    <w:rsid w:val="00364E44"/>
    <w:rsid w:val="00364EFF"/>
    <w:rsid w:val="003654F4"/>
    <w:rsid w:val="003657B0"/>
    <w:rsid w:val="00365BEA"/>
    <w:rsid w:val="00365BEF"/>
    <w:rsid w:val="00366003"/>
    <w:rsid w:val="00366046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B5"/>
    <w:rsid w:val="00367B45"/>
    <w:rsid w:val="00367DAD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C5"/>
    <w:rsid w:val="00372154"/>
    <w:rsid w:val="00372480"/>
    <w:rsid w:val="00372735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47"/>
    <w:rsid w:val="003749FE"/>
    <w:rsid w:val="00374A4F"/>
    <w:rsid w:val="0037696B"/>
    <w:rsid w:val="00376B13"/>
    <w:rsid w:val="00376C20"/>
    <w:rsid w:val="00376F77"/>
    <w:rsid w:val="003770DE"/>
    <w:rsid w:val="0037734E"/>
    <w:rsid w:val="003773D9"/>
    <w:rsid w:val="00377B8F"/>
    <w:rsid w:val="00380074"/>
    <w:rsid w:val="00380407"/>
    <w:rsid w:val="00380477"/>
    <w:rsid w:val="003807F5"/>
    <w:rsid w:val="00380951"/>
    <w:rsid w:val="00380952"/>
    <w:rsid w:val="00380A8B"/>
    <w:rsid w:val="0038131A"/>
    <w:rsid w:val="003814AD"/>
    <w:rsid w:val="00381733"/>
    <w:rsid w:val="00381862"/>
    <w:rsid w:val="00381A38"/>
    <w:rsid w:val="00381A3D"/>
    <w:rsid w:val="00381B8C"/>
    <w:rsid w:val="00381C6A"/>
    <w:rsid w:val="00381DDD"/>
    <w:rsid w:val="0038202A"/>
    <w:rsid w:val="00382693"/>
    <w:rsid w:val="00382795"/>
    <w:rsid w:val="00382B70"/>
    <w:rsid w:val="00382F46"/>
    <w:rsid w:val="003834D9"/>
    <w:rsid w:val="0038358C"/>
    <w:rsid w:val="003841F8"/>
    <w:rsid w:val="0038457E"/>
    <w:rsid w:val="0038476B"/>
    <w:rsid w:val="003850BB"/>
    <w:rsid w:val="00385517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9A"/>
    <w:rsid w:val="003876D2"/>
    <w:rsid w:val="00387735"/>
    <w:rsid w:val="00387FBD"/>
    <w:rsid w:val="00387FEA"/>
    <w:rsid w:val="00390C37"/>
    <w:rsid w:val="00391712"/>
    <w:rsid w:val="003918A1"/>
    <w:rsid w:val="00391A89"/>
    <w:rsid w:val="00391F08"/>
    <w:rsid w:val="0039235A"/>
    <w:rsid w:val="0039277B"/>
    <w:rsid w:val="00392901"/>
    <w:rsid w:val="0039332B"/>
    <w:rsid w:val="0039343C"/>
    <w:rsid w:val="003936C0"/>
    <w:rsid w:val="00393AAF"/>
    <w:rsid w:val="00393D91"/>
    <w:rsid w:val="003945F8"/>
    <w:rsid w:val="003946FC"/>
    <w:rsid w:val="00394BD6"/>
    <w:rsid w:val="00394D4D"/>
    <w:rsid w:val="00394E2E"/>
    <w:rsid w:val="0039515B"/>
    <w:rsid w:val="0039574C"/>
    <w:rsid w:val="00395BFF"/>
    <w:rsid w:val="00395C90"/>
    <w:rsid w:val="00395FC7"/>
    <w:rsid w:val="00396032"/>
    <w:rsid w:val="0039651C"/>
    <w:rsid w:val="00396561"/>
    <w:rsid w:val="00396597"/>
    <w:rsid w:val="00396868"/>
    <w:rsid w:val="00396B70"/>
    <w:rsid w:val="0039752D"/>
    <w:rsid w:val="00397558"/>
    <w:rsid w:val="0039766D"/>
    <w:rsid w:val="003976D7"/>
    <w:rsid w:val="00397BAE"/>
    <w:rsid w:val="003A08A3"/>
    <w:rsid w:val="003A0BA5"/>
    <w:rsid w:val="003A0C17"/>
    <w:rsid w:val="003A0C96"/>
    <w:rsid w:val="003A0D6C"/>
    <w:rsid w:val="003A109C"/>
    <w:rsid w:val="003A13D2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44A0"/>
    <w:rsid w:val="003A4A62"/>
    <w:rsid w:val="003A4C8F"/>
    <w:rsid w:val="003A4CC9"/>
    <w:rsid w:val="003A503A"/>
    <w:rsid w:val="003A5255"/>
    <w:rsid w:val="003A535E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F52"/>
    <w:rsid w:val="003B0720"/>
    <w:rsid w:val="003B088B"/>
    <w:rsid w:val="003B0A4A"/>
    <w:rsid w:val="003B0B68"/>
    <w:rsid w:val="003B0EAA"/>
    <w:rsid w:val="003B0F68"/>
    <w:rsid w:val="003B1209"/>
    <w:rsid w:val="003B1308"/>
    <w:rsid w:val="003B135B"/>
    <w:rsid w:val="003B15C1"/>
    <w:rsid w:val="003B189A"/>
    <w:rsid w:val="003B1990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AC8"/>
    <w:rsid w:val="003C01AA"/>
    <w:rsid w:val="003C030A"/>
    <w:rsid w:val="003C05D1"/>
    <w:rsid w:val="003C0C72"/>
    <w:rsid w:val="003C0DBA"/>
    <w:rsid w:val="003C0F3C"/>
    <w:rsid w:val="003C152F"/>
    <w:rsid w:val="003C18E7"/>
    <w:rsid w:val="003C20BD"/>
    <w:rsid w:val="003C24BE"/>
    <w:rsid w:val="003C2966"/>
    <w:rsid w:val="003C2A78"/>
    <w:rsid w:val="003C2EDC"/>
    <w:rsid w:val="003C320C"/>
    <w:rsid w:val="003C3738"/>
    <w:rsid w:val="003C3B7E"/>
    <w:rsid w:val="003C40E9"/>
    <w:rsid w:val="003C4225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6061"/>
    <w:rsid w:val="003C64E0"/>
    <w:rsid w:val="003C6561"/>
    <w:rsid w:val="003C6CCA"/>
    <w:rsid w:val="003C7606"/>
    <w:rsid w:val="003C7AF2"/>
    <w:rsid w:val="003C7CCE"/>
    <w:rsid w:val="003C7CE2"/>
    <w:rsid w:val="003C7CE8"/>
    <w:rsid w:val="003D05DC"/>
    <w:rsid w:val="003D05F2"/>
    <w:rsid w:val="003D17FA"/>
    <w:rsid w:val="003D2147"/>
    <w:rsid w:val="003D241C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6F0"/>
    <w:rsid w:val="003D5799"/>
    <w:rsid w:val="003D58B0"/>
    <w:rsid w:val="003D59D7"/>
    <w:rsid w:val="003D6084"/>
    <w:rsid w:val="003D64FF"/>
    <w:rsid w:val="003D66A8"/>
    <w:rsid w:val="003D6706"/>
    <w:rsid w:val="003D68F4"/>
    <w:rsid w:val="003D6C26"/>
    <w:rsid w:val="003D70AA"/>
    <w:rsid w:val="003D79F2"/>
    <w:rsid w:val="003D7AF0"/>
    <w:rsid w:val="003E0125"/>
    <w:rsid w:val="003E0694"/>
    <w:rsid w:val="003E09DB"/>
    <w:rsid w:val="003E0AFF"/>
    <w:rsid w:val="003E14CC"/>
    <w:rsid w:val="003E17EB"/>
    <w:rsid w:val="003E2E6D"/>
    <w:rsid w:val="003E2EA7"/>
    <w:rsid w:val="003E2F33"/>
    <w:rsid w:val="003E34B6"/>
    <w:rsid w:val="003E44F1"/>
    <w:rsid w:val="003E4E82"/>
    <w:rsid w:val="003E553C"/>
    <w:rsid w:val="003E5793"/>
    <w:rsid w:val="003E5CB7"/>
    <w:rsid w:val="003E60EA"/>
    <w:rsid w:val="003E6449"/>
    <w:rsid w:val="003E6B6A"/>
    <w:rsid w:val="003E6F60"/>
    <w:rsid w:val="003E71D3"/>
    <w:rsid w:val="003E7717"/>
    <w:rsid w:val="003E7A89"/>
    <w:rsid w:val="003E7B10"/>
    <w:rsid w:val="003E7C96"/>
    <w:rsid w:val="003E7F67"/>
    <w:rsid w:val="003F02B2"/>
    <w:rsid w:val="003F0BF2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F7E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811"/>
    <w:rsid w:val="003F49B2"/>
    <w:rsid w:val="003F4A20"/>
    <w:rsid w:val="003F4BE3"/>
    <w:rsid w:val="003F4D85"/>
    <w:rsid w:val="003F5099"/>
    <w:rsid w:val="003F568E"/>
    <w:rsid w:val="003F5874"/>
    <w:rsid w:val="003F5B6F"/>
    <w:rsid w:val="003F5EB0"/>
    <w:rsid w:val="003F6BE7"/>
    <w:rsid w:val="003F6E34"/>
    <w:rsid w:val="003F74E0"/>
    <w:rsid w:val="003F74F0"/>
    <w:rsid w:val="003F7659"/>
    <w:rsid w:val="003F7E73"/>
    <w:rsid w:val="004000A2"/>
    <w:rsid w:val="004005D9"/>
    <w:rsid w:val="00400838"/>
    <w:rsid w:val="00401273"/>
    <w:rsid w:val="004013D9"/>
    <w:rsid w:val="00401CE8"/>
    <w:rsid w:val="00401F2B"/>
    <w:rsid w:val="0040204A"/>
    <w:rsid w:val="0040271A"/>
    <w:rsid w:val="00402828"/>
    <w:rsid w:val="00402D7A"/>
    <w:rsid w:val="004030F1"/>
    <w:rsid w:val="004034BE"/>
    <w:rsid w:val="00403569"/>
    <w:rsid w:val="004038A9"/>
    <w:rsid w:val="00403AFC"/>
    <w:rsid w:val="00403C2C"/>
    <w:rsid w:val="004041A5"/>
    <w:rsid w:val="00404637"/>
    <w:rsid w:val="00404AC7"/>
    <w:rsid w:val="00404C53"/>
    <w:rsid w:val="00404C96"/>
    <w:rsid w:val="0040537C"/>
    <w:rsid w:val="00405526"/>
    <w:rsid w:val="0040586E"/>
    <w:rsid w:val="00405A2B"/>
    <w:rsid w:val="00405F6E"/>
    <w:rsid w:val="004062D8"/>
    <w:rsid w:val="004066B7"/>
    <w:rsid w:val="00406F5B"/>
    <w:rsid w:val="00406F5F"/>
    <w:rsid w:val="00407024"/>
    <w:rsid w:val="00407862"/>
    <w:rsid w:val="00407BC1"/>
    <w:rsid w:val="00407BC6"/>
    <w:rsid w:val="00410023"/>
    <w:rsid w:val="00410177"/>
    <w:rsid w:val="00410784"/>
    <w:rsid w:val="00410C3A"/>
    <w:rsid w:val="004114FF"/>
    <w:rsid w:val="0041182D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73B"/>
    <w:rsid w:val="00415B4E"/>
    <w:rsid w:val="00415F0F"/>
    <w:rsid w:val="00416811"/>
    <w:rsid w:val="004170D6"/>
    <w:rsid w:val="0041739F"/>
    <w:rsid w:val="004173D5"/>
    <w:rsid w:val="00417837"/>
    <w:rsid w:val="00417EA0"/>
    <w:rsid w:val="00420216"/>
    <w:rsid w:val="004203CA"/>
    <w:rsid w:val="00420B57"/>
    <w:rsid w:val="00420C3F"/>
    <w:rsid w:val="00420F9B"/>
    <w:rsid w:val="0042106A"/>
    <w:rsid w:val="00421389"/>
    <w:rsid w:val="00421BF3"/>
    <w:rsid w:val="00421C2C"/>
    <w:rsid w:val="00421C52"/>
    <w:rsid w:val="00421F64"/>
    <w:rsid w:val="00421FD2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4F"/>
    <w:rsid w:val="004238CA"/>
    <w:rsid w:val="00423C67"/>
    <w:rsid w:val="0042408E"/>
    <w:rsid w:val="004248BA"/>
    <w:rsid w:val="00424A18"/>
    <w:rsid w:val="00424C2F"/>
    <w:rsid w:val="0042503E"/>
    <w:rsid w:val="004254AE"/>
    <w:rsid w:val="00425959"/>
    <w:rsid w:val="00425EB9"/>
    <w:rsid w:val="00425ED8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74F"/>
    <w:rsid w:val="00431FBC"/>
    <w:rsid w:val="00432317"/>
    <w:rsid w:val="004325E8"/>
    <w:rsid w:val="00433439"/>
    <w:rsid w:val="00433464"/>
    <w:rsid w:val="00433783"/>
    <w:rsid w:val="00433CDA"/>
    <w:rsid w:val="00433D49"/>
    <w:rsid w:val="00433EAB"/>
    <w:rsid w:val="0043459D"/>
    <w:rsid w:val="00434A98"/>
    <w:rsid w:val="00435C43"/>
    <w:rsid w:val="004362CD"/>
    <w:rsid w:val="00436509"/>
    <w:rsid w:val="00436836"/>
    <w:rsid w:val="00436EC1"/>
    <w:rsid w:val="0043750F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55B"/>
    <w:rsid w:val="0044378A"/>
    <w:rsid w:val="00443E02"/>
    <w:rsid w:val="00443E87"/>
    <w:rsid w:val="004442B2"/>
    <w:rsid w:val="00444659"/>
    <w:rsid w:val="00445200"/>
    <w:rsid w:val="004452E3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642"/>
    <w:rsid w:val="0044681B"/>
    <w:rsid w:val="00446915"/>
    <w:rsid w:val="00446D26"/>
    <w:rsid w:val="00446FC6"/>
    <w:rsid w:val="00446FFC"/>
    <w:rsid w:val="00447592"/>
    <w:rsid w:val="004477EB"/>
    <w:rsid w:val="00447C0A"/>
    <w:rsid w:val="0045028D"/>
    <w:rsid w:val="00450517"/>
    <w:rsid w:val="00450842"/>
    <w:rsid w:val="00450F62"/>
    <w:rsid w:val="00451BC3"/>
    <w:rsid w:val="00451D1B"/>
    <w:rsid w:val="00452704"/>
    <w:rsid w:val="004530C8"/>
    <w:rsid w:val="00453101"/>
    <w:rsid w:val="004535D3"/>
    <w:rsid w:val="0045383E"/>
    <w:rsid w:val="00453A7D"/>
    <w:rsid w:val="00453BAB"/>
    <w:rsid w:val="00453F49"/>
    <w:rsid w:val="004540FE"/>
    <w:rsid w:val="004541F3"/>
    <w:rsid w:val="004545C1"/>
    <w:rsid w:val="00454924"/>
    <w:rsid w:val="0045496D"/>
    <w:rsid w:val="00454C70"/>
    <w:rsid w:val="00456329"/>
    <w:rsid w:val="004566EC"/>
    <w:rsid w:val="00456904"/>
    <w:rsid w:val="00456A0A"/>
    <w:rsid w:val="00456E71"/>
    <w:rsid w:val="00457289"/>
    <w:rsid w:val="00457582"/>
    <w:rsid w:val="00457867"/>
    <w:rsid w:val="00457C89"/>
    <w:rsid w:val="00457CD6"/>
    <w:rsid w:val="00457E27"/>
    <w:rsid w:val="004600B8"/>
    <w:rsid w:val="004604DF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8F3"/>
    <w:rsid w:val="00462929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A8A"/>
    <w:rsid w:val="00464BFC"/>
    <w:rsid w:val="00464CB4"/>
    <w:rsid w:val="00464F77"/>
    <w:rsid w:val="00465CF4"/>
    <w:rsid w:val="00466749"/>
    <w:rsid w:val="004667F0"/>
    <w:rsid w:val="00466A22"/>
    <w:rsid w:val="004671BE"/>
    <w:rsid w:val="00467371"/>
    <w:rsid w:val="0046743B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1691"/>
    <w:rsid w:val="004717A3"/>
    <w:rsid w:val="00471D78"/>
    <w:rsid w:val="00471DA2"/>
    <w:rsid w:val="004722AD"/>
    <w:rsid w:val="00472686"/>
    <w:rsid w:val="004728D2"/>
    <w:rsid w:val="00472CD8"/>
    <w:rsid w:val="00473217"/>
    <w:rsid w:val="00473EE7"/>
    <w:rsid w:val="00474990"/>
    <w:rsid w:val="00475240"/>
    <w:rsid w:val="0047587E"/>
    <w:rsid w:val="00475CF0"/>
    <w:rsid w:val="00476725"/>
    <w:rsid w:val="00476FF6"/>
    <w:rsid w:val="0047723A"/>
    <w:rsid w:val="0047789A"/>
    <w:rsid w:val="00477B2C"/>
    <w:rsid w:val="0048074D"/>
    <w:rsid w:val="00480752"/>
    <w:rsid w:val="00480825"/>
    <w:rsid w:val="00480D82"/>
    <w:rsid w:val="00480E02"/>
    <w:rsid w:val="00480F8F"/>
    <w:rsid w:val="0048143C"/>
    <w:rsid w:val="0048169F"/>
    <w:rsid w:val="00481D31"/>
    <w:rsid w:val="004822FB"/>
    <w:rsid w:val="004827A1"/>
    <w:rsid w:val="00482DD6"/>
    <w:rsid w:val="0048332A"/>
    <w:rsid w:val="00483808"/>
    <w:rsid w:val="00483D41"/>
    <w:rsid w:val="0048493E"/>
    <w:rsid w:val="00484D98"/>
    <w:rsid w:val="00484F82"/>
    <w:rsid w:val="004850B4"/>
    <w:rsid w:val="004850D6"/>
    <w:rsid w:val="004851DC"/>
    <w:rsid w:val="0048541D"/>
    <w:rsid w:val="004854A8"/>
    <w:rsid w:val="0048592D"/>
    <w:rsid w:val="00485A1C"/>
    <w:rsid w:val="00485A91"/>
    <w:rsid w:val="00485AD9"/>
    <w:rsid w:val="00485BC5"/>
    <w:rsid w:val="004863C0"/>
    <w:rsid w:val="0048666F"/>
    <w:rsid w:val="00486937"/>
    <w:rsid w:val="004869A5"/>
    <w:rsid w:val="00486BF6"/>
    <w:rsid w:val="00487361"/>
    <w:rsid w:val="00487463"/>
    <w:rsid w:val="004875EA"/>
    <w:rsid w:val="004876F9"/>
    <w:rsid w:val="00490742"/>
    <w:rsid w:val="00490F05"/>
    <w:rsid w:val="0049192E"/>
    <w:rsid w:val="00491A7F"/>
    <w:rsid w:val="00491B1F"/>
    <w:rsid w:val="00491C47"/>
    <w:rsid w:val="00491C7C"/>
    <w:rsid w:val="00491C9C"/>
    <w:rsid w:val="00491DEF"/>
    <w:rsid w:val="0049203F"/>
    <w:rsid w:val="0049236D"/>
    <w:rsid w:val="004924C8"/>
    <w:rsid w:val="0049255C"/>
    <w:rsid w:val="00492722"/>
    <w:rsid w:val="004929F9"/>
    <w:rsid w:val="00492A4F"/>
    <w:rsid w:val="00492D16"/>
    <w:rsid w:val="00493224"/>
    <w:rsid w:val="004933F3"/>
    <w:rsid w:val="0049362F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B3"/>
    <w:rsid w:val="004954FC"/>
    <w:rsid w:val="00495CDC"/>
    <w:rsid w:val="00495E85"/>
    <w:rsid w:val="00495F53"/>
    <w:rsid w:val="0049604E"/>
    <w:rsid w:val="00496305"/>
    <w:rsid w:val="00496A11"/>
    <w:rsid w:val="00496CD1"/>
    <w:rsid w:val="00496E54"/>
    <w:rsid w:val="004970D1"/>
    <w:rsid w:val="00497489"/>
    <w:rsid w:val="004974BD"/>
    <w:rsid w:val="004977C2"/>
    <w:rsid w:val="004978C0"/>
    <w:rsid w:val="004978EA"/>
    <w:rsid w:val="00497A05"/>
    <w:rsid w:val="00497AAD"/>
    <w:rsid w:val="004A0315"/>
    <w:rsid w:val="004A047E"/>
    <w:rsid w:val="004A0768"/>
    <w:rsid w:val="004A129C"/>
    <w:rsid w:val="004A13DA"/>
    <w:rsid w:val="004A154D"/>
    <w:rsid w:val="004A183B"/>
    <w:rsid w:val="004A18C9"/>
    <w:rsid w:val="004A19AB"/>
    <w:rsid w:val="004A205A"/>
    <w:rsid w:val="004A2CDD"/>
    <w:rsid w:val="004A2E80"/>
    <w:rsid w:val="004A31C5"/>
    <w:rsid w:val="004A3585"/>
    <w:rsid w:val="004A3814"/>
    <w:rsid w:val="004A38BB"/>
    <w:rsid w:val="004A3991"/>
    <w:rsid w:val="004A3E4D"/>
    <w:rsid w:val="004A4FB0"/>
    <w:rsid w:val="004A5195"/>
    <w:rsid w:val="004A57F8"/>
    <w:rsid w:val="004A5A79"/>
    <w:rsid w:val="004A5B8A"/>
    <w:rsid w:val="004A5BB3"/>
    <w:rsid w:val="004A5D68"/>
    <w:rsid w:val="004A608C"/>
    <w:rsid w:val="004A610A"/>
    <w:rsid w:val="004A629A"/>
    <w:rsid w:val="004A6518"/>
    <w:rsid w:val="004A6BC7"/>
    <w:rsid w:val="004A6DCF"/>
    <w:rsid w:val="004A7149"/>
    <w:rsid w:val="004A74D2"/>
    <w:rsid w:val="004A797D"/>
    <w:rsid w:val="004A7CCA"/>
    <w:rsid w:val="004A7E36"/>
    <w:rsid w:val="004B099D"/>
    <w:rsid w:val="004B0DAB"/>
    <w:rsid w:val="004B159E"/>
    <w:rsid w:val="004B17E0"/>
    <w:rsid w:val="004B213B"/>
    <w:rsid w:val="004B2157"/>
    <w:rsid w:val="004B21DF"/>
    <w:rsid w:val="004B2E37"/>
    <w:rsid w:val="004B35D2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DC6"/>
    <w:rsid w:val="004C2459"/>
    <w:rsid w:val="004C2513"/>
    <w:rsid w:val="004C2735"/>
    <w:rsid w:val="004C283A"/>
    <w:rsid w:val="004C30A5"/>
    <w:rsid w:val="004C31D6"/>
    <w:rsid w:val="004C35B6"/>
    <w:rsid w:val="004C3DB1"/>
    <w:rsid w:val="004C5965"/>
    <w:rsid w:val="004C6409"/>
    <w:rsid w:val="004C654D"/>
    <w:rsid w:val="004C6BDD"/>
    <w:rsid w:val="004C7726"/>
    <w:rsid w:val="004D013F"/>
    <w:rsid w:val="004D083F"/>
    <w:rsid w:val="004D0A6D"/>
    <w:rsid w:val="004D0B05"/>
    <w:rsid w:val="004D0D91"/>
    <w:rsid w:val="004D0E8F"/>
    <w:rsid w:val="004D105C"/>
    <w:rsid w:val="004D10DB"/>
    <w:rsid w:val="004D13E5"/>
    <w:rsid w:val="004D1A40"/>
    <w:rsid w:val="004D28C5"/>
    <w:rsid w:val="004D2AAF"/>
    <w:rsid w:val="004D2AC3"/>
    <w:rsid w:val="004D2B23"/>
    <w:rsid w:val="004D2C06"/>
    <w:rsid w:val="004D2C32"/>
    <w:rsid w:val="004D2D89"/>
    <w:rsid w:val="004D2DB5"/>
    <w:rsid w:val="004D31BE"/>
    <w:rsid w:val="004D3277"/>
    <w:rsid w:val="004D36E1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D89"/>
    <w:rsid w:val="004E0EC5"/>
    <w:rsid w:val="004E11ED"/>
    <w:rsid w:val="004E1379"/>
    <w:rsid w:val="004E193F"/>
    <w:rsid w:val="004E1B23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D38"/>
    <w:rsid w:val="004E4D74"/>
    <w:rsid w:val="004E52CE"/>
    <w:rsid w:val="004E559A"/>
    <w:rsid w:val="004E6428"/>
    <w:rsid w:val="004E6914"/>
    <w:rsid w:val="004E6DEC"/>
    <w:rsid w:val="004E6FC1"/>
    <w:rsid w:val="004E75B4"/>
    <w:rsid w:val="004E7D4C"/>
    <w:rsid w:val="004F0095"/>
    <w:rsid w:val="004F020B"/>
    <w:rsid w:val="004F037A"/>
    <w:rsid w:val="004F0AB1"/>
    <w:rsid w:val="004F1604"/>
    <w:rsid w:val="004F1EC4"/>
    <w:rsid w:val="004F2807"/>
    <w:rsid w:val="004F2955"/>
    <w:rsid w:val="004F34AF"/>
    <w:rsid w:val="004F4034"/>
    <w:rsid w:val="004F4905"/>
    <w:rsid w:val="004F4D9D"/>
    <w:rsid w:val="004F5064"/>
    <w:rsid w:val="004F53FA"/>
    <w:rsid w:val="004F6339"/>
    <w:rsid w:val="004F6824"/>
    <w:rsid w:val="004F6849"/>
    <w:rsid w:val="004F6882"/>
    <w:rsid w:val="004F68BE"/>
    <w:rsid w:val="004F70AE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591"/>
    <w:rsid w:val="00501843"/>
    <w:rsid w:val="00501CDC"/>
    <w:rsid w:val="00501F87"/>
    <w:rsid w:val="00502140"/>
    <w:rsid w:val="0050225E"/>
    <w:rsid w:val="005022F0"/>
    <w:rsid w:val="00502931"/>
    <w:rsid w:val="00502FA5"/>
    <w:rsid w:val="005038BC"/>
    <w:rsid w:val="005044EA"/>
    <w:rsid w:val="0050495A"/>
    <w:rsid w:val="00504D2E"/>
    <w:rsid w:val="00505DC3"/>
    <w:rsid w:val="0050615D"/>
    <w:rsid w:val="0050617E"/>
    <w:rsid w:val="00506372"/>
    <w:rsid w:val="00506A4F"/>
    <w:rsid w:val="00506AEC"/>
    <w:rsid w:val="00506D06"/>
    <w:rsid w:val="00506ECC"/>
    <w:rsid w:val="00506EE1"/>
    <w:rsid w:val="00507290"/>
    <w:rsid w:val="00507524"/>
    <w:rsid w:val="005103AF"/>
    <w:rsid w:val="00510741"/>
    <w:rsid w:val="00510933"/>
    <w:rsid w:val="00510ED7"/>
    <w:rsid w:val="00510F3C"/>
    <w:rsid w:val="00510FAF"/>
    <w:rsid w:val="0051133D"/>
    <w:rsid w:val="005114E7"/>
    <w:rsid w:val="0051155F"/>
    <w:rsid w:val="0051177B"/>
    <w:rsid w:val="005118F1"/>
    <w:rsid w:val="00512318"/>
    <w:rsid w:val="0051245D"/>
    <w:rsid w:val="005129DF"/>
    <w:rsid w:val="00512F46"/>
    <w:rsid w:val="00513780"/>
    <w:rsid w:val="0051394B"/>
    <w:rsid w:val="0051401E"/>
    <w:rsid w:val="00514207"/>
    <w:rsid w:val="00514804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A9"/>
    <w:rsid w:val="00517D42"/>
    <w:rsid w:val="00517FBC"/>
    <w:rsid w:val="0052000F"/>
    <w:rsid w:val="00520159"/>
    <w:rsid w:val="005204FD"/>
    <w:rsid w:val="005205A4"/>
    <w:rsid w:val="005207C1"/>
    <w:rsid w:val="0052120A"/>
    <w:rsid w:val="0052140A"/>
    <w:rsid w:val="00521535"/>
    <w:rsid w:val="00521C1F"/>
    <w:rsid w:val="00521D71"/>
    <w:rsid w:val="00521DD5"/>
    <w:rsid w:val="005221DA"/>
    <w:rsid w:val="00522588"/>
    <w:rsid w:val="005226B7"/>
    <w:rsid w:val="00522DDB"/>
    <w:rsid w:val="0052312D"/>
    <w:rsid w:val="00523140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D0C"/>
    <w:rsid w:val="00527E9D"/>
    <w:rsid w:val="005301E7"/>
    <w:rsid w:val="005303B6"/>
    <w:rsid w:val="0053045C"/>
    <w:rsid w:val="00530A69"/>
    <w:rsid w:val="00530BAE"/>
    <w:rsid w:val="00530CD0"/>
    <w:rsid w:val="005310B3"/>
    <w:rsid w:val="0053168C"/>
    <w:rsid w:val="00531E4B"/>
    <w:rsid w:val="005322F4"/>
    <w:rsid w:val="00532810"/>
    <w:rsid w:val="00532958"/>
    <w:rsid w:val="0053297F"/>
    <w:rsid w:val="00533396"/>
    <w:rsid w:val="0053371C"/>
    <w:rsid w:val="00533807"/>
    <w:rsid w:val="005339C8"/>
    <w:rsid w:val="00533E96"/>
    <w:rsid w:val="005340EF"/>
    <w:rsid w:val="005341FB"/>
    <w:rsid w:val="00534616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E7D"/>
    <w:rsid w:val="00536FD9"/>
    <w:rsid w:val="005370B5"/>
    <w:rsid w:val="0053770C"/>
    <w:rsid w:val="005403D3"/>
    <w:rsid w:val="00540638"/>
    <w:rsid w:val="005408E8"/>
    <w:rsid w:val="00540BBC"/>
    <w:rsid w:val="00540E81"/>
    <w:rsid w:val="00541435"/>
    <w:rsid w:val="005415D4"/>
    <w:rsid w:val="00541A93"/>
    <w:rsid w:val="00541ACB"/>
    <w:rsid w:val="00542126"/>
    <w:rsid w:val="00542812"/>
    <w:rsid w:val="0054310F"/>
    <w:rsid w:val="00543323"/>
    <w:rsid w:val="005435F1"/>
    <w:rsid w:val="005436B9"/>
    <w:rsid w:val="005437FF"/>
    <w:rsid w:val="00543834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CDB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1152"/>
    <w:rsid w:val="00551246"/>
    <w:rsid w:val="00551EED"/>
    <w:rsid w:val="0055225B"/>
    <w:rsid w:val="005525C7"/>
    <w:rsid w:val="00552B05"/>
    <w:rsid w:val="0055311C"/>
    <w:rsid w:val="00553155"/>
    <w:rsid w:val="0055317C"/>
    <w:rsid w:val="00554105"/>
    <w:rsid w:val="00554767"/>
    <w:rsid w:val="005548C8"/>
    <w:rsid w:val="00554912"/>
    <w:rsid w:val="00554BB3"/>
    <w:rsid w:val="005553C0"/>
    <w:rsid w:val="00555B30"/>
    <w:rsid w:val="00555D07"/>
    <w:rsid w:val="00555D62"/>
    <w:rsid w:val="0055615E"/>
    <w:rsid w:val="00556341"/>
    <w:rsid w:val="0055673B"/>
    <w:rsid w:val="00556C62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290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B9"/>
    <w:rsid w:val="00566599"/>
    <w:rsid w:val="0056667A"/>
    <w:rsid w:val="0056674E"/>
    <w:rsid w:val="00566B9F"/>
    <w:rsid w:val="00566DBB"/>
    <w:rsid w:val="00566E4D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40B"/>
    <w:rsid w:val="005714CA"/>
    <w:rsid w:val="005717DE"/>
    <w:rsid w:val="0057181D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34FD"/>
    <w:rsid w:val="00573ACC"/>
    <w:rsid w:val="00573DB5"/>
    <w:rsid w:val="00574189"/>
    <w:rsid w:val="005748D8"/>
    <w:rsid w:val="00574980"/>
    <w:rsid w:val="00574CC1"/>
    <w:rsid w:val="00574E3A"/>
    <w:rsid w:val="00574F83"/>
    <w:rsid w:val="00575C04"/>
    <w:rsid w:val="00575DE9"/>
    <w:rsid w:val="00575F81"/>
    <w:rsid w:val="00576522"/>
    <w:rsid w:val="00576C8F"/>
    <w:rsid w:val="00576D10"/>
    <w:rsid w:val="00576EEE"/>
    <w:rsid w:val="0057711D"/>
    <w:rsid w:val="0057712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530"/>
    <w:rsid w:val="00581787"/>
    <w:rsid w:val="00581D0E"/>
    <w:rsid w:val="0058213F"/>
    <w:rsid w:val="005821C5"/>
    <w:rsid w:val="005829DA"/>
    <w:rsid w:val="00582C40"/>
    <w:rsid w:val="00582E81"/>
    <w:rsid w:val="005837F8"/>
    <w:rsid w:val="00583FB7"/>
    <w:rsid w:val="005840B6"/>
    <w:rsid w:val="0058419C"/>
    <w:rsid w:val="005843B0"/>
    <w:rsid w:val="00584ED2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B68"/>
    <w:rsid w:val="00587323"/>
    <w:rsid w:val="0058746B"/>
    <w:rsid w:val="005876DF"/>
    <w:rsid w:val="00587884"/>
    <w:rsid w:val="0058790B"/>
    <w:rsid w:val="00587B53"/>
    <w:rsid w:val="00587C7F"/>
    <w:rsid w:val="0059067D"/>
    <w:rsid w:val="00590BFF"/>
    <w:rsid w:val="00590E90"/>
    <w:rsid w:val="00592844"/>
    <w:rsid w:val="005929F9"/>
    <w:rsid w:val="00592AD0"/>
    <w:rsid w:val="00592C01"/>
    <w:rsid w:val="005931B8"/>
    <w:rsid w:val="00593447"/>
    <w:rsid w:val="005934B5"/>
    <w:rsid w:val="0059367B"/>
    <w:rsid w:val="00594377"/>
    <w:rsid w:val="0059438F"/>
    <w:rsid w:val="00594523"/>
    <w:rsid w:val="0059468E"/>
    <w:rsid w:val="00595006"/>
    <w:rsid w:val="00595196"/>
    <w:rsid w:val="005954E0"/>
    <w:rsid w:val="00595CFD"/>
    <w:rsid w:val="00595D7F"/>
    <w:rsid w:val="00595E85"/>
    <w:rsid w:val="0059611C"/>
    <w:rsid w:val="005962F3"/>
    <w:rsid w:val="00596991"/>
    <w:rsid w:val="00596FB6"/>
    <w:rsid w:val="0059720D"/>
    <w:rsid w:val="0059744E"/>
    <w:rsid w:val="00597B0A"/>
    <w:rsid w:val="00597E9F"/>
    <w:rsid w:val="005A00E2"/>
    <w:rsid w:val="005A05EE"/>
    <w:rsid w:val="005A08E6"/>
    <w:rsid w:val="005A0B73"/>
    <w:rsid w:val="005A1458"/>
    <w:rsid w:val="005A155B"/>
    <w:rsid w:val="005A1BF2"/>
    <w:rsid w:val="005A1CA1"/>
    <w:rsid w:val="005A1D61"/>
    <w:rsid w:val="005A1E17"/>
    <w:rsid w:val="005A1EE2"/>
    <w:rsid w:val="005A1FC7"/>
    <w:rsid w:val="005A21FD"/>
    <w:rsid w:val="005A26F8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9F6"/>
    <w:rsid w:val="005A5DCC"/>
    <w:rsid w:val="005A5F80"/>
    <w:rsid w:val="005A69F4"/>
    <w:rsid w:val="005A6A1E"/>
    <w:rsid w:val="005A6A8B"/>
    <w:rsid w:val="005A7509"/>
    <w:rsid w:val="005A7617"/>
    <w:rsid w:val="005A7B1D"/>
    <w:rsid w:val="005A7DF2"/>
    <w:rsid w:val="005B0273"/>
    <w:rsid w:val="005B0689"/>
    <w:rsid w:val="005B06C4"/>
    <w:rsid w:val="005B07B8"/>
    <w:rsid w:val="005B0B89"/>
    <w:rsid w:val="005B119A"/>
    <w:rsid w:val="005B2053"/>
    <w:rsid w:val="005B277A"/>
    <w:rsid w:val="005B2ABB"/>
    <w:rsid w:val="005B2AE3"/>
    <w:rsid w:val="005B2CF3"/>
    <w:rsid w:val="005B2DEC"/>
    <w:rsid w:val="005B2FF7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F1B"/>
    <w:rsid w:val="005B6285"/>
    <w:rsid w:val="005B6899"/>
    <w:rsid w:val="005B692D"/>
    <w:rsid w:val="005B6FF6"/>
    <w:rsid w:val="005B70D8"/>
    <w:rsid w:val="005B7496"/>
    <w:rsid w:val="005B7C23"/>
    <w:rsid w:val="005B7CA1"/>
    <w:rsid w:val="005C05FE"/>
    <w:rsid w:val="005C0AE0"/>
    <w:rsid w:val="005C0D88"/>
    <w:rsid w:val="005C1067"/>
    <w:rsid w:val="005C1187"/>
    <w:rsid w:val="005C1943"/>
    <w:rsid w:val="005C1D91"/>
    <w:rsid w:val="005C1E69"/>
    <w:rsid w:val="005C1FA0"/>
    <w:rsid w:val="005C22D7"/>
    <w:rsid w:val="005C2463"/>
    <w:rsid w:val="005C2867"/>
    <w:rsid w:val="005C2DEE"/>
    <w:rsid w:val="005C3438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EB3"/>
    <w:rsid w:val="005C5F2E"/>
    <w:rsid w:val="005C6203"/>
    <w:rsid w:val="005C655A"/>
    <w:rsid w:val="005C6867"/>
    <w:rsid w:val="005C6AC5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E55"/>
    <w:rsid w:val="005D0EE5"/>
    <w:rsid w:val="005D0F5C"/>
    <w:rsid w:val="005D100B"/>
    <w:rsid w:val="005D1598"/>
    <w:rsid w:val="005D1F82"/>
    <w:rsid w:val="005D26E2"/>
    <w:rsid w:val="005D27EF"/>
    <w:rsid w:val="005D2879"/>
    <w:rsid w:val="005D29A4"/>
    <w:rsid w:val="005D2B43"/>
    <w:rsid w:val="005D3A20"/>
    <w:rsid w:val="005D3A84"/>
    <w:rsid w:val="005D3CC3"/>
    <w:rsid w:val="005D3CE1"/>
    <w:rsid w:val="005D3EF3"/>
    <w:rsid w:val="005D418E"/>
    <w:rsid w:val="005D45A9"/>
    <w:rsid w:val="005D4BFA"/>
    <w:rsid w:val="005D4C5B"/>
    <w:rsid w:val="005D4CEE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E0227"/>
    <w:rsid w:val="005E03FF"/>
    <w:rsid w:val="005E0621"/>
    <w:rsid w:val="005E06C7"/>
    <w:rsid w:val="005E08D9"/>
    <w:rsid w:val="005E0BB6"/>
    <w:rsid w:val="005E0C38"/>
    <w:rsid w:val="005E0E7C"/>
    <w:rsid w:val="005E151D"/>
    <w:rsid w:val="005E1540"/>
    <w:rsid w:val="005E15FB"/>
    <w:rsid w:val="005E17D0"/>
    <w:rsid w:val="005E1936"/>
    <w:rsid w:val="005E1AFB"/>
    <w:rsid w:val="005E1EC4"/>
    <w:rsid w:val="005E218C"/>
    <w:rsid w:val="005E22BC"/>
    <w:rsid w:val="005E2770"/>
    <w:rsid w:val="005E29FC"/>
    <w:rsid w:val="005E2ACB"/>
    <w:rsid w:val="005E2AD4"/>
    <w:rsid w:val="005E2B1A"/>
    <w:rsid w:val="005E2EAF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5054"/>
    <w:rsid w:val="005E5249"/>
    <w:rsid w:val="005E598E"/>
    <w:rsid w:val="005E5B2F"/>
    <w:rsid w:val="005E6357"/>
    <w:rsid w:val="005E66F9"/>
    <w:rsid w:val="005E67F0"/>
    <w:rsid w:val="005E6CA8"/>
    <w:rsid w:val="005E7394"/>
    <w:rsid w:val="005E773B"/>
    <w:rsid w:val="005F0251"/>
    <w:rsid w:val="005F0BCD"/>
    <w:rsid w:val="005F1047"/>
    <w:rsid w:val="005F13C3"/>
    <w:rsid w:val="005F1572"/>
    <w:rsid w:val="005F16E8"/>
    <w:rsid w:val="005F23D3"/>
    <w:rsid w:val="005F27E8"/>
    <w:rsid w:val="005F29A6"/>
    <w:rsid w:val="005F2AA9"/>
    <w:rsid w:val="005F3421"/>
    <w:rsid w:val="005F3462"/>
    <w:rsid w:val="005F38BA"/>
    <w:rsid w:val="005F39E7"/>
    <w:rsid w:val="005F3DD7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9C"/>
    <w:rsid w:val="005F5FC6"/>
    <w:rsid w:val="005F61A7"/>
    <w:rsid w:val="005F6218"/>
    <w:rsid w:val="005F6294"/>
    <w:rsid w:val="005F67AA"/>
    <w:rsid w:val="005F67AC"/>
    <w:rsid w:val="005F6830"/>
    <w:rsid w:val="005F6ED7"/>
    <w:rsid w:val="005F7788"/>
    <w:rsid w:val="005F790A"/>
    <w:rsid w:val="005F790C"/>
    <w:rsid w:val="005F7E4D"/>
    <w:rsid w:val="005F7EA1"/>
    <w:rsid w:val="005F7F9C"/>
    <w:rsid w:val="00600393"/>
    <w:rsid w:val="00600570"/>
    <w:rsid w:val="00600722"/>
    <w:rsid w:val="00600A56"/>
    <w:rsid w:val="00601046"/>
    <w:rsid w:val="006011C7"/>
    <w:rsid w:val="00601370"/>
    <w:rsid w:val="0060186E"/>
    <w:rsid w:val="006019DE"/>
    <w:rsid w:val="00601C35"/>
    <w:rsid w:val="00601E43"/>
    <w:rsid w:val="00602240"/>
    <w:rsid w:val="00602337"/>
    <w:rsid w:val="006028BF"/>
    <w:rsid w:val="00602DC6"/>
    <w:rsid w:val="00602F45"/>
    <w:rsid w:val="006033AE"/>
    <w:rsid w:val="0060364D"/>
    <w:rsid w:val="006037B7"/>
    <w:rsid w:val="006039DB"/>
    <w:rsid w:val="00603FA5"/>
    <w:rsid w:val="0060486B"/>
    <w:rsid w:val="00604CDF"/>
    <w:rsid w:val="00604D52"/>
    <w:rsid w:val="00604DC3"/>
    <w:rsid w:val="00604DF8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100CE"/>
    <w:rsid w:val="006105A2"/>
    <w:rsid w:val="00610A1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2F9"/>
    <w:rsid w:val="0061466A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F85"/>
    <w:rsid w:val="0061735B"/>
    <w:rsid w:val="0061749A"/>
    <w:rsid w:val="006175F8"/>
    <w:rsid w:val="0061778D"/>
    <w:rsid w:val="00617B1D"/>
    <w:rsid w:val="00620106"/>
    <w:rsid w:val="00620395"/>
    <w:rsid w:val="00620A5C"/>
    <w:rsid w:val="00620BCF"/>
    <w:rsid w:val="00620BE5"/>
    <w:rsid w:val="00621893"/>
    <w:rsid w:val="00621B10"/>
    <w:rsid w:val="00621DEA"/>
    <w:rsid w:val="00621E3C"/>
    <w:rsid w:val="006222B9"/>
    <w:rsid w:val="006224B4"/>
    <w:rsid w:val="006228AD"/>
    <w:rsid w:val="00622B7C"/>
    <w:rsid w:val="00622FAA"/>
    <w:rsid w:val="00622FEE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E10"/>
    <w:rsid w:val="0062600B"/>
    <w:rsid w:val="0062671F"/>
    <w:rsid w:val="00626D90"/>
    <w:rsid w:val="006272A1"/>
    <w:rsid w:val="00627440"/>
    <w:rsid w:val="00627903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CA6"/>
    <w:rsid w:val="00630D19"/>
    <w:rsid w:val="00631EFE"/>
    <w:rsid w:val="00631F78"/>
    <w:rsid w:val="00631FCF"/>
    <w:rsid w:val="00631FF7"/>
    <w:rsid w:val="006320FA"/>
    <w:rsid w:val="0063258F"/>
    <w:rsid w:val="00632D83"/>
    <w:rsid w:val="006335C5"/>
    <w:rsid w:val="006335C8"/>
    <w:rsid w:val="00633A0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4A8"/>
    <w:rsid w:val="0063771B"/>
    <w:rsid w:val="006378FE"/>
    <w:rsid w:val="00637EDE"/>
    <w:rsid w:val="00640D8E"/>
    <w:rsid w:val="00640FCC"/>
    <w:rsid w:val="00641628"/>
    <w:rsid w:val="006416E7"/>
    <w:rsid w:val="00641E31"/>
    <w:rsid w:val="00642484"/>
    <w:rsid w:val="00642928"/>
    <w:rsid w:val="0064296C"/>
    <w:rsid w:val="00642CEF"/>
    <w:rsid w:val="00642CFD"/>
    <w:rsid w:val="00642EEB"/>
    <w:rsid w:val="006434FA"/>
    <w:rsid w:val="00643840"/>
    <w:rsid w:val="00644212"/>
    <w:rsid w:val="00644672"/>
    <w:rsid w:val="00644F1E"/>
    <w:rsid w:val="0064520B"/>
    <w:rsid w:val="0064637E"/>
    <w:rsid w:val="006464EF"/>
    <w:rsid w:val="0064668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D4A"/>
    <w:rsid w:val="00650EFC"/>
    <w:rsid w:val="00651258"/>
    <w:rsid w:val="006512A0"/>
    <w:rsid w:val="0065159F"/>
    <w:rsid w:val="00651CCD"/>
    <w:rsid w:val="00651E16"/>
    <w:rsid w:val="00651EE2"/>
    <w:rsid w:val="00652A9B"/>
    <w:rsid w:val="00652FF3"/>
    <w:rsid w:val="00653240"/>
    <w:rsid w:val="00653529"/>
    <w:rsid w:val="0065363D"/>
    <w:rsid w:val="00653665"/>
    <w:rsid w:val="00653BAA"/>
    <w:rsid w:val="00653D06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891"/>
    <w:rsid w:val="00660895"/>
    <w:rsid w:val="00660B52"/>
    <w:rsid w:val="00660E09"/>
    <w:rsid w:val="00660F4D"/>
    <w:rsid w:val="00661424"/>
    <w:rsid w:val="00661AE0"/>
    <w:rsid w:val="00661DBE"/>
    <w:rsid w:val="00661DEA"/>
    <w:rsid w:val="00661E83"/>
    <w:rsid w:val="00662028"/>
    <w:rsid w:val="006620A5"/>
    <w:rsid w:val="00662245"/>
    <w:rsid w:val="00662535"/>
    <w:rsid w:val="00662CDA"/>
    <w:rsid w:val="00662F33"/>
    <w:rsid w:val="00662FA2"/>
    <w:rsid w:val="0066324C"/>
    <w:rsid w:val="00663481"/>
    <w:rsid w:val="00663684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061"/>
    <w:rsid w:val="00670510"/>
    <w:rsid w:val="0067056F"/>
    <w:rsid w:val="00670726"/>
    <w:rsid w:val="00670AA3"/>
    <w:rsid w:val="00670D17"/>
    <w:rsid w:val="00670F94"/>
    <w:rsid w:val="00671179"/>
    <w:rsid w:val="00671265"/>
    <w:rsid w:val="006714CD"/>
    <w:rsid w:val="0067167A"/>
    <w:rsid w:val="006721F3"/>
    <w:rsid w:val="006723EB"/>
    <w:rsid w:val="0067261E"/>
    <w:rsid w:val="00672DD6"/>
    <w:rsid w:val="00673008"/>
    <w:rsid w:val="00673A81"/>
    <w:rsid w:val="00673B04"/>
    <w:rsid w:val="00673BBE"/>
    <w:rsid w:val="00673C37"/>
    <w:rsid w:val="00673EFA"/>
    <w:rsid w:val="006746E9"/>
    <w:rsid w:val="0067493D"/>
    <w:rsid w:val="00674B62"/>
    <w:rsid w:val="006750AE"/>
    <w:rsid w:val="00675830"/>
    <w:rsid w:val="00675856"/>
    <w:rsid w:val="00675D13"/>
    <w:rsid w:val="00675E5A"/>
    <w:rsid w:val="006760E8"/>
    <w:rsid w:val="006770CD"/>
    <w:rsid w:val="006772F1"/>
    <w:rsid w:val="00677D18"/>
    <w:rsid w:val="0068070C"/>
    <w:rsid w:val="00680967"/>
    <w:rsid w:val="0068100B"/>
    <w:rsid w:val="0068151D"/>
    <w:rsid w:val="00681BD3"/>
    <w:rsid w:val="00681D15"/>
    <w:rsid w:val="00681ED1"/>
    <w:rsid w:val="00681F54"/>
    <w:rsid w:val="00682419"/>
    <w:rsid w:val="006828B9"/>
    <w:rsid w:val="0068295D"/>
    <w:rsid w:val="006829D0"/>
    <w:rsid w:val="00682B11"/>
    <w:rsid w:val="00682E39"/>
    <w:rsid w:val="006835EF"/>
    <w:rsid w:val="0068363E"/>
    <w:rsid w:val="00683A19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AF"/>
    <w:rsid w:val="006864B1"/>
    <w:rsid w:val="006865D2"/>
    <w:rsid w:val="00686970"/>
    <w:rsid w:val="0068715B"/>
    <w:rsid w:val="006871C8"/>
    <w:rsid w:val="006872D9"/>
    <w:rsid w:val="00687C0E"/>
    <w:rsid w:val="0069041F"/>
    <w:rsid w:val="00690B06"/>
    <w:rsid w:val="00690B5C"/>
    <w:rsid w:val="00690D2E"/>
    <w:rsid w:val="00690E00"/>
    <w:rsid w:val="00691058"/>
    <w:rsid w:val="006912F3"/>
    <w:rsid w:val="006913DE"/>
    <w:rsid w:val="006915FF"/>
    <w:rsid w:val="00691B1E"/>
    <w:rsid w:val="00692057"/>
    <w:rsid w:val="00692239"/>
    <w:rsid w:val="00693414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D18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5DE"/>
    <w:rsid w:val="006A57E8"/>
    <w:rsid w:val="006A5A19"/>
    <w:rsid w:val="006A5B17"/>
    <w:rsid w:val="006A5BF5"/>
    <w:rsid w:val="006A5E2B"/>
    <w:rsid w:val="006A5EDE"/>
    <w:rsid w:val="006A5FF7"/>
    <w:rsid w:val="006A62CB"/>
    <w:rsid w:val="006A639F"/>
    <w:rsid w:val="006A6709"/>
    <w:rsid w:val="006A776C"/>
    <w:rsid w:val="006A7C7A"/>
    <w:rsid w:val="006A7F28"/>
    <w:rsid w:val="006B0190"/>
    <w:rsid w:val="006B01A9"/>
    <w:rsid w:val="006B01CE"/>
    <w:rsid w:val="006B028A"/>
    <w:rsid w:val="006B03C6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F4"/>
    <w:rsid w:val="006B45F3"/>
    <w:rsid w:val="006B4644"/>
    <w:rsid w:val="006B4939"/>
    <w:rsid w:val="006B4B25"/>
    <w:rsid w:val="006B4D08"/>
    <w:rsid w:val="006B50D5"/>
    <w:rsid w:val="006B53D6"/>
    <w:rsid w:val="006B5579"/>
    <w:rsid w:val="006B58D9"/>
    <w:rsid w:val="006B5BC8"/>
    <w:rsid w:val="006B5BCD"/>
    <w:rsid w:val="006B62A4"/>
    <w:rsid w:val="006B6DAA"/>
    <w:rsid w:val="006B6ECD"/>
    <w:rsid w:val="006B6FFD"/>
    <w:rsid w:val="006B7352"/>
    <w:rsid w:val="006B735F"/>
    <w:rsid w:val="006B79ED"/>
    <w:rsid w:val="006B7BB9"/>
    <w:rsid w:val="006B7CA5"/>
    <w:rsid w:val="006C039E"/>
    <w:rsid w:val="006C0AE8"/>
    <w:rsid w:val="006C0C86"/>
    <w:rsid w:val="006C0D27"/>
    <w:rsid w:val="006C12BA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256"/>
    <w:rsid w:val="006C27C1"/>
    <w:rsid w:val="006C2856"/>
    <w:rsid w:val="006C3546"/>
    <w:rsid w:val="006C3BB2"/>
    <w:rsid w:val="006C4555"/>
    <w:rsid w:val="006C49D2"/>
    <w:rsid w:val="006C4CB9"/>
    <w:rsid w:val="006C4F35"/>
    <w:rsid w:val="006C4F5F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DBC"/>
    <w:rsid w:val="006D03EF"/>
    <w:rsid w:val="006D0585"/>
    <w:rsid w:val="006D067B"/>
    <w:rsid w:val="006D0D84"/>
    <w:rsid w:val="006D0EB7"/>
    <w:rsid w:val="006D0F13"/>
    <w:rsid w:val="006D1BB7"/>
    <w:rsid w:val="006D1DD6"/>
    <w:rsid w:val="006D1FA6"/>
    <w:rsid w:val="006D222A"/>
    <w:rsid w:val="006D2426"/>
    <w:rsid w:val="006D2679"/>
    <w:rsid w:val="006D2AD9"/>
    <w:rsid w:val="006D2BC2"/>
    <w:rsid w:val="006D2D91"/>
    <w:rsid w:val="006D39DB"/>
    <w:rsid w:val="006D3E68"/>
    <w:rsid w:val="006D48A5"/>
    <w:rsid w:val="006D53B3"/>
    <w:rsid w:val="006D5488"/>
    <w:rsid w:val="006D5575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276"/>
    <w:rsid w:val="006E1408"/>
    <w:rsid w:val="006E1CFC"/>
    <w:rsid w:val="006E1D0B"/>
    <w:rsid w:val="006E21B6"/>
    <w:rsid w:val="006E298C"/>
    <w:rsid w:val="006E2E8B"/>
    <w:rsid w:val="006E2ECA"/>
    <w:rsid w:val="006E3596"/>
    <w:rsid w:val="006E35AE"/>
    <w:rsid w:val="006E3681"/>
    <w:rsid w:val="006E3C54"/>
    <w:rsid w:val="006E3DA7"/>
    <w:rsid w:val="006E4CC8"/>
    <w:rsid w:val="006E54D8"/>
    <w:rsid w:val="006E5510"/>
    <w:rsid w:val="006E5569"/>
    <w:rsid w:val="006E57DF"/>
    <w:rsid w:val="006E592A"/>
    <w:rsid w:val="006E5EA8"/>
    <w:rsid w:val="006E5F44"/>
    <w:rsid w:val="006E6178"/>
    <w:rsid w:val="006E6AF1"/>
    <w:rsid w:val="006E6C35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9EB"/>
    <w:rsid w:val="00702BCE"/>
    <w:rsid w:val="00702EF3"/>
    <w:rsid w:val="00702FF2"/>
    <w:rsid w:val="00703043"/>
    <w:rsid w:val="007035E9"/>
    <w:rsid w:val="00703952"/>
    <w:rsid w:val="00704AB7"/>
    <w:rsid w:val="00704B27"/>
    <w:rsid w:val="007053AD"/>
    <w:rsid w:val="007065E6"/>
    <w:rsid w:val="00706A69"/>
    <w:rsid w:val="00707617"/>
    <w:rsid w:val="00707896"/>
    <w:rsid w:val="00707B75"/>
    <w:rsid w:val="00707E6D"/>
    <w:rsid w:val="00710709"/>
    <w:rsid w:val="00710A64"/>
    <w:rsid w:val="00710C3A"/>
    <w:rsid w:val="00710DEE"/>
    <w:rsid w:val="00710F09"/>
    <w:rsid w:val="0071105C"/>
    <w:rsid w:val="007119BD"/>
    <w:rsid w:val="00711D9F"/>
    <w:rsid w:val="0071202D"/>
    <w:rsid w:val="0071204A"/>
    <w:rsid w:val="00712717"/>
    <w:rsid w:val="00713790"/>
    <w:rsid w:val="00713A3F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981"/>
    <w:rsid w:val="00715A3A"/>
    <w:rsid w:val="00715FB4"/>
    <w:rsid w:val="007160BD"/>
    <w:rsid w:val="00716472"/>
    <w:rsid w:val="00716DC2"/>
    <w:rsid w:val="00717249"/>
    <w:rsid w:val="00717675"/>
    <w:rsid w:val="007179EA"/>
    <w:rsid w:val="00717C38"/>
    <w:rsid w:val="0072034F"/>
    <w:rsid w:val="00720493"/>
    <w:rsid w:val="00720517"/>
    <w:rsid w:val="00720A96"/>
    <w:rsid w:val="00720B7B"/>
    <w:rsid w:val="00720BBB"/>
    <w:rsid w:val="0072122E"/>
    <w:rsid w:val="00721547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6FD"/>
    <w:rsid w:val="0072477D"/>
    <w:rsid w:val="00724ACB"/>
    <w:rsid w:val="0072539C"/>
    <w:rsid w:val="0072567A"/>
    <w:rsid w:val="0072569D"/>
    <w:rsid w:val="00726675"/>
    <w:rsid w:val="00726C0C"/>
    <w:rsid w:val="0072726B"/>
    <w:rsid w:val="00727C35"/>
    <w:rsid w:val="00727F1D"/>
    <w:rsid w:val="00730723"/>
    <w:rsid w:val="007307A8"/>
    <w:rsid w:val="007309DA"/>
    <w:rsid w:val="00730B57"/>
    <w:rsid w:val="00730F97"/>
    <w:rsid w:val="0073152C"/>
    <w:rsid w:val="007315C7"/>
    <w:rsid w:val="00732453"/>
    <w:rsid w:val="00732BCC"/>
    <w:rsid w:val="00732D7A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A79"/>
    <w:rsid w:val="00734D08"/>
    <w:rsid w:val="00734DC1"/>
    <w:rsid w:val="00735058"/>
    <w:rsid w:val="0073514F"/>
    <w:rsid w:val="00735314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E7E"/>
    <w:rsid w:val="00740028"/>
    <w:rsid w:val="0074015A"/>
    <w:rsid w:val="007404D8"/>
    <w:rsid w:val="007405ED"/>
    <w:rsid w:val="00740889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CC5"/>
    <w:rsid w:val="00744118"/>
    <w:rsid w:val="0074418D"/>
    <w:rsid w:val="0074432A"/>
    <w:rsid w:val="0074487A"/>
    <w:rsid w:val="007448D8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4D4"/>
    <w:rsid w:val="0074773B"/>
    <w:rsid w:val="00747B66"/>
    <w:rsid w:val="00747FCC"/>
    <w:rsid w:val="00747FDA"/>
    <w:rsid w:val="00750448"/>
    <w:rsid w:val="007504FD"/>
    <w:rsid w:val="007506C5"/>
    <w:rsid w:val="00750B80"/>
    <w:rsid w:val="00750ED3"/>
    <w:rsid w:val="00750F11"/>
    <w:rsid w:val="007513BF"/>
    <w:rsid w:val="007516D4"/>
    <w:rsid w:val="007517A0"/>
    <w:rsid w:val="00751F36"/>
    <w:rsid w:val="0075253B"/>
    <w:rsid w:val="00752770"/>
    <w:rsid w:val="007528B5"/>
    <w:rsid w:val="00752DF2"/>
    <w:rsid w:val="007530E2"/>
    <w:rsid w:val="00753228"/>
    <w:rsid w:val="007532C6"/>
    <w:rsid w:val="0075356D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D95"/>
    <w:rsid w:val="00755DED"/>
    <w:rsid w:val="00756067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540"/>
    <w:rsid w:val="00760BF6"/>
    <w:rsid w:val="00760CA5"/>
    <w:rsid w:val="00761058"/>
    <w:rsid w:val="00761133"/>
    <w:rsid w:val="00761272"/>
    <w:rsid w:val="007615F6"/>
    <w:rsid w:val="007616AB"/>
    <w:rsid w:val="0076176C"/>
    <w:rsid w:val="00761AFA"/>
    <w:rsid w:val="00761CE9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5556"/>
    <w:rsid w:val="0076597A"/>
    <w:rsid w:val="00765CC6"/>
    <w:rsid w:val="00766179"/>
    <w:rsid w:val="00766735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340"/>
    <w:rsid w:val="0077384B"/>
    <w:rsid w:val="00773A05"/>
    <w:rsid w:val="00773B75"/>
    <w:rsid w:val="00773BE7"/>
    <w:rsid w:val="00773C85"/>
    <w:rsid w:val="00774644"/>
    <w:rsid w:val="00774A9F"/>
    <w:rsid w:val="00774BE4"/>
    <w:rsid w:val="00774C1D"/>
    <w:rsid w:val="00774FC4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73A"/>
    <w:rsid w:val="00777985"/>
    <w:rsid w:val="007779D5"/>
    <w:rsid w:val="007779E6"/>
    <w:rsid w:val="00777CFF"/>
    <w:rsid w:val="00777D05"/>
    <w:rsid w:val="00777E36"/>
    <w:rsid w:val="0078004E"/>
    <w:rsid w:val="00780D7D"/>
    <w:rsid w:val="00780EF1"/>
    <w:rsid w:val="00780FC9"/>
    <w:rsid w:val="0078103F"/>
    <w:rsid w:val="00781112"/>
    <w:rsid w:val="007817BB"/>
    <w:rsid w:val="00781C18"/>
    <w:rsid w:val="00781F61"/>
    <w:rsid w:val="00781FE5"/>
    <w:rsid w:val="007829B4"/>
    <w:rsid w:val="00782DB8"/>
    <w:rsid w:val="00782E19"/>
    <w:rsid w:val="00782FA8"/>
    <w:rsid w:val="00783195"/>
    <w:rsid w:val="00783469"/>
    <w:rsid w:val="00783930"/>
    <w:rsid w:val="00783AE3"/>
    <w:rsid w:val="007841E8"/>
    <w:rsid w:val="0078448B"/>
    <w:rsid w:val="00784A48"/>
    <w:rsid w:val="00784AEE"/>
    <w:rsid w:val="00784ED3"/>
    <w:rsid w:val="007850B9"/>
    <w:rsid w:val="0078532F"/>
    <w:rsid w:val="00785661"/>
    <w:rsid w:val="0078589B"/>
    <w:rsid w:val="0078590B"/>
    <w:rsid w:val="00785CC4"/>
    <w:rsid w:val="007867FE"/>
    <w:rsid w:val="00786952"/>
    <w:rsid w:val="00786E07"/>
    <w:rsid w:val="007874C9"/>
    <w:rsid w:val="00787698"/>
    <w:rsid w:val="007877A3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AF7"/>
    <w:rsid w:val="007965CB"/>
    <w:rsid w:val="007966B2"/>
    <w:rsid w:val="007969B8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D57"/>
    <w:rsid w:val="007A07AC"/>
    <w:rsid w:val="007A07C2"/>
    <w:rsid w:val="007A0DAA"/>
    <w:rsid w:val="007A0EFF"/>
    <w:rsid w:val="007A0F69"/>
    <w:rsid w:val="007A1076"/>
    <w:rsid w:val="007A149C"/>
    <w:rsid w:val="007A2033"/>
    <w:rsid w:val="007A2508"/>
    <w:rsid w:val="007A2769"/>
    <w:rsid w:val="007A2779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BA"/>
    <w:rsid w:val="007A490B"/>
    <w:rsid w:val="007A49D4"/>
    <w:rsid w:val="007A4B60"/>
    <w:rsid w:val="007A4FE0"/>
    <w:rsid w:val="007A52D8"/>
    <w:rsid w:val="007A62B2"/>
    <w:rsid w:val="007A6D27"/>
    <w:rsid w:val="007A704D"/>
    <w:rsid w:val="007A71C4"/>
    <w:rsid w:val="007A752F"/>
    <w:rsid w:val="007A78F2"/>
    <w:rsid w:val="007A7C9A"/>
    <w:rsid w:val="007B05AE"/>
    <w:rsid w:val="007B0AA3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B7A"/>
    <w:rsid w:val="007B5195"/>
    <w:rsid w:val="007B5310"/>
    <w:rsid w:val="007B560C"/>
    <w:rsid w:val="007B5F3D"/>
    <w:rsid w:val="007B6043"/>
    <w:rsid w:val="007B6112"/>
    <w:rsid w:val="007B6297"/>
    <w:rsid w:val="007B6349"/>
    <w:rsid w:val="007B64A8"/>
    <w:rsid w:val="007B7447"/>
    <w:rsid w:val="007B7635"/>
    <w:rsid w:val="007B7CC7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A4"/>
    <w:rsid w:val="007C1422"/>
    <w:rsid w:val="007C18F8"/>
    <w:rsid w:val="007C1BBC"/>
    <w:rsid w:val="007C1D0E"/>
    <w:rsid w:val="007C1D57"/>
    <w:rsid w:val="007C2176"/>
    <w:rsid w:val="007C2268"/>
    <w:rsid w:val="007C2749"/>
    <w:rsid w:val="007C2887"/>
    <w:rsid w:val="007C316C"/>
    <w:rsid w:val="007C34C7"/>
    <w:rsid w:val="007C36A5"/>
    <w:rsid w:val="007C36B9"/>
    <w:rsid w:val="007C382B"/>
    <w:rsid w:val="007C3A7B"/>
    <w:rsid w:val="007C3FE5"/>
    <w:rsid w:val="007C404A"/>
    <w:rsid w:val="007C41A7"/>
    <w:rsid w:val="007C41E0"/>
    <w:rsid w:val="007C44DA"/>
    <w:rsid w:val="007C4E83"/>
    <w:rsid w:val="007C5645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992"/>
    <w:rsid w:val="007C7BE8"/>
    <w:rsid w:val="007C7C80"/>
    <w:rsid w:val="007D015A"/>
    <w:rsid w:val="007D0285"/>
    <w:rsid w:val="007D06DE"/>
    <w:rsid w:val="007D070B"/>
    <w:rsid w:val="007D0847"/>
    <w:rsid w:val="007D094B"/>
    <w:rsid w:val="007D19C7"/>
    <w:rsid w:val="007D1C93"/>
    <w:rsid w:val="007D1EB8"/>
    <w:rsid w:val="007D21A7"/>
    <w:rsid w:val="007D2386"/>
    <w:rsid w:val="007D2536"/>
    <w:rsid w:val="007D2851"/>
    <w:rsid w:val="007D2B28"/>
    <w:rsid w:val="007D2BFF"/>
    <w:rsid w:val="007D2D41"/>
    <w:rsid w:val="007D2DC3"/>
    <w:rsid w:val="007D3347"/>
    <w:rsid w:val="007D34BE"/>
    <w:rsid w:val="007D3542"/>
    <w:rsid w:val="007D372D"/>
    <w:rsid w:val="007D37A4"/>
    <w:rsid w:val="007D381D"/>
    <w:rsid w:val="007D39F1"/>
    <w:rsid w:val="007D3A74"/>
    <w:rsid w:val="007D42D1"/>
    <w:rsid w:val="007D438C"/>
    <w:rsid w:val="007D46C9"/>
    <w:rsid w:val="007D495A"/>
    <w:rsid w:val="007D59B8"/>
    <w:rsid w:val="007D6066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B8"/>
    <w:rsid w:val="007E155D"/>
    <w:rsid w:val="007E167C"/>
    <w:rsid w:val="007E1CBB"/>
    <w:rsid w:val="007E232F"/>
    <w:rsid w:val="007E2475"/>
    <w:rsid w:val="007E2792"/>
    <w:rsid w:val="007E2BFD"/>
    <w:rsid w:val="007E2C71"/>
    <w:rsid w:val="007E31BF"/>
    <w:rsid w:val="007E325E"/>
    <w:rsid w:val="007E3374"/>
    <w:rsid w:val="007E3B82"/>
    <w:rsid w:val="007E3CD8"/>
    <w:rsid w:val="007E47E8"/>
    <w:rsid w:val="007E49BD"/>
    <w:rsid w:val="007E4C35"/>
    <w:rsid w:val="007E4D83"/>
    <w:rsid w:val="007E5538"/>
    <w:rsid w:val="007E57AA"/>
    <w:rsid w:val="007E5881"/>
    <w:rsid w:val="007E5B17"/>
    <w:rsid w:val="007E5C12"/>
    <w:rsid w:val="007E5CFF"/>
    <w:rsid w:val="007E618E"/>
    <w:rsid w:val="007E62B7"/>
    <w:rsid w:val="007E642E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EE3"/>
    <w:rsid w:val="007F0F0C"/>
    <w:rsid w:val="007F1182"/>
    <w:rsid w:val="007F155A"/>
    <w:rsid w:val="007F1712"/>
    <w:rsid w:val="007F1865"/>
    <w:rsid w:val="007F1BDC"/>
    <w:rsid w:val="007F1DAC"/>
    <w:rsid w:val="007F2016"/>
    <w:rsid w:val="007F20AC"/>
    <w:rsid w:val="007F20C6"/>
    <w:rsid w:val="007F23EB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D0B"/>
    <w:rsid w:val="007F51F5"/>
    <w:rsid w:val="007F5296"/>
    <w:rsid w:val="007F5560"/>
    <w:rsid w:val="007F55C5"/>
    <w:rsid w:val="007F5653"/>
    <w:rsid w:val="007F655E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7AE"/>
    <w:rsid w:val="00800897"/>
    <w:rsid w:val="00800A33"/>
    <w:rsid w:val="00800D73"/>
    <w:rsid w:val="008014EC"/>
    <w:rsid w:val="00801577"/>
    <w:rsid w:val="008017CB"/>
    <w:rsid w:val="0080234C"/>
    <w:rsid w:val="0080243F"/>
    <w:rsid w:val="00802A93"/>
    <w:rsid w:val="008032A4"/>
    <w:rsid w:val="008032FC"/>
    <w:rsid w:val="00803997"/>
    <w:rsid w:val="00803FC5"/>
    <w:rsid w:val="008043DA"/>
    <w:rsid w:val="00804493"/>
    <w:rsid w:val="008044FE"/>
    <w:rsid w:val="00804B8A"/>
    <w:rsid w:val="00804E07"/>
    <w:rsid w:val="0080510B"/>
    <w:rsid w:val="008052AB"/>
    <w:rsid w:val="008054AD"/>
    <w:rsid w:val="0080563A"/>
    <w:rsid w:val="0080583B"/>
    <w:rsid w:val="0080621A"/>
    <w:rsid w:val="008063B6"/>
    <w:rsid w:val="008063CD"/>
    <w:rsid w:val="008068B9"/>
    <w:rsid w:val="008069C3"/>
    <w:rsid w:val="008074A4"/>
    <w:rsid w:val="00807B94"/>
    <w:rsid w:val="00807E17"/>
    <w:rsid w:val="00807E6E"/>
    <w:rsid w:val="008102A2"/>
    <w:rsid w:val="008105A5"/>
    <w:rsid w:val="0081064F"/>
    <w:rsid w:val="00810F05"/>
    <w:rsid w:val="00811488"/>
    <w:rsid w:val="0081158A"/>
    <w:rsid w:val="008116F5"/>
    <w:rsid w:val="008119B9"/>
    <w:rsid w:val="00811A7F"/>
    <w:rsid w:val="00811BB0"/>
    <w:rsid w:val="00811F89"/>
    <w:rsid w:val="00812117"/>
    <w:rsid w:val="00812167"/>
    <w:rsid w:val="008127AE"/>
    <w:rsid w:val="00812C21"/>
    <w:rsid w:val="008132E6"/>
    <w:rsid w:val="00813AD6"/>
    <w:rsid w:val="00813D63"/>
    <w:rsid w:val="00813F54"/>
    <w:rsid w:val="0081425F"/>
    <w:rsid w:val="00814375"/>
    <w:rsid w:val="0081472C"/>
    <w:rsid w:val="00814953"/>
    <w:rsid w:val="00814A5E"/>
    <w:rsid w:val="00814ACB"/>
    <w:rsid w:val="00814D30"/>
    <w:rsid w:val="00815487"/>
    <w:rsid w:val="00815652"/>
    <w:rsid w:val="0081566A"/>
    <w:rsid w:val="00815E10"/>
    <w:rsid w:val="008161E4"/>
    <w:rsid w:val="008163A5"/>
    <w:rsid w:val="008166F8"/>
    <w:rsid w:val="00816846"/>
    <w:rsid w:val="008172E3"/>
    <w:rsid w:val="008174EE"/>
    <w:rsid w:val="00817A77"/>
    <w:rsid w:val="00817B0E"/>
    <w:rsid w:val="00817D26"/>
    <w:rsid w:val="00820263"/>
    <w:rsid w:val="00820752"/>
    <w:rsid w:val="00820B68"/>
    <w:rsid w:val="00820EEC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B8"/>
    <w:rsid w:val="008234A4"/>
    <w:rsid w:val="00823C61"/>
    <w:rsid w:val="00823D76"/>
    <w:rsid w:val="00823F04"/>
    <w:rsid w:val="00824E15"/>
    <w:rsid w:val="00825B15"/>
    <w:rsid w:val="00825B76"/>
    <w:rsid w:val="00826286"/>
    <w:rsid w:val="0082630E"/>
    <w:rsid w:val="00826325"/>
    <w:rsid w:val="0082668C"/>
    <w:rsid w:val="00826A90"/>
    <w:rsid w:val="00826ABF"/>
    <w:rsid w:val="00826D31"/>
    <w:rsid w:val="00826E44"/>
    <w:rsid w:val="0082740C"/>
    <w:rsid w:val="008275C8"/>
    <w:rsid w:val="00827A8C"/>
    <w:rsid w:val="00827B66"/>
    <w:rsid w:val="00830561"/>
    <w:rsid w:val="008305D4"/>
    <w:rsid w:val="00830703"/>
    <w:rsid w:val="00830EB1"/>
    <w:rsid w:val="0083108A"/>
    <w:rsid w:val="00831746"/>
    <w:rsid w:val="00831A6A"/>
    <w:rsid w:val="00832076"/>
    <w:rsid w:val="008329BF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BA7"/>
    <w:rsid w:val="00833F82"/>
    <w:rsid w:val="008340EE"/>
    <w:rsid w:val="0083489F"/>
    <w:rsid w:val="00835420"/>
    <w:rsid w:val="00835442"/>
    <w:rsid w:val="008359FD"/>
    <w:rsid w:val="00835B91"/>
    <w:rsid w:val="00836045"/>
    <w:rsid w:val="008361A8"/>
    <w:rsid w:val="00836892"/>
    <w:rsid w:val="008368AA"/>
    <w:rsid w:val="00836B87"/>
    <w:rsid w:val="008372B0"/>
    <w:rsid w:val="008377A9"/>
    <w:rsid w:val="00837901"/>
    <w:rsid w:val="00837FDB"/>
    <w:rsid w:val="008400AE"/>
    <w:rsid w:val="008401D1"/>
    <w:rsid w:val="008404F8"/>
    <w:rsid w:val="00841544"/>
    <w:rsid w:val="00841873"/>
    <w:rsid w:val="008418D3"/>
    <w:rsid w:val="008418EB"/>
    <w:rsid w:val="00841958"/>
    <w:rsid w:val="00841A98"/>
    <w:rsid w:val="00841CDF"/>
    <w:rsid w:val="008422E8"/>
    <w:rsid w:val="00842312"/>
    <w:rsid w:val="00842449"/>
    <w:rsid w:val="00842496"/>
    <w:rsid w:val="008429E9"/>
    <w:rsid w:val="00842E24"/>
    <w:rsid w:val="008430A1"/>
    <w:rsid w:val="0084315D"/>
    <w:rsid w:val="0084321A"/>
    <w:rsid w:val="00843265"/>
    <w:rsid w:val="0084366E"/>
    <w:rsid w:val="008436A8"/>
    <w:rsid w:val="00843865"/>
    <w:rsid w:val="00843944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62FA"/>
    <w:rsid w:val="008468F9"/>
    <w:rsid w:val="00846B57"/>
    <w:rsid w:val="00846C2A"/>
    <w:rsid w:val="00846C4E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734"/>
    <w:rsid w:val="00853793"/>
    <w:rsid w:val="00853A3C"/>
    <w:rsid w:val="00853C1A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A11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B51"/>
    <w:rsid w:val="0086011C"/>
    <w:rsid w:val="0086032D"/>
    <w:rsid w:val="0086038C"/>
    <w:rsid w:val="008610FE"/>
    <w:rsid w:val="00861197"/>
    <w:rsid w:val="008615BC"/>
    <w:rsid w:val="008618FD"/>
    <w:rsid w:val="00861930"/>
    <w:rsid w:val="00861C0A"/>
    <w:rsid w:val="00861E5A"/>
    <w:rsid w:val="00861E75"/>
    <w:rsid w:val="008621B8"/>
    <w:rsid w:val="00862F5F"/>
    <w:rsid w:val="0086380C"/>
    <w:rsid w:val="00863AA5"/>
    <w:rsid w:val="00863D33"/>
    <w:rsid w:val="008642B9"/>
    <w:rsid w:val="00864870"/>
    <w:rsid w:val="008648DD"/>
    <w:rsid w:val="008649D6"/>
    <w:rsid w:val="00864B47"/>
    <w:rsid w:val="00865199"/>
    <w:rsid w:val="00865381"/>
    <w:rsid w:val="0086544D"/>
    <w:rsid w:val="0086553A"/>
    <w:rsid w:val="008655C1"/>
    <w:rsid w:val="00865692"/>
    <w:rsid w:val="00865826"/>
    <w:rsid w:val="008658FB"/>
    <w:rsid w:val="00865AAD"/>
    <w:rsid w:val="00865B21"/>
    <w:rsid w:val="00865C2C"/>
    <w:rsid w:val="0086615C"/>
    <w:rsid w:val="00866420"/>
    <w:rsid w:val="00866458"/>
    <w:rsid w:val="0086668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9C4"/>
    <w:rsid w:val="0087112D"/>
    <w:rsid w:val="00871339"/>
    <w:rsid w:val="00871928"/>
    <w:rsid w:val="00871C80"/>
    <w:rsid w:val="00871F4F"/>
    <w:rsid w:val="008720E0"/>
    <w:rsid w:val="00872188"/>
    <w:rsid w:val="00873048"/>
    <w:rsid w:val="00873067"/>
    <w:rsid w:val="00873098"/>
    <w:rsid w:val="008736D4"/>
    <w:rsid w:val="0087371F"/>
    <w:rsid w:val="00873B33"/>
    <w:rsid w:val="00873CE3"/>
    <w:rsid w:val="00873DA0"/>
    <w:rsid w:val="00873F68"/>
    <w:rsid w:val="00874076"/>
    <w:rsid w:val="00874D34"/>
    <w:rsid w:val="00874EAB"/>
    <w:rsid w:val="00875049"/>
    <w:rsid w:val="008759DD"/>
    <w:rsid w:val="00875B4E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DC0"/>
    <w:rsid w:val="0088343D"/>
    <w:rsid w:val="008834C5"/>
    <w:rsid w:val="0088360B"/>
    <w:rsid w:val="008838D8"/>
    <w:rsid w:val="008838F4"/>
    <w:rsid w:val="00883969"/>
    <w:rsid w:val="00884668"/>
    <w:rsid w:val="008847A3"/>
    <w:rsid w:val="00884872"/>
    <w:rsid w:val="008849E4"/>
    <w:rsid w:val="00884B25"/>
    <w:rsid w:val="00884E15"/>
    <w:rsid w:val="00884F93"/>
    <w:rsid w:val="00885AF4"/>
    <w:rsid w:val="00885BD1"/>
    <w:rsid w:val="00885DAA"/>
    <w:rsid w:val="00885DE5"/>
    <w:rsid w:val="00885EB0"/>
    <w:rsid w:val="00885FA8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97"/>
    <w:rsid w:val="00892AFC"/>
    <w:rsid w:val="00892D37"/>
    <w:rsid w:val="008933AA"/>
    <w:rsid w:val="00893C21"/>
    <w:rsid w:val="00893C51"/>
    <w:rsid w:val="00894430"/>
    <w:rsid w:val="008949E8"/>
    <w:rsid w:val="00894B11"/>
    <w:rsid w:val="00894D40"/>
    <w:rsid w:val="00894FAB"/>
    <w:rsid w:val="0089580D"/>
    <w:rsid w:val="0089602C"/>
    <w:rsid w:val="008968C3"/>
    <w:rsid w:val="00896F66"/>
    <w:rsid w:val="00896FFB"/>
    <w:rsid w:val="008A05BB"/>
    <w:rsid w:val="008A0B59"/>
    <w:rsid w:val="008A19A6"/>
    <w:rsid w:val="008A1ACB"/>
    <w:rsid w:val="008A2252"/>
    <w:rsid w:val="008A229B"/>
    <w:rsid w:val="008A2491"/>
    <w:rsid w:val="008A25A2"/>
    <w:rsid w:val="008A28F4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44EF"/>
    <w:rsid w:val="008A4625"/>
    <w:rsid w:val="008A467F"/>
    <w:rsid w:val="008A4F28"/>
    <w:rsid w:val="008A57C6"/>
    <w:rsid w:val="008A58E1"/>
    <w:rsid w:val="008A63FC"/>
    <w:rsid w:val="008A6829"/>
    <w:rsid w:val="008A6F8D"/>
    <w:rsid w:val="008A703E"/>
    <w:rsid w:val="008A7204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9B"/>
    <w:rsid w:val="008B0E7B"/>
    <w:rsid w:val="008B14F8"/>
    <w:rsid w:val="008B1D83"/>
    <w:rsid w:val="008B20A1"/>
    <w:rsid w:val="008B2A92"/>
    <w:rsid w:val="008B2B9E"/>
    <w:rsid w:val="008B2DA6"/>
    <w:rsid w:val="008B3420"/>
    <w:rsid w:val="008B345B"/>
    <w:rsid w:val="008B3B97"/>
    <w:rsid w:val="008B478B"/>
    <w:rsid w:val="008B487E"/>
    <w:rsid w:val="008B4A6E"/>
    <w:rsid w:val="008B4AB8"/>
    <w:rsid w:val="008B4EF6"/>
    <w:rsid w:val="008B556F"/>
    <w:rsid w:val="008B59B6"/>
    <w:rsid w:val="008B5D5C"/>
    <w:rsid w:val="008B5EB5"/>
    <w:rsid w:val="008B6AFD"/>
    <w:rsid w:val="008B6D0F"/>
    <w:rsid w:val="008B718E"/>
    <w:rsid w:val="008B72DF"/>
    <w:rsid w:val="008B7338"/>
    <w:rsid w:val="008B764D"/>
    <w:rsid w:val="008B768E"/>
    <w:rsid w:val="008C02D6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585"/>
    <w:rsid w:val="008D15D3"/>
    <w:rsid w:val="008D1855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FB5"/>
    <w:rsid w:val="008D4FDC"/>
    <w:rsid w:val="008D5051"/>
    <w:rsid w:val="008D505E"/>
    <w:rsid w:val="008D53EA"/>
    <w:rsid w:val="008D5A01"/>
    <w:rsid w:val="008D663C"/>
    <w:rsid w:val="008D678C"/>
    <w:rsid w:val="008D70AC"/>
    <w:rsid w:val="008D7472"/>
    <w:rsid w:val="008D7CB4"/>
    <w:rsid w:val="008E009B"/>
    <w:rsid w:val="008E02A6"/>
    <w:rsid w:val="008E0799"/>
    <w:rsid w:val="008E1C56"/>
    <w:rsid w:val="008E1CA2"/>
    <w:rsid w:val="008E1DE1"/>
    <w:rsid w:val="008E1E3F"/>
    <w:rsid w:val="008E22ED"/>
    <w:rsid w:val="008E240C"/>
    <w:rsid w:val="008E247F"/>
    <w:rsid w:val="008E2612"/>
    <w:rsid w:val="008E2C5F"/>
    <w:rsid w:val="008E3071"/>
    <w:rsid w:val="008E375E"/>
    <w:rsid w:val="008E3C0A"/>
    <w:rsid w:val="008E3D2A"/>
    <w:rsid w:val="008E407F"/>
    <w:rsid w:val="008E43D8"/>
    <w:rsid w:val="008E49E3"/>
    <w:rsid w:val="008E4BA8"/>
    <w:rsid w:val="008E58BA"/>
    <w:rsid w:val="008E5ADE"/>
    <w:rsid w:val="008E5B26"/>
    <w:rsid w:val="008E649B"/>
    <w:rsid w:val="008E65DD"/>
    <w:rsid w:val="008E68AB"/>
    <w:rsid w:val="008E690C"/>
    <w:rsid w:val="008E6F33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404D"/>
    <w:rsid w:val="008F4710"/>
    <w:rsid w:val="008F4A89"/>
    <w:rsid w:val="008F4D4E"/>
    <w:rsid w:val="008F5895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8D1"/>
    <w:rsid w:val="00903B37"/>
    <w:rsid w:val="00903DF3"/>
    <w:rsid w:val="00903E6E"/>
    <w:rsid w:val="0090412D"/>
    <w:rsid w:val="0090439A"/>
    <w:rsid w:val="009045BC"/>
    <w:rsid w:val="0090489B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3FE"/>
    <w:rsid w:val="00907731"/>
    <w:rsid w:val="00907C2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5AD"/>
    <w:rsid w:val="00911699"/>
    <w:rsid w:val="0091255B"/>
    <w:rsid w:val="009129C1"/>
    <w:rsid w:val="00912F1E"/>
    <w:rsid w:val="00912FA5"/>
    <w:rsid w:val="00913342"/>
    <w:rsid w:val="00913735"/>
    <w:rsid w:val="009146E5"/>
    <w:rsid w:val="009148E9"/>
    <w:rsid w:val="00916714"/>
    <w:rsid w:val="00916CEC"/>
    <w:rsid w:val="00916F5E"/>
    <w:rsid w:val="00917304"/>
    <w:rsid w:val="0091730F"/>
    <w:rsid w:val="00917342"/>
    <w:rsid w:val="009174C0"/>
    <w:rsid w:val="00917916"/>
    <w:rsid w:val="00917A78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A7A"/>
    <w:rsid w:val="00922B90"/>
    <w:rsid w:val="00922CE7"/>
    <w:rsid w:val="00922F12"/>
    <w:rsid w:val="00922F74"/>
    <w:rsid w:val="0092353B"/>
    <w:rsid w:val="00923570"/>
    <w:rsid w:val="00923DB1"/>
    <w:rsid w:val="00924684"/>
    <w:rsid w:val="00924694"/>
    <w:rsid w:val="009248AF"/>
    <w:rsid w:val="00924B78"/>
    <w:rsid w:val="00924E3E"/>
    <w:rsid w:val="0092515D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FE"/>
    <w:rsid w:val="00930317"/>
    <w:rsid w:val="009303A9"/>
    <w:rsid w:val="00930412"/>
    <w:rsid w:val="00930507"/>
    <w:rsid w:val="00930DF5"/>
    <w:rsid w:val="00931705"/>
    <w:rsid w:val="009325BD"/>
    <w:rsid w:val="0093275B"/>
    <w:rsid w:val="0093289C"/>
    <w:rsid w:val="00932AF0"/>
    <w:rsid w:val="00932FF3"/>
    <w:rsid w:val="00933AD1"/>
    <w:rsid w:val="00934075"/>
    <w:rsid w:val="00934116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A7A"/>
    <w:rsid w:val="00936ABE"/>
    <w:rsid w:val="00936B88"/>
    <w:rsid w:val="00936E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681B"/>
    <w:rsid w:val="009469BD"/>
    <w:rsid w:val="00946B4A"/>
    <w:rsid w:val="00946E2B"/>
    <w:rsid w:val="009471EF"/>
    <w:rsid w:val="009478E6"/>
    <w:rsid w:val="0094790B"/>
    <w:rsid w:val="00947D19"/>
    <w:rsid w:val="00947D20"/>
    <w:rsid w:val="00947F49"/>
    <w:rsid w:val="00947F90"/>
    <w:rsid w:val="009503B4"/>
    <w:rsid w:val="00950921"/>
    <w:rsid w:val="009510CF"/>
    <w:rsid w:val="0095113D"/>
    <w:rsid w:val="0095136A"/>
    <w:rsid w:val="0095189D"/>
    <w:rsid w:val="00951C21"/>
    <w:rsid w:val="00951DE9"/>
    <w:rsid w:val="00951EF9"/>
    <w:rsid w:val="009521BD"/>
    <w:rsid w:val="009521C6"/>
    <w:rsid w:val="0095288F"/>
    <w:rsid w:val="00952BF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187"/>
    <w:rsid w:val="0095533A"/>
    <w:rsid w:val="00955690"/>
    <w:rsid w:val="009556DD"/>
    <w:rsid w:val="0095573E"/>
    <w:rsid w:val="009557EB"/>
    <w:rsid w:val="009557F6"/>
    <w:rsid w:val="00955A78"/>
    <w:rsid w:val="00956074"/>
    <w:rsid w:val="00956447"/>
    <w:rsid w:val="00956CF5"/>
    <w:rsid w:val="00956FD4"/>
    <w:rsid w:val="00957217"/>
    <w:rsid w:val="009575D9"/>
    <w:rsid w:val="009577AA"/>
    <w:rsid w:val="009578A5"/>
    <w:rsid w:val="00957AD2"/>
    <w:rsid w:val="00957DDD"/>
    <w:rsid w:val="00960355"/>
    <w:rsid w:val="00960E49"/>
    <w:rsid w:val="009614A9"/>
    <w:rsid w:val="00961606"/>
    <w:rsid w:val="00961A77"/>
    <w:rsid w:val="00961CBB"/>
    <w:rsid w:val="009622BA"/>
    <w:rsid w:val="00962373"/>
    <w:rsid w:val="00962519"/>
    <w:rsid w:val="0096257F"/>
    <w:rsid w:val="009625CE"/>
    <w:rsid w:val="0096310D"/>
    <w:rsid w:val="00963296"/>
    <w:rsid w:val="0096341A"/>
    <w:rsid w:val="009637CD"/>
    <w:rsid w:val="00963E5A"/>
    <w:rsid w:val="00963F63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6605"/>
    <w:rsid w:val="009666BB"/>
    <w:rsid w:val="00966A25"/>
    <w:rsid w:val="00966A92"/>
    <w:rsid w:val="00966D9F"/>
    <w:rsid w:val="00967000"/>
    <w:rsid w:val="009671C7"/>
    <w:rsid w:val="00967907"/>
    <w:rsid w:val="00967CEB"/>
    <w:rsid w:val="009701B6"/>
    <w:rsid w:val="0097043A"/>
    <w:rsid w:val="009706B9"/>
    <w:rsid w:val="0097163E"/>
    <w:rsid w:val="009719A9"/>
    <w:rsid w:val="00971AF1"/>
    <w:rsid w:val="0097257D"/>
    <w:rsid w:val="009727D0"/>
    <w:rsid w:val="00972BD8"/>
    <w:rsid w:val="00972E6D"/>
    <w:rsid w:val="00972F09"/>
    <w:rsid w:val="00972FAA"/>
    <w:rsid w:val="00973AE9"/>
    <w:rsid w:val="00973DDA"/>
    <w:rsid w:val="0097416B"/>
    <w:rsid w:val="00974253"/>
    <w:rsid w:val="00974986"/>
    <w:rsid w:val="00974A6F"/>
    <w:rsid w:val="00975418"/>
    <w:rsid w:val="00975514"/>
    <w:rsid w:val="00975B2C"/>
    <w:rsid w:val="00975E03"/>
    <w:rsid w:val="00975F92"/>
    <w:rsid w:val="0097630E"/>
    <w:rsid w:val="0097645F"/>
    <w:rsid w:val="009765AF"/>
    <w:rsid w:val="0097667C"/>
    <w:rsid w:val="009766D2"/>
    <w:rsid w:val="00976EFB"/>
    <w:rsid w:val="00977058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AA"/>
    <w:rsid w:val="00982B5D"/>
    <w:rsid w:val="00983590"/>
    <w:rsid w:val="00983968"/>
    <w:rsid w:val="00983F0E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613B"/>
    <w:rsid w:val="00986146"/>
    <w:rsid w:val="0098622E"/>
    <w:rsid w:val="00986287"/>
    <w:rsid w:val="009865CB"/>
    <w:rsid w:val="009865F9"/>
    <w:rsid w:val="0098687A"/>
    <w:rsid w:val="00987737"/>
    <w:rsid w:val="0098790C"/>
    <w:rsid w:val="00987A6A"/>
    <w:rsid w:val="00987DC3"/>
    <w:rsid w:val="009905F1"/>
    <w:rsid w:val="0099092E"/>
    <w:rsid w:val="009909CE"/>
    <w:rsid w:val="00990A36"/>
    <w:rsid w:val="00990E00"/>
    <w:rsid w:val="00991053"/>
    <w:rsid w:val="009914A9"/>
    <w:rsid w:val="00991629"/>
    <w:rsid w:val="00991D75"/>
    <w:rsid w:val="009922D0"/>
    <w:rsid w:val="00992359"/>
    <w:rsid w:val="00992366"/>
    <w:rsid w:val="00992496"/>
    <w:rsid w:val="00992546"/>
    <w:rsid w:val="009928AC"/>
    <w:rsid w:val="00992970"/>
    <w:rsid w:val="00992BC0"/>
    <w:rsid w:val="00992D7C"/>
    <w:rsid w:val="00992FC3"/>
    <w:rsid w:val="00993785"/>
    <w:rsid w:val="0099425A"/>
    <w:rsid w:val="00994359"/>
    <w:rsid w:val="00994502"/>
    <w:rsid w:val="00994513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2A3"/>
    <w:rsid w:val="009964EF"/>
    <w:rsid w:val="009964F2"/>
    <w:rsid w:val="0099670E"/>
    <w:rsid w:val="009969E4"/>
    <w:rsid w:val="009973E2"/>
    <w:rsid w:val="00997558"/>
    <w:rsid w:val="0099758D"/>
    <w:rsid w:val="009976D2"/>
    <w:rsid w:val="009976DE"/>
    <w:rsid w:val="00997F9D"/>
    <w:rsid w:val="009A0328"/>
    <w:rsid w:val="009A03D2"/>
    <w:rsid w:val="009A04F8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39"/>
    <w:rsid w:val="009A2D3E"/>
    <w:rsid w:val="009A3B8F"/>
    <w:rsid w:val="009A3C4E"/>
    <w:rsid w:val="009A3EC1"/>
    <w:rsid w:val="009A40E7"/>
    <w:rsid w:val="009A4C00"/>
    <w:rsid w:val="009A4D82"/>
    <w:rsid w:val="009A4E07"/>
    <w:rsid w:val="009A507D"/>
    <w:rsid w:val="009A50F7"/>
    <w:rsid w:val="009A5120"/>
    <w:rsid w:val="009A56F6"/>
    <w:rsid w:val="009A56FB"/>
    <w:rsid w:val="009A59C8"/>
    <w:rsid w:val="009A5FB8"/>
    <w:rsid w:val="009A60FB"/>
    <w:rsid w:val="009A61EA"/>
    <w:rsid w:val="009A63E0"/>
    <w:rsid w:val="009A64EB"/>
    <w:rsid w:val="009A6F96"/>
    <w:rsid w:val="009A7499"/>
    <w:rsid w:val="009A74AB"/>
    <w:rsid w:val="009A7A2C"/>
    <w:rsid w:val="009A7F5E"/>
    <w:rsid w:val="009B0006"/>
    <w:rsid w:val="009B061F"/>
    <w:rsid w:val="009B080F"/>
    <w:rsid w:val="009B0AC7"/>
    <w:rsid w:val="009B1156"/>
    <w:rsid w:val="009B16BC"/>
    <w:rsid w:val="009B2262"/>
    <w:rsid w:val="009B249F"/>
    <w:rsid w:val="009B2589"/>
    <w:rsid w:val="009B2677"/>
    <w:rsid w:val="009B272B"/>
    <w:rsid w:val="009B2BC1"/>
    <w:rsid w:val="009B2E4A"/>
    <w:rsid w:val="009B2ED6"/>
    <w:rsid w:val="009B3581"/>
    <w:rsid w:val="009B3C6F"/>
    <w:rsid w:val="009B3DC0"/>
    <w:rsid w:val="009B3E1D"/>
    <w:rsid w:val="009B40F5"/>
    <w:rsid w:val="009B425F"/>
    <w:rsid w:val="009B45D8"/>
    <w:rsid w:val="009B45D9"/>
    <w:rsid w:val="009B4677"/>
    <w:rsid w:val="009B4F45"/>
    <w:rsid w:val="009B5317"/>
    <w:rsid w:val="009B540B"/>
    <w:rsid w:val="009B5439"/>
    <w:rsid w:val="009B5505"/>
    <w:rsid w:val="009B59AC"/>
    <w:rsid w:val="009B5E5A"/>
    <w:rsid w:val="009B5F0B"/>
    <w:rsid w:val="009B6218"/>
    <w:rsid w:val="009B6D8A"/>
    <w:rsid w:val="009B6DE4"/>
    <w:rsid w:val="009B7121"/>
    <w:rsid w:val="009B73E2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B5D"/>
    <w:rsid w:val="009C7F88"/>
    <w:rsid w:val="009D02A4"/>
    <w:rsid w:val="009D03CA"/>
    <w:rsid w:val="009D0CF6"/>
    <w:rsid w:val="009D0D83"/>
    <w:rsid w:val="009D1624"/>
    <w:rsid w:val="009D176C"/>
    <w:rsid w:val="009D18EC"/>
    <w:rsid w:val="009D1D22"/>
    <w:rsid w:val="009D1D70"/>
    <w:rsid w:val="009D21EA"/>
    <w:rsid w:val="009D2375"/>
    <w:rsid w:val="009D24DA"/>
    <w:rsid w:val="009D25EE"/>
    <w:rsid w:val="009D28E6"/>
    <w:rsid w:val="009D2CFF"/>
    <w:rsid w:val="009D2F79"/>
    <w:rsid w:val="009D3357"/>
    <w:rsid w:val="009D38C0"/>
    <w:rsid w:val="009D3E56"/>
    <w:rsid w:val="009D40BB"/>
    <w:rsid w:val="009D454D"/>
    <w:rsid w:val="009D4AF9"/>
    <w:rsid w:val="009D5330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B9"/>
    <w:rsid w:val="009E418A"/>
    <w:rsid w:val="009E4C91"/>
    <w:rsid w:val="009E6242"/>
    <w:rsid w:val="009E66DD"/>
    <w:rsid w:val="009E67BF"/>
    <w:rsid w:val="009E6AFE"/>
    <w:rsid w:val="009E6F8B"/>
    <w:rsid w:val="009E73F0"/>
    <w:rsid w:val="009E73F7"/>
    <w:rsid w:val="009E74E1"/>
    <w:rsid w:val="009E7AE2"/>
    <w:rsid w:val="009F042D"/>
    <w:rsid w:val="009F0DB0"/>
    <w:rsid w:val="009F1466"/>
    <w:rsid w:val="009F15CE"/>
    <w:rsid w:val="009F1A47"/>
    <w:rsid w:val="009F1FD6"/>
    <w:rsid w:val="009F2519"/>
    <w:rsid w:val="009F2551"/>
    <w:rsid w:val="009F2651"/>
    <w:rsid w:val="009F2C06"/>
    <w:rsid w:val="009F2E39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592"/>
    <w:rsid w:val="00A0072E"/>
    <w:rsid w:val="00A00AFD"/>
    <w:rsid w:val="00A00C3E"/>
    <w:rsid w:val="00A010E6"/>
    <w:rsid w:val="00A01270"/>
    <w:rsid w:val="00A01971"/>
    <w:rsid w:val="00A019E0"/>
    <w:rsid w:val="00A019F2"/>
    <w:rsid w:val="00A01B9E"/>
    <w:rsid w:val="00A01CFD"/>
    <w:rsid w:val="00A0218A"/>
    <w:rsid w:val="00A028C8"/>
    <w:rsid w:val="00A02D80"/>
    <w:rsid w:val="00A03051"/>
    <w:rsid w:val="00A0342B"/>
    <w:rsid w:val="00A03FB9"/>
    <w:rsid w:val="00A04587"/>
    <w:rsid w:val="00A04E2A"/>
    <w:rsid w:val="00A05038"/>
    <w:rsid w:val="00A050C8"/>
    <w:rsid w:val="00A05AAC"/>
    <w:rsid w:val="00A05F52"/>
    <w:rsid w:val="00A06246"/>
    <w:rsid w:val="00A064BF"/>
    <w:rsid w:val="00A06ABA"/>
    <w:rsid w:val="00A06B0C"/>
    <w:rsid w:val="00A06CDE"/>
    <w:rsid w:val="00A06CF6"/>
    <w:rsid w:val="00A06EC7"/>
    <w:rsid w:val="00A07137"/>
    <w:rsid w:val="00A072C0"/>
    <w:rsid w:val="00A073C5"/>
    <w:rsid w:val="00A075D4"/>
    <w:rsid w:val="00A101E8"/>
    <w:rsid w:val="00A102E1"/>
    <w:rsid w:val="00A10547"/>
    <w:rsid w:val="00A10DD0"/>
    <w:rsid w:val="00A10E2E"/>
    <w:rsid w:val="00A10F07"/>
    <w:rsid w:val="00A10F66"/>
    <w:rsid w:val="00A11273"/>
    <w:rsid w:val="00A115E8"/>
    <w:rsid w:val="00A118D2"/>
    <w:rsid w:val="00A11F9D"/>
    <w:rsid w:val="00A128D6"/>
    <w:rsid w:val="00A129F2"/>
    <w:rsid w:val="00A12C92"/>
    <w:rsid w:val="00A13222"/>
    <w:rsid w:val="00A136C0"/>
    <w:rsid w:val="00A1377C"/>
    <w:rsid w:val="00A138BC"/>
    <w:rsid w:val="00A13C92"/>
    <w:rsid w:val="00A14594"/>
    <w:rsid w:val="00A14875"/>
    <w:rsid w:val="00A14991"/>
    <w:rsid w:val="00A14A5C"/>
    <w:rsid w:val="00A14D43"/>
    <w:rsid w:val="00A14D52"/>
    <w:rsid w:val="00A152EC"/>
    <w:rsid w:val="00A1573D"/>
    <w:rsid w:val="00A15AA5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299"/>
    <w:rsid w:val="00A22407"/>
    <w:rsid w:val="00A22EC5"/>
    <w:rsid w:val="00A22F12"/>
    <w:rsid w:val="00A2305E"/>
    <w:rsid w:val="00A23282"/>
    <w:rsid w:val="00A23614"/>
    <w:rsid w:val="00A23846"/>
    <w:rsid w:val="00A248A4"/>
    <w:rsid w:val="00A24B90"/>
    <w:rsid w:val="00A24CAA"/>
    <w:rsid w:val="00A25225"/>
    <w:rsid w:val="00A256FB"/>
    <w:rsid w:val="00A25A0A"/>
    <w:rsid w:val="00A25ABD"/>
    <w:rsid w:val="00A25E7E"/>
    <w:rsid w:val="00A26044"/>
    <w:rsid w:val="00A2659F"/>
    <w:rsid w:val="00A268C5"/>
    <w:rsid w:val="00A26985"/>
    <w:rsid w:val="00A269FB"/>
    <w:rsid w:val="00A26A2D"/>
    <w:rsid w:val="00A2707D"/>
    <w:rsid w:val="00A274A6"/>
    <w:rsid w:val="00A274A8"/>
    <w:rsid w:val="00A2769C"/>
    <w:rsid w:val="00A27C98"/>
    <w:rsid w:val="00A27D30"/>
    <w:rsid w:val="00A27D33"/>
    <w:rsid w:val="00A30636"/>
    <w:rsid w:val="00A306A2"/>
    <w:rsid w:val="00A31752"/>
    <w:rsid w:val="00A31948"/>
    <w:rsid w:val="00A31CCA"/>
    <w:rsid w:val="00A31CEB"/>
    <w:rsid w:val="00A3200C"/>
    <w:rsid w:val="00A3267B"/>
    <w:rsid w:val="00A328D8"/>
    <w:rsid w:val="00A3298F"/>
    <w:rsid w:val="00A333B9"/>
    <w:rsid w:val="00A334B6"/>
    <w:rsid w:val="00A345B6"/>
    <w:rsid w:val="00A3465A"/>
    <w:rsid w:val="00A3492F"/>
    <w:rsid w:val="00A34AA2"/>
    <w:rsid w:val="00A34B9C"/>
    <w:rsid w:val="00A34C69"/>
    <w:rsid w:val="00A34C72"/>
    <w:rsid w:val="00A34DB9"/>
    <w:rsid w:val="00A34EFD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46B"/>
    <w:rsid w:val="00A364E7"/>
    <w:rsid w:val="00A3675B"/>
    <w:rsid w:val="00A371EC"/>
    <w:rsid w:val="00A37B1A"/>
    <w:rsid w:val="00A37CD5"/>
    <w:rsid w:val="00A37E11"/>
    <w:rsid w:val="00A37ECA"/>
    <w:rsid w:val="00A40005"/>
    <w:rsid w:val="00A400E2"/>
    <w:rsid w:val="00A4020B"/>
    <w:rsid w:val="00A403D7"/>
    <w:rsid w:val="00A404DF"/>
    <w:rsid w:val="00A40585"/>
    <w:rsid w:val="00A40A07"/>
    <w:rsid w:val="00A41378"/>
    <w:rsid w:val="00A414D0"/>
    <w:rsid w:val="00A41B29"/>
    <w:rsid w:val="00A41C78"/>
    <w:rsid w:val="00A41FB8"/>
    <w:rsid w:val="00A42379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788"/>
    <w:rsid w:val="00A44D99"/>
    <w:rsid w:val="00A44E63"/>
    <w:rsid w:val="00A45318"/>
    <w:rsid w:val="00A45908"/>
    <w:rsid w:val="00A45CB6"/>
    <w:rsid w:val="00A45DFA"/>
    <w:rsid w:val="00A461C1"/>
    <w:rsid w:val="00A4621C"/>
    <w:rsid w:val="00A463C5"/>
    <w:rsid w:val="00A46AB9"/>
    <w:rsid w:val="00A47682"/>
    <w:rsid w:val="00A47918"/>
    <w:rsid w:val="00A50948"/>
    <w:rsid w:val="00A50E6A"/>
    <w:rsid w:val="00A51056"/>
    <w:rsid w:val="00A51601"/>
    <w:rsid w:val="00A51614"/>
    <w:rsid w:val="00A51C3D"/>
    <w:rsid w:val="00A51D5A"/>
    <w:rsid w:val="00A525C6"/>
    <w:rsid w:val="00A5282A"/>
    <w:rsid w:val="00A52B55"/>
    <w:rsid w:val="00A52B7C"/>
    <w:rsid w:val="00A53280"/>
    <w:rsid w:val="00A53CFB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880"/>
    <w:rsid w:val="00A61550"/>
    <w:rsid w:val="00A61605"/>
    <w:rsid w:val="00A61703"/>
    <w:rsid w:val="00A61F5D"/>
    <w:rsid w:val="00A6219F"/>
    <w:rsid w:val="00A62701"/>
    <w:rsid w:val="00A629AF"/>
    <w:rsid w:val="00A62F02"/>
    <w:rsid w:val="00A6327B"/>
    <w:rsid w:val="00A6328F"/>
    <w:rsid w:val="00A63506"/>
    <w:rsid w:val="00A6365D"/>
    <w:rsid w:val="00A636B6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625E"/>
    <w:rsid w:val="00A66B87"/>
    <w:rsid w:val="00A66DDC"/>
    <w:rsid w:val="00A66F96"/>
    <w:rsid w:val="00A67256"/>
    <w:rsid w:val="00A67BA1"/>
    <w:rsid w:val="00A7006C"/>
    <w:rsid w:val="00A70372"/>
    <w:rsid w:val="00A7044F"/>
    <w:rsid w:val="00A70629"/>
    <w:rsid w:val="00A70EDF"/>
    <w:rsid w:val="00A712C4"/>
    <w:rsid w:val="00A7147F"/>
    <w:rsid w:val="00A71533"/>
    <w:rsid w:val="00A71579"/>
    <w:rsid w:val="00A72357"/>
    <w:rsid w:val="00A723F4"/>
    <w:rsid w:val="00A7244E"/>
    <w:rsid w:val="00A7249D"/>
    <w:rsid w:val="00A72592"/>
    <w:rsid w:val="00A72B68"/>
    <w:rsid w:val="00A72DE0"/>
    <w:rsid w:val="00A72E48"/>
    <w:rsid w:val="00A72FF8"/>
    <w:rsid w:val="00A73D82"/>
    <w:rsid w:val="00A740D1"/>
    <w:rsid w:val="00A740E4"/>
    <w:rsid w:val="00A74676"/>
    <w:rsid w:val="00A747CC"/>
    <w:rsid w:val="00A748F8"/>
    <w:rsid w:val="00A74CEB"/>
    <w:rsid w:val="00A74E21"/>
    <w:rsid w:val="00A756D2"/>
    <w:rsid w:val="00A759B3"/>
    <w:rsid w:val="00A759ED"/>
    <w:rsid w:val="00A75B65"/>
    <w:rsid w:val="00A75BEF"/>
    <w:rsid w:val="00A76C36"/>
    <w:rsid w:val="00A76C6A"/>
    <w:rsid w:val="00A76D53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FBF"/>
    <w:rsid w:val="00A81678"/>
    <w:rsid w:val="00A81A32"/>
    <w:rsid w:val="00A81B1D"/>
    <w:rsid w:val="00A823FC"/>
    <w:rsid w:val="00A82918"/>
    <w:rsid w:val="00A8306C"/>
    <w:rsid w:val="00A8349F"/>
    <w:rsid w:val="00A835C6"/>
    <w:rsid w:val="00A83BBB"/>
    <w:rsid w:val="00A83FEE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66D"/>
    <w:rsid w:val="00A9092F"/>
    <w:rsid w:val="00A9102E"/>
    <w:rsid w:val="00A9135B"/>
    <w:rsid w:val="00A91662"/>
    <w:rsid w:val="00A91922"/>
    <w:rsid w:val="00A91BB7"/>
    <w:rsid w:val="00A91E4C"/>
    <w:rsid w:val="00A91F32"/>
    <w:rsid w:val="00A923B7"/>
    <w:rsid w:val="00A92C47"/>
    <w:rsid w:val="00A92C6C"/>
    <w:rsid w:val="00A93368"/>
    <w:rsid w:val="00A93397"/>
    <w:rsid w:val="00A935A3"/>
    <w:rsid w:val="00A93664"/>
    <w:rsid w:val="00A93DC6"/>
    <w:rsid w:val="00A93DC9"/>
    <w:rsid w:val="00A942CC"/>
    <w:rsid w:val="00A9438E"/>
    <w:rsid w:val="00A945CB"/>
    <w:rsid w:val="00A94A2C"/>
    <w:rsid w:val="00A950E8"/>
    <w:rsid w:val="00A9541A"/>
    <w:rsid w:val="00A95AB6"/>
    <w:rsid w:val="00A95F34"/>
    <w:rsid w:val="00A95F6E"/>
    <w:rsid w:val="00A9605A"/>
    <w:rsid w:val="00A96070"/>
    <w:rsid w:val="00A96197"/>
    <w:rsid w:val="00A96698"/>
    <w:rsid w:val="00A96D68"/>
    <w:rsid w:val="00A97008"/>
    <w:rsid w:val="00A9754A"/>
    <w:rsid w:val="00A978B3"/>
    <w:rsid w:val="00A979DF"/>
    <w:rsid w:val="00A97BB4"/>
    <w:rsid w:val="00A97F48"/>
    <w:rsid w:val="00AA057D"/>
    <w:rsid w:val="00AA0705"/>
    <w:rsid w:val="00AA0E88"/>
    <w:rsid w:val="00AA11E4"/>
    <w:rsid w:val="00AA17CF"/>
    <w:rsid w:val="00AA1B96"/>
    <w:rsid w:val="00AA1D50"/>
    <w:rsid w:val="00AA2666"/>
    <w:rsid w:val="00AA274B"/>
    <w:rsid w:val="00AA29A1"/>
    <w:rsid w:val="00AA2C91"/>
    <w:rsid w:val="00AA2CB9"/>
    <w:rsid w:val="00AA3021"/>
    <w:rsid w:val="00AA3061"/>
    <w:rsid w:val="00AA31EE"/>
    <w:rsid w:val="00AA32BB"/>
    <w:rsid w:val="00AA36A8"/>
    <w:rsid w:val="00AA408B"/>
    <w:rsid w:val="00AA4196"/>
    <w:rsid w:val="00AA46CF"/>
    <w:rsid w:val="00AA484C"/>
    <w:rsid w:val="00AA4A1C"/>
    <w:rsid w:val="00AA4CF4"/>
    <w:rsid w:val="00AA4FFE"/>
    <w:rsid w:val="00AA52CF"/>
    <w:rsid w:val="00AA5540"/>
    <w:rsid w:val="00AA5F24"/>
    <w:rsid w:val="00AA5FFE"/>
    <w:rsid w:val="00AA606D"/>
    <w:rsid w:val="00AA6186"/>
    <w:rsid w:val="00AA653D"/>
    <w:rsid w:val="00AA6671"/>
    <w:rsid w:val="00AA6922"/>
    <w:rsid w:val="00AA6C9E"/>
    <w:rsid w:val="00AA6D56"/>
    <w:rsid w:val="00AA795D"/>
    <w:rsid w:val="00AB0236"/>
    <w:rsid w:val="00AB0E50"/>
    <w:rsid w:val="00AB0F3A"/>
    <w:rsid w:val="00AB0F89"/>
    <w:rsid w:val="00AB149E"/>
    <w:rsid w:val="00AB1A10"/>
    <w:rsid w:val="00AB1D51"/>
    <w:rsid w:val="00AB1EE1"/>
    <w:rsid w:val="00AB23D7"/>
    <w:rsid w:val="00AB251A"/>
    <w:rsid w:val="00AB2566"/>
    <w:rsid w:val="00AB288A"/>
    <w:rsid w:val="00AB31E7"/>
    <w:rsid w:val="00AB359B"/>
    <w:rsid w:val="00AB3CE5"/>
    <w:rsid w:val="00AB3D93"/>
    <w:rsid w:val="00AB40AE"/>
    <w:rsid w:val="00AB4550"/>
    <w:rsid w:val="00AB4DD7"/>
    <w:rsid w:val="00AB4E0F"/>
    <w:rsid w:val="00AB4ED9"/>
    <w:rsid w:val="00AB4F61"/>
    <w:rsid w:val="00AB5062"/>
    <w:rsid w:val="00AB568B"/>
    <w:rsid w:val="00AB57E6"/>
    <w:rsid w:val="00AB5B8F"/>
    <w:rsid w:val="00AB5CB2"/>
    <w:rsid w:val="00AB6118"/>
    <w:rsid w:val="00AB6221"/>
    <w:rsid w:val="00AB6481"/>
    <w:rsid w:val="00AB6669"/>
    <w:rsid w:val="00AB68AD"/>
    <w:rsid w:val="00AB68E1"/>
    <w:rsid w:val="00AB6C04"/>
    <w:rsid w:val="00AB6D7E"/>
    <w:rsid w:val="00AB7163"/>
    <w:rsid w:val="00AB730B"/>
    <w:rsid w:val="00AB73CA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20AE"/>
    <w:rsid w:val="00AD251E"/>
    <w:rsid w:val="00AD25A0"/>
    <w:rsid w:val="00AD2EBD"/>
    <w:rsid w:val="00AD2EFA"/>
    <w:rsid w:val="00AD337A"/>
    <w:rsid w:val="00AD3681"/>
    <w:rsid w:val="00AD368A"/>
    <w:rsid w:val="00AD37D7"/>
    <w:rsid w:val="00AD3AEF"/>
    <w:rsid w:val="00AD4A71"/>
    <w:rsid w:val="00AD4C8B"/>
    <w:rsid w:val="00AD51F9"/>
    <w:rsid w:val="00AD52A9"/>
    <w:rsid w:val="00AD650F"/>
    <w:rsid w:val="00AD65DE"/>
    <w:rsid w:val="00AD664B"/>
    <w:rsid w:val="00AD6DD5"/>
    <w:rsid w:val="00AD731D"/>
    <w:rsid w:val="00AD759D"/>
    <w:rsid w:val="00AD75AD"/>
    <w:rsid w:val="00AD77D1"/>
    <w:rsid w:val="00AD7A75"/>
    <w:rsid w:val="00AE02C2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AF5"/>
    <w:rsid w:val="00AE3C8D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5E7"/>
    <w:rsid w:val="00AE6D61"/>
    <w:rsid w:val="00AE6FED"/>
    <w:rsid w:val="00AE783F"/>
    <w:rsid w:val="00AF02F0"/>
    <w:rsid w:val="00AF0503"/>
    <w:rsid w:val="00AF0782"/>
    <w:rsid w:val="00AF080B"/>
    <w:rsid w:val="00AF0976"/>
    <w:rsid w:val="00AF0CB4"/>
    <w:rsid w:val="00AF13B2"/>
    <w:rsid w:val="00AF1570"/>
    <w:rsid w:val="00AF1AA2"/>
    <w:rsid w:val="00AF1E67"/>
    <w:rsid w:val="00AF2243"/>
    <w:rsid w:val="00AF230E"/>
    <w:rsid w:val="00AF252F"/>
    <w:rsid w:val="00AF279C"/>
    <w:rsid w:val="00AF28A4"/>
    <w:rsid w:val="00AF2C6F"/>
    <w:rsid w:val="00AF2E42"/>
    <w:rsid w:val="00AF3204"/>
    <w:rsid w:val="00AF34DF"/>
    <w:rsid w:val="00AF38A2"/>
    <w:rsid w:val="00AF3E10"/>
    <w:rsid w:val="00AF3EBA"/>
    <w:rsid w:val="00AF4424"/>
    <w:rsid w:val="00AF4555"/>
    <w:rsid w:val="00AF4640"/>
    <w:rsid w:val="00AF47E7"/>
    <w:rsid w:val="00AF489E"/>
    <w:rsid w:val="00AF489F"/>
    <w:rsid w:val="00AF4D89"/>
    <w:rsid w:val="00AF5274"/>
    <w:rsid w:val="00AF52EC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992"/>
    <w:rsid w:val="00B02B77"/>
    <w:rsid w:val="00B02E3C"/>
    <w:rsid w:val="00B02FCF"/>
    <w:rsid w:val="00B03477"/>
    <w:rsid w:val="00B03CCA"/>
    <w:rsid w:val="00B0480C"/>
    <w:rsid w:val="00B048F1"/>
    <w:rsid w:val="00B04A8E"/>
    <w:rsid w:val="00B04FC1"/>
    <w:rsid w:val="00B0508D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F51"/>
    <w:rsid w:val="00B101C4"/>
    <w:rsid w:val="00B1021A"/>
    <w:rsid w:val="00B1058A"/>
    <w:rsid w:val="00B108B4"/>
    <w:rsid w:val="00B10F6D"/>
    <w:rsid w:val="00B11219"/>
    <w:rsid w:val="00B1151D"/>
    <w:rsid w:val="00B11607"/>
    <w:rsid w:val="00B11712"/>
    <w:rsid w:val="00B119D6"/>
    <w:rsid w:val="00B11E7C"/>
    <w:rsid w:val="00B121BA"/>
    <w:rsid w:val="00B12343"/>
    <w:rsid w:val="00B1234C"/>
    <w:rsid w:val="00B124BF"/>
    <w:rsid w:val="00B1253D"/>
    <w:rsid w:val="00B12690"/>
    <w:rsid w:val="00B128DD"/>
    <w:rsid w:val="00B12A43"/>
    <w:rsid w:val="00B12F09"/>
    <w:rsid w:val="00B136A7"/>
    <w:rsid w:val="00B13823"/>
    <w:rsid w:val="00B13C88"/>
    <w:rsid w:val="00B14106"/>
    <w:rsid w:val="00B14454"/>
    <w:rsid w:val="00B146C4"/>
    <w:rsid w:val="00B14B72"/>
    <w:rsid w:val="00B14CBA"/>
    <w:rsid w:val="00B155A3"/>
    <w:rsid w:val="00B155C6"/>
    <w:rsid w:val="00B15B68"/>
    <w:rsid w:val="00B1670D"/>
    <w:rsid w:val="00B16714"/>
    <w:rsid w:val="00B167C4"/>
    <w:rsid w:val="00B16FA1"/>
    <w:rsid w:val="00B16FC9"/>
    <w:rsid w:val="00B17718"/>
    <w:rsid w:val="00B177F8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364"/>
    <w:rsid w:val="00B23A2A"/>
    <w:rsid w:val="00B245D0"/>
    <w:rsid w:val="00B24792"/>
    <w:rsid w:val="00B24FC6"/>
    <w:rsid w:val="00B25705"/>
    <w:rsid w:val="00B25823"/>
    <w:rsid w:val="00B25A28"/>
    <w:rsid w:val="00B26C4A"/>
    <w:rsid w:val="00B27C10"/>
    <w:rsid w:val="00B27DA8"/>
    <w:rsid w:val="00B27DFB"/>
    <w:rsid w:val="00B30563"/>
    <w:rsid w:val="00B30D04"/>
    <w:rsid w:val="00B3122B"/>
    <w:rsid w:val="00B31655"/>
    <w:rsid w:val="00B323FC"/>
    <w:rsid w:val="00B32550"/>
    <w:rsid w:val="00B32AA4"/>
    <w:rsid w:val="00B331AF"/>
    <w:rsid w:val="00B3344B"/>
    <w:rsid w:val="00B33BA1"/>
    <w:rsid w:val="00B33E2E"/>
    <w:rsid w:val="00B33E3D"/>
    <w:rsid w:val="00B340B5"/>
    <w:rsid w:val="00B341EA"/>
    <w:rsid w:val="00B34761"/>
    <w:rsid w:val="00B34F67"/>
    <w:rsid w:val="00B352A0"/>
    <w:rsid w:val="00B35664"/>
    <w:rsid w:val="00B35A01"/>
    <w:rsid w:val="00B35ABF"/>
    <w:rsid w:val="00B35AC0"/>
    <w:rsid w:val="00B35F03"/>
    <w:rsid w:val="00B364C5"/>
    <w:rsid w:val="00B36A4C"/>
    <w:rsid w:val="00B36F99"/>
    <w:rsid w:val="00B3732F"/>
    <w:rsid w:val="00B374ED"/>
    <w:rsid w:val="00B3754B"/>
    <w:rsid w:val="00B3755E"/>
    <w:rsid w:val="00B3756A"/>
    <w:rsid w:val="00B378B5"/>
    <w:rsid w:val="00B37BEE"/>
    <w:rsid w:val="00B37DC8"/>
    <w:rsid w:val="00B403D5"/>
    <w:rsid w:val="00B404CD"/>
    <w:rsid w:val="00B40817"/>
    <w:rsid w:val="00B40C02"/>
    <w:rsid w:val="00B40C7E"/>
    <w:rsid w:val="00B40EC7"/>
    <w:rsid w:val="00B41A65"/>
    <w:rsid w:val="00B41C02"/>
    <w:rsid w:val="00B41FDC"/>
    <w:rsid w:val="00B42702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DAC"/>
    <w:rsid w:val="00B44DC0"/>
    <w:rsid w:val="00B453FA"/>
    <w:rsid w:val="00B4560B"/>
    <w:rsid w:val="00B458DD"/>
    <w:rsid w:val="00B459FD"/>
    <w:rsid w:val="00B45EC4"/>
    <w:rsid w:val="00B465FC"/>
    <w:rsid w:val="00B467AF"/>
    <w:rsid w:val="00B47778"/>
    <w:rsid w:val="00B478D5"/>
    <w:rsid w:val="00B47A56"/>
    <w:rsid w:val="00B47A66"/>
    <w:rsid w:val="00B501FB"/>
    <w:rsid w:val="00B5024B"/>
    <w:rsid w:val="00B50280"/>
    <w:rsid w:val="00B5041D"/>
    <w:rsid w:val="00B50A9C"/>
    <w:rsid w:val="00B50CB6"/>
    <w:rsid w:val="00B514FE"/>
    <w:rsid w:val="00B51B0E"/>
    <w:rsid w:val="00B522DA"/>
    <w:rsid w:val="00B52320"/>
    <w:rsid w:val="00B52324"/>
    <w:rsid w:val="00B5232D"/>
    <w:rsid w:val="00B5275A"/>
    <w:rsid w:val="00B530D4"/>
    <w:rsid w:val="00B53608"/>
    <w:rsid w:val="00B53CBC"/>
    <w:rsid w:val="00B5471F"/>
    <w:rsid w:val="00B54A09"/>
    <w:rsid w:val="00B54EC3"/>
    <w:rsid w:val="00B54FC9"/>
    <w:rsid w:val="00B55439"/>
    <w:rsid w:val="00B559D8"/>
    <w:rsid w:val="00B55F6E"/>
    <w:rsid w:val="00B56A1F"/>
    <w:rsid w:val="00B56CAA"/>
    <w:rsid w:val="00B56E66"/>
    <w:rsid w:val="00B571F3"/>
    <w:rsid w:val="00B57350"/>
    <w:rsid w:val="00B573CF"/>
    <w:rsid w:val="00B57524"/>
    <w:rsid w:val="00B579AC"/>
    <w:rsid w:val="00B57A4D"/>
    <w:rsid w:val="00B57A9C"/>
    <w:rsid w:val="00B57D4D"/>
    <w:rsid w:val="00B60043"/>
    <w:rsid w:val="00B60084"/>
    <w:rsid w:val="00B600C4"/>
    <w:rsid w:val="00B601D5"/>
    <w:rsid w:val="00B60575"/>
    <w:rsid w:val="00B60B1D"/>
    <w:rsid w:val="00B60E77"/>
    <w:rsid w:val="00B60EB6"/>
    <w:rsid w:val="00B61557"/>
    <w:rsid w:val="00B61579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40CF"/>
    <w:rsid w:val="00B6418E"/>
    <w:rsid w:val="00B64554"/>
    <w:rsid w:val="00B64819"/>
    <w:rsid w:val="00B64AD9"/>
    <w:rsid w:val="00B6530A"/>
    <w:rsid w:val="00B6533C"/>
    <w:rsid w:val="00B65A81"/>
    <w:rsid w:val="00B65D4C"/>
    <w:rsid w:val="00B66065"/>
    <w:rsid w:val="00B661B5"/>
    <w:rsid w:val="00B66B9F"/>
    <w:rsid w:val="00B67021"/>
    <w:rsid w:val="00B671F3"/>
    <w:rsid w:val="00B67339"/>
    <w:rsid w:val="00B67639"/>
    <w:rsid w:val="00B70043"/>
    <w:rsid w:val="00B701BB"/>
    <w:rsid w:val="00B7049F"/>
    <w:rsid w:val="00B7061D"/>
    <w:rsid w:val="00B70694"/>
    <w:rsid w:val="00B717CE"/>
    <w:rsid w:val="00B71A60"/>
    <w:rsid w:val="00B726DD"/>
    <w:rsid w:val="00B72E8D"/>
    <w:rsid w:val="00B72EA9"/>
    <w:rsid w:val="00B72F0B"/>
    <w:rsid w:val="00B73738"/>
    <w:rsid w:val="00B7382D"/>
    <w:rsid w:val="00B73D4F"/>
    <w:rsid w:val="00B73F7F"/>
    <w:rsid w:val="00B74379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562"/>
    <w:rsid w:val="00B8561A"/>
    <w:rsid w:val="00B857D7"/>
    <w:rsid w:val="00B8595C"/>
    <w:rsid w:val="00B8675C"/>
    <w:rsid w:val="00B86BA5"/>
    <w:rsid w:val="00B86E62"/>
    <w:rsid w:val="00B87413"/>
    <w:rsid w:val="00B876E8"/>
    <w:rsid w:val="00B877CC"/>
    <w:rsid w:val="00B87A53"/>
    <w:rsid w:val="00B90044"/>
    <w:rsid w:val="00B90EF8"/>
    <w:rsid w:val="00B91F2B"/>
    <w:rsid w:val="00B9219F"/>
    <w:rsid w:val="00B9262D"/>
    <w:rsid w:val="00B9290E"/>
    <w:rsid w:val="00B92A6C"/>
    <w:rsid w:val="00B92A7F"/>
    <w:rsid w:val="00B92AF5"/>
    <w:rsid w:val="00B92F37"/>
    <w:rsid w:val="00B931D7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355"/>
    <w:rsid w:val="00B955D1"/>
    <w:rsid w:val="00B95976"/>
    <w:rsid w:val="00B95D14"/>
    <w:rsid w:val="00B95E57"/>
    <w:rsid w:val="00B95EFA"/>
    <w:rsid w:val="00B9625E"/>
    <w:rsid w:val="00B96291"/>
    <w:rsid w:val="00B963A2"/>
    <w:rsid w:val="00B96557"/>
    <w:rsid w:val="00B96828"/>
    <w:rsid w:val="00B96A55"/>
    <w:rsid w:val="00B96BFA"/>
    <w:rsid w:val="00B96D0D"/>
    <w:rsid w:val="00B96F19"/>
    <w:rsid w:val="00B9701A"/>
    <w:rsid w:val="00B97ADE"/>
    <w:rsid w:val="00B97BF0"/>
    <w:rsid w:val="00B97D0D"/>
    <w:rsid w:val="00B97E39"/>
    <w:rsid w:val="00BA016B"/>
    <w:rsid w:val="00BA0299"/>
    <w:rsid w:val="00BA10A5"/>
    <w:rsid w:val="00BA117A"/>
    <w:rsid w:val="00BA129D"/>
    <w:rsid w:val="00BA18C6"/>
    <w:rsid w:val="00BA1990"/>
    <w:rsid w:val="00BA22A8"/>
    <w:rsid w:val="00BA2E1E"/>
    <w:rsid w:val="00BA3184"/>
    <w:rsid w:val="00BA38ED"/>
    <w:rsid w:val="00BA3BBA"/>
    <w:rsid w:val="00BA41D8"/>
    <w:rsid w:val="00BA4208"/>
    <w:rsid w:val="00BA4311"/>
    <w:rsid w:val="00BA44D5"/>
    <w:rsid w:val="00BA4681"/>
    <w:rsid w:val="00BA4E49"/>
    <w:rsid w:val="00BA4E75"/>
    <w:rsid w:val="00BA4EA2"/>
    <w:rsid w:val="00BA5013"/>
    <w:rsid w:val="00BA5158"/>
    <w:rsid w:val="00BA531D"/>
    <w:rsid w:val="00BA5545"/>
    <w:rsid w:val="00BA6203"/>
    <w:rsid w:val="00BA63D8"/>
    <w:rsid w:val="00BA66DB"/>
    <w:rsid w:val="00BA6763"/>
    <w:rsid w:val="00BA7210"/>
    <w:rsid w:val="00BA7219"/>
    <w:rsid w:val="00BA7B0C"/>
    <w:rsid w:val="00BB001B"/>
    <w:rsid w:val="00BB002A"/>
    <w:rsid w:val="00BB0072"/>
    <w:rsid w:val="00BB01A4"/>
    <w:rsid w:val="00BB0627"/>
    <w:rsid w:val="00BB0A94"/>
    <w:rsid w:val="00BB0BB4"/>
    <w:rsid w:val="00BB0D43"/>
    <w:rsid w:val="00BB0D5E"/>
    <w:rsid w:val="00BB1025"/>
    <w:rsid w:val="00BB1069"/>
    <w:rsid w:val="00BB190B"/>
    <w:rsid w:val="00BB1A9C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655"/>
    <w:rsid w:val="00BB4E4A"/>
    <w:rsid w:val="00BB4F09"/>
    <w:rsid w:val="00BB5036"/>
    <w:rsid w:val="00BB5713"/>
    <w:rsid w:val="00BB5881"/>
    <w:rsid w:val="00BB5AB4"/>
    <w:rsid w:val="00BB5E11"/>
    <w:rsid w:val="00BB5F7A"/>
    <w:rsid w:val="00BB651B"/>
    <w:rsid w:val="00BB6952"/>
    <w:rsid w:val="00BB6976"/>
    <w:rsid w:val="00BB6B92"/>
    <w:rsid w:val="00BB6D94"/>
    <w:rsid w:val="00BB78A4"/>
    <w:rsid w:val="00BB7988"/>
    <w:rsid w:val="00BB7CD8"/>
    <w:rsid w:val="00BC10DF"/>
    <w:rsid w:val="00BC12DB"/>
    <w:rsid w:val="00BC1477"/>
    <w:rsid w:val="00BC167E"/>
    <w:rsid w:val="00BC16C7"/>
    <w:rsid w:val="00BC1A05"/>
    <w:rsid w:val="00BC1ABD"/>
    <w:rsid w:val="00BC1B30"/>
    <w:rsid w:val="00BC1D1A"/>
    <w:rsid w:val="00BC223C"/>
    <w:rsid w:val="00BC2253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B0B"/>
    <w:rsid w:val="00BD219E"/>
    <w:rsid w:val="00BD25F1"/>
    <w:rsid w:val="00BD2DAE"/>
    <w:rsid w:val="00BD3202"/>
    <w:rsid w:val="00BD3925"/>
    <w:rsid w:val="00BD3BD4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7CB"/>
    <w:rsid w:val="00BD5A37"/>
    <w:rsid w:val="00BD5B51"/>
    <w:rsid w:val="00BD5D8D"/>
    <w:rsid w:val="00BD6D20"/>
    <w:rsid w:val="00BD6D7A"/>
    <w:rsid w:val="00BD6E48"/>
    <w:rsid w:val="00BD6E92"/>
    <w:rsid w:val="00BD743C"/>
    <w:rsid w:val="00BD7525"/>
    <w:rsid w:val="00BE0586"/>
    <w:rsid w:val="00BE0EE7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40F"/>
    <w:rsid w:val="00BE3B0F"/>
    <w:rsid w:val="00BE3CD1"/>
    <w:rsid w:val="00BE3F2D"/>
    <w:rsid w:val="00BE4420"/>
    <w:rsid w:val="00BE451E"/>
    <w:rsid w:val="00BE4BFD"/>
    <w:rsid w:val="00BE5410"/>
    <w:rsid w:val="00BE59AC"/>
    <w:rsid w:val="00BE5DCD"/>
    <w:rsid w:val="00BE6618"/>
    <w:rsid w:val="00BE66B7"/>
    <w:rsid w:val="00BE69D4"/>
    <w:rsid w:val="00BE6D09"/>
    <w:rsid w:val="00BE6EC7"/>
    <w:rsid w:val="00BE7106"/>
    <w:rsid w:val="00BE7118"/>
    <w:rsid w:val="00BE798F"/>
    <w:rsid w:val="00BF0253"/>
    <w:rsid w:val="00BF03AD"/>
    <w:rsid w:val="00BF03D6"/>
    <w:rsid w:val="00BF0925"/>
    <w:rsid w:val="00BF0B34"/>
    <w:rsid w:val="00BF0DA6"/>
    <w:rsid w:val="00BF0EEA"/>
    <w:rsid w:val="00BF0F9B"/>
    <w:rsid w:val="00BF10FA"/>
    <w:rsid w:val="00BF114A"/>
    <w:rsid w:val="00BF2207"/>
    <w:rsid w:val="00BF2AA5"/>
    <w:rsid w:val="00BF2B39"/>
    <w:rsid w:val="00BF40E6"/>
    <w:rsid w:val="00BF43C0"/>
    <w:rsid w:val="00BF4770"/>
    <w:rsid w:val="00BF48B2"/>
    <w:rsid w:val="00BF49B9"/>
    <w:rsid w:val="00BF4B80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30A2"/>
    <w:rsid w:val="00C030DF"/>
    <w:rsid w:val="00C034AA"/>
    <w:rsid w:val="00C03917"/>
    <w:rsid w:val="00C03D39"/>
    <w:rsid w:val="00C03F5B"/>
    <w:rsid w:val="00C04178"/>
    <w:rsid w:val="00C0457F"/>
    <w:rsid w:val="00C04DDD"/>
    <w:rsid w:val="00C04E1B"/>
    <w:rsid w:val="00C058C7"/>
    <w:rsid w:val="00C05BCE"/>
    <w:rsid w:val="00C061C6"/>
    <w:rsid w:val="00C061C9"/>
    <w:rsid w:val="00C0645F"/>
    <w:rsid w:val="00C06665"/>
    <w:rsid w:val="00C06810"/>
    <w:rsid w:val="00C06CE6"/>
    <w:rsid w:val="00C07F4E"/>
    <w:rsid w:val="00C106E1"/>
    <w:rsid w:val="00C1117A"/>
    <w:rsid w:val="00C116A3"/>
    <w:rsid w:val="00C11B13"/>
    <w:rsid w:val="00C11F5E"/>
    <w:rsid w:val="00C12063"/>
    <w:rsid w:val="00C120B4"/>
    <w:rsid w:val="00C120CF"/>
    <w:rsid w:val="00C12374"/>
    <w:rsid w:val="00C1297D"/>
    <w:rsid w:val="00C12A7B"/>
    <w:rsid w:val="00C12C88"/>
    <w:rsid w:val="00C12F49"/>
    <w:rsid w:val="00C13429"/>
    <w:rsid w:val="00C13B39"/>
    <w:rsid w:val="00C13EA7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63"/>
    <w:rsid w:val="00C16596"/>
    <w:rsid w:val="00C16E97"/>
    <w:rsid w:val="00C173A4"/>
    <w:rsid w:val="00C177CC"/>
    <w:rsid w:val="00C178D7"/>
    <w:rsid w:val="00C17C64"/>
    <w:rsid w:val="00C17CA6"/>
    <w:rsid w:val="00C17EF1"/>
    <w:rsid w:val="00C17F6B"/>
    <w:rsid w:val="00C208FD"/>
    <w:rsid w:val="00C20A6D"/>
    <w:rsid w:val="00C20AD9"/>
    <w:rsid w:val="00C20C1E"/>
    <w:rsid w:val="00C20C68"/>
    <w:rsid w:val="00C21156"/>
    <w:rsid w:val="00C21640"/>
    <w:rsid w:val="00C21C94"/>
    <w:rsid w:val="00C21F98"/>
    <w:rsid w:val="00C225AC"/>
    <w:rsid w:val="00C22AD8"/>
    <w:rsid w:val="00C22AF1"/>
    <w:rsid w:val="00C22CC9"/>
    <w:rsid w:val="00C231CB"/>
    <w:rsid w:val="00C23887"/>
    <w:rsid w:val="00C241F4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703A"/>
    <w:rsid w:val="00C275AF"/>
    <w:rsid w:val="00C27A14"/>
    <w:rsid w:val="00C27CD6"/>
    <w:rsid w:val="00C27E44"/>
    <w:rsid w:val="00C27F60"/>
    <w:rsid w:val="00C27F61"/>
    <w:rsid w:val="00C30397"/>
    <w:rsid w:val="00C30465"/>
    <w:rsid w:val="00C30D81"/>
    <w:rsid w:val="00C3110E"/>
    <w:rsid w:val="00C3137B"/>
    <w:rsid w:val="00C31EE6"/>
    <w:rsid w:val="00C3205D"/>
    <w:rsid w:val="00C3265D"/>
    <w:rsid w:val="00C32B49"/>
    <w:rsid w:val="00C32BE1"/>
    <w:rsid w:val="00C32D47"/>
    <w:rsid w:val="00C32FF1"/>
    <w:rsid w:val="00C33245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F41"/>
    <w:rsid w:val="00C36061"/>
    <w:rsid w:val="00C36394"/>
    <w:rsid w:val="00C36F60"/>
    <w:rsid w:val="00C37691"/>
    <w:rsid w:val="00C37C8C"/>
    <w:rsid w:val="00C40182"/>
    <w:rsid w:val="00C40715"/>
    <w:rsid w:val="00C4076E"/>
    <w:rsid w:val="00C40BDA"/>
    <w:rsid w:val="00C41459"/>
    <w:rsid w:val="00C4187F"/>
    <w:rsid w:val="00C41CEC"/>
    <w:rsid w:val="00C41F07"/>
    <w:rsid w:val="00C4237F"/>
    <w:rsid w:val="00C424A0"/>
    <w:rsid w:val="00C4268B"/>
    <w:rsid w:val="00C42975"/>
    <w:rsid w:val="00C42BF2"/>
    <w:rsid w:val="00C42E29"/>
    <w:rsid w:val="00C42FB9"/>
    <w:rsid w:val="00C43CF1"/>
    <w:rsid w:val="00C4452A"/>
    <w:rsid w:val="00C44B07"/>
    <w:rsid w:val="00C451AF"/>
    <w:rsid w:val="00C454A3"/>
    <w:rsid w:val="00C458F3"/>
    <w:rsid w:val="00C45A40"/>
    <w:rsid w:val="00C47230"/>
    <w:rsid w:val="00C475B1"/>
    <w:rsid w:val="00C476E5"/>
    <w:rsid w:val="00C50101"/>
    <w:rsid w:val="00C50456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EA0"/>
    <w:rsid w:val="00C5400F"/>
    <w:rsid w:val="00C54180"/>
    <w:rsid w:val="00C543DB"/>
    <w:rsid w:val="00C551F3"/>
    <w:rsid w:val="00C55707"/>
    <w:rsid w:val="00C55DAB"/>
    <w:rsid w:val="00C55F09"/>
    <w:rsid w:val="00C56BB8"/>
    <w:rsid w:val="00C56CA0"/>
    <w:rsid w:val="00C575DF"/>
    <w:rsid w:val="00C57778"/>
    <w:rsid w:val="00C579A2"/>
    <w:rsid w:val="00C57B40"/>
    <w:rsid w:val="00C6017B"/>
    <w:rsid w:val="00C603F7"/>
    <w:rsid w:val="00C604D4"/>
    <w:rsid w:val="00C60544"/>
    <w:rsid w:val="00C60835"/>
    <w:rsid w:val="00C60F36"/>
    <w:rsid w:val="00C6144C"/>
    <w:rsid w:val="00C616BD"/>
    <w:rsid w:val="00C61767"/>
    <w:rsid w:val="00C61B10"/>
    <w:rsid w:val="00C61B54"/>
    <w:rsid w:val="00C61CC1"/>
    <w:rsid w:val="00C61F3E"/>
    <w:rsid w:val="00C62954"/>
    <w:rsid w:val="00C62C26"/>
    <w:rsid w:val="00C62C7E"/>
    <w:rsid w:val="00C63B58"/>
    <w:rsid w:val="00C63BCA"/>
    <w:rsid w:val="00C640C9"/>
    <w:rsid w:val="00C64655"/>
    <w:rsid w:val="00C6474F"/>
    <w:rsid w:val="00C6490E"/>
    <w:rsid w:val="00C64EF8"/>
    <w:rsid w:val="00C659A5"/>
    <w:rsid w:val="00C65CA2"/>
    <w:rsid w:val="00C66129"/>
    <w:rsid w:val="00C66159"/>
    <w:rsid w:val="00C6636C"/>
    <w:rsid w:val="00C66508"/>
    <w:rsid w:val="00C66E31"/>
    <w:rsid w:val="00C6739F"/>
    <w:rsid w:val="00C6751F"/>
    <w:rsid w:val="00C6786E"/>
    <w:rsid w:val="00C67964"/>
    <w:rsid w:val="00C67B57"/>
    <w:rsid w:val="00C67B72"/>
    <w:rsid w:val="00C70629"/>
    <w:rsid w:val="00C70B36"/>
    <w:rsid w:val="00C70EF0"/>
    <w:rsid w:val="00C71E50"/>
    <w:rsid w:val="00C71F62"/>
    <w:rsid w:val="00C7228B"/>
    <w:rsid w:val="00C7265E"/>
    <w:rsid w:val="00C72759"/>
    <w:rsid w:val="00C72F16"/>
    <w:rsid w:val="00C73197"/>
    <w:rsid w:val="00C73723"/>
    <w:rsid w:val="00C73CCB"/>
    <w:rsid w:val="00C74159"/>
    <w:rsid w:val="00C74166"/>
    <w:rsid w:val="00C745F7"/>
    <w:rsid w:val="00C747B0"/>
    <w:rsid w:val="00C748C1"/>
    <w:rsid w:val="00C74FB0"/>
    <w:rsid w:val="00C75167"/>
    <w:rsid w:val="00C75781"/>
    <w:rsid w:val="00C75BEB"/>
    <w:rsid w:val="00C75D4F"/>
    <w:rsid w:val="00C75FCC"/>
    <w:rsid w:val="00C76070"/>
    <w:rsid w:val="00C7640B"/>
    <w:rsid w:val="00C76422"/>
    <w:rsid w:val="00C76737"/>
    <w:rsid w:val="00C76C45"/>
    <w:rsid w:val="00C7725B"/>
    <w:rsid w:val="00C77569"/>
    <w:rsid w:val="00C775EA"/>
    <w:rsid w:val="00C777E8"/>
    <w:rsid w:val="00C80110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E4"/>
    <w:rsid w:val="00C829CB"/>
    <w:rsid w:val="00C82A40"/>
    <w:rsid w:val="00C82B29"/>
    <w:rsid w:val="00C82B5A"/>
    <w:rsid w:val="00C82E99"/>
    <w:rsid w:val="00C82F45"/>
    <w:rsid w:val="00C83569"/>
    <w:rsid w:val="00C836C8"/>
    <w:rsid w:val="00C83CBE"/>
    <w:rsid w:val="00C83F4E"/>
    <w:rsid w:val="00C842E4"/>
    <w:rsid w:val="00C8549F"/>
    <w:rsid w:val="00C85746"/>
    <w:rsid w:val="00C8595C"/>
    <w:rsid w:val="00C859B3"/>
    <w:rsid w:val="00C85D47"/>
    <w:rsid w:val="00C85EE1"/>
    <w:rsid w:val="00C85FF3"/>
    <w:rsid w:val="00C86543"/>
    <w:rsid w:val="00C86E83"/>
    <w:rsid w:val="00C87167"/>
    <w:rsid w:val="00C87219"/>
    <w:rsid w:val="00C87774"/>
    <w:rsid w:val="00C87A37"/>
    <w:rsid w:val="00C87F21"/>
    <w:rsid w:val="00C9001A"/>
    <w:rsid w:val="00C90358"/>
    <w:rsid w:val="00C90726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366"/>
    <w:rsid w:val="00C9354C"/>
    <w:rsid w:val="00C939E7"/>
    <w:rsid w:val="00C93CFC"/>
    <w:rsid w:val="00C94310"/>
    <w:rsid w:val="00C9544B"/>
    <w:rsid w:val="00C959DD"/>
    <w:rsid w:val="00C95BA3"/>
    <w:rsid w:val="00C95C93"/>
    <w:rsid w:val="00C95F02"/>
    <w:rsid w:val="00C963B5"/>
    <w:rsid w:val="00C963BF"/>
    <w:rsid w:val="00C96B7D"/>
    <w:rsid w:val="00C96C81"/>
    <w:rsid w:val="00C97216"/>
    <w:rsid w:val="00C9726C"/>
    <w:rsid w:val="00C972CD"/>
    <w:rsid w:val="00C976B3"/>
    <w:rsid w:val="00C97A4E"/>
    <w:rsid w:val="00CA05CD"/>
    <w:rsid w:val="00CA0761"/>
    <w:rsid w:val="00CA08AF"/>
    <w:rsid w:val="00CA0A9F"/>
    <w:rsid w:val="00CA0C8D"/>
    <w:rsid w:val="00CA1DE6"/>
    <w:rsid w:val="00CA2590"/>
    <w:rsid w:val="00CA2B0D"/>
    <w:rsid w:val="00CA2E9B"/>
    <w:rsid w:val="00CA31CB"/>
    <w:rsid w:val="00CA33DF"/>
    <w:rsid w:val="00CA3576"/>
    <w:rsid w:val="00CA3637"/>
    <w:rsid w:val="00CA3AF2"/>
    <w:rsid w:val="00CA3DA4"/>
    <w:rsid w:val="00CA4BD8"/>
    <w:rsid w:val="00CA4CCA"/>
    <w:rsid w:val="00CA4F37"/>
    <w:rsid w:val="00CA5894"/>
    <w:rsid w:val="00CA59E0"/>
    <w:rsid w:val="00CA5DAF"/>
    <w:rsid w:val="00CA5DEE"/>
    <w:rsid w:val="00CA63EE"/>
    <w:rsid w:val="00CA6863"/>
    <w:rsid w:val="00CA68E4"/>
    <w:rsid w:val="00CA6AC1"/>
    <w:rsid w:val="00CA6DDD"/>
    <w:rsid w:val="00CA70F2"/>
    <w:rsid w:val="00CA754C"/>
    <w:rsid w:val="00CA7D99"/>
    <w:rsid w:val="00CB01FB"/>
    <w:rsid w:val="00CB0CA1"/>
    <w:rsid w:val="00CB0D3F"/>
    <w:rsid w:val="00CB0E7E"/>
    <w:rsid w:val="00CB0F90"/>
    <w:rsid w:val="00CB119D"/>
    <w:rsid w:val="00CB15D6"/>
    <w:rsid w:val="00CB1A18"/>
    <w:rsid w:val="00CB2180"/>
    <w:rsid w:val="00CB2250"/>
    <w:rsid w:val="00CB22FF"/>
    <w:rsid w:val="00CB2542"/>
    <w:rsid w:val="00CB2B9A"/>
    <w:rsid w:val="00CB2F14"/>
    <w:rsid w:val="00CB2F31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63B5"/>
    <w:rsid w:val="00CB6551"/>
    <w:rsid w:val="00CB6D36"/>
    <w:rsid w:val="00CB7137"/>
    <w:rsid w:val="00CB715B"/>
    <w:rsid w:val="00CB71C9"/>
    <w:rsid w:val="00CB71DB"/>
    <w:rsid w:val="00CB75A9"/>
    <w:rsid w:val="00CB7A84"/>
    <w:rsid w:val="00CB7C06"/>
    <w:rsid w:val="00CB7D4B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1A5"/>
    <w:rsid w:val="00CC2639"/>
    <w:rsid w:val="00CC2F7A"/>
    <w:rsid w:val="00CC36D4"/>
    <w:rsid w:val="00CC4156"/>
    <w:rsid w:val="00CC421C"/>
    <w:rsid w:val="00CC433F"/>
    <w:rsid w:val="00CC472A"/>
    <w:rsid w:val="00CC4731"/>
    <w:rsid w:val="00CC5076"/>
    <w:rsid w:val="00CC53B0"/>
    <w:rsid w:val="00CC5624"/>
    <w:rsid w:val="00CC5A55"/>
    <w:rsid w:val="00CC5E20"/>
    <w:rsid w:val="00CC60C4"/>
    <w:rsid w:val="00CC651D"/>
    <w:rsid w:val="00CC6914"/>
    <w:rsid w:val="00CC6CF9"/>
    <w:rsid w:val="00CC6F8D"/>
    <w:rsid w:val="00CC7019"/>
    <w:rsid w:val="00CC713E"/>
    <w:rsid w:val="00CC7775"/>
    <w:rsid w:val="00CC7CB3"/>
    <w:rsid w:val="00CD03B2"/>
    <w:rsid w:val="00CD07C2"/>
    <w:rsid w:val="00CD0B5F"/>
    <w:rsid w:val="00CD0C35"/>
    <w:rsid w:val="00CD0E5C"/>
    <w:rsid w:val="00CD134F"/>
    <w:rsid w:val="00CD157D"/>
    <w:rsid w:val="00CD1631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D8F"/>
    <w:rsid w:val="00CD401C"/>
    <w:rsid w:val="00CD40E7"/>
    <w:rsid w:val="00CD451F"/>
    <w:rsid w:val="00CD45B1"/>
    <w:rsid w:val="00CD45FF"/>
    <w:rsid w:val="00CD4A78"/>
    <w:rsid w:val="00CD4DB0"/>
    <w:rsid w:val="00CD5577"/>
    <w:rsid w:val="00CD5998"/>
    <w:rsid w:val="00CD5A2F"/>
    <w:rsid w:val="00CD661D"/>
    <w:rsid w:val="00CD6A26"/>
    <w:rsid w:val="00CD6A57"/>
    <w:rsid w:val="00CD6FBA"/>
    <w:rsid w:val="00CD73C1"/>
    <w:rsid w:val="00CD759C"/>
    <w:rsid w:val="00CD79E2"/>
    <w:rsid w:val="00CD7AF0"/>
    <w:rsid w:val="00CE02A4"/>
    <w:rsid w:val="00CE0725"/>
    <w:rsid w:val="00CE07DD"/>
    <w:rsid w:val="00CE0C4B"/>
    <w:rsid w:val="00CE187D"/>
    <w:rsid w:val="00CE1952"/>
    <w:rsid w:val="00CE1A87"/>
    <w:rsid w:val="00CE1EC8"/>
    <w:rsid w:val="00CE23F0"/>
    <w:rsid w:val="00CE2643"/>
    <w:rsid w:val="00CE269C"/>
    <w:rsid w:val="00CE2707"/>
    <w:rsid w:val="00CE28C8"/>
    <w:rsid w:val="00CE2974"/>
    <w:rsid w:val="00CE312F"/>
    <w:rsid w:val="00CE3402"/>
    <w:rsid w:val="00CE3548"/>
    <w:rsid w:val="00CE3749"/>
    <w:rsid w:val="00CE3BF4"/>
    <w:rsid w:val="00CE3E73"/>
    <w:rsid w:val="00CE3F81"/>
    <w:rsid w:val="00CE4079"/>
    <w:rsid w:val="00CE4105"/>
    <w:rsid w:val="00CE4297"/>
    <w:rsid w:val="00CE456D"/>
    <w:rsid w:val="00CE4CBD"/>
    <w:rsid w:val="00CE4FFE"/>
    <w:rsid w:val="00CE5465"/>
    <w:rsid w:val="00CE564A"/>
    <w:rsid w:val="00CE56A6"/>
    <w:rsid w:val="00CE57A4"/>
    <w:rsid w:val="00CE5AD6"/>
    <w:rsid w:val="00CE5BDF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FB3"/>
    <w:rsid w:val="00CF2224"/>
    <w:rsid w:val="00CF2405"/>
    <w:rsid w:val="00CF24DA"/>
    <w:rsid w:val="00CF25B2"/>
    <w:rsid w:val="00CF288A"/>
    <w:rsid w:val="00CF3091"/>
    <w:rsid w:val="00CF3465"/>
    <w:rsid w:val="00CF356D"/>
    <w:rsid w:val="00CF3E16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88D"/>
    <w:rsid w:val="00CF593A"/>
    <w:rsid w:val="00CF5970"/>
    <w:rsid w:val="00CF5A45"/>
    <w:rsid w:val="00CF5CA0"/>
    <w:rsid w:val="00CF5FAA"/>
    <w:rsid w:val="00CF6264"/>
    <w:rsid w:val="00CF712D"/>
    <w:rsid w:val="00CF71F9"/>
    <w:rsid w:val="00CF736C"/>
    <w:rsid w:val="00CF751F"/>
    <w:rsid w:val="00CF760D"/>
    <w:rsid w:val="00CF78EB"/>
    <w:rsid w:val="00CF78F6"/>
    <w:rsid w:val="00CF7C11"/>
    <w:rsid w:val="00D001B5"/>
    <w:rsid w:val="00D00568"/>
    <w:rsid w:val="00D0088C"/>
    <w:rsid w:val="00D00B6B"/>
    <w:rsid w:val="00D00C36"/>
    <w:rsid w:val="00D00DB4"/>
    <w:rsid w:val="00D01108"/>
    <w:rsid w:val="00D011A8"/>
    <w:rsid w:val="00D014C0"/>
    <w:rsid w:val="00D02206"/>
    <w:rsid w:val="00D02430"/>
    <w:rsid w:val="00D0255C"/>
    <w:rsid w:val="00D0282D"/>
    <w:rsid w:val="00D02985"/>
    <w:rsid w:val="00D02F5A"/>
    <w:rsid w:val="00D02FF3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942"/>
    <w:rsid w:val="00D04974"/>
    <w:rsid w:val="00D05029"/>
    <w:rsid w:val="00D05139"/>
    <w:rsid w:val="00D051FB"/>
    <w:rsid w:val="00D055F2"/>
    <w:rsid w:val="00D057F6"/>
    <w:rsid w:val="00D05F15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415"/>
    <w:rsid w:val="00D103DE"/>
    <w:rsid w:val="00D10400"/>
    <w:rsid w:val="00D1151A"/>
    <w:rsid w:val="00D11D19"/>
    <w:rsid w:val="00D11F1A"/>
    <w:rsid w:val="00D11F2F"/>
    <w:rsid w:val="00D12319"/>
    <w:rsid w:val="00D12478"/>
    <w:rsid w:val="00D126EA"/>
    <w:rsid w:val="00D1291A"/>
    <w:rsid w:val="00D12934"/>
    <w:rsid w:val="00D129E4"/>
    <w:rsid w:val="00D12DE3"/>
    <w:rsid w:val="00D131FB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528D"/>
    <w:rsid w:val="00D1545F"/>
    <w:rsid w:val="00D159FF"/>
    <w:rsid w:val="00D15C56"/>
    <w:rsid w:val="00D16166"/>
    <w:rsid w:val="00D163C9"/>
    <w:rsid w:val="00D16591"/>
    <w:rsid w:val="00D16D35"/>
    <w:rsid w:val="00D17159"/>
    <w:rsid w:val="00D171FA"/>
    <w:rsid w:val="00D17600"/>
    <w:rsid w:val="00D177AC"/>
    <w:rsid w:val="00D17D73"/>
    <w:rsid w:val="00D17F2D"/>
    <w:rsid w:val="00D2007B"/>
    <w:rsid w:val="00D2038B"/>
    <w:rsid w:val="00D205B5"/>
    <w:rsid w:val="00D205C2"/>
    <w:rsid w:val="00D206A8"/>
    <w:rsid w:val="00D20B1D"/>
    <w:rsid w:val="00D211E9"/>
    <w:rsid w:val="00D2141B"/>
    <w:rsid w:val="00D21586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4218"/>
    <w:rsid w:val="00D24305"/>
    <w:rsid w:val="00D24369"/>
    <w:rsid w:val="00D244AF"/>
    <w:rsid w:val="00D2498F"/>
    <w:rsid w:val="00D24F5B"/>
    <w:rsid w:val="00D25015"/>
    <w:rsid w:val="00D2508A"/>
    <w:rsid w:val="00D2596D"/>
    <w:rsid w:val="00D25DCE"/>
    <w:rsid w:val="00D264C9"/>
    <w:rsid w:val="00D26C15"/>
    <w:rsid w:val="00D26CB7"/>
    <w:rsid w:val="00D26DBD"/>
    <w:rsid w:val="00D26F48"/>
    <w:rsid w:val="00D276B6"/>
    <w:rsid w:val="00D3020F"/>
    <w:rsid w:val="00D3048F"/>
    <w:rsid w:val="00D307B3"/>
    <w:rsid w:val="00D30A24"/>
    <w:rsid w:val="00D30BFB"/>
    <w:rsid w:val="00D3112D"/>
    <w:rsid w:val="00D312F6"/>
    <w:rsid w:val="00D314E0"/>
    <w:rsid w:val="00D3182E"/>
    <w:rsid w:val="00D31C91"/>
    <w:rsid w:val="00D31DB6"/>
    <w:rsid w:val="00D31E42"/>
    <w:rsid w:val="00D31F01"/>
    <w:rsid w:val="00D32163"/>
    <w:rsid w:val="00D32764"/>
    <w:rsid w:val="00D32981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80F"/>
    <w:rsid w:val="00D35D6F"/>
    <w:rsid w:val="00D35EEC"/>
    <w:rsid w:val="00D35FD2"/>
    <w:rsid w:val="00D3613E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B7"/>
    <w:rsid w:val="00D414BD"/>
    <w:rsid w:val="00D41532"/>
    <w:rsid w:val="00D415E8"/>
    <w:rsid w:val="00D416D2"/>
    <w:rsid w:val="00D419CE"/>
    <w:rsid w:val="00D41ADF"/>
    <w:rsid w:val="00D4205A"/>
    <w:rsid w:val="00D4206D"/>
    <w:rsid w:val="00D420A8"/>
    <w:rsid w:val="00D422BF"/>
    <w:rsid w:val="00D428E4"/>
    <w:rsid w:val="00D42C3F"/>
    <w:rsid w:val="00D42E05"/>
    <w:rsid w:val="00D42E42"/>
    <w:rsid w:val="00D4351E"/>
    <w:rsid w:val="00D4393F"/>
    <w:rsid w:val="00D44642"/>
    <w:rsid w:val="00D44A66"/>
    <w:rsid w:val="00D44AFC"/>
    <w:rsid w:val="00D44D43"/>
    <w:rsid w:val="00D44E89"/>
    <w:rsid w:val="00D453BF"/>
    <w:rsid w:val="00D45AA0"/>
    <w:rsid w:val="00D45E53"/>
    <w:rsid w:val="00D4602F"/>
    <w:rsid w:val="00D4609E"/>
    <w:rsid w:val="00D46522"/>
    <w:rsid w:val="00D46D94"/>
    <w:rsid w:val="00D46DBC"/>
    <w:rsid w:val="00D46F2B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3260"/>
    <w:rsid w:val="00D53636"/>
    <w:rsid w:val="00D54760"/>
    <w:rsid w:val="00D5478E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F5B"/>
    <w:rsid w:val="00D564D0"/>
    <w:rsid w:val="00D5659F"/>
    <w:rsid w:val="00D569F8"/>
    <w:rsid w:val="00D56BA4"/>
    <w:rsid w:val="00D57056"/>
    <w:rsid w:val="00D5723A"/>
    <w:rsid w:val="00D57AB0"/>
    <w:rsid w:val="00D57AE4"/>
    <w:rsid w:val="00D6013D"/>
    <w:rsid w:val="00D601B4"/>
    <w:rsid w:val="00D60390"/>
    <w:rsid w:val="00D604D4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8C"/>
    <w:rsid w:val="00D633BF"/>
    <w:rsid w:val="00D63468"/>
    <w:rsid w:val="00D64016"/>
    <w:rsid w:val="00D6433D"/>
    <w:rsid w:val="00D64809"/>
    <w:rsid w:val="00D64C52"/>
    <w:rsid w:val="00D65452"/>
    <w:rsid w:val="00D655EB"/>
    <w:rsid w:val="00D657C9"/>
    <w:rsid w:val="00D65CAA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62F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BF"/>
    <w:rsid w:val="00D76E59"/>
    <w:rsid w:val="00D76E86"/>
    <w:rsid w:val="00D7770A"/>
    <w:rsid w:val="00D779F5"/>
    <w:rsid w:val="00D77A98"/>
    <w:rsid w:val="00D77AA7"/>
    <w:rsid w:val="00D8151D"/>
    <w:rsid w:val="00D81D64"/>
    <w:rsid w:val="00D8205E"/>
    <w:rsid w:val="00D82A39"/>
    <w:rsid w:val="00D82AA2"/>
    <w:rsid w:val="00D82E64"/>
    <w:rsid w:val="00D83106"/>
    <w:rsid w:val="00D8327F"/>
    <w:rsid w:val="00D83678"/>
    <w:rsid w:val="00D837EC"/>
    <w:rsid w:val="00D83A5F"/>
    <w:rsid w:val="00D84040"/>
    <w:rsid w:val="00D84A25"/>
    <w:rsid w:val="00D84E09"/>
    <w:rsid w:val="00D85461"/>
    <w:rsid w:val="00D85876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47D"/>
    <w:rsid w:val="00D928D0"/>
    <w:rsid w:val="00D931A2"/>
    <w:rsid w:val="00D93379"/>
    <w:rsid w:val="00D93746"/>
    <w:rsid w:val="00D9397A"/>
    <w:rsid w:val="00D94891"/>
    <w:rsid w:val="00D94E2D"/>
    <w:rsid w:val="00D94F60"/>
    <w:rsid w:val="00D951D8"/>
    <w:rsid w:val="00D952E3"/>
    <w:rsid w:val="00D9545F"/>
    <w:rsid w:val="00D958F5"/>
    <w:rsid w:val="00D95BC5"/>
    <w:rsid w:val="00D96017"/>
    <w:rsid w:val="00D966B5"/>
    <w:rsid w:val="00D970D3"/>
    <w:rsid w:val="00D972DD"/>
    <w:rsid w:val="00D97B16"/>
    <w:rsid w:val="00D97D3E"/>
    <w:rsid w:val="00D97DF4"/>
    <w:rsid w:val="00D97E07"/>
    <w:rsid w:val="00D97F40"/>
    <w:rsid w:val="00DA09DF"/>
    <w:rsid w:val="00DA10E6"/>
    <w:rsid w:val="00DA166C"/>
    <w:rsid w:val="00DA1D5D"/>
    <w:rsid w:val="00DA1D83"/>
    <w:rsid w:val="00DA2035"/>
    <w:rsid w:val="00DA20FA"/>
    <w:rsid w:val="00DA2141"/>
    <w:rsid w:val="00DA2352"/>
    <w:rsid w:val="00DA2649"/>
    <w:rsid w:val="00DA2D29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EDD"/>
    <w:rsid w:val="00DA53C2"/>
    <w:rsid w:val="00DA54C0"/>
    <w:rsid w:val="00DA556C"/>
    <w:rsid w:val="00DA56F9"/>
    <w:rsid w:val="00DA5728"/>
    <w:rsid w:val="00DA5801"/>
    <w:rsid w:val="00DA5B75"/>
    <w:rsid w:val="00DA5F1F"/>
    <w:rsid w:val="00DA65C1"/>
    <w:rsid w:val="00DA66F9"/>
    <w:rsid w:val="00DA672F"/>
    <w:rsid w:val="00DA6F64"/>
    <w:rsid w:val="00DA717B"/>
    <w:rsid w:val="00DA745C"/>
    <w:rsid w:val="00DA7D03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B5B"/>
    <w:rsid w:val="00DB6457"/>
    <w:rsid w:val="00DB652C"/>
    <w:rsid w:val="00DB6636"/>
    <w:rsid w:val="00DB6969"/>
    <w:rsid w:val="00DB6F44"/>
    <w:rsid w:val="00DB7538"/>
    <w:rsid w:val="00DB7986"/>
    <w:rsid w:val="00DB7D3F"/>
    <w:rsid w:val="00DB7DF1"/>
    <w:rsid w:val="00DC027D"/>
    <w:rsid w:val="00DC169A"/>
    <w:rsid w:val="00DC19BD"/>
    <w:rsid w:val="00DC1A50"/>
    <w:rsid w:val="00DC1ACE"/>
    <w:rsid w:val="00DC2206"/>
    <w:rsid w:val="00DC26B5"/>
    <w:rsid w:val="00DC2FC9"/>
    <w:rsid w:val="00DC31CB"/>
    <w:rsid w:val="00DC366B"/>
    <w:rsid w:val="00DC394B"/>
    <w:rsid w:val="00DC3A33"/>
    <w:rsid w:val="00DC4273"/>
    <w:rsid w:val="00DC438B"/>
    <w:rsid w:val="00DC468D"/>
    <w:rsid w:val="00DC46D9"/>
    <w:rsid w:val="00DC480C"/>
    <w:rsid w:val="00DC5CA1"/>
    <w:rsid w:val="00DC6572"/>
    <w:rsid w:val="00DC6606"/>
    <w:rsid w:val="00DC66ED"/>
    <w:rsid w:val="00DC67DD"/>
    <w:rsid w:val="00DC6A12"/>
    <w:rsid w:val="00DC7645"/>
    <w:rsid w:val="00DC7EE6"/>
    <w:rsid w:val="00DC7EFF"/>
    <w:rsid w:val="00DD02AE"/>
    <w:rsid w:val="00DD03D1"/>
    <w:rsid w:val="00DD0836"/>
    <w:rsid w:val="00DD1810"/>
    <w:rsid w:val="00DD1813"/>
    <w:rsid w:val="00DD1CEB"/>
    <w:rsid w:val="00DD1D17"/>
    <w:rsid w:val="00DD1E21"/>
    <w:rsid w:val="00DD2083"/>
    <w:rsid w:val="00DD20AF"/>
    <w:rsid w:val="00DD250D"/>
    <w:rsid w:val="00DD3148"/>
    <w:rsid w:val="00DD3361"/>
    <w:rsid w:val="00DD33D8"/>
    <w:rsid w:val="00DD3AFF"/>
    <w:rsid w:val="00DD3B7A"/>
    <w:rsid w:val="00DD42A0"/>
    <w:rsid w:val="00DD436D"/>
    <w:rsid w:val="00DD4491"/>
    <w:rsid w:val="00DD5036"/>
    <w:rsid w:val="00DD50EE"/>
    <w:rsid w:val="00DD51D4"/>
    <w:rsid w:val="00DD53C0"/>
    <w:rsid w:val="00DD549A"/>
    <w:rsid w:val="00DD5D6A"/>
    <w:rsid w:val="00DD629B"/>
    <w:rsid w:val="00DD6343"/>
    <w:rsid w:val="00DD6C04"/>
    <w:rsid w:val="00DD7124"/>
    <w:rsid w:val="00DD71C1"/>
    <w:rsid w:val="00DD729F"/>
    <w:rsid w:val="00DD732F"/>
    <w:rsid w:val="00DE01E6"/>
    <w:rsid w:val="00DE0565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E45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78"/>
    <w:rsid w:val="00DE5EB1"/>
    <w:rsid w:val="00DE63D6"/>
    <w:rsid w:val="00DE6473"/>
    <w:rsid w:val="00DE679A"/>
    <w:rsid w:val="00DE6966"/>
    <w:rsid w:val="00DE71CD"/>
    <w:rsid w:val="00DE735F"/>
    <w:rsid w:val="00DE7829"/>
    <w:rsid w:val="00DE7E53"/>
    <w:rsid w:val="00DF0658"/>
    <w:rsid w:val="00DF1500"/>
    <w:rsid w:val="00DF173F"/>
    <w:rsid w:val="00DF1768"/>
    <w:rsid w:val="00DF1B0E"/>
    <w:rsid w:val="00DF221D"/>
    <w:rsid w:val="00DF2980"/>
    <w:rsid w:val="00DF29FC"/>
    <w:rsid w:val="00DF30A5"/>
    <w:rsid w:val="00DF327E"/>
    <w:rsid w:val="00DF33E0"/>
    <w:rsid w:val="00DF3D00"/>
    <w:rsid w:val="00DF3E2D"/>
    <w:rsid w:val="00DF3F16"/>
    <w:rsid w:val="00DF424C"/>
    <w:rsid w:val="00DF4AF7"/>
    <w:rsid w:val="00DF4BC8"/>
    <w:rsid w:val="00DF5116"/>
    <w:rsid w:val="00DF57D2"/>
    <w:rsid w:val="00DF594C"/>
    <w:rsid w:val="00DF5A04"/>
    <w:rsid w:val="00DF5D69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DF"/>
    <w:rsid w:val="00E00F14"/>
    <w:rsid w:val="00E012D6"/>
    <w:rsid w:val="00E0166B"/>
    <w:rsid w:val="00E018B8"/>
    <w:rsid w:val="00E01EBF"/>
    <w:rsid w:val="00E020F2"/>
    <w:rsid w:val="00E022FD"/>
    <w:rsid w:val="00E025AC"/>
    <w:rsid w:val="00E029B4"/>
    <w:rsid w:val="00E02C4B"/>
    <w:rsid w:val="00E02FC6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308"/>
    <w:rsid w:val="00E06662"/>
    <w:rsid w:val="00E0683B"/>
    <w:rsid w:val="00E071FF"/>
    <w:rsid w:val="00E077F7"/>
    <w:rsid w:val="00E07A6E"/>
    <w:rsid w:val="00E10483"/>
    <w:rsid w:val="00E11511"/>
    <w:rsid w:val="00E1157B"/>
    <w:rsid w:val="00E11731"/>
    <w:rsid w:val="00E11800"/>
    <w:rsid w:val="00E11EA2"/>
    <w:rsid w:val="00E12B3A"/>
    <w:rsid w:val="00E139D3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9B7"/>
    <w:rsid w:val="00E15E51"/>
    <w:rsid w:val="00E15FFC"/>
    <w:rsid w:val="00E161C8"/>
    <w:rsid w:val="00E162C8"/>
    <w:rsid w:val="00E1667D"/>
    <w:rsid w:val="00E169B9"/>
    <w:rsid w:val="00E16A62"/>
    <w:rsid w:val="00E174EF"/>
    <w:rsid w:val="00E1759F"/>
    <w:rsid w:val="00E17948"/>
    <w:rsid w:val="00E17C5C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644"/>
    <w:rsid w:val="00E226B3"/>
    <w:rsid w:val="00E233C4"/>
    <w:rsid w:val="00E23459"/>
    <w:rsid w:val="00E2391E"/>
    <w:rsid w:val="00E23D1F"/>
    <w:rsid w:val="00E23FD8"/>
    <w:rsid w:val="00E241E0"/>
    <w:rsid w:val="00E242CB"/>
    <w:rsid w:val="00E2457C"/>
    <w:rsid w:val="00E248E2"/>
    <w:rsid w:val="00E24BDB"/>
    <w:rsid w:val="00E24CC2"/>
    <w:rsid w:val="00E25729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4B3"/>
    <w:rsid w:val="00E30CFA"/>
    <w:rsid w:val="00E30EC5"/>
    <w:rsid w:val="00E31BBF"/>
    <w:rsid w:val="00E31F31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3C7"/>
    <w:rsid w:val="00E349A5"/>
    <w:rsid w:val="00E34D6B"/>
    <w:rsid w:val="00E34E48"/>
    <w:rsid w:val="00E35701"/>
    <w:rsid w:val="00E35734"/>
    <w:rsid w:val="00E35B51"/>
    <w:rsid w:val="00E363E9"/>
    <w:rsid w:val="00E3642E"/>
    <w:rsid w:val="00E368D0"/>
    <w:rsid w:val="00E36936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549"/>
    <w:rsid w:val="00E4471E"/>
    <w:rsid w:val="00E44833"/>
    <w:rsid w:val="00E44C27"/>
    <w:rsid w:val="00E44E99"/>
    <w:rsid w:val="00E44FCF"/>
    <w:rsid w:val="00E44FD9"/>
    <w:rsid w:val="00E45039"/>
    <w:rsid w:val="00E450BF"/>
    <w:rsid w:val="00E45536"/>
    <w:rsid w:val="00E459D8"/>
    <w:rsid w:val="00E46766"/>
    <w:rsid w:val="00E4687A"/>
    <w:rsid w:val="00E47003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F51"/>
    <w:rsid w:val="00E5155C"/>
    <w:rsid w:val="00E51BD2"/>
    <w:rsid w:val="00E51C94"/>
    <w:rsid w:val="00E51E67"/>
    <w:rsid w:val="00E5206A"/>
    <w:rsid w:val="00E52313"/>
    <w:rsid w:val="00E52E20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8B2"/>
    <w:rsid w:val="00E54A04"/>
    <w:rsid w:val="00E5511F"/>
    <w:rsid w:val="00E55250"/>
    <w:rsid w:val="00E557B6"/>
    <w:rsid w:val="00E55B9E"/>
    <w:rsid w:val="00E55BDD"/>
    <w:rsid w:val="00E55D0D"/>
    <w:rsid w:val="00E55E9B"/>
    <w:rsid w:val="00E55FE9"/>
    <w:rsid w:val="00E561EB"/>
    <w:rsid w:val="00E565D1"/>
    <w:rsid w:val="00E56B51"/>
    <w:rsid w:val="00E57A9E"/>
    <w:rsid w:val="00E57CF0"/>
    <w:rsid w:val="00E6013D"/>
    <w:rsid w:val="00E601DE"/>
    <w:rsid w:val="00E6022F"/>
    <w:rsid w:val="00E604AF"/>
    <w:rsid w:val="00E60728"/>
    <w:rsid w:val="00E60B1F"/>
    <w:rsid w:val="00E60E83"/>
    <w:rsid w:val="00E61006"/>
    <w:rsid w:val="00E611A9"/>
    <w:rsid w:val="00E615C2"/>
    <w:rsid w:val="00E619EF"/>
    <w:rsid w:val="00E623B9"/>
    <w:rsid w:val="00E626CC"/>
    <w:rsid w:val="00E628AE"/>
    <w:rsid w:val="00E62EC3"/>
    <w:rsid w:val="00E62FA5"/>
    <w:rsid w:val="00E63A11"/>
    <w:rsid w:val="00E63AB6"/>
    <w:rsid w:val="00E6409C"/>
    <w:rsid w:val="00E6446D"/>
    <w:rsid w:val="00E6475D"/>
    <w:rsid w:val="00E64FE5"/>
    <w:rsid w:val="00E6541A"/>
    <w:rsid w:val="00E6560B"/>
    <w:rsid w:val="00E65B8F"/>
    <w:rsid w:val="00E661C7"/>
    <w:rsid w:val="00E662E7"/>
    <w:rsid w:val="00E67950"/>
    <w:rsid w:val="00E67AF7"/>
    <w:rsid w:val="00E67EE7"/>
    <w:rsid w:val="00E67FEA"/>
    <w:rsid w:val="00E70AB8"/>
    <w:rsid w:val="00E71231"/>
    <w:rsid w:val="00E71758"/>
    <w:rsid w:val="00E71D00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7D0"/>
    <w:rsid w:val="00E837F8"/>
    <w:rsid w:val="00E83C79"/>
    <w:rsid w:val="00E83F77"/>
    <w:rsid w:val="00E846EF"/>
    <w:rsid w:val="00E8480D"/>
    <w:rsid w:val="00E84A93"/>
    <w:rsid w:val="00E84AE4"/>
    <w:rsid w:val="00E85162"/>
    <w:rsid w:val="00E852C7"/>
    <w:rsid w:val="00E8552F"/>
    <w:rsid w:val="00E859EC"/>
    <w:rsid w:val="00E8605A"/>
    <w:rsid w:val="00E86548"/>
    <w:rsid w:val="00E86735"/>
    <w:rsid w:val="00E8681C"/>
    <w:rsid w:val="00E86D94"/>
    <w:rsid w:val="00E871BC"/>
    <w:rsid w:val="00E874C9"/>
    <w:rsid w:val="00E87519"/>
    <w:rsid w:val="00E87C1B"/>
    <w:rsid w:val="00E87FC4"/>
    <w:rsid w:val="00E908BC"/>
    <w:rsid w:val="00E90DEC"/>
    <w:rsid w:val="00E91148"/>
    <w:rsid w:val="00E91786"/>
    <w:rsid w:val="00E91C85"/>
    <w:rsid w:val="00E91F89"/>
    <w:rsid w:val="00E91F9F"/>
    <w:rsid w:val="00E92960"/>
    <w:rsid w:val="00E92AA2"/>
    <w:rsid w:val="00E92E20"/>
    <w:rsid w:val="00E92EFD"/>
    <w:rsid w:val="00E93288"/>
    <w:rsid w:val="00E933E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D0C"/>
    <w:rsid w:val="00E960D3"/>
    <w:rsid w:val="00E96212"/>
    <w:rsid w:val="00E963DC"/>
    <w:rsid w:val="00E96454"/>
    <w:rsid w:val="00E965B0"/>
    <w:rsid w:val="00E96A43"/>
    <w:rsid w:val="00E96A49"/>
    <w:rsid w:val="00E96C8D"/>
    <w:rsid w:val="00E96E80"/>
    <w:rsid w:val="00E972C8"/>
    <w:rsid w:val="00E97629"/>
    <w:rsid w:val="00E97784"/>
    <w:rsid w:val="00E979B8"/>
    <w:rsid w:val="00E97EE1"/>
    <w:rsid w:val="00E97F0F"/>
    <w:rsid w:val="00EA00B5"/>
    <w:rsid w:val="00EA0AC4"/>
    <w:rsid w:val="00EA0ACF"/>
    <w:rsid w:val="00EA0E26"/>
    <w:rsid w:val="00EA1094"/>
    <w:rsid w:val="00EA1389"/>
    <w:rsid w:val="00EA15D6"/>
    <w:rsid w:val="00EA1E52"/>
    <w:rsid w:val="00EA228C"/>
    <w:rsid w:val="00EA2647"/>
    <w:rsid w:val="00EA2838"/>
    <w:rsid w:val="00EA2DB4"/>
    <w:rsid w:val="00EA2F6F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F29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D4D"/>
    <w:rsid w:val="00EB309B"/>
    <w:rsid w:val="00EB3215"/>
    <w:rsid w:val="00EB3457"/>
    <w:rsid w:val="00EB376F"/>
    <w:rsid w:val="00EB3A90"/>
    <w:rsid w:val="00EB3F30"/>
    <w:rsid w:val="00EB4155"/>
    <w:rsid w:val="00EB4586"/>
    <w:rsid w:val="00EB4B7D"/>
    <w:rsid w:val="00EB4E96"/>
    <w:rsid w:val="00EB52F9"/>
    <w:rsid w:val="00EB5401"/>
    <w:rsid w:val="00EB5557"/>
    <w:rsid w:val="00EB5ECA"/>
    <w:rsid w:val="00EB5FF3"/>
    <w:rsid w:val="00EB61FA"/>
    <w:rsid w:val="00EB637A"/>
    <w:rsid w:val="00EB6818"/>
    <w:rsid w:val="00EB70D0"/>
    <w:rsid w:val="00EB778C"/>
    <w:rsid w:val="00EB7DAF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6D3"/>
    <w:rsid w:val="00EC3C2E"/>
    <w:rsid w:val="00EC3C3F"/>
    <w:rsid w:val="00EC3F0A"/>
    <w:rsid w:val="00EC42B3"/>
    <w:rsid w:val="00EC4563"/>
    <w:rsid w:val="00EC579F"/>
    <w:rsid w:val="00EC607F"/>
    <w:rsid w:val="00EC634A"/>
    <w:rsid w:val="00EC6751"/>
    <w:rsid w:val="00EC6F24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1F48"/>
    <w:rsid w:val="00ED2789"/>
    <w:rsid w:val="00ED29EF"/>
    <w:rsid w:val="00ED2A73"/>
    <w:rsid w:val="00ED2A8E"/>
    <w:rsid w:val="00ED2F19"/>
    <w:rsid w:val="00ED2F76"/>
    <w:rsid w:val="00ED31B9"/>
    <w:rsid w:val="00ED3D79"/>
    <w:rsid w:val="00ED4332"/>
    <w:rsid w:val="00ED4637"/>
    <w:rsid w:val="00ED4665"/>
    <w:rsid w:val="00ED4E9B"/>
    <w:rsid w:val="00ED4F99"/>
    <w:rsid w:val="00ED5596"/>
    <w:rsid w:val="00ED60B0"/>
    <w:rsid w:val="00ED68BD"/>
    <w:rsid w:val="00ED741C"/>
    <w:rsid w:val="00ED77CE"/>
    <w:rsid w:val="00ED78AB"/>
    <w:rsid w:val="00ED7AEB"/>
    <w:rsid w:val="00EE05FD"/>
    <w:rsid w:val="00EE0861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45B"/>
    <w:rsid w:val="00EE2467"/>
    <w:rsid w:val="00EE2AA7"/>
    <w:rsid w:val="00EE2AE8"/>
    <w:rsid w:val="00EE328F"/>
    <w:rsid w:val="00EE32A1"/>
    <w:rsid w:val="00EE3403"/>
    <w:rsid w:val="00EE36C4"/>
    <w:rsid w:val="00EE3B6E"/>
    <w:rsid w:val="00EE452F"/>
    <w:rsid w:val="00EE4CE7"/>
    <w:rsid w:val="00EE551A"/>
    <w:rsid w:val="00EE5918"/>
    <w:rsid w:val="00EE5B10"/>
    <w:rsid w:val="00EE5DDF"/>
    <w:rsid w:val="00EE60CC"/>
    <w:rsid w:val="00EE62CB"/>
    <w:rsid w:val="00EE68CB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109B"/>
    <w:rsid w:val="00EF17BF"/>
    <w:rsid w:val="00EF17C7"/>
    <w:rsid w:val="00EF17F8"/>
    <w:rsid w:val="00EF1870"/>
    <w:rsid w:val="00EF2108"/>
    <w:rsid w:val="00EF2C88"/>
    <w:rsid w:val="00EF3072"/>
    <w:rsid w:val="00EF3378"/>
    <w:rsid w:val="00EF35A2"/>
    <w:rsid w:val="00EF3845"/>
    <w:rsid w:val="00EF39CA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BB"/>
    <w:rsid w:val="00EF7348"/>
    <w:rsid w:val="00EF7397"/>
    <w:rsid w:val="00EF7437"/>
    <w:rsid w:val="00EF79EE"/>
    <w:rsid w:val="00F004AF"/>
    <w:rsid w:val="00F00C9C"/>
    <w:rsid w:val="00F00F75"/>
    <w:rsid w:val="00F01670"/>
    <w:rsid w:val="00F01722"/>
    <w:rsid w:val="00F017C9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4D9"/>
    <w:rsid w:val="00F03613"/>
    <w:rsid w:val="00F03991"/>
    <w:rsid w:val="00F03B13"/>
    <w:rsid w:val="00F03BB3"/>
    <w:rsid w:val="00F03D23"/>
    <w:rsid w:val="00F04327"/>
    <w:rsid w:val="00F04441"/>
    <w:rsid w:val="00F045D3"/>
    <w:rsid w:val="00F047A7"/>
    <w:rsid w:val="00F04B68"/>
    <w:rsid w:val="00F04CA9"/>
    <w:rsid w:val="00F05F9D"/>
    <w:rsid w:val="00F06916"/>
    <w:rsid w:val="00F06D5D"/>
    <w:rsid w:val="00F06F3A"/>
    <w:rsid w:val="00F07286"/>
    <w:rsid w:val="00F0738B"/>
    <w:rsid w:val="00F074AC"/>
    <w:rsid w:val="00F10008"/>
    <w:rsid w:val="00F1050F"/>
    <w:rsid w:val="00F106DA"/>
    <w:rsid w:val="00F10E7D"/>
    <w:rsid w:val="00F110A0"/>
    <w:rsid w:val="00F110AD"/>
    <w:rsid w:val="00F114FF"/>
    <w:rsid w:val="00F11D49"/>
    <w:rsid w:val="00F125B3"/>
    <w:rsid w:val="00F1268C"/>
    <w:rsid w:val="00F1279B"/>
    <w:rsid w:val="00F12C3C"/>
    <w:rsid w:val="00F12E9C"/>
    <w:rsid w:val="00F13805"/>
    <w:rsid w:val="00F13B02"/>
    <w:rsid w:val="00F1408C"/>
    <w:rsid w:val="00F141AB"/>
    <w:rsid w:val="00F1446E"/>
    <w:rsid w:val="00F145AF"/>
    <w:rsid w:val="00F148C3"/>
    <w:rsid w:val="00F14FA6"/>
    <w:rsid w:val="00F155AE"/>
    <w:rsid w:val="00F1606C"/>
    <w:rsid w:val="00F1609C"/>
    <w:rsid w:val="00F16319"/>
    <w:rsid w:val="00F169A2"/>
    <w:rsid w:val="00F16A47"/>
    <w:rsid w:val="00F16F40"/>
    <w:rsid w:val="00F171FA"/>
    <w:rsid w:val="00F17486"/>
    <w:rsid w:val="00F178F2"/>
    <w:rsid w:val="00F17BA6"/>
    <w:rsid w:val="00F201F2"/>
    <w:rsid w:val="00F20412"/>
    <w:rsid w:val="00F208D6"/>
    <w:rsid w:val="00F20A14"/>
    <w:rsid w:val="00F20DDF"/>
    <w:rsid w:val="00F20F3E"/>
    <w:rsid w:val="00F210D1"/>
    <w:rsid w:val="00F21326"/>
    <w:rsid w:val="00F21705"/>
    <w:rsid w:val="00F218A5"/>
    <w:rsid w:val="00F21BD2"/>
    <w:rsid w:val="00F21D96"/>
    <w:rsid w:val="00F22137"/>
    <w:rsid w:val="00F22396"/>
    <w:rsid w:val="00F22674"/>
    <w:rsid w:val="00F22AB5"/>
    <w:rsid w:val="00F22C3A"/>
    <w:rsid w:val="00F22E63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E04"/>
    <w:rsid w:val="00F25FE8"/>
    <w:rsid w:val="00F26B24"/>
    <w:rsid w:val="00F26C7A"/>
    <w:rsid w:val="00F26E20"/>
    <w:rsid w:val="00F270B0"/>
    <w:rsid w:val="00F274AA"/>
    <w:rsid w:val="00F27A9C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E68"/>
    <w:rsid w:val="00F32166"/>
    <w:rsid w:val="00F32B1F"/>
    <w:rsid w:val="00F32C8B"/>
    <w:rsid w:val="00F32D96"/>
    <w:rsid w:val="00F3305E"/>
    <w:rsid w:val="00F332A7"/>
    <w:rsid w:val="00F33505"/>
    <w:rsid w:val="00F33799"/>
    <w:rsid w:val="00F33CAB"/>
    <w:rsid w:val="00F33DED"/>
    <w:rsid w:val="00F344CC"/>
    <w:rsid w:val="00F34549"/>
    <w:rsid w:val="00F345CF"/>
    <w:rsid w:val="00F3490F"/>
    <w:rsid w:val="00F3498E"/>
    <w:rsid w:val="00F34F67"/>
    <w:rsid w:val="00F353BD"/>
    <w:rsid w:val="00F354C2"/>
    <w:rsid w:val="00F359D6"/>
    <w:rsid w:val="00F35AFA"/>
    <w:rsid w:val="00F35DCB"/>
    <w:rsid w:val="00F36187"/>
    <w:rsid w:val="00F36283"/>
    <w:rsid w:val="00F36CC1"/>
    <w:rsid w:val="00F37B50"/>
    <w:rsid w:val="00F37DF8"/>
    <w:rsid w:val="00F402E7"/>
    <w:rsid w:val="00F40321"/>
    <w:rsid w:val="00F406F4"/>
    <w:rsid w:val="00F4109F"/>
    <w:rsid w:val="00F41269"/>
    <w:rsid w:val="00F41694"/>
    <w:rsid w:val="00F419D3"/>
    <w:rsid w:val="00F41B2E"/>
    <w:rsid w:val="00F41E98"/>
    <w:rsid w:val="00F41FE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96A"/>
    <w:rsid w:val="00F44A59"/>
    <w:rsid w:val="00F44AF3"/>
    <w:rsid w:val="00F4512A"/>
    <w:rsid w:val="00F451B8"/>
    <w:rsid w:val="00F45433"/>
    <w:rsid w:val="00F4556D"/>
    <w:rsid w:val="00F456E3"/>
    <w:rsid w:val="00F45860"/>
    <w:rsid w:val="00F45C01"/>
    <w:rsid w:val="00F46211"/>
    <w:rsid w:val="00F46A94"/>
    <w:rsid w:val="00F46AC4"/>
    <w:rsid w:val="00F46C5C"/>
    <w:rsid w:val="00F4727F"/>
    <w:rsid w:val="00F475DD"/>
    <w:rsid w:val="00F47800"/>
    <w:rsid w:val="00F47E9B"/>
    <w:rsid w:val="00F47EA1"/>
    <w:rsid w:val="00F50193"/>
    <w:rsid w:val="00F50566"/>
    <w:rsid w:val="00F50B7F"/>
    <w:rsid w:val="00F50C70"/>
    <w:rsid w:val="00F510C6"/>
    <w:rsid w:val="00F51190"/>
    <w:rsid w:val="00F519B5"/>
    <w:rsid w:val="00F51E74"/>
    <w:rsid w:val="00F52555"/>
    <w:rsid w:val="00F527E9"/>
    <w:rsid w:val="00F530AA"/>
    <w:rsid w:val="00F5340C"/>
    <w:rsid w:val="00F53D68"/>
    <w:rsid w:val="00F53E99"/>
    <w:rsid w:val="00F53EBF"/>
    <w:rsid w:val="00F53EE4"/>
    <w:rsid w:val="00F53F59"/>
    <w:rsid w:val="00F5423E"/>
    <w:rsid w:val="00F542ED"/>
    <w:rsid w:val="00F54327"/>
    <w:rsid w:val="00F5506B"/>
    <w:rsid w:val="00F55C67"/>
    <w:rsid w:val="00F5678E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101F"/>
    <w:rsid w:val="00F61238"/>
    <w:rsid w:val="00F61266"/>
    <w:rsid w:val="00F617E5"/>
    <w:rsid w:val="00F61B90"/>
    <w:rsid w:val="00F624B2"/>
    <w:rsid w:val="00F62CF0"/>
    <w:rsid w:val="00F62E48"/>
    <w:rsid w:val="00F62FE0"/>
    <w:rsid w:val="00F634CA"/>
    <w:rsid w:val="00F639C5"/>
    <w:rsid w:val="00F639E3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1483"/>
    <w:rsid w:val="00F71591"/>
    <w:rsid w:val="00F715EC"/>
    <w:rsid w:val="00F71782"/>
    <w:rsid w:val="00F719DB"/>
    <w:rsid w:val="00F71A04"/>
    <w:rsid w:val="00F71D1C"/>
    <w:rsid w:val="00F720D4"/>
    <w:rsid w:val="00F7213B"/>
    <w:rsid w:val="00F7283E"/>
    <w:rsid w:val="00F72AE9"/>
    <w:rsid w:val="00F73226"/>
    <w:rsid w:val="00F7373B"/>
    <w:rsid w:val="00F737CF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C75"/>
    <w:rsid w:val="00F75F62"/>
    <w:rsid w:val="00F761DB"/>
    <w:rsid w:val="00F765FE"/>
    <w:rsid w:val="00F768FF"/>
    <w:rsid w:val="00F7698C"/>
    <w:rsid w:val="00F76B03"/>
    <w:rsid w:val="00F76D16"/>
    <w:rsid w:val="00F777D2"/>
    <w:rsid w:val="00F802BA"/>
    <w:rsid w:val="00F80C2E"/>
    <w:rsid w:val="00F80ECA"/>
    <w:rsid w:val="00F812C9"/>
    <w:rsid w:val="00F812DD"/>
    <w:rsid w:val="00F81A36"/>
    <w:rsid w:val="00F81AA4"/>
    <w:rsid w:val="00F82178"/>
    <w:rsid w:val="00F8223A"/>
    <w:rsid w:val="00F822E2"/>
    <w:rsid w:val="00F825A3"/>
    <w:rsid w:val="00F8292E"/>
    <w:rsid w:val="00F82AB5"/>
    <w:rsid w:val="00F82C17"/>
    <w:rsid w:val="00F83231"/>
    <w:rsid w:val="00F835AD"/>
    <w:rsid w:val="00F83B14"/>
    <w:rsid w:val="00F83C64"/>
    <w:rsid w:val="00F83F75"/>
    <w:rsid w:val="00F8409A"/>
    <w:rsid w:val="00F8450E"/>
    <w:rsid w:val="00F848A0"/>
    <w:rsid w:val="00F84B56"/>
    <w:rsid w:val="00F850D1"/>
    <w:rsid w:val="00F850F9"/>
    <w:rsid w:val="00F8515B"/>
    <w:rsid w:val="00F857D2"/>
    <w:rsid w:val="00F8609A"/>
    <w:rsid w:val="00F86676"/>
    <w:rsid w:val="00F867B6"/>
    <w:rsid w:val="00F87331"/>
    <w:rsid w:val="00F8753C"/>
    <w:rsid w:val="00F878D1"/>
    <w:rsid w:val="00F87B1C"/>
    <w:rsid w:val="00F87C90"/>
    <w:rsid w:val="00F90115"/>
    <w:rsid w:val="00F9052B"/>
    <w:rsid w:val="00F90677"/>
    <w:rsid w:val="00F90DC5"/>
    <w:rsid w:val="00F91140"/>
    <w:rsid w:val="00F91864"/>
    <w:rsid w:val="00F91A02"/>
    <w:rsid w:val="00F91C20"/>
    <w:rsid w:val="00F92A3D"/>
    <w:rsid w:val="00F92F8D"/>
    <w:rsid w:val="00F930DA"/>
    <w:rsid w:val="00F932EB"/>
    <w:rsid w:val="00F9366A"/>
    <w:rsid w:val="00F94102"/>
    <w:rsid w:val="00F9415C"/>
    <w:rsid w:val="00F94425"/>
    <w:rsid w:val="00F94596"/>
    <w:rsid w:val="00F94C13"/>
    <w:rsid w:val="00F94D37"/>
    <w:rsid w:val="00F95B42"/>
    <w:rsid w:val="00F961F6"/>
    <w:rsid w:val="00F96217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EA"/>
    <w:rsid w:val="00F97FEF"/>
    <w:rsid w:val="00FA02B7"/>
    <w:rsid w:val="00FA0449"/>
    <w:rsid w:val="00FA0483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404D"/>
    <w:rsid w:val="00FA4244"/>
    <w:rsid w:val="00FA43E3"/>
    <w:rsid w:val="00FA4778"/>
    <w:rsid w:val="00FA4C03"/>
    <w:rsid w:val="00FA4D7E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2CA"/>
    <w:rsid w:val="00FA6470"/>
    <w:rsid w:val="00FA6BA7"/>
    <w:rsid w:val="00FA73BD"/>
    <w:rsid w:val="00FA751D"/>
    <w:rsid w:val="00FA7858"/>
    <w:rsid w:val="00FA7AE3"/>
    <w:rsid w:val="00FB04AB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5C"/>
    <w:rsid w:val="00FB4F5A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5BA"/>
    <w:rsid w:val="00FB77DF"/>
    <w:rsid w:val="00FB7A13"/>
    <w:rsid w:val="00FB7A26"/>
    <w:rsid w:val="00FB7AE2"/>
    <w:rsid w:val="00FB7B3C"/>
    <w:rsid w:val="00FB7F22"/>
    <w:rsid w:val="00FC0C46"/>
    <w:rsid w:val="00FC0CC6"/>
    <w:rsid w:val="00FC1220"/>
    <w:rsid w:val="00FC1449"/>
    <w:rsid w:val="00FC17D0"/>
    <w:rsid w:val="00FC1F6E"/>
    <w:rsid w:val="00FC248F"/>
    <w:rsid w:val="00FC27D7"/>
    <w:rsid w:val="00FC28F2"/>
    <w:rsid w:val="00FC32D3"/>
    <w:rsid w:val="00FC3874"/>
    <w:rsid w:val="00FC3880"/>
    <w:rsid w:val="00FC3BC6"/>
    <w:rsid w:val="00FC44FF"/>
    <w:rsid w:val="00FC45AF"/>
    <w:rsid w:val="00FC48EA"/>
    <w:rsid w:val="00FC4CDE"/>
    <w:rsid w:val="00FC4FCE"/>
    <w:rsid w:val="00FC5606"/>
    <w:rsid w:val="00FC5752"/>
    <w:rsid w:val="00FC5A99"/>
    <w:rsid w:val="00FC5D92"/>
    <w:rsid w:val="00FC63D9"/>
    <w:rsid w:val="00FC6B8B"/>
    <w:rsid w:val="00FC6EB5"/>
    <w:rsid w:val="00FC768F"/>
    <w:rsid w:val="00FC7873"/>
    <w:rsid w:val="00FC7A9F"/>
    <w:rsid w:val="00FC7DD6"/>
    <w:rsid w:val="00FC7E01"/>
    <w:rsid w:val="00FD0996"/>
    <w:rsid w:val="00FD0B8A"/>
    <w:rsid w:val="00FD134A"/>
    <w:rsid w:val="00FD16E2"/>
    <w:rsid w:val="00FD1980"/>
    <w:rsid w:val="00FD1C99"/>
    <w:rsid w:val="00FD1F19"/>
    <w:rsid w:val="00FD2103"/>
    <w:rsid w:val="00FD2502"/>
    <w:rsid w:val="00FD2FFE"/>
    <w:rsid w:val="00FD31AE"/>
    <w:rsid w:val="00FD3368"/>
    <w:rsid w:val="00FD3515"/>
    <w:rsid w:val="00FD3CE8"/>
    <w:rsid w:val="00FD3F53"/>
    <w:rsid w:val="00FD40C0"/>
    <w:rsid w:val="00FD4297"/>
    <w:rsid w:val="00FD4A86"/>
    <w:rsid w:val="00FD4B83"/>
    <w:rsid w:val="00FD4D42"/>
    <w:rsid w:val="00FD51AC"/>
    <w:rsid w:val="00FD5742"/>
    <w:rsid w:val="00FD5839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E08"/>
    <w:rsid w:val="00FE3F50"/>
    <w:rsid w:val="00FE3FD2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65BF"/>
    <w:rsid w:val="00FE6AC6"/>
    <w:rsid w:val="00FE6AD3"/>
    <w:rsid w:val="00FE7505"/>
    <w:rsid w:val="00FE7CFC"/>
    <w:rsid w:val="00FF0059"/>
    <w:rsid w:val="00FF00B6"/>
    <w:rsid w:val="00FF0529"/>
    <w:rsid w:val="00FF08AF"/>
    <w:rsid w:val="00FF0A33"/>
    <w:rsid w:val="00FF0C67"/>
    <w:rsid w:val="00FF0CA1"/>
    <w:rsid w:val="00FF0DE6"/>
    <w:rsid w:val="00FF25AA"/>
    <w:rsid w:val="00FF2928"/>
    <w:rsid w:val="00FF297A"/>
    <w:rsid w:val="00FF2B29"/>
    <w:rsid w:val="00FF2C5C"/>
    <w:rsid w:val="00FF2EA6"/>
    <w:rsid w:val="00FF34C0"/>
    <w:rsid w:val="00FF35BF"/>
    <w:rsid w:val="00FF3ECD"/>
    <w:rsid w:val="00FF4464"/>
    <w:rsid w:val="00FF45D1"/>
    <w:rsid w:val="00FF4797"/>
    <w:rsid w:val="00FF4FBB"/>
    <w:rsid w:val="00FF510B"/>
    <w:rsid w:val="00FF5875"/>
    <w:rsid w:val="00FF6021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FBF8B3"/>
  <w15:docId w15:val="{0E11BD7C-8366-446B-9AF7-C4E8C272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3B7AC8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3B7AC8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BodyText3">
    <w:name w:val="Body Text 3"/>
    <w:basedOn w:val="Normal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MacroTextChar">
    <w:name w:val="Macro Text Char"/>
    <w:link w:val="MacroText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BodyText2Char">
    <w:name w:val="Body Text 2 Char"/>
    <w:link w:val="BodyText2"/>
    <w:rsid w:val="002F398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3467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4166"/>
    <w:rPr>
      <w:rFonts w:ascii="AngsanaUPC" w:hAnsi="AngsanaUPC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CB75C-EC59-489A-B6DF-C1EE2512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1376</TotalTime>
  <Pages>19</Pages>
  <Words>4283</Words>
  <Characters>24416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Nanny</cp:lastModifiedBy>
  <cp:revision>53</cp:revision>
  <cp:lastPrinted>2022-05-06T07:29:00Z</cp:lastPrinted>
  <dcterms:created xsi:type="dcterms:W3CDTF">2021-11-04T04:22:00Z</dcterms:created>
  <dcterms:modified xsi:type="dcterms:W3CDTF">2022-05-11T09:38:00Z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