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E789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  <w:bookmarkStart w:id="0" w:name="_GoBack"/>
      <w:bookmarkEnd w:id="0"/>
    </w:p>
    <w:p w14:paraId="7C644BE8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EC0FF70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D1444C7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F5F0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718EB14" w14:textId="77777777" w:rsidR="000F0EDD" w:rsidRPr="005A6861" w:rsidRDefault="000F0EDD" w:rsidP="000F0E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C511EE2" w14:textId="23A897FC" w:rsidR="000F15AE" w:rsidRPr="005A6861" w:rsidRDefault="000F0EDD" w:rsidP="000F0E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B7CD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B7C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5B7CD0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5C2BD4D0" w14:textId="77777777" w:rsidR="00DE4B1D" w:rsidRPr="001B2708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8902966" w14:textId="77777777" w:rsidR="00DE4B1D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20E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0FA7652" w14:textId="77777777" w:rsidR="004A5132" w:rsidRPr="005A6861" w:rsidRDefault="004A5132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257DC0A" w14:textId="77777777" w:rsidR="004A5132" w:rsidRPr="005A6861" w:rsidRDefault="004A5132" w:rsidP="00012D23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733B6" w:rsidRPr="005A6861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636A" w:rsidRPr="005A6861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7AC7ACA" w14:textId="2F8FB84F" w:rsidR="000F0EDD" w:rsidRPr="005A6861" w:rsidRDefault="000F0EDD" w:rsidP="001A45A0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hAnsi="Angsana New" w:cs="Angsana New"/>
          <w:sz w:val="30"/>
          <w:szCs w:val="30"/>
          <w:lang w:val="en-US"/>
        </w:rPr>
        <w:t>3</w:t>
      </w:r>
      <w:r w:rsidR="005B7CD0">
        <w:rPr>
          <w:rFonts w:ascii="Angsana New" w:hAnsi="Angsana New" w:cs="Angsana New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B7CD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5B7CD0">
        <w:rPr>
          <w:rFonts w:ascii="Angsana New" w:hAnsi="Angsana New" w:cs="Angsana New"/>
          <w:sz w:val="30"/>
          <w:szCs w:val="30"/>
          <w:lang w:val="en-US"/>
        </w:rPr>
        <w:t>2565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="005B7CD0">
        <w:rPr>
          <w:rFonts w:ascii="Angsana New" w:hAnsi="Angsana New" w:cs="Angsana New" w:hint="cs"/>
          <w:sz w:val="30"/>
          <w:szCs w:val="30"/>
          <w:cs/>
        </w:rPr>
        <w:t xml:space="preserve">สามเดือนสิ้นสุดวันที่ </w:t>
      </w:r>
      <w:r w:rsidR="005B7CD0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5B7CD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5B7CD0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5A6861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="00EB2595">
        <w:rPr>
          <w:rFonts w:ascii="Angsana New" w:hAnsi="Angsana New" w:cs="Angsana New" w:hint="cs"/>
          <w:sz w:val="30"/>
          <w:szCs w:val="30"/>
          <w:cs/>
        </w:rPr>
        <w:t>บ</w:t>
      </w:r>
      <w:r w:rsidR="00EB2595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งบการเงินแบบย่อ (ข้อมูลทางการเงินระหว่างกาล)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</w:t>
      </w:r>
      <w:r w:rsidR="00EB2595">
        <w:rPr>
          <w:rFonts w:ascii="Angsana New" w:hAnsi="Angsana New" w:cs="Angsana New"/>
          <w:spacing w:val="-10"/>
          <w:sz w:val="30"/>
          <w:szCs w:val="30"/>
          <w:cs/>
        </w:rPr>
        <w:br/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>กาลเหล่านี้ตามมาตรฐานการบัญชีฉบับที่ 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2595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EF8A40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B210755" w14:textId="735AC8D1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36B28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41D9BAC1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8DE660A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21882E6" w14:textId="77777777" w:rsidR="000F0EDD" w:rsidRPr="005A6861" w:rsidRDefault="000F0EDD" w:rsidP="000F0EDD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2BBB44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32D42B6C" w14:textId="6D036A72" w:rsidR="003A778F" w:rsidRDefault="00536B28" w:rsidP="000F0EDD">
      <w:pPr>
        <w:pStyle w:val="BlockText"/>
        <w:spacing w:before="0" w:line="240" w:lineRule="atLeast"/>
        <w:ind w:left="0" w:right="-45" w:firstLine="0"/>
        <w:jc w:val="left"/>
        <w:rPr>
          <w:rFonts w:ascii="Angsana New" w:hAnsi="Angsana New" w:cs="Angsana New"/>
          <w:sz w:val="30"/>
          <w:szCs w:val="30"/>
          <w:lang w:val="en-US"/>
        </w:rPr>
      </w:pPr>
      <w:proofErr w:type="gramStart"/>
      <w:r w:rsidRPr="007A241F">
        <w:rPr>
          <w:rFonts w:ascii="Angsana New" w:hAnsi="Angsana New" w:cs="Angsana New"/>
          <w:sz w:val="30"/>
          <w:szCs w:val="30"/>
          <w:lang w:val="en-US"/>
        </w:rPr>
        <w:t>1</w:t>
      </w:r>
      <w:r w:rsidR="00111CBF">
        <w:rPr>
          <w:rFonts w:ascii="Angsana New" w:hAnsi="Angsana New" w:cs="Angsana New"/>
          <w:sz w:val="30"/>
          <w:szCs w:val="30"/>
          <w:lang w:val="en-US"/>
        </w:rPr>
        <w:t>3</w:t>
      </w:r>
      <w:proofErr w:type="gramEnd"/>
      <w:r w:rsidR="000F0EDD" w:rsidRPr="007A241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97C91" w:rsidRPr="007A241F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="005B7CD0" w:rsidRPr="007A241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B7CD0" w:rsidRPr="007A241F">
        <w:rPr>
          <w:rFonts w:ascii="Angsana New" w:hAnsi="Angsana New" w:cs="Angsana New"/>
          <w:sz w:val="30"/>
          <w:szCs w:val="30"/>
          <w:lang w:val="en-US"/>
        </w:rPr>
        <w:t>2565</w:t>
      </w:r>
    </w:p>
    <w:p w14:paraId="27063D0D" w14:textId="77777777" w:rsidR="00792748" w:rsidRPr="00697726" w:rsidRDefault="00792748" w:rsidP="001E53BE">
      <w:pPr>
        <w:pStyle w:val="IndexHeading1"/>
        <w:spacing w:after="0"/>
        <w:ind w:left="1440" w:hanging="1440"/>
        <w:outlineLvl w:val="0"/>
        <w:rPr>
          <w:rFonts w:asciiTheme="majorBidi" w:hAnsiTheme="majorBidi" w:cstheme="majorBidi"/>
          <w:b w:val="0"/>
          <w:bCs/>
          <w:sz w:val="30"/>
          <w:szCs w:val="30"/>
          <w:highlight w:val="yellow"/>
          <w:lang w:val="en-US"/>
        </w:rPr>
      </w:pPr>
    </w:p>
    <w:sectPr w:rsidR="00792748" w:rsidRPr="00697726" w:rsidSect="001E53BE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7217D" w14:textId="77777777" w:rsidR="00AD7A71" w:rsidRDefault="00AD7A71">
      <w:r>
        <w:separator/>
      </w:r>
    </w:p>
  </w:endnote>
  <w:endnote w:type="continuationSeparator" w:id="0">
    <w:p w14:paraId="5BE574FD" w14:textId="77777777" w:rsidR="00AD7A71" w:rsidRDefault="00AD7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1EC7" w14:textId="77777777" w:rsidR="00012BF7" w:rsidRDefault="00012B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91C8F" w14:textId="77777777" w:rsidR="001E53BE" w:rsidRDefault="001E53B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75246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C0C21E" w14:textId="58E74081" w:rsidR="0028595F" w:rsidRPr="001E53BE" w:rsidRDefault="002859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A1A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FDAF7" w14:textId="77777777" w:rsidR="00AD7A71" w:rsidRDefault="00AD7A71">
      <w:r>
        <w:separator/>
      </w:r>
    </w:p>
  </w:footnote>
  <w:footnote w:type="continuationSeparator" w:id="0">
    <w:p w14:paraId="6758C967" w14:textId="77777777" w:rsidR="00AD7A71" w:rsidRDefault="00AD7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1A30D" w14:textId="77777777" w:rsidR="00012BF7" w:rsidRDefault="00012B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CBA5D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33063C75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114A1099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16B8AFB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75BFB15F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560482D2" w14:textId="77777777" w:rsidR="007A241F" w:rsidRPr="00DF141B" w:rsidRDefault="007A241F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8288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1427F7FF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C61BE96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D96F3D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8D3C7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155A21B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0D38CFD6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789F90B" w14:textId="77777777" w:rsidR="007A241F" w:rsidRPr="00EF12A9" w:rsidRDefault="007A241F" w:rsidP="00EF12A9">
    <w:pPr>
      <w:pStyle w:val="Header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4CE9F" w14:textId="680106BD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0A6C6A63" w14:textId="77777777" w:rsidR="001E53BE" w:rsidRDefault="001E53BE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BF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B12"/>
    <w:rsid w:val="00111CBF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1A56"/>
    <w:rsid w:val="00401E08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282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1A13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36D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650E"/>
    <w:rsid w:val="00AD7A71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FEC40-FB5C-4FD2-9251-58B6D975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Netupsorn Khanchalee</cp:lastModifiedBy>
  <cp:revision>2</cp:revision>
  <cp:lastPrinted>2022-05-03T10:16:00Z</cp:lastPrinted>
  <dcterms:created xsi:type="dcterms:W3CDTF">2022-05-13T10:12:00Z</dcterms:created>
  <dcterms:modified xsi:type="dcterms:W3CDTF">2022-05-13T10:12:00Z</dcterms:modified>
</cp:coreProperties>
</file>