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2029F" w14:textId="77777777"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ABB7ED4" w14:textId="77777777"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5A2B0C4" w14:textId="0FCAA4E6"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453F604" w14:textId="2D272AF7" w:rsidR="00115109" w:rsidRPr="009D1EF1" w:rsidRDefault="009D1EF1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AD63913" w14:textId="0CCCB9CD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758595A" w14:textId="23764419" w:rsidR="00EF4257" w:rsidRPr="00C54739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1368CE87" w14:textId="4A279088" w:rsidR="004F6428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 w:rsidR="00111CBF">
        <w:rPr>
          <w:rFonts w:ascii="Angsana New" w:hAnsi="Angsana New" w:cs="Angsana New"/>
          <w:sz w:val="30"/>
          <w:szCs w:val="30"/>
          <w:lang w:bidi="th-TH"/>
        </w:rPr>
        <w:tab/>
      </w:r>
      <w:r w:rsidR="00111CB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6C7DC32" w14:textId="4BA1B1D2" w:rsidR="007D4BDF" w:rsidRPr="00584601" w:rsidRDefault="001C337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111CB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C574B1F" w14:textId="0E3A7501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7</w:t>
      </w:r>
      <w:r w:rsidR="004F6428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111CB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6DFA46" w14:textId="77777777" w:rsidR="00FB070D" w:rsidRPr="00AF32CB" w:rsidRDefault="00FB070D" w:rsidP="00FB070D">
      <w:pPr>
        <w:pStyle w:val="index"/>
        <w:tabs>
          <w:tab w:val="clear" w:pos="1134"/>
          <w:tab w:val="num" w:pos="1080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3271AE2" w14:textId="77777777" w:rsidR="00FB070D" w:rsidRDefault="00FB070D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E3F2691" w14:textId="77777777"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57B77A0B" w14:textId="77777777"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4D1CB18" w14:textId="77777777"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F691C0D" w14:textId="77777777"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E6611BD" w14:textId="77777777"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C3529C" w14:textId="77777777" w:rsidR="00314BE9" w:rsidRPr="00773455" w:rsidRDefault="00314BE9" w:rsidP="00773455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 w:rsidRPr="00773455">
        <w:rPr>
          <w:rFonts w:asciiTheme="majorBidi" w:hAnsiTheme="majorBidi" w:cstheme="majorBidi"/>
          <w:sz w:val="30"/>
          <w:szCs w:val="30"/>
          <w:cs/>
          <w:lang w:val="en-US"/>
        </w:rPr>
        <w:t>แบบย่อ</w:t>
      </w: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0C44E113" w14:textId="77777777" w:rsidR="00314BE9" w:rsidRPr="00E62E62" w:rsidRDefault="00314BE9" w:rsidP="00773455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97B446F" w14:textId="7BF6B536" w:rsidR="00314BE9" w:rsidRPr="00773455" w:rsidRDefault="00314BE9" w:rsidP="0077345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งบกา</w:t>
      </w:r>
      <w:r w:rsidR="00AD7E77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รเงิน</w:t>
      </w:r>
      <w:r w:rsidR="00880C27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="00523893" w:rsidRPr="0077345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  <w:r w:rsidR="00AD7E77" w:rsidRPr="00773455">
        <w:rPr>
          <w:rFonts w:asciiTheme="majorBidi" w:hAnsiTheme="majorBidi" w:cstheme="majorBidi"/>
          <w:sz w:val="30"/>
          <w:szCs w:val="30"/>
          <w:cs/>
          <w:lang w:val="en-US"/>
        </w:rPr>
        <w:t>ได้รับอนุมัติ</w:t>
      </w:r>
      <w:r w:rsidR="00DF141B" w:rsidRPr="00773455">
        <w:rPr>
          <w:rFonts w:asciiTheme="majorBidi" w:hAnsiTheme="majorBidi" w:cstheme="majorBidi"/>
          <w:sz w:val="30"/>
          <w:szCs w:val="30"/>
          <w:cs/>
          <w:lang w:val="en-US"/>
        </w:rPr>
        <w:t>ให้ออกงบการเงินจาก</w:t>
      </w:r>
      <w:r w:rsidR="00667FC3" w:rsidRPr="00773455">
        <w:rPr>
          <w:rFonts w:asciiTheme="majorBidi" w:hAnsiTheme="majorBidi" w:cstheme="majorBidi"/>
          <w:sz w:val="30"/>
          <w:szCs w:val="30"/>
          <w:cs/>
          <w:lang w:val="en-US"/>
        </w:rPr>
        <w:t>คณะ</w:t>
      </w:r>
      <w:r w:rsidR="00DF141B" w:rsidRPr="00773455">
        <w:rPr>
          <w:rFonts w:asciiTheme="majorBidi" w:hAnsiTheme="majorBidi" w:cstheme="majorBidi"/>
          <w:sz w:val="30"/>
          <w:szCs w:val="30"/>
          <w:cs/>
          <w:lang w:val="en-US"/>
        </w:rPr>
        <w:t>กรรมการ</w:t>
      </w:r>
      <w:r w:rsidR="00B659CF" w:rsidRPr="007A241F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="003176FF" w:rsidRPr="007A241F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4F6428" w:rsidRPr="007A241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36B28" w:rsidRPr="007A241F">
        <w:rPr>
          <w:rFonts w:ascii="Angsana New" w:hAnsi="Angsana New"/>
          <w:sz w:val="30"/>
          <w:szCs w:val="30"/>
          <w:lang w:val="en-US"/>
        </w:rPr>
        <w:t>1</w:t>
      </w:r>
      <w:r w:rsidR="00111CBF">
        <w:rPr>
          <w:rFonts w:ascii="Angsana New" w:hAnsi="Angsana New"/>
          <w:sz w:val="30"/>
          <w:szCs w:val="30"/>
          <w:lang w:val="en-US"/>
        </w:rPr>
        <w:t>3</w:t>
      </w:r>
      <w:r w:rsidR="000F0EDD" w:rsidRPr="007A241F">
        <w:rPr>
          <w:rFonts w:ascii="Angsana New" w:hAnsi="Angsana New"/>
          <w:sz w:val="30"/>
          <w:szCs w:val="30"/>
          <w:lang w:val="en-US"/>
        </w:rPr>
        <w:t xml:space="preserve"> </w:t>
      </w:r>
      <w:r w:rsidR="00097C91" w:rsidRPr="007A241F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5B7CD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B7CD0">
        <w:rPr>
          <w:rFonts w:ascii="Angsana New" w:hAnsi="Angsana New"/>
          <w:sz w:val="30"/>
          <w:szCs w:val="30"/>
          <w:lang w:val="en-US"/>
        </w:rPr>
        <w:t>2565</w:t>
      </w:r>
    </w:p>
    <w:p w14:paraId="18FD2873" w14:textId="77777777" w:rsidR="00880C27" w:rsidRPr="00E62E62" w:rsidRDefault="00880C27" w:rsidP="0077345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4877886" w14:textId="7EA6BA5A" w:rsidR="004A5132" w:rsidRPr="00916CE6" w:rsidRDefault="004A5132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</w:t>
      </w:r>
      <w:r w:rsidR="00794276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บการเงิน</w:t>
      </w:r>
      <w:r w:rsidR="00121E04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4E48CDE4" w14:textId="77777777" w:rsidR="00E62E62" w:rsidRPr="00E62E62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4368437" w14:textId="2F64973B" w:rsidR="001B0382" w:rsidRPr="00DD26CC" w:rsidRDefault="001B0382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D26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DD26CC">
        <w:rPr>
          <w:rFonts w:asciiTheme="majorBidi" w:hAnsiTheme="majorBidi" w:cstheme="majorBidi"/>
          <w:sz w:val="30"/>
          <w:szCs w:val="30"/>
          <w:cs/>
        </w:rPr>
        <w:t>นี้</w:t>
      </w:r>
      <w:r w:rsidR="00134A85" w:rsidRPr="00DD26CC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DD26CC">
        <w:rPr>
          <w:rFonts w:asciiTheme="majorBidi" w:hAnsiTheme="majorBidi" w:cstheme="majorBidi"/>
          <w:sz w:val="30"/>
          <w:szCs w:val="30"/>
          <w:cs/>
        </w:rPr>
        <w:t>ัด</w:t>
      </w:r>
      <w:r w:rsidR="00134A85" w:rsidRPr="00DD26CC">
        <w:rPr>
          <w:rFonts w:asciiTheme="majorBidi" w:hAnsiTheme="majorBidi" w:cstheme="majorBidi"/>
          <w:sz w:val="30"/>
          <w:szCs w:val="30"/>
          <w:cs/>
        </w:rPr>
        <w:t>ทำ</w:t>
      </w:r>
      <w:r w:rsidR="00DD26CC">
        <w:rPr>
          <w:rFonts w:asciiTheme="majorBidi" w:hAnsiTheme="majorBidi" w:cstheme="majorBidi"/>
          <w:sz w:val="30"/>
          <w:szCs w:val="30"/>
        </w:rPr>
        <w:br/>
      </w:r>
      <w:r w:rsidR="00134A85" w:rsidRPr="00DD26CC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75DAD" w:rsidRPr="00DD2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(“งบการเงินระหว่างกาล”) </w:t>
      </w:r>
      <w:r w:rsidR="00F35477" w:rsidRPr="00DD26CC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="00106B12" w:rsidRPr="00DD2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 </w:t>
      </w:r>
      <w:r w:rsidR="00106B12" w:rsidRPr="00DD26CC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Pr="00DD26CC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677DEC"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="00E53C09" w:rsidRPr="00DD26C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</w:t>
      </w:r>
      <w:r w:rsidR="00E53C09" w:rsidRPr="00BB4186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ทางการเงินระหว่างกาล</w:t>
      </w:r>
      <w:r w:rsidR="00E53C09" w:rsidRPr="00DD2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26C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106B12" w:rsidRPr="00DD26CC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9423A9"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Pr="00DD26C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54739" w:rsidRPr="00DD26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C54739" w:rsidRPr="00DD26CC">
        <w:rPr>
          <w:rFonts w:asciiTheme="majorBidi" w:hAnsiTheme="majorBidi" w:cstheme="majorBidi"/>
          <w:sz w:val="30"/>
          <w:szCs w:val="30"/>
        </w:rPr>
        <w:t xml:space="preserve"> 31 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54739" w:rsidRPr="00DD26CC">
        <w:rPr>
          <w:rFonts w:asciiTheme="majorBidi" w:hAnsiTheme="majorBidi" w:cstheme="majorBidi"/>
          <w:sz w:val="30"/>
          <w:szCs w:val="30"/>
        </w:rPr>
        <w:t xml:space="preserve"> 256</w:t>
      </w:r>
      <w:r w:rsidR="005B7CD0">
        <w:rPr>
          <w:rFonts w:asciiTheme="majorBidi" w:hAnsiTheme="majorBidi" w:cstheme="majorBidi"/>
          <w:sz w:val="30"/>
          <w:szCs w:val="30"/>
        </w:rPr>
        <w:t>4</w:t>
      </w:r>
    </w:p>
    <w:p w14:paraId="301AE7AA" w14:textId="77777777" w:rsidR="00E62E62" w:rsidRPr="00522921" w:rsidRDefault="00E62E62" w:rsidP="00E62E62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02B6E13" w14:textId="4C3B7088" w:rsidR="00F7278F" w:rsidRPr="00773455" w:rsidRDefault="00134A85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73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773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C26C3A" w:rsidRPr="00773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773455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2856EF" w:rsidRPr="00773455">
        <w:rPr>
          <w:rFonts w:asciiTheme="majorBidi" w:hAnsiTheme="majorBidi" w:cstheme="majorBidi"/>
          <w:sz w:val="30"/>
          <w:szCs w:val="30"/>
        </w:rPr>
        <w:br/>
      </w:r>
      <w:r w:rsidR="00C965BA" w:rsidRPr="00773455">
        <w:rPr>
          <w:rFonts w:asciiTheme="majorBidi" w:hAnsiTheme="majorBidi" w:cstheme="majorBidi"/>
          <w:sz w:val="30"/>
          <w:szCs w:val="30"/>
          <w:cs/>
        </w:rPr>
        <w:t>ใน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773455">
        <w:rPr>
          <w:rFonts w:asciiTheme="majorBidi" w:hAnsiTheme="majorBidi" w:cstheme="majorBidi"/>
          <w:sz w:val="30"/>
          <w:szCs w:val="30"/>
        </w:rPr>
        <w:t>31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5478" w:rsidRPr="00773455">
        <w:rPr>
          <w:rFonts w:asciiTheme="majorBidi" w:hAnsiTheme="majorBidi" w:cstheme="majorBidi"/>
          <w:sz w:val="30"/>
          <w:szCs w:val="30"/>
        </w:rPr>
        <w:t>256</w:t>
      </w:r>
      <w:r w:rsidR="005B7CD0">
        <w:rPr>
          <w:rFonts w:asciiTheme="majorBidi" w:hAnsiTheme="majorBidi" w:cstheme="majorBidi"/>
          <w:sz w:val="30"/>
          <w:szCs w:val="30"/>
        </w:rPr>
        <w:t>4</w:t>
      </w:r>
    </w:p>
    <w:p w14:paraId="13362264" w14:textId="77777777" w:rsidR="00E62E62" w:rsidRPr="0028595F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2"/>
        </w:rPr>
      </w:pPr>
    </w:p>
    <w:p w14:paraId="3420462B" w14:textId="70D1C7EF" w:rsidR="00983CDB" w:rsidRPr="00773455" w:rsidRDefault="00156989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7345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73598B" w:rsidRPr="0077345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1D41AF7" w14:textId="77777777" w:rsidR="00E62E62" w:rsidRPr="00522921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2"/>
        </w:rPr>
      </w:pPr>
    </w:p>
    <w:p w14:paraId="6AB6AC34" w14:textId="7F453C50" w:rsidR="00790546" w:rsidRDefault="00790546" w:rsidP="00790546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EB60F3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5B7CD0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5B7CD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>สรุปได้ดังนี้</w:t>
      </w:r>
    </w:p>
    <w:p w14:paraId="689AC76D" w14:textId="14E18DD9" w:rsidR="00536B28" w:rsidRPr="00522921" w:rsidRDefault="00536B28" w:rsidP="00790546">
      <w:pPr>
        <w:ind w:left="540" w:right="-45"/>
        <w:jc w:val="thaiDistribute"/>
        <w:rPr>
          <w:rFonts w:ascii="Angsana New" w:hAnsi="Angsana New"/>
          <w:spacing w:val="-2"/>
          <w:lang w:val="en-US"/>
        </w:rPr>
      </w:pP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52"/>
        <w:gridCol w:w="1260"/>
      </w:tblGrid>
      <w:tr w:rsidR="00536B28" w:rsidRPr="006E4686" w14:paraId="5E8ADAB6" w14:textId="77777777" w:rsidTr="00AD650E">
        <w:trPr>
          <w:cantSplit/>
          <w:tblHeader/>
        </w:trPr>
        <w:tc>
          <w:tcPr>
            <w:tcW w:w="6660" w:type="dxa"/>
          </w:tcPr>
          <w:p w14:paraId="3E13BBAD" w14:textId="2BB37F6D" w:rsidR="00536B28" w:rsidRPr="00C53D86" w:rsidRDefault="00C53D86" w:rsidP="00C53D8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D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60F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53D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B7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B7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1613C281" w14:textId="57FCC6B4" w:rsidR="00536B28" w:rsidRPr="006E4686" w:rsidRDefault="00536B28" w:rsidP="00536B28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B7C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0F197C7F" w14:textId="77777777" w:rsidR="00536B28" w:rsidRPr="006E4686" w:rsidRDefault="00536B28" w:rsidP="00536B28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9DF5D" w14:textId="516D701F" w:rsidR="00536B28" w:rsidRPr="006E4686" w:rsidRDefault="00536B28" w:rsidP="00536B28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7C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36B28" w:rsidRPr="006E4686" w14:paraId="32AB20D9" w14:textId="77777777" w:rsidTr="0028595F">
        <w:trPr>
          <w:cantSplit/>
          <w:trHeight w:val="209"/>
          <w:tblHeader/>
        </w:trPr>
        <w:tc>
          <w:tcPr>
            <w:tcW w:w="6660" w:type="dxa"/>
          </w:tcPr>
          <w:p w14:paraId="0FF54F7D" w14:textId="77777777" w:rsidR="00536B28" w:rsidRPr="0028595F" w:rsidRDefault="00536B28" w:rsidP="00536B2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72" w:type="dxa"/>
            <w:gridSpan w:val="3"/>
          </w:tcPr>
          <w:p w14:paraId="50F719F1" w14:textId="77777777" w:rsidR="00536B28" w:rsidRPr="006E4686" w:rsidRDefault="00536B28" w:rsidP="00536B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6B28" w:rsidRPr="006E4686" w14:paraId="09DDE1D5" w14:textId="77777777" w:rsidTr="00AD650E">
        <w:trPr>
          <w:cantSplit/>
        </w:trPr>
        <w:tc>
          <w:tcPr>
            <w:tcW w:w="6660" w:type="dxa"/>
          </w:tcPr>
          <w:p w14:paraId="79AD6840" w14:textId="77777777" w:rsidR="00536B28" w:rsidRPr="006E4686" w:rsidRDefault="00536B28" w:rsidP="00536B28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0C85557E" w14:textId="77777777" w:rsidR="00536B28" w:rsidRPr="006E4686" w:rsidRDefault="00536B28" w:rsidP="00536B28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22D6829" w14:textId="77777777" w:rsidR="00536B28" w:rsidRPr="006E4686" w:rsidRDefault="00536B28" w:rsidP="00536B28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301DF3C" w14:textId="77777777" w:rsidR="00536B28" w:rsidRPr="006E4686" w:rsidRDefault="00536B28" w:rsidP="00536B28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22921" w:rsidRPr="006E4686" w14:paraId="10722901" w14:textId="77777777" w:rsidTr="00AD650E">
        <w:trPr>
          <w:cantSplit/>
        </w:trPr>
        <w:tc>
          <w:tcPr>
            <w:tcW w:w="6660" w:type="dxa"/>
          </w:tcPr>
          <w:p w14:paraId="202D6479" w14:textId="696A542C" w:rsidR="00522921" w:rsidRPr="006E4686" w:rsidRDefault="00522921" w:rsidP="0052292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0874435D" w14:textId="2F17DE14" w:rsidR="00522921" w:rsidRPr="00522921" w:rsidRDefault="005C30F6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331,3</w:t>
            </w:r>
            <w:r w:rsidR="00D94854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52" w:type="dxa"/>
          </w:tcPr>
          <w:p w14:paraId="6F48EC3F" w14:textId="77777777" w:rsidR="00522921" w:rsidRPr="00522921" w:rsidRDefault="00522921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B9C2632" w14:textId="16175BBF" w:rsidR="00522921" w:rsidRPr="00522921" w:rsidRDefault="00EB60F3" w:rsidP="00522921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299,862</w:t>
            </w:r>
          </w:p>
        </w:tc>
      </w:tr>
      <w:tr w:rsidR="00AD650E" w:rsidRPr="006E4686" w14:paraId="214C5E06" w14:textId="496BF67A" w:rsidTr="00AD650E">
        <w:trPr>
          <w:cantSplit/>
        </w:trPr>
        <w:tc>
          <w:tcPr>
            <w:tcW w:w="6660" w:type="dxa"/>
          </w:tcPr>
          <w:p w14:paraId="359620B9" w14:textId="180953BB" w:rsidR="00AD650E" w:rsidRPr="006E4686" w:rsidRDefault="00AD650E" w:rsidP="00EB60F3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60" w:type="dxa"/>
          </w:tcPr>
          <w:p w14:paraId="5B72227C" w14:textId="1EF0DD37" w:rsidR="00AD650E" w:rsidRPr="00522921" w:rsidRDefault="00AD650E" w:rsidP="00EB60F3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4,974</w:t>
            </w:r>
          </w:p>
        </w:tc>
        <w:tc>
          <w:tcPr>
            <w:tcW w:w="252" w:type="dxa"/>
          </w:tcPr>
          <w:p w14:paraId="44A1E19D" w14:textId="77777777" w:rsidR="00AD650E" w:rsidRPr="00522921" w:rsidRDefault="00AD650E" w:rsidP="00EB60F3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591376" w14:textId="7ABEE052" w:rsidR="00AD650E" w:rsidRPr="00522921" w:rsidRDefault="00AD650E" w:rsidP="00EB60F3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3,645</w:t>
            </w:r>
          </w:p>
        </w:tc>
      </w:tr>
      <w:tr w:rsidR="00EB60F3" w:rsidRPr="006E4686" w14:paraId="2BB83035" w14:textId="77777777" w:rsidTr="00AD650E">
        <w:trPr>
          <w:cantSplit/>
        </w:trPr>
        <w:tc>
          <w:tcPr>
            <w:tcW w:w="6660" w:type="dxa"/>
          </w:tcPr>
          <w:p w14:paraId="10F01D72" w14:textId="440DB5C2" w:rsidR="00EB60F3" w:rsidRPr="006E4686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C53D86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>ค่าธรรมเนียมสิทธิ</w:t>
            </w:r>
          </w:p>
        </w:tc>
        <w:tc>
          <w:tcPr>
            <w:tcW w:w="1260" w:type="dxa"/>
          </w:tcPr>
          <w:p w14:paraId="66A65602" w14:textId="1FF6BC7F" w:rsidR="00EB60F3" w:rsidRPr="00522921" w:rsidRDefault="000F0376" w:rsidP="00EB60F3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4,194</w:t>
            </w:r>
          </w:p>
        </w:tc>
        <w:tc>
          <w:tcPr>
            <w:tcW w:w="252" w:type="dxa"/>
          </w:tcPr>
          <w:p w14:paraId="163E8264" w14:textId="77777777" w:rsidR="00EB60F3" w:rsidRPr="00522921" w:rsidRDefault="00EB60F3" w:rsidP="00EB60F3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1CECDF" w14:textId="0B70CEC1" w:rsidR="00EB60F3" w:rsidRPr="00522921" w:rsidRDefault="00EB60F3" w:rsidP="00EB60F3">
            <w:pPr>
              <w:tabs>
                <w:tab w:val="decimal" w:pos="9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</w:tr>
      <w:tr w:rsidR="00EB60F3" w:rsidRPr="006E4686" w14:paraId="2A48D5CC" w14:textId="77777777" w:rsidTr="00AD650E">
        <w:tc>
          <w:tcPr>
            <w:tcW w:w="6660" w:type="dxa"/>
          </w:tcPr>
          <w:p w14:paraId="33EEB47D" w14:textId="54C8B626" w:rsidR="00EB60F3" w:rsidRPr="006E4686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3D86">
              <w:rPr>
                <w:rFonts w:asciiTheme="majorBidi" w:hAnsi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678EE012" w14:textId="456C2222" w:rsidR="00EB60F3" w:rsidRPr="00522921" w:rsidRDefault="000F0376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52" w:type="dxa"/>
          </w:tcPr>
          <w:p w14:paraId="6F37095F" w14:textId="77777777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D6F84DD" w14:textId="23DBB119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EB60F3" w:rsidRPr="006E4686" w14:paraId="02E41E35" w14:textId="77777777" w:rsidTr="00AD650E">
        <w:tc>
          <w:tcPr>
            <w:tcW w:w="6660" w:type="dxa"/>
          </w:tcPr>
          <w:p w14:paraId="55F9BE57" w14:textId="77777777" w:rsidR="00EB60F3" w:rsidRPr="00522921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07E4B9" w14:textId="77777777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EDE743B" w14:textId="77777777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71DF245" w14:textId="77777777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7038" w:rsidRPr="006E4686" w14:paraId="213D332D" w14:textId="77777777" w:rsidTr="00AD650E">
        <w:tc>
          <w:tcPr>
            <w:tcW w:w="6660" w:type="dxa"/>
          </w:tcPr>
          <w:p w14:paraId="022246B4" w14:textId="77777777" w:rsidR="00947038" w:rsidRPr="00522921" w:rsidRDefault="00947038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FF2414" w14:textId="77777777" w:rsidR="00947038" w:rsidRPr="00522921" w:rsidRDefault="00947038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218186B" w14:textId="77777777" w:rsidR="00947038" w:rsidRPr="00522921" w:rsidRDefault="00947038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6D82BC" w14:textId="77777777" w:rsidR="00947038" w:rsidRPr="00522921" w:rsidRDefault="00947038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60F3" w:rsidRPr="006E4686" w14:paraId="753ACAD7" w14:textId="77777777" w:rsidTr="00AD650E">
        <w:tc>
          <w:tcPr>
            <w:tcW w:w="6660" w:type="dxa"/>
          </w:tcPr>
          <w:p w14:paraId="24E2A686" w14:textId="77777777" w:rsidR="00EB60F3" w:rsidRPr="00522921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1B2811" w14:textId="77777777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ADCCF4A" w14:textId="77777777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095627" w14:textId="77777777" w:rsidR="00EB60F3" w:rsidRPr="00522921" w:rsidRDefault="00EB60F3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241F" w:rsidRPr="006E4686" w14:paraId="64DB49F3" w14:textId="77777777" w:rsidTr="00AD650E">
        <w:tc>
          <w:tcPr>
            <w:tcW w:w="6660" w:type="dxa"/>
          </w:tcPr>
          <w:p w14:paraId="0E13743D" w14:textId="77777777" w:rsidR="007A241F" w:rsidRPr="007A241F" w:rsidRDefault="007A241F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5F0022" w14:textId="77777777" w:rsidR="007A241F" w:rsidRPr="00522921" w:rsidRDefault="007A241F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694E621" w14:textId="77777777" w:rsidR="007A241F" w:rsidRPr="00522921" w:rsidRDefault="007A241F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4D484B" w14:textId="77777777" w:rsidR="007A241F" w:rsidRPr="00522921" w:rsidRDefault="007A241F" w:rsidP="00EB60F3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60F3" w:rsidRPr="006E4686" w14:paraId="56ACBD5F" w14:textId="77777777" w:rsidTr="00AD650E">
        <w:tc>
          <w:tcPr>
            <w:tcW w:w="6660" w:type="dxa"/>
          </w:tcPr>
          <w:p w14:paraId="79FCA78D" w14:textId="7A7699E8" w:rsidR="00EB60F3" w:rsidRPr="008C7FE7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C7FE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6CB4C72D" w14:textId="77777777" w:rsidR="00EB60F3" w:rsidRPr="006E4686" w:rsidRDefault="00EB60F3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E4A0C65" w14:textId="77777777" w:rsidR="00EB60F3" w:rsidRPr="006E4686" w:rsidRDefault="00EB60F3" w:rsidP="00EB60F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CA730F" w14:textId="77777777" w:rsidR="00EB60F3" w:rsidRPr="006E4686" w:rsidRDefault="00EB60F3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60F3" w:rsidRPr="006E4686" w14:paraId="3BF4A03A" w14:textId="77777777" w:rsidTr="00AD650E">
        <w:tc>
          <w:tcPr>
            <w:tcW w:w="6660" w:type="dxa"/>
          </w:tcPr>
          <w:p w14:paraId="5A646529" w14:textId="3C96A64D" w:rsidR="00EB60F3" w:rsidRPr="00853B74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53B74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889C995" w14:textId="77777777" w:rsidR="00EB60F3" w:rsidRPr="006E4686" w:rsidRDefault="00EB60F3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907445A" w14:textId="77777777" w:rsidR="00EB60F3" w:rsidRPr="006E4686" w:rsidRDefault="00EB60F3" w:rsidP="00EB60F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6D607C3" w14:textId="77777777" w:rsidR="00EB60F3" w:rsidRPr="006E4686" w:rsidRDefault="00EB60F3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60F3" w:rsidRPr="006E4686" w14:paraId="19B7E42F" w14:textId="77777777" w:rsidTr="00AD650E">
        <w:tc>
          <w:tcPr>
            <w:tcW w:w="6660" w:type="dxa"/>
          </w:tcPr>
          <w:p w14:paraId="77C651F2" w14:textId="63E15CEE" w:rsidR="00EB60F3" w:rsidRPr="00853B74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0E42AE92" w14:textId="14FF7680" w:rsidR="00EB60F3" w:rsidRPr="006E4686" w:rsidRDefault="00197CB5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10,666</w:t>
            </w:r>
          </w:p>
        </w:tc>
        <w:tc>
          <w:tcPr>
            <w:tcW w:w="252" w:type="dxa"/>
          </w:tcPr>
          <w:p w14:paraId="2F2FE20B" w14:textId="77777777" w:rsidR="00EB60F3" w:rsidRPr="006E4686" w:rsidRDefault="00EB60F3" w:rsidP="00EB60F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FF9304" w14:textId="61E88689" w:rsidR="00EB60F3" w:rsidRPr="006E4686" w:rsidRDefault="00EB60F3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10,732</w:t>
            </w:r>
          </w:p>
        </w:tc>
      </w:tr>
      <w:tr w:rsidR="00EB60F3" w:rsidRPr="006E4686" w14:paraId="7D3FF351" w14:textId="77777777" w:rsidTr="00AD650E">
        <w:tc>
          <w:tcPr>
            <w:tcW w:w="6660" w:type="dxa"/>
          </w:tcPr>
          <w:p w14:paraId="04790D6F" w14:textId="33CE5E1C" w:rsidR="00EB60F3" w:rsidRPr="00853B74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051CBD" w14:textId="3300DECB" w:rsidR="00EB60F3" w:rsidRPr="006E4686" w:rsidRDefault="00197CB5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52" w:type="dxa"/>
          </w:tcPr>
          <w:p w14:paraId="662C4816" w14:textId="77777777" w:rsidR="00EB60F3" w:rsidRPr="006E4686" w:rsidRDefault="00EB60F3" w:rsidP="00EB60F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D6747E" w14:textId="307E1D19" w:rsidR="00EB60F3" w:rsidRPr="006E4686" w:rsidRDefault="00EB60F3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</w:tr>
      <w:tr w:rsidR="00EB60F3" w:rsidRPr="006E4686" w14:paraId="3DF167B3" w14:textId="77777777" w:rsidTr="00AD650E">
        <w:tc>
          <w:tcPr>
            <w:tcW w:w="6660" w:type="dxa"/>
          </w:tcPr>
          <w:p w14:paraId="03490C1F" w14:textId="252DEC59" w:rsidR="00EB60F3" w:rsidRPr="00853B74" w:rsidRDefault="00EB60F3" w:rsidP="00EB60F3">
            <w:pPr>
              <w:spacing w:line="240" w:lineRule="auto"/>
              <w:ind w:left="7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E36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62B052" w14:textId="2036CBA1" w:rsidR="00EB60F3" w:rsidRPr="008670B9" w:rsidRDefault="00197CB5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11,187</w:t>
            </w:r>
          </w:p>
        </w:tc>
        <w:tc>
          <w:tcPr>
            <w:tcW w:w="252" w:type="dxa"/>
          </w:tcPr>
          <w:p w14:paraId="7912EFF6" w14:textId="77777777" w:rsidR="00EB60F3" w:rsidRPr="008670B9" w:rsidRDefault="00EB60F3" w:rsidP="00EB60F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8CADB8" w14:textId="1683C763" w:rsidR="00EB60F3" w:rsidRPr="008670B9" w:rsidRDefault="00EB60F3" w:rsidP="00EB60F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2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11,035</w:t>
            </w:r>
          </w:p>
        </w:tc>
      </w:tr>
    </w:tbl>
    <w:p w14:paraId="55BB6524" w14:textId="77777777" w:rsidR="008C7FE7" w:rsidRDefault="008C7FE7" w:rsidP="00DE4B1D">
      <w:pPr>
        <w:ind w:left="540"/>
        <w:rPr>
          <w:rFonts w:ascii="Angsana New" w:hAnsi="Angsana New"/>
          <w:sz w:val="30"/>
          <w:szCs w:val="30"/>
        </w:rPr>
      </w:pPr>
    </w:p>
    <w:p w14:paraId="3A48A809" w14:textId="0B17810A" w:rsidR="00DE4B1D" w:rsidRPr="006E4686" w:rsidRDefault="00DE4B1D" w:rsidP="00DE4B1D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870054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87005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870054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7005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633185" w14:textId="77777777" w:rsidR="00FB0DA2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39"/>
        <w:gridCol w:w="13"/>
        <w:gridCol w:w="1260"/>
      </w:tblGrid>
      <w:tr w:rsidR="00BE2AF6" w:rsidRPr="006E4686" w14:paraId="7E88C9E6" w14:textId="77777777" w:rsidTr="00111CBF">
        <w:trPr>
          <w:cantSplit/>
          <w:tblHeader/>
        </w:trPr>
        <w:tc>
          <w:tcPr>
            <w:tcW w:w="6660" w:type="dxa"/>
          </w:tcPr>
          <w:p w14:paraId="486F8366" w14:textId="55941005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10AFDA" w14:textId="306D0B3D" w:rsidR="00BE2AF6" w:rsidRPr="006E4686" w:rsidRDefault="00870054" w:rsidP="00610B39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10372932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42554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2AF6" w:rsidRPr="006E4686" w14:paraId="4CB1ECBD" w14:textId="77777777" w:rsidTr="00111CBF">
        <w:trPr>
          <w:cantSplit/>
          <w:tblHeader/>
        </w:trPr>
        <w:tc>
          <w:tcPr>
            <w:tcW w:w="6660" w:type="dxa"/>
          </w:tcPr>
          <w:p w14:paraId="60B67A35" w14:textId="77777777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B349F" w14:textId="58AAFD49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00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gridSpan w:val="2"/>
          </w:tcPr>
          <w:p w14:paraId="389E8AC8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EFE63" w14:textId="73EBF985" w:rsidR="00BE2AF6" w:rsidRPr="00870054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00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E2AF6" w:rsidRPr="006E4686" w14:paraId="0F681018" w14:textId="77777777" w:rsidTr="00111CBF">
        <w:trPr>
          <w:cantSplit/>
          <w:tblHeader/>
        </w:trPr>
        <w:tc>
          <w:tcPr>
            <w:tcW w:w="6660" w:type="dxa"/>
          </w:tcPr>
          <w:p w14:paraId="60D3E128" w14:textId="77777777" w:rsidR="00BE2AF6" w:rsidRPr="006E4686" w:rsidRDefault="00BE2AF6" w:rsidP="00610B3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4"/>
          </w:tcPr>
          <w:p w14:paraId="3B7194D9" w14:textId="77777777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B39" w:rsidRPr="006E4686" w14:paraId="238EB651" w14:textId="77777777" w:rsidTr="00111CBF">
        <w:trPr>
          <w:cantSplit/>
        </w:trPr>
        <w:tc>
          <w:tcPr>
            <w:tcW w:w="6660" w:type="dxa"/>
          </w:tcPr>
          <w:p w14:paraId="1927CCE6" w14:textId="1F51CF5C" w:rsidR="00610B39" w:rsidRPr="006E4686" w:rsidRDefault="00610B39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6EC5B90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4816C24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41E9033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5521EEE8" w14:textId="77777777" w:rsidTr="00111CBF">
        <w:trPr>
          <w:cantSplit/>
        </w:trPr>
        <w:tc>
          <w:tcPr>
            <w:tcW w:w="6660" w:type="dxa"/>
          </w:tcPr>
          <w:p w14:paraId="1FF07455" w14:textId="2767B20B" w:rsidR="00870054" w:rsidRPr="006E4686" w:rsidRDefault="00111CBF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870054"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ABA822" w14:textId="67AE742F" w:rsidR="00870054" w:rsidRPr="006E4686" w:rsidRDefault="00635FD1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93,700</w:t>
            </w:r>
          </w:p>
        </w:tc>
        <w:tc>
          <w:tcPr>
            <w:tcW w:w="252" w:type="dxa"/>
            <w:gridSpan w:val="2"/>
          </w:tcPr>
          <w:p w14:paraId="625E1696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956A75" w14:textId="06787D36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</w:tr>
      <w:tr w:rsidR="00870054" w:rsidRPr="006E4686" w14:paraId="032F53C0" w14:textId="77777777" w:rsidTr="00111CBF">
        <w:trPr>
          <w:cantSplit/>
          <w:trHeight w:hRule="exact" w:val="428"/>
        </w:trPr>
        <w:tc>
          <w:tcPr>
            <w:tcW w:w="6660" w:type="dxa"/>
          </w:tcPr>
          <w:p w14:paraId="05AAC9EF" w14:textId="77777777" w:rsidR="00870054" w:rsidRPr="006E4686" w:rsidRDefault="00870054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118FD3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0C73565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65582FD1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406D4B2D" w14:textId="77777777" w:rsidTr="00111CBF">
        <w:trPr>
          <w:cantSplit/>
        </w:trPr>
        <w:tc>
          <w:tcPr>
            <w:tcW w:w="6660" w:type="dxa"/>
          </w:tcPr>
          <w:p w14:paraId="436BD9BD" w14:textId="71E648BC" w:rsidR="00870054" w:rsidRPr="006E4686" w:rsidRDefault="00870054" w:rsidP="00111CBF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111C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1B8CF8A9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2C2C70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5BB16B46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749ECAF0" w14:textId="77777777" w:rsidTr="00111CBF">
        <w:trPr>
          <w:cantSplit/>
        </w:trPr>
        <w:tc>
          <w:tcPr>
            <w:tcW w:w="6660" w:type="dxa"/>
          </w:tcPr>
          <w:p w14:paraId="25A38676" w14:textId="4D9DB689" w:rsidR="00870054" w:rsidRPr="006E4686" w:rsidRDefault="00111CBF" w:rsidP="00870054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870054"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6A2135" w14:textId="2A200E28" w:rsidR="00870054" w:rsidRPr="006E4686" w:rsidRDefault="00635FD1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9" w:type="dxa"/>
          </w:tcPr>
          <w:p w14:paraId="3B88948B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01B76B5F" w14:textId="6AFFC3BD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70054" w:rsidRPr="006E4686" w14:paraId="75BAF212" w14:textId="77777777" w:rsidTr="00111CBF">
        <w:trPr>
          <w:trHeight w:hRule="exact" w:val="419"/>
        </w:trPr>
        <w:tc>
          <w:tcPr>
            <w:tcW w:w="6660" w:type="dxa"/>
          </w:tcPr>
          <w:p w14:paraId="66909F06" w14:textId="77777777" w:rsidR="00870054" w:rsidRPr="006E4686" w:rsidRDefault="00870054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31A63C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CC32BB4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0856A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7B899231" w14:textId="77777777" w:rsidTr="00111CBF">
        <w:tc>
          <w:tcPr>
            <w:tcW w:w="6660" w:type="dxa"/>
          </w:tcPr>
          <w:p w14:paraId="009C15F9" w14:textId="725ABA3A" w:rsidR="00870054" w:rsidRPr="006E4686" w:rsidRDefault="00870054" w:rsidP="00870054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7F03B470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4C2E3BBA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62A82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798FD05D" w14:textId="77777777" w:rsidTr="00111CBF">
        <w:tc>
          <w:tcPr>
            <w:tcW w:w="6660" w:type="dxa"/>
          </w:tcPr>
          <w:p w14:paraId="182D0EA6" w14:textId="77777777" w:rsidR="00870054" w:rsidRPr="006E4686" w:rsidRDefault="00870054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5230703B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74E603A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E4DEB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7FFA313F" w14:textId="77777777" w:rsidTr="00111CBF">
        <w:tc>
          <w:tcPr>
            <w:tcW w:w="6660" w:type="dxa"/>
          </w:tcPr>
          <w:p w14:paraId="21A01BE0" w14:textId="5A3A025F" w:rsidR="00870054" w:rsidRPr="006E4686" w:rsidRDefault="00111CBF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="00870054"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="00870054"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="00870054"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9D20F4D" w14:textId="4CCD698F" w:rsidR="00870054" w:rsidRPr="006E4686" w:rsidRDefault="00635FD1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4,194</w:t>
            </w:r>
          </w:p>
        </w:tc>
        <w:tc>
          <w:tcPr>
            <w:tcW w:w="252" w:type="dxa"/>
            <w:gridSpan w:val="2"/>
          </w:tcPr>
          <w:p w14:paraId="1AA1D4B7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6A3EDB" w14:textId="6E7FD0E4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3,787</w:t>
            </w:r>
          </w:p>
        </w:tc>
      </w:tr>
      <w:tr w:rsidR="00870054" w:rsidRPr="006E4686" w14:paraId="59D0F9EC" w14:textId="77777777" w:rsidTr="00111CBF">
        <w:trPr>
          <w:trHeight w:hRule="exact" w:val="144"/>
        </w:trPr>
        <w:tc>
          <w:tcPr>
            <w:tcW w:w="6660" w:type="dxa"/>
          </w:tcPr>
          <w:p w14:paraId="3C4027FC" w14:textId="77777777" w:rsidR="00870054" w:rsidRPr="006E4686" w:rsidRDefault="00870054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CA129E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F393AE5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955B02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20CD697D" w14:textId="77777777" w:rsidTr="00111CBF">
        <w:tc>
          <w:tcPr>
            <w:tcW w:w="6660" w:type="dxa"/>
          </w:tcPr>
          <w:p w14:paraId="7A1D8B4D" w14:textId="104846BA" w:rsidR="00870054" w:rsidRPr="006E4686" w:rsidRDefault="00870054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5A761097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67685D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BAD1F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1CBF" w:rsidRPr="006E4686" w14:paraId="3E793133" w14:textId="784C5C45" w:rsidTr="00111CBF">
        <w:tc>
          <w:tcPr>
            <w:tcW w:w="6660" w:type="dxa"/>
          </w:tcPr>
          <w:p w14:paraId="6E3176E1" w14:textId="7E79CFD3" w:rsidR="00111CBF" w:rsidRPr="006E4686" w:rsidRDefault="00111CBF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E3D142D" w14:textId="3E9EAB08" w:rsidR="00111CBF" w:rsidRPr="006E4686" w:rsidRDefault="00111CBF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252" w:type="dxa"/>
            <w:gridSpan w:val="2"/>
          </w:tcPr>
          <w:p w14:paraId="183BD645" w14:textId="77777777" w:rsidR="00111CBF" w:rsidRPr="006E4686" w:rsidRDefault="00111CBF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97D953" w14:textId="5DCFA8AE" w:rsidR="00111CBF" w:rsidRPr="006E4686" w:rsidRDefault="00111CBF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</w:tr>
      <w:tr w:rsidR="00870054" w:rsidRPr="006E4686" w14:paraId="12D9B30B" w14:textId="77777777" w:rsidTr="00111CBF">
        <w:trPr>
          <w:trHeight w:hRule="exact" w:val="144"/>
        </w:trPr>
        <w:tc>
          <w:tcPr>
            <w:tcW w:w="6660" w:type="dxa"/>
          </w:tcPr>
          <w:p w14:paraId="4A614885" w14:textId="77777777" w:rsidR="00870054" w:rsidRPr="006E4686" w:rsidRDefault="00870054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F5B06A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57DD496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513E8E" w14:textId="77777777" w:rsidR="00870054" w:rsidRPr="006E4686" w:rsidRDefault="00870054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70054" w:rsidRPr="006E4686" w14:paraId="049E7467" w14:textId="77777777" w:rsidTr="00111CBF">
        <w:tc>
          <w:tcPr>
            <w:tcW w:w="6660" w:type="dxa"/>
          </w:tcPr>
          <w:p w14:paraId="44B65E39" w14:textId="77777777" w:rsidR="00870054" w:rsidRPr="006E4686" w:rsidRDefault="00870054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76D08369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84E49E8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61F60" w14:textId="77777777" w:rsidR="00870054" w:rsidRPr="006E4686" w:rsidRDefault="00870054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1CBF" w:rsidRPr="006E4686" w14:paraId="424EF31E" w14:textId="257FBAB0" w:rsidTr="00111CBF">
        <w:tc>
          <w:tcPr>
            <w:tcW w:w="6660" w:type="dxa"/>
          </w:tcPr>
          <w:p w14:paraId="4DE454AE" w14:textId="77777777" w:rsidR="00111CBF" w:rsidRPr="006E4686" w:rsidRDefault="00111CBF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31E8D" w14:textId="39622F41" w:rsidR="00111CBF" w:rsidRPr="006E4686" w:rsidRDefault="00111CBF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6,035</w:t>
            </w:r>
          </w:p>
        </w:tc>
        <w:tc>
          <w:tcPr>
            <w:tcW w:w="252" w:type="dxa"/>
            <w:gridSpan w:val="2"/>
          </w:tcPr>
          <w:p w14:paraId="7BE7D9CA" w14:textId="77777777" w:rsidR="00111CBF" w:rsidRPr="006E4686" w:rsidRDefault="00111CBF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9B2108" w14:textId="4E1C873B" w:rsidR="00111CBF" w:rsidRPr="006E4686" w:rsidRDefault="00111CBF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4,954</w:t>
            </w:r>
          </w:p>
        </w:tc>
      </w:tr>
      <w:tr w:rsidR="00111CBF" w:rsidRPr="006E4686" w14:paraId="6F395D1F" w14:textId="026022A1" w:rsidTr="00111CBF">
        <w:tc>
          <w:tcPr>
            <w:tcW w:w="6660" w:type="dxa"/>
          </w:tcPr>
          <w:p w14:paraId="69D19D1D" w14:textId="08E7D19E" w:rsidR="00111CBF" w:rsidRPr="006E4686" w:rsidRDefault="00111CBF" w:rsidP="00870054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C0718" w14:textId="0D0535DA" w:rsidR="00111CBF" w:rsidRPr="006E4686" w:rsidRDefault="00111CBF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10,707</w:t>
            </w:r>
          </w:p>
        </w:tc>
        <w:tc>
          <w:tcPr>
            <w:tcW w:w="252" w:type="dxa"/>
            <w:gridSpan w:val="2"/>
          </w:tcPr>
          <w:p w14:paraId="3D690B32" w14:textId="77777777" w:rsidR="00111CBF" w:rsidRPr="006E4686" w:rsidRDefault="00111CBF" w:rsidP="00870054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DF512A" w14:textId="21E9A062" w:rsidR="00111CBF" w:rsidRPr="006E4686" w:rsidRDefault="00111CBF" w:rsidP="00870054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9,279</w:t>
            </w:r>
          </w:p>
        </w:tc>
      </w:tr>
    </w:tbl>
    <w:p w14:paraId="06B65632" w14:textId="1DA7295A" w:rsidR="006E4686" w:rsidRDefault="006E4686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75867" w14:textId="77777777" w:rsidR="00111CBF" w:rsidRDefault="00111CBF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9340588" w14:textId="62508D04" w:rsidR="00CE1CFF" w:rsidRPr="00867548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7BC4F996" w14:textId="77777777" w:rsidR="003A2E31" w:rsidRPr="00867548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DE4B1D" w:rsidRPr="00867548" w14:paraId="116DCBD5" w14:textId="77777777" w:rsidTr="00B035BC">
        <w:trPr>
          <w:cantSplit/>
        </w:trPr>
        <w:tc>
          <w:tcPr>
            <w:tcW w:w="6660" w:type="dxa"/>
          </w:tcPr>
          <w:p w14:paraId="4EA7DEC3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9AEA4" w14:textId="1C3987F9" w:rsidR="00DE4B1D" w:rsidRPr="00867548" w:rsidRDefault="006D57D0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94D8E37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59623" w14:textId="77777777" w:rsidR="00DE4B1D" w:rsidRPr="00867548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867548" w14:paraId="7E2A1FAE" w14:textId="77777777" w:rsidTr="00B035BC">
        <w:trPr>
          <w:cantSplit/>
        </w:trPr>
        <w:tc>
          <w:tcPr>
            <w:tcW w:w="6660" w:type="dxa"/>
          </w:tcPr>
          <w:p w14:paraId="3C315B75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E705E" w14:textId="644BE187" w:rsidR="00DE4B1D" w:rsidRPr="00867548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D57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F79B053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E2263" w14:textId="203FF8A1" w:rsidR="00DE4B1D" w:rsidRPr="006D57D0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57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E4B1D" w:rsidRPr="00867548" w14:paraId="24839793" w14:textId="77777777" w:rsidTr="00B035BC">
        <w:trPr>
          <w:cantSplit/>
        </w:trPr>
        <w:tc>
          <w:tcPr>
            <w:tcW w:w="6660" w:type="dxa"/>
          </w:tcPr>
          <w:p w14:paraId="310E4FBF" w14:textId="77777777" w:rsidR="00DE4B1D" w:rsidRPr="00867548" w:rsidRDefault="00DE4B1D" w:rsidP="004C18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D161DD8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867548" w14:paraId="5C60A88F" w14:textId="77777777" w:rsidTr="00B035BC">
        <w:trPr>
          <w:cantSplit/>
        </w:trPr>
        <w:tc>
          <w:tcPr>
            <w:tcW w:w="6660" w:type="dxa"/>
          </w:tcPr>
          <w:p w14:paraId="5FA602ED" w14:textId="418BC645" w:rsidR="00DE4B1D" w:rsidRPr="00867548" w:rsidRDefault="00AD650E" w:rsidP="004420B8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DE4B1D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CB2BB7" w14:textId="114A4F36" w:rsidR="00DE4B1D" w:rsidRPr="00867548" w:rsidRDefault="00197CB5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</w:t>
            </w:r>
            <w:r w:rsidR="000F037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5901B7" w14:textId="77777777" w:rsidR="00DE4B1D" w:rsidRPr="00867548" w:rsidRDefault="00DE4B1D" w:rsidP="004C18A3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A3BB99" w14:textId="074105D9" w:rsidR="00DE4B1D" w:rsidRPr="00867548" w:rsidRDefault="006D57D0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3,644</w:t>
            </w:r>
          </w:p>
        </w:tc>
      </w:tr>
    </w:tbl>
    <w:p w14:paraId="032F56D6" w14:textId="77777777" w:rsidR="00AA29BE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2FDE6" w14:textId="77777777" w:rsidR="00CE1CFF" w:rsidRPr="004C18A3" w:rsidRDefault="00CE1CFF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B733633" w14:textId="77777777" w:rsidR="003D454D" w:rsidRPr="004C18A3" w:rsidRDefault="003D454D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1F9EDF" w14:textId="07023E10" w:rsidR="00916CE6" w:rsidRDefault="003A69C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AF32C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F66987">
        <w:rPr>
          <w:rFonts w:asciiTheme="majorBidi" w:hAnsiTheme="majorBidi" w:cstheme="majorBidi"/>
          <w:sz w:val="30"/>
          <w:szCs w:val="30"/>
        </w:rPr>
        <w:t>4</w:t>
      </w:r>
      <w:r w:rsidR="0012757F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AF32CB">
        <w:rPr>
          <w:rFonts w:asciiTheme="majorBidi" w:hAnsiTheme="majorBidi" w:cstheme="majorBidi"/>
          <w:sz w:val="30"/>
          <w:szCs w:val="30"/>
        </w:rPr>
        <w:t>256</w:t>
      </w:r>
      <w:r w:rsidR="000F0376">
        <w:rPr>
          <w:rFonts w:asciiTheme="majorBidi" w:hAnsiTheme="majorBidi" w:cstheme="majorBidi"/>
          <w:sz w:val="30"/>
          <w:szCs w:val="30"/>
        </w:rPr>
        <w:t>5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AF32CB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AF32CB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AF32CB">
        <w:rPr>
          <w:rFonts w:asciiTheme="majorBidi" w:hAnsiTheme="majorBidi" w:cstheme="majorBidi"/>
          <w:sz w:val="30"/>
          <w:szCs w:val="30"/>
        </w:rPr>
        <w:br/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โดยกำหนดส่งม</w:t>
      </w:r>
      <w:r w:rsidR="00230865" w:rsidRPr="00AF32CB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376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AF32CB">
        <w:rPr>
          <w:rFonts w:asciiTheme="majorBidi" w:hAnsiTheme="majorBidi" w:cstheme="majorBidi"/>
          <w:sz w:val="30"/>
          <w:szCs w:val="30"/>
        </w:rPr>
        <w:t>256</w:t>
      </w:r>
      <w:r w:rsidR="00F04186">
        <w:rPr>
          <w:rFonts w:asciiTheme="majorBidi" w:hAnsiTheme="majorBidi" w:cstheme="majorBidi"/>
          <w:sz w:val="30"/>
          <w:szCs w:val="30"/>
        </w:rPr>
        <w:t>5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AF32CB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AF32CB">
        <w:rPr>
          <w:rFonts w:asciiTheme="majorBidi" w:hAnsiTheme="majorBidi" w:cstheme="majorBidi"/>
          <w:sz w:val="30"/>
          <w:szCs w:val="30"/>
        </w:rPr>
        <w:t>25</w:t>
      </w:r>
      <w:r w:rsidR="006C44C1" w:rsidRPr="00AF32CB">
        <w:rPr>
          <w:rFonts w:asciiTheme="majorBidi" w:hAnsiTheme="majorBidi" w:cstheme="majorBidi"/>
          <w:sz w:val="30"/>
          <w:szCs w:val="30"/>
        </w:rPr>
        <w:t>6</w:t>
      </w:r>
      <w:r w:rsidR="00F04186">
        <w:rPr>
          <w:rFonts w:asciiTheme="majorBidi" w:hAnsiTheme="majorBidi" w:cstheme="majorBidi"/>
          <w:sz w:val="30"/>
          <w:szCs w:val="30"/>
        </w:rPr>
        <w:t>6</w:t>
      </w:r>
    </w:p>
    <w:p w14:paraId="227368F0" w14:textId="4076CEA8" w:rsidR="00790546" w:rsidRDefault="0079054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6AE52" w14:textId="2A4217CA" w:rsidR="00436040" w:rsidRPr="00916CE6" w:rsidRDefault="00436040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5AAFFE" w14:textId="77777777" w:rsidR="00790546" w:rsidRPr="00D44607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3A1E59AC" w14:textId="4E500C4E" w:rsidR="00790546" w:rsidRPr="00D44607" w:rsidRDefault="00790546" w:rsidP="00790546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B6201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B62016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B62016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Pr="00D44607">
        <w:rPr>
          <w:rFonts w:ascii="Angsana New" w:hAnsi="Angsana New"/>
          <w:spacing w:val="-4"/>
          <w:sz w:val="30"/>
          <w:szCs w:val="30"/>
        </w:rPr>
        <w:t xml:space="preserve">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3962F061" w14:textId="77777777" w:rsidR="00790546" w:rsidRPr="00D31101" w:rsidRDefault="00790546" w:rsidP="00790546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70"/>
        <w:gridCol w:w="1081"/>
        <w:gridCol w:w="270"/>
        <w:gridCol w:w="1171"/>
        <w:gridCol w:w="270"/>
        <w:gridCol w:w="1206"/>
      </w:tblGrid>
      <w:tr w:rsidR="00790546" w:rsidRPr="00D31101" w14:paraId="512EC705" w14:textId="77777777" w:rsidTr="00536B28">
        <w:tc>
          <w:tcPr>
            <w:tcW w:w="2079" w:type="pct"/>
          </w:tcPr>
          <w:p w14:paraId="23AC8B5D" w14:textId="768E8B57" w:rsidR="00790546" w:rsidRPr="00B62016" w:rsidRDefault="00790546" w:rsidP="00536B2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20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620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B620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4" w:type="pct"/>
            <w:gridSpan w:val="3"/>
          </w:tcPr>
          <w:p w14:paraId="2D6B2542" w14:textId="0551DFCB" w:rsidR="00790546" w:rsidRPr="00D31101" w:rsidRDefault="00790546" w:rsidP="00536B28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B6201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028130D8" w14:textId="77777777" w:rsidR="00790546" w:rsidRPr="00D31101" w:rsidRDefault="00790546" w:rsidP="00536B28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313B761B" w14:textId="5D8755EF" w:rsidR="00790546" w:rsidRPr="00D31101" w:rsidRDefault="00790546" w:rsidP="00536B28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B6201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90546" w:rsidRPr="00D31101" w14:paraId="35CAF20F" w14:textId="77777777" w:rsidTr="00536B28">
        <w:tc>
          <w:tcPr>
            <w:tcW w:w="2079" w:type="pct"/>
          </w:tcPr>
          <w:p w14:paraId="0A95FA2A" w14:textId="77777777" w:rsidR="00790546" w:rsidRPr="00D31101" w:rsidRDefault="00790546" w:rsidP="00536B28">
            <w:pPr>
              <w:spacing w:line="240" w:lineRule="auto"/>
              <w:ind w:left="252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36AACD96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14:paraId="519DD366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C3DD14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14:paraId="2B0506C2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AE106AE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14:paraId="25CA48FC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C5EA41E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90546" w:rsidRPr="00D31101" w14:paraId="2F98DAB7" w14:textId="77777777" w:rsidTr="00536B28">
        <w:tc>
          <w:tcPr>
            <w:tcW w:w="2079" w:type="pct"/>
          </w:tcPr>
          <w:p w14:paraId="45B4F726" w14:textId="77777777" w:rsidR="00790546" w:rsidRPr="00D31101" w:rsidRDefault="00790546" w:rsidP="00536B28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4A7A5481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14:paraId="5208C1B0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4FB5B33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5" w:type="pct"/>
          </w:tcPr>
          <w:p w14:paraId="29E67A56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9F001AC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14:paraId="577CE173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E1DAEE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790546" w:rsidRPr="00D31101" w14:paraId="7B119D6A" w14:textId="77777777" w:rsidTr="00536B28">
        <w:tc>
          <w:tcPr>
            <w:tcW w:w="2079" w:type="pct"/>
          </w:tcPr>
          <w:p w14:paraId="160B7ADF" w14:textId="77777777" w:rsidR="00790546" w:rsidRPr="00D31101" w:rsidRDefault="00790546" w:rsidP="00536B28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51756F10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21329F8B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1F4C19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5" w:type="pct"/>
          </w:tcPr>
          <w:p w14:paraId="01B72231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9A773BC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580FED82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6176885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790546" w:rsidRPr="00D31101" w14:paraId="6EE2A037" w14:textId="77777777" w:rsidTr="00536B28">
        <w:tc>
          <w:tcPr>
            <w:tcW w:w="2079" w:type="pct"/>
          </w:tcPr>
          <w:p w14:paraId="6DD0E94F" w14:textId="77777777" w:rsidR="00790546" w:rsidRPr="00D31101" w:rsidRDefault="00790546" w:rsidP="00536B28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14:paraId="02937B02" w14:textId="77777777" w:rsidR="00790546" w:rsidRPr="00D31101" w:rsidRDefault="00790546" w:rsidP="00536B2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745" w:rsidRPr="00D31101" w14:paraId="29EC6CE8" w14:textId="77777777" w:rsidTr="00536B28">
        <w:tc>
          <w:tcPr>
            <w:tcW w:w="2079" w:type="pct"/>
          </w:tcPr>
          <w:p w14:paraId="17DFD042" w14:textId="77777777" w:rsidR="00060745" w:rsidRPr="00D31101" w:rsidRDefault="00060745" w:rsidP="0006074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8" w:type="pct"/>
          </w:tcPr>
          <w:p w14:paraId="00452EA6" w14:textId="00C0CD9F" w:rsidR="00060745" w:rsidRPr="0093718B" w:rsidRDefault="00D6782F" w:rsidP="00060745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10,92</w:t>
            </w:r>
            <w:r w:rsidR="00D9485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791B5265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2834E075" w14:textId="5DBC9ACF" w:rsidR="00060745" w:rsidRPr="0093718B" w:rsidRDefault="000F0376" w:rsidP="00060745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F93C2CC" w14:textId="77777777" w:rsidR="00060745" w:rsidRPr="00D31101" w:rsidRDefault="00060745" w:rsidP="00060745">
            <w:pPr>
              <w:tabs>
                <w:tab w:val="decimal" w:pos="896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32A4BADE" w14:textId="1D1021C9" w:rsidR="00060745" w:rsidRPr="00D31101" w:rsidRDefault="00060745" w:rsidP="00060745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145" w:type="pct"/>
          </w:tcPr>
          <w:p w14:paraId="74A1974F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7636A888" w14:textId="0EECEB99" w:rsidR="00060745" w:rsidRPr="0093718B" w:rsidRDefault="00060745" w:rsidP="00060745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060745" w:rsidRPr="00D31101" w14:paraId="3846F0D2" w14:textId="77777777" w:rsidTr="00536B28">
        <w:tc>
          <w:tcPr>
            <w:tcW w:w="2079" w:type="pct"/>
          </w:tcPr>
          <w:p w14:paraId="6E1AD1BA" w14:textId="77777777" w:rsidR="00060745" w:rsidRPr="00D31101" w:rsidRDefault="00060745" w:rsidP="0006074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8" w:type="pct"/>
          </w:tcPr>
          <w:p w14:paraId="15ECB76C" w14:textId="7B014CB0" w:rsidR="00060745" w:rsidRPr="0093718B" w:rsidRDefault="000F0376" w:rsidP="00060745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1,024</w:t>
            </w:r>
          </w:p>
        </w:tc>
        <w:tc>
          <w:tcPr>
            <w:tcW w:w="145" w:type="pct"/>
          </w:tcPr>
          <w:p w14:paraId="35455E9C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14B5F3D" w14:textId="57CA3494" w:rsidR="00060745" w:rsidRPr="0093718B" w:rsidRDefault="00EA11EC" w:rsidP="00060745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3917577" w14:textId="77777777" w:rsidR="00060745" w:rsidRPr="00D31101" w:rsidRDefault="00060745" w:rsidP="0006074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7E540296" w14:textId="3216FC50" w:rsidR="00060745" w:rsidRPr="00D31101" w:rsidRDefault="00060745" w:rsidP="00060745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7F422B5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6BE48172" w14:textId="36DA5797" w:rsidR="00060745" w:rsidRPr="0093718B" w:rsidRDefault="00060745" w:rsidP="00060745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060745" w:rsidRPr="00D31101" w14:paraId="75844C16" w14:textId="77777777" w:rsidTr="00536B28">
        <w:tc>
          <w:tcPr>
            <w:tcW w:w="2079" w:type="pct"/>
          </w:tcPr>
          <w:p w14:paraId="4AF78BA3" w14:textId="77777777" w:rsidR="00060745" w:rsidRPr="00D31101" w:rsidRDefault="00060745" w:rsidP="0006074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28" w:type="pct"/>
          </w:tcPr>
          <w:p w14:paraId="15B4B6EC" w14:textId="225AC8E1" w:rsidR="00060745" w:rsidRPr="0093718B" w:rsidRDefault="000F0376" w:rsidP="00060745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5" w:type="pct"/>
          </w:tcPr>
          <w:p w14:paraId="50DA32E2" w14:textId="77777777" w:rsidR="00060745" w:rsidRPr="00D31101" w:rsidRDefault="00060745" w:rsidP="00060745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DDED5F3" w14:textId="307AF807" w:rsidR="00060745" w:rsidRPr="0093718B" w:rsidRDefault="00EA11EC" w:rsidP="00060745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8C2C0EA" w14:textId="77777777" w:rsidR="00060745" w:rsidRPr="00D31101" w:rsidRDefault="00060745" w:rsidP="0006074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726FB196" w14:textId="6C1753A4" w:rsidR="00060745" w:rsidRPr="00D31101" w:rsidRDefault="00060745" w:rsidP="00060745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(4,072)</w:t>
            </w:r>
          </w:p>
        </w:tc>
        <w:tc>
          <w:tcPr>
            <w:tcW w:w="145" w:type="pct"/>
          </w:tcPr>
          <w:p w14:paraId="41FCCCDD" w14:textId="77777777" w:rsidR="00060745" w:rsidRPr="00D31101" w:rsidRDefault="00060745" w:rsidP="00060745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14:paraId="1A4C206A" w14:textId="55F0B54F" w:rsidR="00060745" w:rsidRPr="0093718B" w:rsidRDefault="00060745" w:rsidP="00060745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060745" w:rsidRPr="00D31101" w14:paraId="5B61A107" w14:textId="77777777" w:rsidTr="008670B9">
        <w:tc>
          <w:tcPr>
            <w:tcW w:w="2079" w:type="pct"/>
          </w:tcPr>
          <w:p w14:paraId="6F67D011" w14:textId="77777777" w:rsidR="00060745" w:rsidRPr="00D31101" w:rsidRDefault="00060745" w:rsidP="0006074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6018D" w14:textId="369F860B" w:rsidR="00060745" w:rsidRPr="0093718B" w:rsidRDefault="000F0376" w:rsidP="00060745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2,602</w:t>
            </w:r>
          </w:p>
        </w:tc>
        <w:tc>
          <w:tcPr>
            <w:tcW w:w="145" w:type="pct"/>
          </w:tcPr>
          <w:p w14:paraId="0796754A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3D20" w14:textId="7889F17E" w:rsidR="00060745" w:rsidRPr="0093718B" w:rsidRDefault="00EA11EC" w:rsidP="00060745">
            <w:pPr>
              <w:tabs>
                <w:tab w:val="decimal" w:pos="79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D1BB2AA" w14:textId="77777777" w:rsidR="00060745" w:rsidRPr="00D31101" w:rsidRDefault="00060745" w:rsidP="0006074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AA20CE2" w14:textId="0E6885EC" w:rsidR="00060745" w:rsidRPr="00D31101" w:rsidRDefault="00060745" w:rsidP="00060745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sz w:val="30"/>
                <w:szCs w:val="30"/>
              </w:rPr>
              <w:t>10,659</w:t>
            </w:r>
          </w:p>
        </w:tc>
        <w:tc>
          <w:tcPr>
            <w:tcW w:w="145" w:type="pct"/>
          </w:tcPr>
          <w:p w14:paraId="75D50DDE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98200B4" w14:textId="5AE669A0" w:rsidR="00060745" w:rsidRPr="0093718B" w:rsidRDefault="00060745" w:rsidP="00060745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</w:tr>
      <w:tr w:rsidR="00060745" w:rsidRPr="00D31101" w14:paraId="3CA1DFC6" w14:textId="77777777" w:rsidTr="008670B9">
        <w:tc>
          <w:tcPr>
            <w:tcW w:w="2079" w:type="pct"/>
          </w:tcPr>
          <w:p w14:paraId="4B6B66C1" w14:textId="77777777" w:rsidR="00060745" w:rsidRPr="00D31101" w:rsidRDefault="00060745" w:rsidP="0006074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1D273" w14:textId="421F785D" w:rsidR="00060745" w:rsidRPr="001A6E4B" w:rsidRDefault="00D6782F" w:rsidP="00060745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14,99</w:t>
            </w:r>
            <w:r w:rsidR="00D948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48038BE6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AD5CA" w14:textId="5F027485" w:rsidR="00060745" w:rsidRPr="008670B9" w:rsidRDefault="00EA11EC" w:rsidP="00060745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F887B0D" w14:textId="77777777" w:rsidR="00060745" w:rsidRPr="00D31101" w:rsidRDefault="00060745" w:rsidP="0006074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1E5854E" w14:textId="546F167C" w:rsidR="00060745" w:rsidRPr="00D31101" w:rsidRDefault="00060745" w:rsidP="00060745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="Angsana New" w:hAnsi="Angsana New"/>
                <w:b/>
                <w:bCs/>
                <w:sz w:val="30"/>
                <w:szCs w:val="30"/>
              </w:rPr>
              <w:t>21,994</w:t>
            </w:r>
          </w:p>
        </w:tc>
        <w:tc>
          <w:tcPr>
            <w:tcW w:w="145" w:type="pct"/>
          </w:tcPr>
          <w:p w14:paraId="2D37C42C" w14:textId="77777777" w:rsidR="00060745" w:rsidRPr="00D31101" w:rsidRDefault="00060745" w:rsidP="000607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F6DA6B9" w14:textId="44BE7A73" w:rsidR="00060745" w:rsidRPr="00C9062B" w:rsidRDefault="00060745" w:rsidP="00060745">
            <w:pPr>
              <w:tabs>
                <w:tab w:val="decimal" w:pos="970"/>
              </w:tabs>
              <w:spacing w:line="240" w:lineRule="atLeast"/>
              <w:ind w:right="-1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</w:t>
            </w:r>
          </w:p>
        </w:tc>
      </w:tr>
    </w:tbl>
    <w:p w14:paraId="718352DE" w14:textId="77777777" w:rsidR="00AD650E" w:rsidRDefault="00AD650E" w:rsidP="00AD65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E9F54E0" w14:textId="77777777" w:rsidR="00811C1A" w:rsidRDefault="00811C1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900AE76" w14:textId="22BBEDD2" w:rsidR="00A928D3" w:rsidRPr="00916CE6" w:rsidRDefault="00A928D3" w:rsidP="004420B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</w:t>
      </w:r>
      <w:r w:rsidR="00E437E6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ดำเนินงาน</w:t>
      </w:r>
      <w:r w:rsidR="00C3678F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</w:t>
      </w:r>
      <w:r w:rsidR="0088301C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การจำแนกรายได้</w:t>
      </w:r>
    </w:p>
    <w:p w14:paraId="0A31B9C4" w14:textId="77777777" w:rsidR="0092377A" w:rsidRPr="004420B8" w:rsidRDefault="0092377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B03FF6" w14:textId="77777777" w:rsidR="00E650CA" w:rsidRPr="00916CE6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16CE6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916CE6">
        <w:rPr>
          <w:rFonts w:asciiTheme="majorBidi" w:hAnsiTheme="majorBidi" w:cstheme="majorBidi"/>
          <w:sz w:val="30"/>
          <w:szCs w:val="30"/>
          <w:cs/>
        </w:rPr>
        <w:t>สอง</w:t>
      </w:r>
      <w:r w:rsidRPr="00916CE6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916CE6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916CE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916CE6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916CE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4929D33" w14:textId="77777777" w:rsidR="00E278FA" w:rsidRPr="004420B8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5AFC1" w14:textId="77777777" w:rsidR="00E278FA" w:rsidRPr="00916CE6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916CE6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16CE6">
        <w:rPr>
          <w:rFonts w:asciiTheme="majorBidi" w:hAnsiTheme="majorBidi" w:cstheme="majorBidi"/>
          <w:sz w:val="30"/>
          <w:szCs w:val="30"/>
          <w:cs/>
        </w:rPr>
        <w:tab/>
      </w:r>
      <w:r w:rsidRPr="00916CE6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6A544D43" w14:textId="77777777" w:rsidR="00E278FA" w:rsidRPr="00916CE6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916CE6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916CE6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3F24EE7D" w14:textId="77777777" w:rsidR="00B92D4F" w:rsidRPr="004420B8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DE0183" w14:textId="7AC950CF" w:rsidR="00EC1896" w:rsidRDefault="00EC1896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6CE6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DDEFF26" w14:textId="7ADC223B" w:rsidR="00790546" w:rsidRDefault="00790546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D77DC56" w14:textId="59A1C5A2" w:rsidR="00B92D4F" w:rsidRPr="00916CE6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 w:rsidRPr="00916C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และการจำแนกรายได้</w:t>
      </w:r>
    </w:p>
    <w:p w14:paraId="37C87D20" w14:textId="77777777" w:rsidR="00790546" w:rsidRPr="00790546" w:rsidRDefault="00790546" w:rsidP="0079054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805855" w:rsidRPr="007B34F6" w14:paraId="1FABD3FA" w14:textId="77777777" w:rsidTr="00536B28">
        <w:tc>
          <w:tcPr>
            <w:tcW w:w="2430" w:type="dxa"/>
            <w:vMerge w:val="restart"/>
          </w:tcPr>
          <w:p w14:paraId="7BCDA50E" w14:textId="5F837666" w:rsidR="00805855" w:rsidRPr="007725B1" w:rsidRDefault="00805855" w:rsidP="00805855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02428527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3D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725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1B41FE74" w14:textId="64E8D7CA" w:rsidR="00805855" w:rsidRDefault="00805855" w:rsidP="00805855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3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D3D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D3D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250" w:type="dxa"/>
            <w:gridSpan w:val="3"/>
          </w:tcPr>
          <w:p w14:paraId="4DCB5F10" w14:textId="7AA874F4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E0AC820" w14:textId="7777777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EAC28E6" w14:textId="2B9BBE23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DA9DF04" w14:textId="7777777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8DD5FAA" w14:textId="10DA042F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05855" w:rsidRPr="007B34F6" w14:paraId="48E78EFB" w14:textId="77777777" w:rsidTr="00536B28">
        <w:tc>
          <w:tcPr>
            <w:tcW w:w="2430" w:type="dxa"/>
            <w:vMerge/>
          </w:tcPr>
          <w:p w14:paraId="1DEFE1C8" w14:textId="77777777" w:rsidR="00805855" w:rsidRPr="00CD0124" w:rsidRDefault="00805855" w:rsidP="00805855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B585D5" w14:textId="0EDA6FBB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D3D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CDBFD7E" w14:textId="7777777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989EB2" w14:textId="44BD73B4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D3D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300CD6ED" w14:textId="7777777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79E07C7" w14:textId="10B68F6B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D3D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49D5AA7" w14:textId="7777777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AB67CD" w14:textId="0357F433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D3D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1B9E09E" w14:textId="7777777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EAC944" w14:textId="52E55DC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D3D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4381491" w14:textId="77777777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79C782" w14:textId="1C2FFE2B" w:rsidR="00805855" w:rsidRPr="00A52F87" w:rsidRDefault="00805855" w:rsidP="008058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D3D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bookmarkEnd w:id="1"/>
      <w:tr w:rsidR="00805855" w:rsidRPr="000F53D9" w14:paraId="01CC35C8" w14:textId="77777777" w:rsidTr="00790546">
        <w:tc>
          <w:tcPr>
            <w:tcW w:w="2430" w:type="dxa"/>
          </w:tcPr>
          <w:p w14:paraId="76651B55" w14:textId="77777777" w:rsidR="00805855" w:rsidRPr="000F53D9" w:rsidRDefault="00805855" w:rsidP="00805855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1FD67827" w14:textId="37221792" w:rsidR="00805855" w:rsidRPr="000F53D9" w:rsidRDefault="004362F8" w:rsidP="00805855">
            <w:pPr>
              <w:tabs>
                <w:tab w:val="decimal" w:pos="813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3D24" w:rsidRPr="009A2EF6" w14:paraId="03C5E4CD" w14:textId="77777777" w:rsidTr="00AD650E">
        <w:tc>
          <w:tcPr>
            <w:tcW w:w="2430" w:type="dxa"/>
          </w:tcPr>
          <w:p w14:paraId="1237E352" w14:textId="77777777" w:rsidR="000D3D24" w:rsidRPr="007B34F6" w:rsidRDefault="000D3D24" w:rsidP="000D3D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1873F9" w14:textId="7D5A9889" w:rsidR="000D3D24" w:rsidRPr="00E97B01" w:rsidRDefault="00F04186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893,53</w:t>
            </w:r>
            <w:r w:rsidR="00051E6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25BDE6" w14:textId="77777777" w:rsidR="000D3D24" w:rsidRPr="002B7A3F" w:rsidRDefault="000D3D24" w:rsidP="000D3D24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F2DB00" w14:textId="4BF084E6" w:rsidR="000D3D24" w:rsidRPr="001E54B0" w:rsidRDefault="000D3D24" w:rsidP="000D3D2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785,743</w:t>
            </w:r>
          </w:p>
        </w:tc>
        <w:tc>
          <w:tcPr>
            <w:tcW w:w="270" w:type="dxa"/>
          </w:tcPr>
          <w:p w14:paraId="3FC85C8D" w14:textId="77777777" w:rsidR="000D3D24" w:rsidRPr="002B7A3F" w:rsidRDefault="000D3D24" w:rsidP="000D3D24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9366FE" w14:textId="750C306C" w:rsidR="000D3D24" w:rsidRPr="00E97B01" w:rsidRDefault="00F04186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851,16</w:t>
            </w:r>
            <w:r w:rsidR="00051E6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E2C29E" w14:textId="77777777" w:rsidR="000D3D24" w:rsidRPr="002B7A3F" w:rsidRDefault="000D3D24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50DE8D" w14:textId="6EA18C08" w:rsidR="000D3D24" w:rsidRPr="001E54B0" w:rsidRDefault="000D3D24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571,305</w:t>
            </w:r>
          </w:p>
        </w:tc>
        <w:tc>
          <w:tcPr>
            <w:tcW w:w="270" w:type="dxa"/>
          </w:tcPr>
          <w:p w14:paraId="44766EB6" w14:textId="77777777" w:rsidR="000D3D24" w:rsidRPr="002B7A3F" w:rsidRDefault="000D3D24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820B65" w14:textId="55484611" w:rsidR="000D3D24" w:rsidRPr="00E97B01" w:rsidRDefault="00F04186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1,744,69</w:t>
            </w:r>
            <w:r w:rsidR="00EB25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FBDBEA" w14:textId="77777777" w:rsidR="000D3D24" w:rsidRPr="002B7A3F" w:rsidRDefault="000D3D24" w:rsidP="000D3D24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3058A8" w14:textId="4ED69326" w:rsidR="000D3D24" w:rsidRPr="001E54B0" w:rsidRDefault="000D3D24" w:rsidP="000D3D2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0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1,357,048</w:t>
            </w:r>
          </w:p>
        </w:tc>
      </w:tr>
      <w:tr w:rsidR="000D3D24" w:rsidRPr="009A2EF6" w14:paraId="7D6D1B64" w14:textId="77777777" w:rsidTr="00205B87">
        <w:tc>
          <w:tcPr>
            <w:tcW w:w="2430" w:type="dxa"/>
          </w:tcPr>
          <w:p w14:paraId="59E72FB0" w14:textId="77777777" w:rsidR="000D3D24" w:rsidRPr="007B34F6" w:rsidRDefault="000D3D24" w:rsidP="000D3D24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1D5B04" w14:textId="6517A0B8" w:rsidR="000D3D24" w:rsidRPr="00E97B01" w:rsidRDefault="00F04186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2618FD">
              <w:rPr>
                <w:rFonts w:ascii="Angsana New" w:hAnsi="Angsana New"/>
                <w:b/>
                <w:bCs/>
                <w:sz w:val="30"/>
                <w:szCs w:val="30"/>
              </w:rPr>
              <w:t>8,340</w:t>
            </w:r>
          </w:p>
        </w:tc>
        <w:tc>
          <w:tcPr>
            <w:tcW w:w="270" w:type="dxa"/>
          </w:tcPr>
          <w:p w14:paraId="22396765" w14:textId="77777777" w:rsidR="000D3D24" w:rsidRPr="001E54B0" w:rsidRDefault="000D3D24" w:rsidP="000D3D24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405759" w14:textId="652738F4" w:rsidR="000D3D24" w:rsidRPr="001E54B0" w:rsidRDefault="000D3D24" w:rsidP="000D3D2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263BA03" w14:textId="77777777" w:rsidR="000D3D24" w:rsidRPr="001E54B0" w:rsidRDefault="000D3D24" w:rsidP="000D3D24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E3E646" w14:textId="60E143C3" w:rsidR="000D3D24" w:rsidRPr="00E97B01" w:rsidRDefault="002618FD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48,838</w:t>
            </w:r>
          </w:p>
        </w:tc>
        <w:tc>
          <w:tcPr>
            <w:tcW w:w="270" w:type="dxa"/>
          </w:tcPr>
          <w:p w14:paraId="6005D575" w14:textId="77777777" w:rsidR="000D3D24" w:rsidRPr="001E54B0" w:rsidRDefault="000D3D24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DAD506" w14:textId="46860C09" w:rsidR="000D3D24" w:rsidRPr="001E54B0" w:rsidRDefault="000D3D24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83,431</w:t>
            </w:r>
          </w:p>
        </w:tc>
        <w:tc>
          <w:tcPr>
            <w:tcW w:w="270" w:type="dxa"/>
          </w:tcPr>
          <w:p w14:paraId="182B3A1F" w14:textId="77777777" w:rsidR="000D3D24" w:rsidRPr="001E54B0" w:rsidRDefault="000D3D24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61832A" w14:textId="71B88CA7" w:rsidR="000D3D24" w:rsidRPr="0085495D" w:rsidRDefault="00F04186" w:rsidP="000D3D24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227,17</w:t>
            </w:r>
            <w:r w:rsidR="00EB25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F1BC2C" w14:textId="77777777" w:rsidR="000D3D24" w:rsidRPr="001E54B0" w:rsidRDefault="000D3D24" w:rsidP="000D3D24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CCBCA0" w14:textId="18D7F8B7" w:rsidR="000D3D24" w:rsidRPr="001E54B0" w:rsidRDefault="000D3D24" w:rsidP="000D3D2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265,26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205B87" w:rsidRPr="009A2EF6" w14:paraId="67BAE562" w14:textId="77777777" w:rsidTr="00205B87">
        <w:tc>
          <w:tcPr>
            <w:tcW w:w="2430" w:type="dxa"/>
          </w:tcPr>
          <w:p w14:paraId="0B86F975" w14:textId="1C8A6F8F" w:rsidR="00205B87" w:rsidRDefault="00205B87" w:rsidP="00205B8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1CB447" w14:textId="3FE1308B" w:rsidR="00205B87" w:rsidRDefault="00205B87" w:rsidP="00205B87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217EA">
              <w:rPr>
                <w:rFonts w:ascii="Angsana New" w:hAnsi="Angsana New"/>
                <w:b/>
                <w:bCs/>
                <w:sz w:val="30"/>
                <w:szCs w:val="30"/>
              </w:rPr>
              <w:t>43,592</w:t>
            </w:r>
          </w:p>
        </w:tc>
        <w:tc>
          <w:tcPr>
            <w:tcW w:w="270" w:type="dxa"/>
          </w:tcPr>
          <w:p w14:paraId="6C3CD92A" w14:textId="77777777" w:rsidR="00205B87" w:rsidRPr="001E54B0" w:rsidRDefault="00205B87" w:rsidP="00205B8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640422" w14:textId="6D13BA2B" w:rsidR="00205B87" w:rsidRPr="00500F74" w:rsidRDefault="00205B87" w:rsidP="00205B8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160,669</w:t>
            </w:r>
          </w:p>
        </w:tc>
        <w:tc>
          <w:tcPr>
            <w:tcW w:w="270" w:type="dxa"/>
          </w:tcPr>
          <w:p w14:paraId="18FF9180" w14:textId="77777777" w:rsidR="00205B87" w:rsidRPr="001E54B0" w:rsidRDefault="00205B87" w:rsidP="00205B87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7DACCD" w14:textId="62181E08" w:rsidR="00205B87" w:rsidRDefault="006217EA" w:rsidP="00205B87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16,083</w:t>
            </w:r>
          </w:p>
        </w:tc>
        <w:tc>
          <w:tcPr>
            <w:tcW w:w="270" w:type="dxa"/>
          </w:tcPr>
          <w:p w14:paraId="335AEB06" w14:textId="77777777" w:rsidR="00205B87" w:rsidRPr="001E54B0" w:rsidRDefault="00205B87" w:rsidP="00205B87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F701A6" w14:textId="76DE939B" w:rsidR="00205B87" w:rsidRPr="00500F74" w:rsidRDefault="00205B87" w:rsidP="00205B87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83,212</w:t>
            </w:r>
          </w:p>
        </w:tc>
        <w:tc>
          <w:tcPr>
            <w:tcW w:w="270" w:type="dxa"/>
          </w:tcPr>
          <w:p w14:paraId="3C07072F" w14:textId="77777777" w:rsidR="00205B87" w:rsidRPr="001E54B0" w:rsidRDefault="00205B87" w:rsidP="00205B87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AB73A8" w14:textId="05E685D0" w:rsidR="00205B87" w:rsidRDefault="00205B87" w:rsidP="00205B87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159,675</w:t>
            </w:r>
          </w:p>
        </w:tc>
        <w:tc>
          <w:tcPr>
            <w:tcW w:w="270" w:type="dxa"/>
          </w:tcPr>
          <w:p w14:paraId="7080EF36" w14:textId="77777777" w:rsidR="00205B87" w:rsidRPr="001E54B0" w:rsidRDefault="00205B87" w:rsidP="00205B87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65DC23" w14:textId="77A82D43" w:rsidR="00205B87" w:rsidRPr="00500F74" w:rsidRDefault="00205B87" w:rsidP="00205B87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0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243,88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09F7CAB5" w14:textId="088BCFEA" w:rsidR="00790546" w:rsidRDefault="0079054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0C1CDB6" w14:textId="5E94B530" w:rsidR="00073EA2" w:rsidRPr="00916CE6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5FD9DAD" w14:textId="77777777" w:rsidR="00073EA2" w:rsidRPr="00790546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</w:p>
    <w:p w14:paraId="5D96D887" w14:textId="77777777" w:rsidR="00073EA2" w:rsidRPr="00B035BC" w:rsidRDefault="00073EA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7EFD9558" w14:textId="77777777" w:rsidR="00492682" w:rsidRPr="00790546" w:rsidRDefault="0049268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CC7FA5" w:rsidRPr="00B035BC" w14:paraId="15CDE6EC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575D28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9DC209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229D2CD" w14:textId="3EF8B6FE" w:rsidR="00CC7FA5" w:rsidRPr="00B035BC" w:rsidRDefault="00790546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6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  <w:r w:rsidR="00536C5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</w:t>
            </w:r>
            <w:r w:rsidRPr="00D446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="00536C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8BBF1" w14:textId="77777777" w:rsidR="00CC7FA5" w:rsidRPr="00B035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EF29B" w14:textId="77777777" w:rsidR="00CC7FA5" w:rsidRPr="00B035BC" w:rsidRDefault="007E4338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B035BC" w14:paraId="720FE9F1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20B192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48EC9A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A9C37B" w14:textId="376655C9" w:rsidR="00CC7FA5" w:rsidRPr="00B035BC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36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4955" w14:textId="77777777" w:rsidR="00CC7FA5" w:rsidRPr="00B035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32144" w14:textId="0A4C81A5" w:rsidR="00CC7FA5" w:rsidRPr="00536C55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6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C7FA5" w:rsidRPr="00B035BC" w14:paraId="256D7F78" w14:textId="77777777" w:rsidTr="00790546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78EC440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B0BB545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61918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9E9" w:rsidRPr="00B035BC" w14:paraId="37C61EA0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74BFD896" w14:textId="77777777" w:rsidR="00B239E9" w:rsidRPr="00B035BC" w:rsidRDefault="00B239E9" w:rsidP="004420B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EE4E2F5" w14:textId="77777777" w:rsidR="00B239E9" w:rsidRPr="00B035BC" w:rsidRDefault="00B239E9" w:rsidP="004420B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2DE3C392" w14:textId="4EB8378E" w:rsidR="00B239E9" w:rsidRPr="00B035BC" w:rsidRDefault="00F04186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1,312,680</w:t>
            </w:r>
          </w:p>
        </w:tc>
        <w:tc>
          <w:tcPr>
            <w:tcW w:w="270" w:type="dxa"/>
          </w:tcPr>
          <w:p w14:paraId="15D2878A" w14:textId="77777777" w:rsidR="00B239E9" w:rsidRPr="00B035BC" w:rsidRDefault="00B239E9" w:rsidP="004420B8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A68842" w14:textId="730807BE" w:rsidR="00B239E9" w:rsidRPr="00B035BC" w:rsidRDefault="009A782C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1,133,391</w:t>
            </w:r>
          </w:p>
        </w:tc>
      </w:tr>
      <w:tr w:rsidR="00536C55" w:rsidRPr="00B035BC" w14:paraId="1E503F53" w14:textId="77777777" w:rsidTr="007905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3CC257D3" w14:textId="2075E2B2" w:rsidR="00536C55" w:rsidRPr="00B035BC" w:rsidRDefault="00EB3449" w:rsidP="00EB344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536C55"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06B0087B" w14:textId="77777777" w:rsidR="00536C55" w:rsidRPr="00B035BC" w:rsidRDefault="00536C55" w:rsidP="00536C5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A420D75" w14:textId="5B9D22D9" w:rsidR="00536C55" w:rsidRPr="00B035BC" w:rsidRDefault="00F04186" w:rsidP="00536C55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12,499</w:t>
            </w:r>
          </w:p>
        </w:tc>
        <w:tc>
          <w:tcPr>
            <w:tcW w:w="270" w:type="dxa"/>
          </w:tcPr>
          <w:p w14:paraId="430B12E0" w14:textId="77777777" w:rsidR="00536C55" w:rsidRPr="00B035BC" w:rsidRDefault="00536C55" w:rsidP="00536C5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DFFF42" w14:textId="3AAC516D" w:rsidR="00536C55" w:rsidRPr="00B035BC" w:rsidRDefault="00536C55" w:rsidP="00536C55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0427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644</w:t>
            </w:r>
          </w:p>
        </w:tc>
      </w:tr>
    </w:tbl>
    <w:p w14:paraId="0FE14397" w14:textId="77777777" w:rsidR="004420B8" w:rsidRPr="00790546" w:rsidRDefault="004420B8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6F8D8" w14:textId="64C41E6D" w:rsidR="0088301C" w:rsidRDefault="004D51BB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35B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14B53B6C" w14:textId="07B55A2E" w:rsidR="0046323B" w:rsidRDefault="00205B8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8815CD1" w14:textId="1DBD825C" w:rsidR="00E666BA" w:rsidRPr="00916CE6" w:rsidRDefault="00E666BA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5D2A912" w14:textId="77777777" w:rsidR="00584601" w:rsidRPr="00DD24DC" w:rsidRDefault="0058460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AD0E01" w14:textId="77777777" w:rsidR="00DD5C89" w:rsidRPr="00DD24DC" w:rsidRDefault="00DD5C89" w:rsidP="00F20B3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FEF695" w14:textId="77777777" w:rsidR="00DD5C89" w:rsidRPr="00DD24DC" w:rsidRDefault="00DD5C89" w:rsidP="00400BF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3FFD03" w14:textId="01B13A0D" w:rsidR="0046323B" w:rsidRPr="0046323B" w:rsidRDefault="00400BF1" w:rsidP="004632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FD89DD" w14:textId="77777777" w:rsidR="00F31030" w:rsidRPr="00790546" w:rsidRDefault="00F31030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497E58" w:rsidRPr="00DD24DC" w14:paraId="4624CC72" w14:textId="77777777" w:rsidTr="00790546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B91150C" w14:textId="2DFE9DB5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A455E35" w14:textId="77777777" w:rsidR="00F31030" w:rsidRDefault="00497E58" w:rsidP="0046323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14:paraId="2D95B225" w14:textId="4A9ED45A" w:rsidR="00497E58" w:rsidRPr="0046323B" w:rsidRDefault="00497E58" w:rsidP="0046323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2DFFE1F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7E58" w:rsidRPr="00DD24DC" w14:paraId="16F722E9" w14:textId="77777777" w:rsidTr="00790546">
        <w:trPr>
          <w:trHeight w:val="800"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0CC3FB72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5E8618FA" w14:textId="77777777" w:rsidR="00497E58" w:rsidRPr="00DD24DC" w:rsidRDefault="00497E58" w:rsidP="009464A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59792116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97E58" w:rsidRPr="00DD24DC" w14:paraId="0485F7D5" w14:textId="77777777" w:rsidTr="00790546">
        <w:trPr>
          <w:trHeight w:val="410"/>
        </w:trPr>
        <w:tc>
          <w:tcPr>
            <w:tcW w:w="2610" w:type="dxa"/>
            <w:vMerge/>
            <w:shd w:val="clear" w:color="auto" w:fill="auto"/>
            <w:vAlign w:val="bottom"/>
          </w:tcPr>
          <w:p w14:paraId="2202F6EC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1112A1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2DC48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E7E31B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003F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8570CD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4454A2D" w14:textId="77777777" w:rsidR="00497E58" w:rsidRPr="00DD24DC" w:rsidRDefault="00497E58" w:rsidP="00AF32C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3B9B28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76BC1C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92EC7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97E58" w:rsidRPr="00DD24DC" w14:paraId="2E4FBE63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69D2C03" w14:textId="77777777" w:rsidR="00497E58" w:rsidRPr="00DD24DC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7727009F" w14:textId="62BDAE2B" w:rsidR="00497E58" w:rsidRPr="00DD24DC" w:rsidRDefault="00497E58" w:rsidP="00497E5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7E58" w:rsidRPr="00DD24DC" w14:paraId="058A754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5E94B93" w14:textId="0842E204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90546" w:rsidRPr="0079054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 w:rsidR="00536C55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1</w:t>
            </w:r>
            <w:r w:rsidR="00790546" w:rsidRPr="0079054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536C55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="00536C55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03E49F1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6CA1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353F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9A19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6A17A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9E85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F30B7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B1D4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6270341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24DC" w14:paraId="314701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2AD4A027" w14:textId="77777777" w:rsidR="00497E58" w:rsidRPr="00DD24DC" w:rsidRDefault="00497E58" w:rsidP="00790546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2E16D94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A8FC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A78FE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08ED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850E4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2500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43FA6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9F23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5FD4B8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24DC" w14:paraId="3FA7BB7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15A4C7" w14:textId="77777777" w:rsidR="00805855" w:rsidRPr="00DD24DC" w:rsidRDefault="00805855" w:rsidP="00805855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C107061" w14:textId="1B1E5345" w:rsidR="00805855" w:rsidRPr="005A4F6F" w:rsidRDefault="005A4F6F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51,232</w:t>
            </w:r>
          </w:p>
        </w:tc>
        <w:tc>
          <w:tcPr>
            <w:tcW w:w="236" w:type="dxa"/>
          </w:tcPr>
          <w:p w14:paraId="3DB3FD0D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FF9DF6" w14:textId="756D4073" w:rsidR="00805855" w:rsidRPr="00DD24DC" w:rsidRDefault="005A4F6F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5BAFB9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711F61" w14:textId="5EE5B452" w:rsidR="00805855" w:rsidRPr="00DD24DC" w:rsidRDefault="005A4F6F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51,232</w:t>
            </w:r>
          </w:p>
        </w:tc>
        <w:tc>
          <w:tcPr>
            <w:tcW w:w="270" w:type="dxa"/>
            <w:vAlign w:val="bottom"/>
          </w:tcPr>
          <w:p w14:paraId="23CD978B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3B7807" w14:textId="7B4E796E" w:rsidR="00805855" w:rsidRPr="00DD24DC" w:rsidRDefault="005A4F6F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7877CB" w14:textId="77777777" w:rsidR="00805855" w:rsidRPr="00DD24DC" w:rsidRDefault="00805855" w:rsidP="008058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59852A8" w14:textId="5AEC388B" w:rsidR="00805855" w:rsidRPr="00DD24DC" w:rsidRDefault="005A4F6F" w:rsidP="008058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51,232</w:t>
            </w:r>
          </w:p>
        </w:tc>
      </w:tr>
      <w:tr w:rsidR="00805855" w:rsidRPr="00DD5C89" w14:paraId="5CC1FE7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3F2EFCD2" w14:textId="77777777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02C3C8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DC3DE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0114A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3FE4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DCA3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BE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1C3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4AAC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587909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5C89" w14:paraId="089EE001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0CB1A732" w14:textId="61C4BFFD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36C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2C54110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EDC6A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FAAD4B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6E777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ABC89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BACC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DF495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51D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7F8A356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855" w:rsidRPr="00DD5C89" w14:paraId="2E9E089D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1D92456E" w14:textId="77777777" w:rsidR="00805855" w:rsidRPr="009464A6" w:rsidRDefault="00805855" w:rsidP="00805855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7A74EF1B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5D14C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B3F6E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D2B51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73796C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60A83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CE1B1B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2BAA4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35EF0BA2" w14:textId="77777777" w:rsidR="00805855" w:rsidRPr="00DD5C89" w:rsidRDefault="00805855" w:rsidP="0080585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C55" w:rsidRPr="00DD5C89" w14:paraId="6BFE5350" w14:textId="77777777" w:rsidTr="00790546">
        <w:trPr>
          <w:trHeight w:val="261"/>
        </w:trPr>
        <w:tc>
          <w:tcPr>
            <w:tcW w:w="2610" w:type="dxa"/>
            <w:shd w:val="clear" w:color="auto" w:fill="auto"/>
          </w:tcPr>
          <w:p w14:paraId="7FBD42CD" w14:textId="77777777" w:rsidR="00536C55" w:rsidRPr="009464A6" w:rsidRDefault="00536C55" w:rsidP="00536C55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3B18A3AE" w14:textId="0A2ED4A1" w:rsidR="00536C55" w:rsidRPr="00DD5C89" w:rsidRDefault="00536C55" w:rsidP="00536C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36" w:type="dxa"/>
          </w:tcPr>
          <w:p w14:paraId="3B4C276C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913292" w14:textId="419FE5D3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4E112A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53120" w14:textId="2E40B87A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70" w:type="dxa"/>
            <w:vAlign w:val="bottom"/>
          </w:tcPr>
          <w:p w14:paraId="166A93A9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AF779D" w14:textId="03F1FE96" w:rsidR="00536C55" w:rsidRPr="00DD5C89" w:rsidRDefault="00536C55" w:rsidP="00536C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8C84E0" w14:textId="77777777" w:rsidR="00536C55" w:rsidRPr="00DD5C89" w:rsidRDefault="00536C55" w:rsidP="00536C5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0D239C1" w14:textId="75C060EF" w:rsidR="00536C55" w:rsidRPr="00DD5C89" w:rsidRDefault="00536C55" w:rsidP="00536C5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</w:tr>
    </w:tbl>
    <w:p w14:paraId="5CBCA540" w14:textId="283EADBD" w:rsidR="00B035BC" w:rsidRDefault="00B035B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E635391" w14:textId="77777777" w:rsidR="00DD24DC" w:rsidRPr="00CE60A6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2D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</w:t>
      </w:r>
      <w:r w:rsidRPr="00CE60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เสี่ยงด้านเครดิต</w:t>
      </w:r>
    </w:p>
    <w:p w14:paraId="7389D882" w14:textId="77777777" w:rsidR="00DD24DC" w:rsidRPr="00CE60A6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A43F6BB" w14:textId="77777777" w:rsidR="00DD24DC" w:rsidRPr="00CE60A6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CE60A6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C5D0F04" w14:textId="77777777" w:rsidR="00DD24DC" w:rsidRPr="00CE60A6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69"/>
        <w:gridCol w:w="181"/>
        <w:gridCol w:w="1260"/>
        <w:gridCol w:w="180"/>
        <w:gridCol w:w="1260"/>
      </w:tblGrid>
      <w:tr w:rsidR="00DD24DC" w:rsidRPr="00CE60A6" w14:paraId="39F2A674" w14:textId="77777777" w:rsidTr="00E920A4">
        <w:trPr>
          <w:cantSplit/>
          <w:tblHeader/>
        </w:trPr>
        <w:tc>
          <w:tcPr>
            <w:tcW w:w="5220" w:type="dxa"/>
            <w:vAlign w:val="bottom"/>
          </w:tcPr>
          <w:p w14:paraId="4915F74D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BD1FB5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747661AE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CE60A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7C8E44DF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F5182B" w14:textId="209B2F0D" w:rsidR="00DD24DC" w:rsidRPr="00CE60A6" w:rsidRDefault="00140D06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DD24DC" w:rsidRPr="00CE60A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811C1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DAD1EE2" w14:textId="77777777" w:rsidR="00DD24DC" w:rsidRPr="00CE60A6" w:rsidRDefault="00DD24DC" w:rsidP="00610B3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86A848" w14:textId="6A72C31B" w:rsidR="00DD24DC" w:rsidRPr="00140D06" w:rsidRDefault="00DD24DC" w:rsidP="00610B3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9A782C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140D06" w:rsidRPr="009A782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DD24DC" w:rsidRPr="00CE60A6" w14:paraId="721CDCBE" w14:textId="77777777" w:rsidTr="00E920A4">
        <w:trPr>
          <w:cantSplit/>
          <w:tblHeader/>
        </w:trPr>
        <w:tc>
          <w:tcPr>
            <w:tcW w:w="5220" w:type="dxa"/>
            <w:vAlign w:val="bottom"/>
            <w:hideMark/>
          </w:tcPr>
          <w:p w14:paraId="2CE870E1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6C3F3F2D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5167A093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F8811BB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DD24DC" w:rsidRPr="00CE60A6" w14:paraId="1C699AD9" w14:textId="77777777" w:rsidTr="00E920A4">
        <w:trPr>
          <w:cantSplit/>
        </w:trPr>
        <w:tc>
          <w:tcPr>
            <w:tcW w:w="5220" w:type="dxa"/>
          </w:tcPr>
          <w:p w14:paraId="584D4C80" w14:textId="77777777" w:rsidR="00DD24DC" w:rsidRPr="00CE60A6" w:rsidRDefault="00DD24DC" w:rsidP="00610B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</w:tcPr>
          <w:p w14:paraId="287C9E7F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FD9395D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7A8CB6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74F97D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DBF2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00C8779F" w14:textId="77777777" w:rsidTr="00E920A4">
        <w:trPr>
          <w:cantSplit/>
        </w:trPr>
        <w:tc>
          <w:tcPr>
            <w:tcW w:w="5220" w:type="dxa"/>
          </w:tcPr>
          <w:p w14:paraId="1A6638B2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9" w:type="dxa"/>
          </w:tcPr>
          <w:p w14:paraId="5E99D18A" w14:textId="6888B22D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E0882E8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92EE13" w14:textId="7C52F383" w:rsidR="00DB0630" w:rsidRPr="00CE60A6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93,700</w:t>
            </w:r>
          </w:p>
        </w:tc>
        <w:tc>
          <w:tcPr>
            <w:tcW w:w="180" w:type="dxa"/>
          </w:tcPr>
          <w:p w14:paraId="1AC4290B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67522D" w14:textId="2E767C5A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98,425</w:t>
            </w:r>
          </w:p>
        </w:tc>
      </w:tr>
      <w:tr w:rsidR="00DB0630" w:rsidRPr="00CE60A6" w14:paraId="1A5C46C0" w14:textId="77777777" w:rsidTr="00F31030">
        <w:trPr>
          <w:cantSplit/>
          <w:trHeight w:hRule="exact" w:val="389"/>
        </w:trPr>
        <w:tc>
          <w:tcPr>
            <w:tcW w:w="5220" w:type="dxa"/>
          </w:tcPr>
          <w:p w14:paraId="25A1B833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824412A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1E4B5EC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23EFCF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B3A035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5DA16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30" w:rsidRPr="00CE60A6" w14:paraId="1E6E844E" w14:textId="77777777" w:rsidTr="00E920A4">
        <w:trPr>
          <w:cantSplit/>
        </w:trPr>
        <w:tc>
          <w:tcPr>
            <w:tcW w:w="5220" w:type="dxa"/>
          </w:tcPr>
          <w:p w14:paraId="6112F589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1169" w:type="dxa"/>
          </w:tcPr>
          <w:p w14:paraId="2F62750B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F30EC87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EE676" w14:textId="77777777" w:rsidR="00DB0630" w:rsidRPr="00DB0630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0C1A9A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568B4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52AD6BC6" w14:textId="77777777" w:rsidTr="00E920A4">
        <w:trPr>
          <w:cantSplit/>
        </w:trPr>
        <w:tc>
          <w:tcPr>
            <w:tcW w:w="5220" w:type="dxa"/>
            <w:hideMark/>
          </w:tcPr>
          <w:p w14:paraId="10D65FAF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9" w:type="dxa"/>
          </w:tcPr>
          <w:p w14:paraId="0B216AA9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C057DB5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B457F5" w14:textId="7FE24B48" w:rsidR="00DB0630" w:rsidRPr="00CE60A6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1,056,768</w:t>
            </w:r>
          </w:p>
        </w:tc>
        <w:tc>
          <w:tcPr>
            <w:tcW w:w="180" w:type="dxa"/>
          </w:tcPr>
          <w:p w14:paraId="369F0541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9971BF" w14:textId="2DF72FA6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898,216</w:t>
            </w:r>
          </w:p>
        </w:tc>
      </w:tr>
      <w:tr w:rsidR="00DB0630" w:rsidRPr="00CE60A6" w14:paraId="14FAA450" w14:textId="77777777" w:rsidTr="00E920A4">
        <w:trPr>
          <w:cantSplit/>
        </w:trPr>
        <w:tc>
          <w:tcPr>
            <w:tcW w:w="5220" w:type="dxa"/>
            <w:hideMark/>
          </w:tcPr>
          <w:p w14:paraId="620C7E64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9" w:type="dxa"/>
          </w:tcPr>
          <w:p w14:paraId="1459BF03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2019328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740CC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FD8EB9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594D62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32FD" w:rsidRPr="00CE60A6" w14:paraId="57D777FC" w14:textId="77777777" w:rsidTr="00E920A4">
        <w:trPr>
          <w:cantSplit/>
        </w:trPr>
        <w:tc>
          <w:tcPr>
            <w:tcW w:w="5220" w:type="dxa"/>
          </w:tcPr>
          <w:p w14:paraId="74FB5420" w14:textId="5ECE1BED" w:rsidR="002132FD" w:rsidRPr="002132FD" w:rsidRDefault="002132FD" w:rsidP="002132F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169" w:type="dxa"/>
          </w:tcPr>
          <w:p w14:paraId="68D7530C" w14:textId="77777777" w:rsidR="002132FD" w:rsidRPr="00CE60A6" w:rsidRDefault="002132FD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99E447" w14:textId="77777777" w:rsidR="002132FD" w:rsidRPr="00CE60A6" w:rsidRDefault="002132FD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7475E" w14:textId="44161684" w:rsidR="002132FD" w:rsidRPr="00CE60A6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162,201</w:t>
            </w:r>
          </w:p>
        </w:tc>
        <w:tc>
          <w:tcPr>
            <w:tcW w:w="180" w:type="dxa"/>
          </w:tcPr>
          <w:p w14:paraId="3ED9B73E" w14:textId="77777777" w:rsidR="002132FD" w:rsidRPr="00CE60A6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57940C" w14:textId="2C40BFB4" w:rsidR="002132FD" w:rsidRPr="00CE60A6" w:rsidRDefault="002132FD" w:rsidP="002132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136,729</w:t>
            </w:r>
          </w:p>
        </w:tc>
      </w:tr>
      <w:tr w:rsidR="00DB0630" w:rsidRPr="00CE60A6" w14:paraId="458DD003" w14:textId="77777777" w:rsidTr="00E920A4">
        <w:trPr>
          <w:cantSplit/>
        </w:trPr>
        <w:tc>
          <w:tcPr>
            <w:tcW w:w="5220" w:type="dxa"/>
            <w:hideMark/>
          </w:tcPr>
          <w:p w14:paraId="6E7E4057" w14:textId="427625BC" w:rsidR="00DB0630" w:rsidRPr="00CE60A6" w:rsidRDefault="00DB0630" w:rsidP="002132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32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9A7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B3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A7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169" w:type="dxa"/>
          </w:tcPr>
          <w:p w14:paraId="7C773B0B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5211581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4296C1" w14:textId="7D1A146D" w:rsidR="00805855" w:rsidRPr="00CE60A6" w:rsidRDefault="007A241F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529E6059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E3284D" w14:textId="036DDE79" w:rsidR="009A782C" w:rsidRPr="001A45A0" w:rsidRDefault="009A782C" w:rsidP="001A45A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5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DB0630" w:rsidRPr="00CE60A6" w14:paraId="57E3C9BC" w14:textId="77777777" w:rsidTr="00E920A4">
        <w:trPr>
          <w:cantSplit/>
        </w:trPr>
        <w:tc>
          <w:tcPr>
            <w:tcW w:w="5220" w:type="dxa"/>
          </w:tcPr>
          <w:p w14:paraId="6C71EC36" w14:textId="77777777" w:rsidR="00DB0630" w:rsidRPr="00CE60A6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7FCDC0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7051B96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0255B" w14:textId="59DE538E" w:rsidR="00DB0630" w:rsidRPr="00DB0630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1,218,9</w:t>
            </w:r>
            <w:r w:rsidR="007A2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02A5E210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E36A9" w14:textId="3669C8C2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1,034,966</w:t>
            </w:r>
          </w:p>
        </w:tc>
      </w:tr>
      <w:tr w:rsidR="00DB0630" w:rsidRPr="00CE60A6" w14:paraId="52004A48" w14:textId="77777777" w:rsidTr="00E920A4">
        <w:trPr>
          <w:cantSplit/>
        </w:trPr>
        <w:tc>
          <w:tcPr>
            <w:tcW w:w="5220" w:type="dxa"/>
            <w:hideMark/>
          </w:tcPr>
          <w:p w14:paraId="58BF280F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38709D78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355CC26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5B98E" w14:textId="5D5A9D23" w:rsidR="00DB0630" w:rsidRPr="00DB0630" w:rsidRDefault="002132FD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1,312,6</w:t>
            </w:r>
            <w:r w:rsidR="007A2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2E2C37B5" w14:textId="77777777" w:rsidR="00DB0630" w:rsidRPr="00CE60A6" w:rsidRDefault="00DB0630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1DA4A" w14:textId="459C3719" w:rsidR="00DB0630" w:rsidRPr="00CE60A6" w:rsidRDefault="009A782C" w:rsidP="0079054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1,133,391</w:t>
            </w:r>
          </w:p>
        </w:tc>
      </w:tr>
    </w:tbl>
    <w:p w14:paraId="5022A78E" w14:textId="77777777" w:rsidR="00CE145D" w:rsidRPr="00CE60A6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47D6AB45" w14:textId="0D8E44E4" w:rsidR="000A173A" w:rsidRPr="00CE60A6" w:rsidRDefault="00327006" w:rsidP="00CE60A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0A08FC"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</w:t>
      </w:r>
      <w:r w:rsidR="00211A3C"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="000A08FC"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1754651" w14:textId="77777777" w:rsidR="00492682" w:rsidRPr="00CE60A6" w:rsidRDefault="00492682" w:rsidP="00D42AE2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CC7FA5" w:rsidRPr="00CE60A6" w14:paraId="3233DAC3" w14:textId="77777777" w:rsidTr="00BB0E2E">
        <w:tc>
          <w:tcPr>
            <w:tcW w:w="6570" w:type="dxa"/>
            <w:vAlign w:val="bottom"/>
          </w:tcPr>
          <w:p w14:paraId="5B175981" w14:textId="77777777" w:rsidR="00CC7FA5" w:rsidRPr="00CE60A6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1A007" w14:textId="724EDB8F" w:rsidR="00CC7FA5" w:rsidRPr="00CE60A6" w:rsidRDefault="00790546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6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  <w:r w:rsidR="00140D0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</w:t>
            </w:r>
            <w:r w:rsidRPr="00D4460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="00140D06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9F4F12D" w14:textId="77777777" w:rsidR="00CC7FA5" w:rsidRPr="00CE60A6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533DF" w14:textId="77777777" w:rsidR="00CC7FA5" w:rsidRPr="00CE60A6" w:rsidRDefault="007E4338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CE60A6" w14:paraId="1DEF76F2" w14:textId="77777777" w:rsidTr="00BB0E2E">
        <w:tc>
          <w:tcPr>
            <w:tcW w:w="6570" w:type="dxa"/>
            <w:vAlign w:val="bottom"/>
          </w:tcPr>
          <w:p w14:paraId="0A5C4249" w14:textId="77777777" w:rsidR="00CC7FA5" w:rsidRPr="00CE60A6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79D06" w14:textId="6FD7CF08" w:rsidR="00CC7FA5" w:rsidRPr="00CE60A6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40D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FFB2FD" w14:textId="77777777" w:rsidR="00CC7FA5" w:rsidRPr="00CE60A6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27C82" w14:textId="1FC27556" w:rsidR="00CC7FA5" w:rsidRPr="00CE60A6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0D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C7FA5" w:rsidRPr="00CE60A6" w14:paraId="6E044E07" w14:textId="77777777" w:rsidTr="00BB0E2E">
        <w:tc>
          <w:tcPr>
            <w:tcW w:w="6570" w:type="dxa"/>
            <w:vAlign w:val="bottom"/>
          </w:tcPr>
          <w:p w14:paraId="06B2F52A" w14:textId="77777777" w:rsidR="00CC7FA5" w:rsidRPr="00CE60A6" w:rsidRDefault="00CC7FA5" w:rsidP="00E920A4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A73F82B" w14:textId="77777777" w:rsidR="00CC7FA5" w:rsidRPr="00CE60A6" w:rsidRDefault="00CC7FA5" w:rsidP="00E920A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CE60A6" w14:paraId="1E6BF202" w14:textId="77777777" w:rsidTr="00BB0E2E">
        <w:tc>
          <w:tcPr>
            <w:tcW w:w="6570" w:type="dxa"/>
          </w:tcPr>
          <w:p w14:paraId="36325C87" w14:textId="77777777" w:rsidR="00CC7FA5" w:rsidRPr="00CE60A6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451475CB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F7C2EA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FD6081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FA5" w:rsidRPr="00CE60A6" w14:paraId="438BB404" w14:textId="77777777" w:rsidTr="00BB0E2E">
        <w:tc>
          <w:tcPr>
            <w:tcW w:w="6570" w:type="dxa"/>
          </w:tcPr>
          <w:p w14:paraId="2E2FF298" w14:textId="77777777" w:rsidR="00CC7FA5" w:rsidRPr="00CE60A6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007A9015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62774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548554" w14:textId="77777777" w:rsidR="00CC7FA5" w:rsidRPr="00CE60A6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CE60A6" w14:paraId="377C44E8" w14:textId="77777777" w:rsidTr="00BB0E2E">
        <w:tc>
          <w:tcPr>
            <w:tcW w:w="6570" w:type="dxa"/>
          </w:tcPr>
          <w:p w14:paraId="6185E8C0" w14:textId="3A35B022" w:rsidR="005853DF" w:rsidRPr="00CE60A6" w:rsidRDefault="005853DF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3EEBC8" w14:textId="07772489" w:rsidR="005853DF" w:rsidRPr="00CE60A6" w:rsidRDefault="00DE1FFC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11,859</w:t>
            </w:r>
          </w:p>
        </w:tc>
        <w:tc>
          <w:tcPr>
            <w:tcW w:w="270" w:type="dxa"/>
          </w:tcPr>
          <w:p w14:paraId="2DE85649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43074F" w14:textId="34F6443D" w:rsidR="005853DF" w:rsidRPr="00CE60A6" w:rsidRDefault="00140D06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9,432</w:t>
            </w:r>
          </w:p>
        </w:tc>
      </w:tr>
      <w:tr w:rsidR="00CC7FA5" w:rsidRPr="00CE60A6" w14:paraId="52D31711" w14:textId="77777777" w:rsidTr="00BB0E2E">
        <w:trPr>
          <w:trHeight w:hRule="exact" w:val="419"/>
        </w:trPr>
        <w:tc>
          <w:tcPr>
            <w:tcW w:w="6570" w:type="dxa"/>
          </w:tcPr>
          <w:p w14:paraId="356C3EA4" w14:textId="77777777" w:rsidR="00CC7FA5" w:rsidRPr="00CE60A6" w:rsidRDefault="00CC7FA5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4ABE290" w14:textId="77777777" w:rsidR="00CC7FA5" w:rsidRPr="00CE60A6" w:rsidRDefault="00CC7FA5" w:rsidP="00E920A4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F5EA5" w14:textId="77777777" w:rsidR="00CC7FA5" w:rsidRPr="00CE60A6" w:rsidRDefault="00CC7FA5" w:rsidP="00E920A4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7E997C" w14:textId="77777777" w:rsidR="00CC7FA5" w:rsidRPr="00CE60A6" w:rsidRDefault="00CC7FA5" w:rsidP="00E920A4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FA5" w:rsidRPr="00CE60A6" w14:paraId="2F1E2A48" w14:textId="77777777" w:rsidTr="00BB0E2E">
        <w:tc>
          <w:tcPr>
            <w:tcW w:w="6570" w:type="dxa"/>
          </w:tcPr>
          <w:p w14:paraId="0728CC08" w14:textId="77777777" w:rsidR="00CC7FA5" w:rsidRPr="00CE60A6" w:rsidRDefault="00CC7FA5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4328151D" w14:textId="77777777" w:rsidR="00CC7FA5" w:rsidRPr="00CE60A6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BEDAF0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22E7B" w14:textId="77777777" w:rsidR="00CC7FA5" w:rsidRPr="00CE60A6" w:rsidRDefault="00CC7FA5" w:rsidP="00E920A4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CE60A6" w14:paraId="380877CA" w14:textId="77777777" w:rsidTr="00BB0E2E">
        <w:tc>
          <w:tcPr>
            <w:tcW w:w="6570" w:type="dxa"/>
          </w:tcPr>
          <w:p w14:paraId="3348E0E7" w14:textId="40A3184A" w:rsidR="00DB0630" w:rsidRPr="00E752C2" w:rsidRDefault="005853DF" w:rsidP="00E752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0DE8C21B" w14:textId="346859F9" w:rsidR="00DB0630" w:rsidRPr="00DB0630" w:rsidRDefault="00DB0630" w:rsidP="00DB0630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6B4486" w14:textId="77777777" w:rsidR="005853DF" w:rsidRPr="00DB0630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30A3CA" w14:textId="4A458D07" w:rsidR="00DB0630" w:rsidRPr="00DB0630" w:rsidRDefault="00DB0630" w:rsidP="00E752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0E2E" w:rsidRPr="00CE60A6" w14:paraId="61D7A3AD" w14:textId="4A9F7815" w:rsidTr="00BB0E2E">
        <w:tc>
          <w:tcPr>
            <w:tcW w:w="6570" w:type="dxa"/>
          </w:tcPr>
          <w:p w14:paraId="709F2584" w14:textId="21E18D04" w:rsidR="00BB0E2E" w:rsidRPr="00CE60A6" w:rsidRDefault="00BB0E2E" w:rsidP="00140D0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246F394F" w14:textId="78FD2671" w:rsidR="00BB0E2E" w:rsidRPr="00DB0630" w:rsidRDefault="00BB0E2E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4,124,048</w:t>
            </w:r>
          </w:p>
        </w:tc>
        <w:tc>
          <w:tcPr>
            <w:tcW w:w="270" w:type="dxa"/>
          </w:tcPr>
          <w:p w14:paraId="59F64505" w14:textId="77777777" w:rsidR="00BB0E2E" w:rsidRPr="00DB0630" w:rsidRDefault="00BB0E2E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C2A8EE" w14:textId="2A7609B1" w:rsidR="00BB0E2E" w:rsidRDefault="00BB0E2E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3,779,220</w:t>
            </w:r>
          </w:p>
        </w:tc>
      </w:tr>
      <w:tr w:rsidR="00140D06" w:rsidRPr="00CE60A6" w14:paraId="55471FEA" w14:textId="77777777" w:rsidTr="00BB0E2E">
        <w:tc>
          <w:tcPr>
            <w:tcW w:w="6570" w:type="dxa"/>
          </w:tcPr>
          <w:p w14:paraId="2254C3B8" w14:textId="3182F359" w:rsidR="00140D06" w:rsidRPr="00CE60A6" w:rsidRDefault="00140D06" w:rsidP="00140D0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302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30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0B30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หนึ่งปีแต่ไม่เกินห้าปี</w:t>
            </w:r>
          </w:p>
        </w:tc>
        <w:tc>
          <w:tcPr>
            <w:tcW w:w="1260" w:type="dxa"/>
          </w:tcPr>
          <w:p w14:paraId="28E53B84" w14:textId="4C5E28BA" w:rsidR="00140D06" w:rsidRPr="00DB0630" w:rsidRDefault="00DE1FFC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117,160</w:t>
            </w:r>
          </w:p>
        </w:tc>
        <w:tc>
          <w:tcPr>
            <w:tcW w:w="270" w:type="dxa"/>
          </w:tcPr>
          <w:p w14:paraId="7D291057" w14:textId="77777777" w:rsidR="00140D06" w:rsidRPr="00DB0630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64CE32" w14:textId="2920B025" w:rsidR="00140D06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D06" w:rsidRPr="00CE60A6" w14:paraId="29B9913B" w14:textId="77777777" w:rsidTr="00BB0E2E">
        <w:tc>
          <w:tcPr>
            <w:tcW w:w="6570" w:type="dxa"/>
          </w:tcPr>
          <w:p w14:paraId="37E86084" w14:textId="77777777" w:rsidR="00140D06" w:rsidRPr="00CE60A6" w:rsidRDefault="00140D06" w:rsidP="00140D0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B8383" w14:textId="23272B31" w:rsidR="00140D06" w:rsidRPr="00CE60A6" w:rsidRDefault="00DE1FFC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270" w:type="dxa"/>
          </w:tcPr>
          <w:p w14:paraId="62813771" w14:textId="77777777" w:rsidR="00140D06" w:rsidRPr="00CE60A6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8D7C0" w14:textId="64D7E56F" w:rsidR="00140D06" w:rsidRPr="00CE60A6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140D06" w:rsidRPr="00CE60A6" w14:paraId="70765271" w14:textId="77777777" w:rsidTr="00BB0E2E">
        <w:tc>
          <w:tcPr>
            <w:tcW w:w="6570" w:type="dxa"/>
          </w:tcPr>
          <w:p w14:paraId="4F054BEA" w14:textId="77777777" w:rsidR="00140D06" w:rsidRPr="00CE60A6" w:rsidRDefault="00140D06" w:rsidP="00140D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E34CA" w14:textId="387A1A53" w:rsidR="00DE1FFC" w:rsidRPr="00CE60A6" w:rsidRDefault="00DE1FFC" w:rsidP="00DE1FF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4,263,708</w:t>
            </w:r>
          </w:p>
        </w:tc>
        <w:tc>
          <w:tcPr>
            <w:tcW w:w="270" w:type="dxa"/>
          </w:tcPr>
          <w:p w14:paraId="027BE8A0" w14:textId="77777777" w:rsidR="00140D06" w:rsidRPr="00CE60A6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8014A" w14:textId="3FDC2BC7" w:rsidR="00140D06" w:rsidRPr="00CE60A6" w:rsidRDefault="00140D06" w:rsidP="00140D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3,801,720</w:t>
            </w:r>
          </w:p>
        </w:tc>
      </w:tr>
    </w:tbl>
    <w:p w14:paraId="10325F0A" w14:textId="1FD7940D" w:rsidR="00E752C2" w:rsidRDefault="00E752C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263D06A" w14:textId="77777777" w:rsidR="00205B87" w:rsidRDefault="00205B87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45B2BD" w14:textId="5351562D" w:rsidR="004963E2" w:rsidRPr="00CE60A6" w:rsidRDefault="004963E2" w:rsidP="00D42AE2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13038B65" w14:textId="77777777" w:rsidR="000B302D" w:rsidRPr="000B302D" w:rsidRDefault="000B302D" w:rsidP="000B302D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0A076295" w14:textId="141B715B" w:rsidR="000B302D" w:rsidRDefault="004963E2" w:rsidP="0069772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0546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C457E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="00C457E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C457EC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E57E35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ค้ำประกันบริษัทต่อการไฟฟ้านครหลวงและการไฟฟ้าส่วนภูมิภาค รวมเป็นจำนวนเงิ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นทั้งสิ้น</w:t>
      </w:r>
      <w:r w:rsidR="00805855" w:rsidRPr="00DE1FF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051E64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EF76BE" w:rsidRPr="00DE1FFC">
        <w:rPr>
          <w:rFonts w:asciiTheme="majorBidi" w:hAnsiTheme="majorBidi" w:cstheme="majorBidi"/>
          <w:sz w:val="30"/>
          <w:szCs w:val="30"/>
        </w:rPr>
        <w:t xml:space="preserve"> 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ล้าน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บาท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(31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="0060188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C457EC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BD86661" w14:textId="77777777" w:rsidR="00051E64" w:rsidRPr="00697726" w:rsidRDefault="00051E64" w:rsidP="0069772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C082A9" w14:textId="77777777" w:rsidR="009815B7" w:rsidRPr="00CE60A6" w:rsidRDefault="009815B7" w:rsidP="00D42AE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30617552" w14:textId="77777777" w:rsidR="003977A0" w:rsidRPr="00CE60A6" w:rsidRDefault="003977A0" w:rsidP="00D42AE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EA23B" w14:textId="042DB72D" w:rsidR="00DC0F8E" w:rsidRPr="00CE60A6" w:rsidRDefault="00DC0F8E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57EC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C457E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="00C457E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C457EC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C457EC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CE60A6">
        <w:rPr>
          <w:rFonts w:asciiTheme="majorBidi" w:hAnsiTheme="majorBidi" w:cstheme="majorBidi"/>
          <w:sz w:val="30"/>
          <w:szCs w:val="30"/>
          <w:cs/>
        </w:rPr>
        <w:t>แล้ว</w:t>
      </w:r>
      <w:r w:rsidR="00645F64" w:rsidRPr="00CE60A6">
        <w:rPr>
          <w:rFonts w:asciiTheme="majorBidi" w:hAnsiTheme="majorBidi" w:cstheme="majorBidi"/>
          <w:sz w:val="30"/>
          <w:szCs w:val="30"/>
          <w:cs/>
        </w:rPr>
        <w:t>เพื่อซื้ออลูมิเนียมใน</w:t>
      </w:r>
      <w:r w:rsidR="00786BFE" w:rsidRPr="00DE1FFC">
        <w:rPr>
          <w:rFonts w:asciiTheme="majorBidi" w:hAnsiTheme="majorBidi" w:cstheme="majorBidi"/>
          <w:sz w:val="30"/>
          <w:szCs w:val="30"/>
          <w:cs/>
        </w:rPr>
        <w:t>ปริมา</w:t>
      </w:r>
      <w:r w:rsidR="00805855" w:rsidRPr="00DE1FFC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805855" w:rsidRPr="00DE1FFC">
        <w:rPr>
          <w:rFonts w:asciiTheme="majorBidi" w:hAnsiTheme="majorBidi" w:cstheme="majorBidi"/>
          <w:sz w:val="30"/>
          <w:szCs w:val="30"/>
        </w:rPr>
        <w:t>3</w:t>
      </w:r>
      <w:r w:rsidR="00DE1FFC" w:rsidRPr="00DE1FFC">
        <w:rPr>
          <w:rFonts w:asciiTheme="majorBidi" w:hAnsiTheme="majorBidi" w:cstheme="majorBidi"/>
          <w:sz w:val="30"/>
          <w:szCs w:val="30"/>
        </w:rPr>
        <w:t>6,2</w:t>
      </w:r>
      <w:r w:rsidR="00805855" w:rsidRPr="00DE1FFC">
        <w:rPr>
          <w:rFonts w:asciiTheme="majorBidi" w:hAnsiTheme="majorBidi" w:cstheme="majorBidi"/>
          <w:sz w:val="30"/>
          <w:szCs w:val="30"/>
        </w:rPr>
        <w:t>00</w:t>
      </w:r>
      <w:r w:rsidR="00561534" w:rsidRPr="00DE1FF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1752D" w:rsidRPr="00DE1FFC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E33D9C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="00E33D9C" w:rsidRPr="00CE60A6">
        <w:rPr>
          <w:rFonts w:asciiTheme="majorBidi" w:hAnsiTheme="majorBidi" w:cstheme="majorBidi"/>
          <w:sz w:val="30"/>
          <w:szCs w:val="30"/>
        </w:rPr>
        <w:br/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C457EC" w:rsidRPr="00C457EC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40,100 </w:t>
      </w:r>
      <w:r w:rsidR="00C457EC"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F636D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โดยมี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ราคา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ตามที่กำหนด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ไว้ใน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คำ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สั่งซื้อ</w:t>
      </w:r>
      <w:r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41216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7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561C7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i/>
          <w:iCs/>
          <w:sz w:val="30"/>
          <w:szCs w:val="30"/>
          <w:cs/>
        </w:rPr>
        <w:t>ราคาตามที่กำหนด</w:t>
      </w:r>
      <w:r w:rsidR="00C838BA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ไว้ในคำสั่งซื้อ)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C838BA"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</w:t>
      </w:r>
      <w:r w:rsidRPr="00660134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="00C838BA" w:rsidRPr="00660134">
        <w:rPr>
          <w:rFonts w:asciiTheme="majorBidi" w:hAnsiTheme="majorBidi" w:cstheme="majorBidi"/>
          <w:spacing w:val="-2"/>
          <w:sz w:val="30"/>
          <w:szCs w:val="30"/>
          <w:cs/>
        </w:rPr>
        <w:t>มอบ</w:t>
      </w:r>
      <w:r w:rsidR="0046323B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ภายใน</w:t>
      </w:r>
      <w:r w:rsidR="00500764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="00101CD7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101CD7" w:rsidRPr="0066013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ถึงปี </w:t>
      </w:r>
      <w:r w:rsidR="00B24F46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="00C457EC" w:rsidRPr="0066013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B2175C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E41216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660134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4</w:t>
      </w:r>
      <w:r w:rsidR="00FB5031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51E64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ภายในปี </w:t>
      </w:r>
      <w:r w:rsidR="00FB5031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6675B"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4 </w:t>
      </w:r>
      <w:r w:rsidR="00F6675B"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="00F6675B"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2565</w:t>
      </w:r>
      <w:r w:rsidR="00CA3764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69028A4C" w14:textId="77777777" w:rsidR="006C28AA" w:rsidRPr="00CE60A6" w:rsidRDefault="006C28AA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0CC4A4" w14:textId="3D18331B" w:rsidR="0046323B" w:rsidRPr="00916CE6" w:rsidRDefault="0046323B" w:rsidP="0046323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FE078BD" w14:textId="77777777" w:rsidR="0046323B" w:rsidRPr="00790546" w:rsidRDefault="0046323B" w:rsidP="004632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68373" w14:textId="23D678D9" w:rsidR="00F17FAE" w:rsidRPr="009715E6" w:rsidRDefault="00F17FAE" w:rsidP="00F17FAE">
      <w:pPr>
        <w:spacing w:line="240" w:lineRule="auto"/>
        <w:ind w:left="55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ในการประชุม</w:t>
      </w:r>
      <w:r w:rsidR="00205B87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สามัญผู้ถือหุ้น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ของบริษัท เมื่อวันที่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25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เมษายน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2565 </w:t>
      </w:r>
      <w:r w:rsidR="00205B87">
        <w:rPr>
          <w:rFonts w:ascii="Angsana New" w:hAnsi="Angsana New" w:hint="cs"/>
          <w:spacing w:val="-2"/>
          <w:sz w:val="30"/>
          <w:szCs w:val="30"/>
          <w:cs/>
          <w:lang w:val="en-US"/>
        </w:rPr>
        <w:t>ผู้ถือหุ้น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มีมติอนุมัติการจัดสรรเงินกำไรเป็น</w:t>
      </w:r>
      <w:r w:rsidR="00205B87">
        <w:rPr>
          <w:rFonts w:ascii="Angsana New" w:hAnsi="Angsana New"/>
          <w:spacing w:val="-2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เงินปันผลในอัตราหุ้นละ </w:t>
      </w:r>
      <w:r>
        <w:rPr>
          <w:rFonts w:ascii="Angsana New" w:hAnsi="Angsana New"/>
          <w:spacing w:val="-2"/>
          <w:sz w:val="30"/>
          <w:szCs w:val="30"/>
          <w:lang w:val="en-US"/>
        </w:rPr>
        <w:t>10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จำนวนเงินทั้งสิ้น </w:t>
      </w:r>
      <w:r>
        <w:rPr>
          <w:rFonts w:ascii="Angsana New" w:hAnsi="Angsana New"/>
          <w:spacing w:val="-2"/>
          <w:sz w:val="30"/>
          <w:szCs w:val="30"/>
          <w:lang w:val="en-US"/>
        </w:rPr>
        <w:t>432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ล้านบาท ซึ่งจะจ่ายให้แก่ผู้ถือหุ้นในเดือนพฤษภาคม </w:t>
      </w:r>
      <w:r>
        <w:rPr>
          <w:rFonts w:ascii="Angsana New" w:hAnsi="Angsana New"/>
          <w:spacing w:val="-2"/>
          <w:sz w:val="30"/>
          <w:szCs w:val="30"/>
          <w:lang w:val="en-US"/>
        </w:rPr>
        <w:t>2565</w:t>
      </w:r>
    </w:p>
    <w:p w14:paraId="318494C3" w14:textId="1E3DDEE5" w:rsidR="0046323B" w:rsidRDefault="0046323B" w:rsidP="0046323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64BCA94" w14:textId="77777777" w:rsidR="0046323B" w:rsidRPr="00BE5D43" w:rsidRDefault="0046323B" w:rsidP="0046323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74D3441" w14:textId="77777777" w:rsidR="007A5C30" w:rsidRPr="00CE60A6" w:rsidRDefault="007A5C30" w:rsidP="007A5C30">
      <w:pPr>
        <w:spacing w:line="240" w:lineRule="auto"/>
        <w:ind w:left="55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63D0D" w14:textId="77777777" w:rsidR="00792748" w:rsidRPr="00697726" w:rsidRDefault="00792748" w:rsidP="00D42AE2">
      <w:pPr>
        <w:tabs>
          <w:tab w:val="left" w:pos="540"/>
        </w:tabs>
        <w:spacing w:line="240" w:lineRule="auto"/>
        <w:ind w:right="45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sectPr w:rsidR="00792748" w:rsidRPr="00697726" w:rsidSect="0028595F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C5F81" w14:textId="77777777" w:rsidR="002363BD" w:rsidRDefault="002363BD">
      <w:r>
        <w:separator/>
      </w:r>
    </w:p>
  </w:endnote>
  <w:endnote w:type="continuationSeparator" w:id="0">
    <w:p w14:paraId="552D7E9A" w14:textId="77777777" w:rsidR="002363BD" w:rsidRDefault="0023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524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C0C21E" w14:textId="0CE18DEF" w:rsidR="0028595F" w:rsidRDefault="002859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A5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D2A03" w14:textId="77777777" w:rsidR="002363BD" w:rsidRDefault="002363BD">
      <w:r>
        <w:separator/>
      </w:r>
    </w:p>
  </w:footnote>
  <w:footnote w:type="continuationSeparator" w:id="0">
    <w:p w14:paraId="354CF50D" w14:textId="77777777" w:rsidR="002363BD" w:rsidRDefault="00236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D3025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83CAAA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A6B666B" w14:textId="2FE384D3" w:rsidR="007A241F" w:rsidRDefault="007A241F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544CE9F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63BD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2176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038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67A51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2736E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F9432-BD1C-41EC-93CF-8959E9B6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8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Netupsorn Khanchalee</cp:lastModifiedBy>
  <cp:revision>2</cp:revision>
  <cp:lastPrinted>2022-05-03T10:16:00Z</cp:lastPrinted>
  <dcterms:created xsi:type="dcterms:W3CDTF">2022-05-13T10:13:00Z</dcterms:created>
  <dcterms:modified xsi:type="dcterms:W3CDTF">2022-05-13T10:13:00Z</dcterms:modified>
</cp:coreProperties>
</file>