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1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8"/>
        <w:gridCol w:w="7265"/>
      </w:tblGrid>
      <w:tr w:rsidR="00C6276A" w14:paraId="44777C7F" w14:textId="77777777" w:rsidTr="00C6276A">
        <w:tc>
          <w:tcPr>
            <w:tcW w:w="1278" w:type="dxa"/>
          </w:tcPr>
          <w:p w14:paraId="160EED7C" w14:textId="77777777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265" w:type="dxa"/>
          </w:tcPr>
          <w:p w14:paraId="55B9657E" w14:textId="77777777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C6276A" w14:paraId="0EF55371" w14:textId="77777777" w:rsidTr="00C6276A">
        <w:tc>
          <w:tcPr>
            <w:tcW w:w="1278" w:type="dxa"/>
          </w:tcPr>
          <w:p w14:paraId="72724A38" w14:textId="77777777" w:rsidR="00C6276A" w:rsidRPr="00144E97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65" w:type="dxa"/>
          </w:tcPr>
          <w:p w14:paraId="25963829" w14:textId="77777777" w:rsidR="00C6276A" w:rsidRPr="00144E97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276A" w14:paraId="15F66DA8" w14:textId="77777777" w:rsidTr="00C6276A">
        <w:tc>
          <w:tcPr>
            <w:tcW w:w="1278" w:type="dxa"/>
          </w:tcPr>
          <w:p w14:paraId="36EFF94A" w14:textId="3062165F" w:rsidR="00C6276A" w:rsidRP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265" w:type="dxa"/>
          </w:tcPr>
          <w:p w14:paraId="2F3B6DF7" w14:textId="2B4C34B7" w:rsidR="00C6276A" w:rsidRPr="00C6276A" w:rsidRDefault="00C6276A" w:rsidP="00C62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6276A" w14:paraId="5A7C5452" w14:textId="77777777" w:rsidTr="00C6276A">
        <w:tc>
          <w:tcPr>
            <w:tcW w:w="1278" w:type="dxa"/>
          </w:tcPr>
          <w:p w14:paraId="29D9801A" w14:textId="3E00FAE0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265" w:type="dxa"/>
          </w:tcPr>
          <w:p w14:paraId="18143685" w14:textId="70C1EF0D" w:rsidR="00C6276A" w:rsidRP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27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="002A22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ซื้อบริษัทย่อย</w:t>
            </w:r>
          </w:p>
        </w:tc>
      </w:tr>
      <w:tr w:rsidR="00C6276A" w14:paraId="4C6FEA33" w14:textId="77777777" w:rsidTr="00C6276A">
        <w:tc>
          <w:tcPr>
            <w:tcW w:w="1278" w:type="dxa"/>
          </w:tcPr>
          <w:p w14:paraId="6EBBBCFB" w14:textId="46A53E56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7265" w:type="dxa"/>
          </w:tcPr>
          <w:p w14:paraId="334DD84E" w14:textId="2DD61939" w:rsidR="00C6276A" w:rsidRPr="00C6276A" w:rsidRDefault="00C6276A" w:rsidP="00C62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6276A" w14:paraId="1DC32DAC" w14:textId="77777777" w:rsidTr="00C6276A">
        <w:tc>
          <w:tcPr>
            <w:tcW w:w="1278" w:type="dxa"/>
          </w:tcPr>
          <w:p w14:paraId="7C787367" w14:textId="4C5556B6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7265" w:type="dxa"/>
          </w:tcPr>
          <w:p w14:paraId="33F01E32" w14:textId="094E5946" w:rsidR="00C6276A" w:rsidRPr="00C6276A" w:rsidRDefault="00C6276A" w:rsidP="00C62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 w:rsidRPr="00392DF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C6276A" w14:paraId="4B44ED6B" w14:textId="77777777" w:rsidTr="00C6276A">
        <w:tc>
          <w:tcPr>
            <w:tcW w:w="1278" w:type="dxa"/>
          </w:tcPr>
          <w:p w14:paraId="63BBDA3A" w14:textId="00EC6C6C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7265" w:type="dxa"/>
          </w:tcPr>
          <w:p w14:paraId="38AFCC7F" w14:textId="7A6B28A8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 บริษัท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ร่วมและการร่วมค้า</w:t>
            </w:r>
          </w:p>
        </w:tc>
      </w:tr>
      <w:tr w:rsidR="00C6276A" w14:paraId="691E44AB" w14:textId="77777777" w:rsidTr="00C6276A">
        <w:tc>
          <w:tcPr>
            <w:tcW w:w="1278" w:type="dxa"/>
          </w:tcPr>
          <w:p w14:paraId="2E54EE13" w14:textId="090818B8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7265" w:type="dxa"/>
          </w:tcPr>
          <w:p w14:paraId="0B3E1E54" w14:textId="3EB715C0" w:rsidR="00C6276A" w:rsidRPr="00C6276A" w:rsidRDefault="00C6276A" w:rsidP="00C62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และสินทรัพย์สิทธิการเช่า</w:t>
            </w:r>
          </w:p>
        </w:tc>
      </w:tr>
      <w:tr w:rsidR="00C6276A" w14:paraId="7DE31385" w14:textId="77777777" w:rsidTr="00C6276A">
        <w:tc>
          <w:tcPr>
            <w:tcW w:w="1278" w:type="dxa"/>
          </w:tcPr>
          <w:p w14:paraId="493D5140" w14:textId="16A90824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7265" w:type="dxa"/>
          </w:tcPr>
          <w:p w14:paraId="5062EB20" w14:textId="5E9E96E5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สำรองกิจกรรมความรับผิดชอบต่อสังคม</w:t>
            </w:r>
          </w:p>
        </w:tc>
      </w:tr>
      <w:tr w:rsidR="00C6276A" w14:paraId="001C228E" w14:textId="77777777" w:rsidTr="00C6276A">
        <w:tc>
          <w:tcPr>
            <w:tcW w:w="1278" w:type="dxa"/>
          </w:tcPr>
          <w:p w14:paraId="0B70E0E9" w14:textId="6DA9FC05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7265" w:type="dxa"/>
          </w:tcPr>
          <w:p w14:paraId="04710D69" w14:textId="37437562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85313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C6276A" w14:paraId="3A5DECAB" w14:textId="77777777" w:rsidTr="00C6276A">
        <w:tc>
          <w:tcPr>
            <w:tcW w:w="1278" w:type="dxa"/>
          </w:tcPr>
          <w:p w14:paraId="526657E8" w14:textId="2D363115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7265" w:type="dxa"/>
          </w:tcPr>
          <w:p w14:paraId="3B475392" w14:textId="13FDCB47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85313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C6276A" w14:paraId="65DA8A31" w14:textId="77777777" w:rsidTr="00C6276A">
        <w:tc>
          <w:tcPr>
            <w:tcW w:w="1278" w:type="dxa"/>
          </w:tcPr>
          <w:p w14:paraId="404D33CA" w14:textId="6070AA0A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7265" w:type="dxa"/>
          </w:tcPr>
          <w:p w14:paraId="6CC893C9" w14:textId="6321C05E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6276A" w14:paraId="0815FD77" w14:textId="77777777" w:rsidTr="00C6276A">
        <w:tc>
          <w:tcPr>
            <w:tcW w:w="1278" w:type="dxa"/>
          </w:tcPr>
          <w:p w14:paraId="0BF46387" w14:textId="502618BA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7265" w:type="dxa"/>
          </w:tcPr>
          <w:p w14:paraId="399AF0D5" w14:textId="6B9B6AFF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85313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6276A" w14:paraId="4E213BFF" w14:textId="77777777" w:rsidTr="00C6276A">
        <w:tc>
          <w:tcPr>
            <w:tcW w:w="1278" w:type="dxa"/>
          </w:tcPr>
          <w:p w14:paraId="4EA968CA" w14:textId="6524EDC9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7265" w:type="dxa"/>
          </w:tcPr>
          <w:p w14:paraId="5425EDD1" w14:textId="68876F1F" w:rsidR="00C6276A" w:rsidRPr="00C6276A" w:rsidRDefault="00C6276A" w:rsidP="00C62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0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6276A" w14:paraId="36380BB5" w14:textId="77777777" w:rsidTr="00C6276A">
        <w:tc>
          <w:tcPr>
            <w:tcW w:w="1278" w:type="dxa"/>
          </w:tcPr>
          <w:p w14:paraId="6C079401" w14:textId="77777777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265" w:type="dxa"/>
          </w:tcPr>
          <w:p w14:paraId="79C5D98E" w14:textId="77777777" w:rsidR="00C6276A" w:rsidRDefault="00C6276A" w:rsidP="00C6276A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</w:tr>
    </w:tbl>
    <w:p w14:paraId="70E9D65E" w14:textId="06E32E03" w:rsidR="0064498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</w:p>
    <w:p w14:paraId="183B760D" w14:textId="77777777" w:rsidR="00C6276A" w:rsidRDefault="00C6276A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5D1DA92" w14:textId="77777777" w:rsidR="001764F6" w:rsidRPr="00144E97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E7914DB" w14:textId="2EBEE4D6" w:rsidR="00C6276A" w:rsidRPr="00D24500" w:rsidRDefault="00D24500" w:rsidP="00C62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52ED5D57" w14:textId="77777777" w:rsidR="008A18D1" w:rsidRDefault="008A18D1" w:rsidP="00C62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621E248" w14:textId="77777777"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0CF2E45D" w14:textId="77777777" w:rsidR="007D4F3A" w:rsidRPr="007D4F3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/>
          <w:cs/>
        </w:rPr>
      </w:pPr>
      <w:r w:rsidRPr="007D4F3A">
        <w:rPr>
          <w:rFonts w:ascii="Angsana New" w:hAnsi="Angsana New" w:cs="Angsana New"/>
          <w:lang w:val="en-US"/>
        </w:rPr>
        <w:tab/>
        <w:t xml:space="preserve">              </w:t>
      </w:r>
      <w:r w:rsidRPr="007D4F3A">
        <w:rPr>
          <w:rFonts w:ascii="Angsana New" w:hAnsi="Angsana New" w:cs="Angsana New" w:hint="cs"/>
          <w:cs/>
          <w:lang w:val="en-US"/>
        </w:rPr>
        <w:t xml:space="preserve"> </w:t>
      </w:r>
    </w:p>
    <w:p w14:paraId="5D2F6F2B" w14:textId="77777777"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14:paraId="7FC8A4F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F6DFB4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94E121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318A56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738EC20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6B65D4F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D2686B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A0B5E0C" w14:textId="77777777" w:rsidR="00FF4BEE" w:rsidRPr="00144E97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14:paraId="1123A8FC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0168EFC" w14:textId="77777777" w:rsidR="0099323E" w:rsidRPr="00144E97" w:rsidRDefault="0099323E" w:rsidP="00A73C5C">
      <w:pPr>
        <w:rPr>
          <w:rFonts w:ascii="Angsana New" w:hAnsi="Angsana New"/>
          <w:sz w:val="30"/>
          <w:szCs w:val="30"/>
          <w:cs/>
        </w:rPr>
        <w:sectPr w:rsidR="0099323E" w:rsidRPr="00144E97" w:rsidSect="003123E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1C781F4F" w14:textId="77777777" w:rsidR="009F2180" w:rsidRPr="00EA4476" w:rsidRDefault="009F2180" w:rsidP="009B5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Pr="00EA4476">
        <w:rPr>
          <w:rFonts w:ascii="Angsana New" w:hAnsi="Angsana New"/>
          <w:sz w:val="30"/>
          <w:szCs w:val="30"/>
          <w:cs/>
        </w:rPr>
        <w:t>นี้</w:t>
      </w:r>
    </w:p>
    <w:p w14:paraId="4755D14C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4B21E8" w14:textId="221A8E98" w:rsidR="009F2180" w:rsidRPr="00EA4476" w:rsidRDefault="009F2180" w:rsidP="009B5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EA4476">
        <w:rPr>
          <w:rFonts w:ascii="Angsana New" w:hAnsi="Angsana New"/>
          <w:sz w:val="30"/>
          <w:szCs w:val="30"/>
          <w:cs/>
        </w:rPr>
        <w:t>นี้</w:t>
      </w:r>
      <w:r w:rsidRPr="00EA4476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EA4476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EA4476">
        <w:rPr>
          <w:rFonts w:ascii="Angsana New" w:hAnsi="Angsana New"/>
          <w:sz w:val="30"/>
          <w:szCs w:val="30"/>
          <w:cs/>
        </w:rPr>
        <w:t>จาก</w:t>
      </w:r>
      <w:r w:rsidR="009B75F0" w:rsidRPr="00EA4476">
        <w:rPr>
          <w:rFonts w:ascii="Angsana New" w:hAnsi="Angsana New"/>
          <w:sz w:val="30"/>
          <w:szCs w:val="30"/>
          <w:cs/>
        </w:rPr>
        <w:t>คณะ</w:t>
      </w:r>
      <w:r w:rsidR="00AA061E" w:rsidRPr="00EA447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94410E">
        <w:rPr>
          <w:rFonts w:ascii="Angsana New" w:hAnsi="Angsana New"/>
          <w:sz w:val="30"/>
          <w:szCs w:val="30"/>
        </w:rPr>
        <w:t xml:space="preserve"> </w:t>
      </w:r>
      <w:r w:rsidR="00E64FF7">
        <w:rPr>
          <w:rFonts w:ascii="Angsana New" w:hAnsi="Angsana New"/>
          <w:sz w:val="30"/>
          <w:szCs w:val="30"/>
        </w:rPr>
        <w:t>13</w:t>
      </w:r>
      <w:r w:rsidR="000B639E">
        <w:rPr>
          <w:rFonts w:ascii="Angsana New" w:hAnsi="Angsana New"/>
          <w:sz w:val="30"/>
          <w:szCs w:val="30"/>
        </w:rPr>
        <w:t xml:space="preserve"> </w:t>
      </w:r>
      <w:r w:rsidR="000B639E">
        <w:rPr>
          <w:rFonts w:ascii="Angsana New" w:hAnsi="Angsana New" w:hint="cs"/>
          <w:sz w:val="30"/>
          <w:szCs w:val="30"/>
          <w:cs/>
        </w:rPr>
        <w:t>พฤษภาคม</w:t>
      </w:r>
      <w:r w:rsidR="000B639E">
        <w:rPr>
          <w:rFonts w:ascii="Angsana New" w:hAnsi="Angsana New"/>
          <w:sz w:val="30"/>
          <w:szCs w:val="30"/>
        </w:rPr>
        <w:t xml:space="preserve"> </w:t>
      </w:r>
      <w:r w:rsidR="000B639E" w:rsidRPr="00075D39">
        <w:rPr>
          <w:rFonts w:ascii="Angsana New" w:hAnsi="Angsana New" w:hint="cs"/>
          <w:sz w:val="30"/>
          <w:szCs w:val="30"/>
        </w:rPr>
        <w:t>256</w:t>
      </w:r>
      <w:r w:rsidR="000B639E">
        <w:rPr>
          <w:rFonts w:ascii="Angsana New" w:hAnsi="Angsana New"/>
          <w:sz w:val="30"/>
          <w:szCs w:val="30"/>
        </w:rPr>
        <w:t>5</w:t>
      </w:r>
    </w:p>
    <w:p w14:paraId="3FBEEA23" w14:textId="77777777" w:rsidR="00A13F31" w:rsidRPr="004161E0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A290BDF" w14:textId="77777777" w:rsidR="00FC04D5" w:rsidRPr="00EA4476" w:rsidRDefault="00FC04D5" w:rsidP="009B5872">
      <w:pPr>
        <w:pStyle w:val="Heading5"/>
        <w:numPr>
          <w:ilvl w:val="0"/>
          <w:numId w:val="16"/>
        </w:numPr>
        <w:tabs>
          <w:tab w:val="left" w:pos="450"/>
          <w:tab w:val="left" w:pos="81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EA4476">
        <w:rPr>
          <w:rFonts w:ascii="Angsana New" w:hAnsi="Angsana New"/>
          <w:sz w:val="30"/>
          <w:szCs w:val="30"/>
          <w:cs/>
        </w:rPr>
        <w:t xml:space="preserve"> </w:t>
      </w:r>
    </w:p>
    <w:p w14:paraId="0A0FD187" w14:textId="77777777" w:rsidR="00127D2E" w:rsidRPr="00127D2E" w:rsidRDefault="00127D2E" w:rsidP="00127D2E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31D8FB7F" w14:textId="0F33E8BE" w:rsidR="009A63BE" w:rsidRPr="00D9777E" w:rsidRDefault="00472A4E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EA4476">
        <w:rPr>
          <w:rFonts w:ascii="Angsana New" w:hAnsi="Angsana New"/>
          <w:sz w:val="30"/>
          <w:szCs w:val="30"/>
        </w:rPr>
        <w:t>34</w:t>
      </w:r>
      <w:r w:rsidRPr="00EA4476">
        <w:rPr>
          <w:rFonts w:ascii="Angsana New" w:hAnsi="Angsana New"/>
          <w:sz w:val="30"/>
          <w:szCs w:val="30"/>
          <w:cs/>
        </w:rPr>
        <w:t xml:space="preserve"> </w:t>
      </w:r>
      <w:r w:rsidR="000824F1">
        <w:rPr>
          <w:rFonts w:ascii="Angsana New" w:hAnsi="Angsana New"/>
          <w:sz w:val="30"/>
          <w:szCs w:val="30"/>
        </w:rPr>
        <w:t xml:space="preserve">  </w:t>
      </w:r>
      <w:r w:rsidRPr="00EA4476">
        <w:rPr>
          <w:rFonts w:ascii="Angsana New" w:hAnsi="Angsana New"/>
          <w:sz w:val="30"/>
          <w:szCs w:val="30"/>
          <w:cs/>
        </w:rPr>
        <w:t xml:space="preserve">เรื่อง </w:t>
      </w:r>
      <w:r w:rsidRPr="0064204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476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>
        <w:rPr>
          <w:rFonts w:ascii="Angsana New" w:hAnsi="Angsana New"/>
          <w:sz w:val="30"/>
          <w:szCs w:val="30"/>
        </w:rPr>
        <w:t xml:space="preserve"> </w:t>
      </w:r>
      <w:r w:rsidR="009A63BE" w:rsidRPr="00A30E9A">
        <w:rPr>
          <w:rFonts w:ascii="Angsana New" w:hAnsi="Angsana New" w:hint="cs"/>
          <w:sz w:val="30"/>
          <w:szCs w:val="30"/>
          <w:cs/>
        </w:rPr>
        <w:t>โดย</w:t>
      </w:r>
      <w:r w:rsidR="009A63BE" w:rsidRPr="00A30E9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824F1">
        <w:rPr>
          <w:rFonts w:ascii="Angsana New" w:hAnsi="Angsana New"/>
          <w:sz w:val="30"/>
          <w:szCs w:val="30"/>
        </w:rPr>
        <w:t xml:space="preserve">  </w:t>
      </w:r>
      <w:r w:rsidR="009A63BE" w:rsidRPr="00A30E9A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9A63BE" w:rsidRPr="00A30E9A">
        <w:rPr>
          <w:rFonts w:ascii="Angsana New" w:hAnsi="Angsana New" w:hint="cs"/>
          <w:sz w:val="30"/>
          <w:szCs w:val="30"/>
          <w:cs/>
        </w:rPr>
        <w:t xml:space="preserve"> </w:t>
      </w:r>
      <w:r w:rsidR="009A63BE" w:rsidRPr="00A30E9A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9A63BE" w:rsidRPr="00A30E9A">
        <w:rPr>
          <w:rFonts w:ascii="Angsana New" w:hAnsi="Angsana New"/>
          <w:sz w:val="30"/>
          <w:szCs w:val="30"/>
        </w:rPr>
        <w:t xml:space="preserve"> 31 </w:t>
      </w:r>
      <w:r w:rsidR="009A63BE" w:rsidRPr="00A30E9A">
        <w:rPr>
          <w:rFonts w:ascii="Angsana New" w:hAnsi="Angsana New"/>
          <w:sz w:val="30"/>
          <w:szCs w:val="30"/>
          <w:cs/>
        </w:rPr>
        <w:t>ธันวาคม</w:t>
      </w:r>
      <w:r w:rsidR="009A63BE" w:rsidRPr="00A30E9A">
        <w:rPr>
          <w:rFonts w:ascii="Angsana New" w:hAnsi="Angsana New"/>
          <w:sz w:val="30"/>
          <w:szCs w:val="30"/>
        </w:rPr>
        <w:t xml:space="preserve"> 256</w:t>
      </w:r>
      <w:r w:rsidR="000B639E">
        <w:rPr>
          <w:rFonts w:ascii="Angsana New" w:hAnsi="Angsana New"/>
          <w:sz w:val="30"/>
          <w:szCs w:val="30"/>
        </w:rPr>
        <w:t>4</w:t>
      </w:r>
    </w:p>
    <w:p w14:paraId="6C350D01" w14:textId="77777777" w:rsidR="009A63BE" w:rsidRPr="00EA4476" w:rsidRDefault="009A63BE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4A40BF59" w14:textId="424B297A" w:rsidR="009A63BE" w:rsidRPr="00EA4476" w:rsidRDefault="009A63BE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EA4476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EA4476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EA4476">
        <w:rPr>
          <w:rFonts w:ascii="Angsana New" w:hAnsi="Angsana New" w:hint="cs"/>
          <w:sz w:val="30"/>
          <w:szCs w:val="30"/>
          <w:cs/>
        </w:rPr>
        <w:t xml:space="preserve"> นโยบายการบัญชี </w:t>
      </w:r>
      <w:r w:rsidR="000824F1">
        <w:rPr>
          <w:rFonts w:ascii="Angsana New" w:hAnsi="Angsana New"/>
          <w:sz w:val="30"/>
          <w:szCs w:val="30"/>
        </w:rPr>
        <w:t xml:space="preserve">  </w:t>
      </w:r>
      <w:r w:rsidRPr="00EA4476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EA447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Pr="00EA4476">
        <w:rPr>
          <w:rFonts w:ascii="Angsana New" w:hAnsi="Angsana New" w:hint="cs"/>
          <w:sz w:val="30"/>
          <w:szCs w:val="30"/>
          <w:cs/>
        </w:rPr>
        <w:t>ไม่แตกต่างจากที่อธิบายไว้ในงบ</w:t>
      </w:r>
      <w:r w:rsidRPr="00EA4476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Pr="00EA4476">
        <w:rPr>
          <w:rFonts w:ascii="Angsana New" w:hAnsi="Angsana New"/>
          <w:sz w:val="30"/>
          <w:szCs w:val="30"/>
        </w:rPr>
        <w:t xml:space="preserve">31 </w:t>
      </w:r>
      <w:r w:rsidRPr="00EA447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A4476">
        <w:rPr>
          <w:rFonts w:ascii="Angsana New" w:hAnsi="Angsana New"/>
          <w:sz w:val="30"/>
          <w:szCs w:val="30"/>
        </w:rPr>
        <w:t>256</w:t>
      </w:r>
      <w:r w:rsidR="000B639E">
        <w:rPr>
          <w:rFonts w:ascii="Angsana New" w:hAnsi="Angsana New"/>
          <w:sz w:val="30"/>
          <w:szCs w:val="30"/>
        </w:rPr>
        <w:t>4</w:t>
      </w:r>
    </w:p>
    <w:p w14:paraId="1251F54D" w14:textId="77777777" w:rsidR="000B21FA" w:rsidRDefault="000B21FA" w:rsidP="000B21FA">
      <w:pPr>
        <w:pStyle w:val="Heading5"/>
        <w:tabs>
          <w:tab w:val="left" w:pos="540"/>
          <w:tab w:val="left" w:pos="810"/>
        </w:tabs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A4C5103" w14:textId="35DC66B8" w:rsidR="00763B4E" w:rsidRPr="009B5872" w:rsidRDefault="00763B4E" w:rsidP="009B5872">
      <w:pPr>
        <w:pStyle w:val="Heading5"/>
        <w:numPr>
          <w:ilvl w:val="0"/>
          <w:numId w:val="16"/>
        </w:numPr>
        <w:tabs>
          <w:tab w:val="left" w:pos="450"/>
          <w:tab w:val="left" w:pos="540"/>
          <w:tab w:val="left" w:pos="810"/>
        </w:tabs>
        <w:spacing w:line="240" w:lineRule="auto"/>
        <w:ind w:right="65" w:hanging="900"/>
        <w:jc w:val="thaiDistribute"/>
        <w:rPr>
          <w:rFonts w:ascii="Angsana New" w:hAnsi="Angsana New"/>
          <w:sz w:val="30"/>
          <w:szCs w:val="30"/>
        </w:rPr>
      </w:pPr>
      <w:r w:rsidRPr="009B5872">
        <w:rPr>
          <w:rFonts w:ascii="Angsana New" w:hAnsi="Angsana New" w:hint="cs"/>
          <w:sz w:val="30"/>
          <w:szCs w:val="30"/>
          <w:cs/>
        </w:rPr>
        <w:t>การ</w:t>
      </w:r>
      <w:r w:rsidR="00642048">
        <w:rPr>
          <w:rFonts w:ascii="Angsana New" w:hAnsi="Angsana New" w:hint="cs"/>
          <w:sz w:val="30"/>
          <w:szCs w:val="30"/>
          <w:cs/>
        </w:rPr>
        <w:t>ซื้อบริษัทย่อย</w:t>
      </w:r>
    </w:p>
    <w:p w14:paraId="33CD1B19" w14:textId="77777777" w:rsidR="00763B4E" w:rsidRPr="00127D2E" w:rsidRDefault="00763B4E" w:rsidP="00763B4E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2128C3CB" w14:textId="76E999E7" w:rsidR="00763B4E" w:rsidRDefault="00642048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F1581C">
        <w:rPr>
          <w:rFonts w:ascii="Angsana New" w:hAnsi="Angsana New"/>
          <w:sz w:val="30"/>
          <w:szCs w:val="30"/>
          <w:cs/>
        </w:rPr>
        <w:t>เมื่อ</w:t>
      </w:r>
      <w:r w:rsidR="004949A1" w:rsidRPr="00F1581C">
        <w:rPr>
          <w:rFonts w:ascii="Angsana New" w:hAnsi="Angsana New"/>
          <w:sz w:val="30"/>
          <w:szCs w:val="30"/>
          <w:cs/>
        </w:rPr>
        <w:t xml:space="preserve">วันที่ </w:t>
      </w:r>
      <w:r w:rsidR="004949A1" w:rsidRPr="00F1581C">
        <w:rPr>
          <w:rFonts w:ascii="Angsana New" w:hAnsi="Angsana New"/>
          <w:sz w:val="30"/>
          <w:szCs w:val="30"/>
        </w:rPr>
        <w:t xml:space="preserve">11 </w:t>
      </w:r>
      <w:r w:rsidR="00763B4E" w:rsidRPr="00F1581C">
        <w:rPr>
          <w:rFonts w:ascii="Angsana New" w:hAnsi="Angsana New"/>
          <w:sz w:val="30"/>
          <w:szCs w:val="30"/>
          <w:cs/>
        </w:rPr>
        <w:t xml:space="preserve">มกราคม </w:t>
      </w:r>
      <w:r w:rsidR="00F1581C" w:rsidRPr="00F1581C">
        <w:rPr>
          <w:rFonts w:ascii="Angsana New" w:hAnsi="Angsana New"/>
          <w:sz w:val="30"/>
          <w:szCs w:val="30"/>
        </w:rPr>
        <w:t>2565</w:t>
      </w:r>
      <w:r w:rsidR="00763B4E" w:rsidRPr="00F1581C">
        <w:rPr>
          <w:rFonts w:ascii="Angsana New" w:hAnsi="Angsana New"/>
          <w:sz w:val="30"/>
          <w:szCs w:val="30"/>
          <w:cs/>
        </w:rPr>
        <w:t xml:space="preserve"> </w:t>
      </w:r>
      <w:r w:rsidR="00F1581C">
        <w:rPr>
          <w:rFonts w:ascii="Angsana New" w:hAnsi="Angsana New" w:hint="cs"/>
          <w:sz w:val="30"/>
          <w:szCs w:val="30"/>
          <w:cs/>
        </w:rPr>
        <w:t>บริษัท เมก้า ไลฟ์ไซแอ็นซ์ พีทีวาย จำกัด</w:t>
      </w:r>
      <w:r w:rsidR="00763B4E" w:rsidRPr="00F1581C">
        <w:rPr>
          <w:rFonts w:ascii="Angsana New" w:hAnsi="Angsana New"/>
          <w:sz w:val="30"/>
          <w:szCs w:val="30"/>
        </w:rPr>
        <w:t xml:space="preserve"> </w:t>
      </w:r>
      <w:r w:rsidR="00763B4E" w:rsidRPr="00F1581C">
        <w:rPr>
          <w:rFonts w:ascii="Angsana New" w:hAnsi="Angsana New"/>
          <w:sz w:val="30"/>
          <w:szCs w:val="30"/>
          <w:cs/>
        </w:rPr>
        <w:t>ซึ่งเป็นบริษัท</w:t>
      </w:r>
      <w:r w:rsidR="00763B4E" w:rsidRPr="00763B4E">
        <w:rPr>
          <w:rFonts w:ascii="Angsana New" w:hAnsi="Angsana New"/>
          <w:sz w:val="30"/>
          <w:szCs w:val="30"/>
          <w:cs/>
        </w:rPr>
        <w:t>ย่อยทางตรง</w:t>
      </w:r>
      <w:r w:rsidR="00F25FCB">
        <w:rPr>
          <w:rFonts w:ascii="Angsana New" w:hAnsi="Angsana New" w:hint="cs"/>
          <w:sz w:val="30"/>
          <w:szCs w:val="30"/>
          <w:cs/>
        </w:rPr>
        <w:t>ได้</w:t>
      </w:r>
      <w:r w:rsidR="00763B4E" w:rsidRPr="00763B4E">
        <w:rPr>
          <w:rFonts w:ascii="Angsana New" w:hAnsi="Angsana New"/>
          <w:sz w:val="30"/>
          <w:szCs w:val="30"/>
          <w:cs/>
        </w:rPr>
        <w:t>ซื้อหุ้น</w:t>
      </w:r>
      <w:r w:rsidR="00F25FCB">
        <w:rPr>
          <w:rFonts w:ascii="Angsana New" w:hAnsi="Angsana New" w:hint="cs"/>
          <w:sz w:val="30"/>
          <w:szCs w:val="30"/>
          <w:cs/>
        </w:rPr>
        <w:t>ร้อยละ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 w:rsidR="00F1581C" w:rsidRPr="00F1581C">
        <w:rPr>
          <w:rFonts w:ascii="Angsana New" w:hAnsi="Angsana New"/>
          <w:sz w:val="30"/>
          <w:szCs w:val="30"/>
        </w:rPr>
        <w:t>51</w:t>
      </w:r>
      <w:r w:rsidR="00F25FCB">
        <w:rPr>
          <w:rFonts w:ascii="Angsana New" w:hAnsi="Angsana New" w:hint="cs"/>
          <w:sz w:val="30"/>
          <w:szCs w:val="30"/>
          <w:cs/>
        </w:rPr>
        <w:t xml:space="preserve"> </w:t>
      </w:r>
      <w:r w:rsidR="00F1581C">
        <w:rPr>
          <w:rFonts w:ascii="Angsana New" w:hAnsi="Angsana New" w:hint="cs"/>
          <w:sz w:val="30"/>
          <w:szCs w:val="30"/>
          <w:cs/>
        </w:rPr>
        <w:t>ใ</w:t>
      </w:r>
      <w:r w:rsidR="00763B4E" w:rsidRPr="00763B4E">
        <w:rPr>
          <w:rFonts w:ascii="Angsana New" w:hAnsi="Angsana New"/>
          <w:sz w:val="30"/>
          <w:szCs w:val="30"/>
          <w:cs/>
        </w:rPr>
        <w:t>น</w:t>
      </w:r>
      <w:r w:rsidR="00F1581C">
        <w:rPr>
          <w:rFonts w:ascii="Angsana New" w:hAnsi="Angsana New" w:hint="cs"/>
          <w:sz w:val="30"/>
          <w:szCs w:val="30"/>
          <w:cs/>
        </w:rPr>
        <w:t>บริษัท</w:t>
      </w:r>
      <w:r w:rsidR="00763B4E" w:rsidRPr="009B5872">
        <w:rPr>
          <w:rFonts w:ascii="Angsana New" w:hAnsi="Angsana New"/>
          <w:sz w:val="30"/>
          <w:szCs w:val="30"/>
        </w:rPr>
        <w:t xml:space="preserve"> </w:t>
      </w:r>
      <w:r w:rsidR="00763B4E" w:rsidRPr="00763B4E">
        <w:rPr>
          <w:rFonts w:ascii="Angsana New" w:hAnsi="Angsana New"/>
          <w:sz w:val="30"/>
          <w:szCs w:val="30"/>
        </w:rPr>
        <w:t xml:space="preserve">Mega Product (Yemen) Limited </w:t>
      </w:r>
      <w:r w:rsidR="00F25FCB">
        <w:rPr>
          <w:rFonts w:ascii="Angsana New" w:hAnsi="Angsana New" w:hint="cs"/>
          <w:sz w:val="30"/>
          <w:szCs w:val="30"/>
          <w:cs/>
        </w:rPr>
        <w:t>ส่งผลให้สัดส่วน</w:t>
      </w:r>
      <w:r w:rsidR="00763B4E" w:rsidRPr="00763B4E">
        <w:rPr>
          <w:rFonts w:ascii="Angsana New" w:hAnsi="Angsana New"/>
          <w:sz w:val="30"/>
          <w:szCs w:val="30"/>
          <w:cs/>
        </w:rPr>
        <w:t>การถือหุ้นของ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63B4E" w:rsidRPr="00763B4E">
        <w:rPr>
          <w:rFonts w:ascii="Angsana New" w:hAnsi="Angsana New"/>
          <w:sz w:val="30"/>
          <w:szCs w:val="30"/>
          <w:cs/>
        </w:rPr>
        <w:t>เพิ่มขึ้นจาก</w:t>
      </w:r>
      <w:r w:rsidR="00F25FC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F1581C" w:rsidRPr="00F1581C">
        <w:rPr>
          <w:rFonts w:ascii="Angsana New" w:hAnsi="Angsana New"/>
          <w:sz w:val="30"/>
          <w:szCs w:val="30"/>
        </w:rPr>
        <w:t>49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เป็น</w:t>
      </w:r>
      <w:r w:rsidR="0063046A">
        <w:rPr>
          <w:rFonts w:ascii="Angsana New" w:hAnsi="Angsana New"/>
          <w:sz w:val="30"/>
          <w:szCs w:val="30"/>
        </w:rPr>
        <w:br/>
      </w:r>
      <w:r w:rsidR="00F25FCB">
        <w:rPr>
          <w:rFonts w:ascii="Angsana New" w:hAnsi="Angsana New" w:hint="cs"/>
          <w:sz w:val="30"/>
          <w:szCs w:val="30"/>
          <w:cs/>
        </w:rPr>
        <w:t>ร้อยละ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 w:rsidR="00F1581C" w:rsidRPr="00F1581C">
        <w:rPr>
          <w:rFonts w:ascii="Angsana New" w:hAnsi="Angsana New"/>
          <w:sz w:val="30"/>
          <w:szCs w:val="30"/>
        </w:rPr>
        <w:t>100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ของหุ้นสามัญที่ออกและชำระแล้วทั้งหมดของ</w:t>
      </w:r>
      <w:r w:rsidR="00F1581C">
        <w:rPr>
          <w:rFonts w:ascii="Angsana New" w:hAnsi="Angsana New" w:hint="cs"/>
          <w:sz w:val="30"/>
          <w:szCs w:val="30"/>
          <w:cs/>
        </w:rPr>
        <w:t>บริษัท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 w:rsidR="00763B4E" w:rsidRPr="00763B4E">
        <w:rPr>
          <w:rFonts w:ascii="Angsana New" w:hAnsi="Angsana New"/>
          <w:sz w:val="30"/>
          <w:szCs w:val="30"/>
        </w:rPr>
        <w:t xml:space="preserve">Mega Product (Yemen) Limited </w:t>
      </w:r>
      <w:r w:rsidR="00763B4E" w:rsidRPr="00763B4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63B4E" w:rsidRPr="00763B4E">
        <w:rPr>
          <w:rFonts w:ascii="Angsana New" w:hAnsi="Angsana New"/>
          <w:sz w:val="30"/>
          <w:szCs w:val="30"/>
          <w:cs/>
        </w:rPr>
        <w:t>บริษัท</w:t>
      </w:r>
      <w:r w:rsidR="00F25FCB">
        <w:rPr>
          <w:rFonts w:ascii="Angsana New" w:hAnsi="Angsana New" w:hint="cs"/>
          <w:sz w:val="30"/>
          <w:szCs w:val="30"/>
          <w:cs/>
        </w:rPr>
        <w:t>จึง</w:t>
      </w:r>
      <w:r>
        <w:rPr>
          <w:rFonts w:ascii="Angsana New" w:hAnsi="Angsana New" w:hint="cs"/>
          <w:sz w:val="30"/>
          <w:szCs w:val="30"/>
          <w:cs/>
        </w:rPr>
        <w:t>มีสิทธิหรือมีส่วนได้เสียใน</w:t>
      </w:r>
      <w:r w:rsidR="00F1581C">
        <w:rPr>
          <w:rFonts w:ascii="Angsana New" w:hAnsi="Angsana New" w:hint="cs"/>
          <w:sz w:val="30"/>
          <w:szCs w:val="30"/>
          <w:cs/>
        </w:rPr>
        <w:t>บริษัท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 w:rsidR="00763B4E" w:rsidRPr="00763B4E">
        <w:rPr>
          <w:rFonts w:ascii="Angsana New" w:hAnsi="Angsana New"/>
          <w:sz w:val="30"/>
          <w:szCs w:val="30"/>
        </w:rPr>
        <w:t xml:space="preserve">Mega Product (Yemen) Limited </w:t>
      </w:r>
      <w:r w:rsidR="00763B4E" w:rsidRPr="00763B4E">
        <w:rPr>
          <w:rFonts w:ascii="Angsana New" w:hAnsi="Angsana New"/>
          <w:sz w:val="30"/>
          <w:szCs w:val="30"/>
          <w:cs/>
        </w:rPr>
        <w:t>และสามารถ</w:t>
      </w:r>
      <w:r>
        <w:rPr>
          <w:rFonts w:ascii="Angsana New" w:hAnsi="Angsana New" w:hint="cs"/>
          <w:sz w:val="30"/>
          <w:szCs w:val="30"/>
          <w:cs/>
        </w:rPr>
        <w:t>ใช้อำนาจในการสั่งการกิจกรรมที่ส่งผลกระทบต่อจำนวนเงินผลตอบแทนนั้นได้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63B4E" w:rsidRPr="00763B4E">
        <w:rPr>
          <w:rFonts w:ascii="Angsana New" w:hAnsi="Angsana New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="00763B4E" w:rsidRPr="00763B4E">
        <w:rPr>
          <w:rFonts w:ascii="Angsana New" w:hAnsi="Angsana New"/>
          <w:sz w:val="30"/>
          <w:szCs w:val="30"/>
          <w:cs/>
        </w:rPr>
        <w:t>ควบคุม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F1581C">
        <w:rPr>
          <w:rFonts w:ascii="Angsana New" w:hAnsi="Angsana New" w:hint="cs"/>
          <w:sz w:val="30"/>
          <w:szCs w:val="30"/>
          <w:cs/>
        </w:rPr>
        <w:t>บริษัท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 w:rsidR="00763B4E" w:rsidRPr="00763B4E">
        <w:rPr>
          <w:rFonts w:ascii="Angsana New" w:hAnsi="Angsana New"/>
          <w:sz w:val="30"/>
          <w:szCs w:val="30"/>
        </w:rPr>
        <w:t xml:space="preserve">Mega Product (Yemen) Limited </w:t>
      </w:r>
      <w:r w:rsidR="00763B4E" w:rsidRPr="00763B4E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งบการเงินของผู้ถูกลงทุนจะถูกรวมใน</w:t>
      </w:r>
      <w:r w:rsidR="00763B4E" w:rsidRPr="00763B4E">
        <w:rPr>
          <w:rFonts w:ascii="Angsana New" w:hAnsi="Angsana New"/>
          <w:sz w:val="30"/>
          <w:szCs w:val="30"/>
          <w:cs/>
        </w:rPr>
        <w:t>งบการเงินรวมตั้งแต่</w:t>
      </w:r>
      <w:r w:rsidR="006E33D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949A1">
        <w:rPr>
          <w:rFonts w:ascii="Angsana New" w:hAnsi="Angsana New"/>
          <w:sz w:val="30"/>
          <w:szCs w:val="30"/>
        </w:rPr>
        <w:t xml:space="preserve">11 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มกราคม </w:t>
      </w:r>
      <w:r w:rsidR="00F1581C" w:rsidRPr="00F1581C">
        <w:rPr>
          <w:rFonts w:ascii="Angsana New" w:hAnsi="Angsana New"/>
          <w:sz w:val="30"/>
          <w:szCs w:val="30"/>
        </w:rPr>
        <w:t>2565</w:t>
      </w:r>
    </w:p>
    <w:p w14:paraId="1D0409A5" w14:textId="77777777" w:rsidR="00763B4E" w:rsidRDefault="00763B4E" w:rsidP="00127D2E">
      <w:pPr>
        <w:ind w:left="227"/>
        <w:jc w:val="thaiDistribute"/>
        <w:rPr>
          <w:rFonts w:ascii="Angsana New" w:hAnsi="Angsana New"/>
          <w:sz w:val="30"/>
          <w:szCs w:val="30"/>
        </w:rPr>
      </w:pPr>
    </w:p>
    <w:p w14:paraId="3EF2C2D4" w14:textId="4CCEF6EE" w:rsidR="00763B4E" w:rsidRDefault="00763B4E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763B4E">
        <w:rPr>
          <w:rFonts w:ascii="Angsana New" w:hAnsi="Angsana New"/>
          <w:sz w:val="30"/>
          <w:szCs w:val="30"/>
          <w:cs/>
        </w:rPr>
        <w:t>จากการ</w:t>
      </w:r>
      <w:r w:rsidR="006D7747">
        <w:rPr>
          <w:rFonts w:ascii="Angsana New" w:hAnsi="Angsana New" w:hint="cs"/>
          <w:sz w:val="30"/>
          <w:szCs w:val="30"/>
          <w:cs/>
        </w:rPr>
        <w:t>เข้าซื้อหุ้นเพิ่มเติม</w:t>
      </w:r>
      <w:r w:rsidRPr="00763B4E">
        <w:rPr>
          <w:rFonts w:ascii="Angsana New" w:hAnsi="Angsana New"/>
          <w:sz w:val="30"/>
          <w:szCs w:val="30"/>
          <w:cs/>
        </w:rPr>
        <w:t xml:space="preserve"> บริษัทได้จัดประเภทส่วนได้เสียจากเงินลงทุนในบริษัทร่วมเป็นเงินลงทุนในบริษัทย่อยและ</w:t>
      </w:r>
      <w:r w:rsidR="006D7747">
        <w:rPr>
          <w:rFonts w:ascii="Angsana New" w:hAnsi="Angsana New" w:hint="cs"/>
          <w:sz w:val="30"/>
          <w:szCs w:val="30"/>
          <w:cs/>
        </w:rPr>
        <w:t>วัดมูลค่าเงินลงทุนใหม่ด้วยมูลค่ายุติธรรม</w:t>
      </w:r>
      <w:r w:rsidRPr="00763B4E">
        <w:rPr>
          <w:rFonts w:ascii="Angsana New" w:hAnsi="Angsana New"/>
          <w:sz w:val="30"/>
          <w:szCs w:val="30"/>
          <w:cs/>
        </w:rPr>
        <w:t xml:space="preserve"> ณ วันที่ซื้อ</w:t>
      </w:r>
      <w:r w:rsidR="00F52C39">
        <w:rPr>
          <w:rFonts w:ascii="Angsana New" w:hAnsi="Angsana New" w:hint="cs"/>
          <w:sz w:val="30"/>
          <w:szCs w:val="30"/>
          <w:cs/>
        </w:rPr>
        <w:t>เป็น</w:t>
      </w:r>
      <w:r w:rsidR="007835B0">
        <w:rPr>
          <w:rFonts w:ascii="Angsana New" w:hAnsi="Angsana New" w:hint="cs"/>
          <w:sz w:val="30"/>
          <w:szCs w:val="30"/>
          <w:cs/>
        </w:rPr>
        <w:t>จำนวนเงิน</w:t>
      </w:r>
      <w:r w:rsidRPr="00763B4E">
        <w:rPr>
          <w:rFonts w:ascii="Angsana New" w:hAnsi="Angsana New"/>
          <w:sz w:val="30"/>
          <w:szCs w:val="30"/>
          <w:cs/>
        </w:rPr>
        <w:t xml:space="preserve"> </w:t>
      </w:r>
      <w:r w:rsidR="00F1581C" w:rsidRPr="00F1581C">
        <w:rPr>
          <w:rFonts w:ascii="Angsana New" w:hAnsi="Angsana New"/>
          <w:sz w:val="30"/>
          <w:szCs w:val="30"/>
        </w:rPr>
        <w:t>1</w:t>
      </w:r>
      <w:r w:rsidRPr="00763B4E">
        <w:rPr>
          <w:rFonts w:ascii="Angsana New" w:hAnsi="Angsana New"/>
          <w:sz w:val="30"/>
          <w:szCs w:val="30"/>
          <w:cs/>
        </w:rPr>
        <w:t>.</w:t>
      </w:r>
      <w:r w:rsidR="00F1581C" w:rsidRPr="00F1581C">
        <w:rPr>
          <w:rFonts w:ascii="Angsana New" w:hAnsi="Angsana New"/>
          <w:sz w:val="30"/>
          <w:szCs w:val="30"/>
        </w:rPr>
        <w:t>34</w:t>
      </w:r>
      <w:r w:rsidRPr="00763B4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0116F4D" w14:textId="03CD61A4" w:rsidR="00763B4E" w:rsidRDefault="00763B4E" w:rsidP="00763B4E">
      <w:pPr>
        <w:ind w:left="454"/>
        <w:rPr>
          <w:rFonts w:ascii="Angsana New" w:hAnsi="Angsana New"/>
          <w:sz w:val="30"/>
          <w:szCs w:val="30"/>
        </w:rPr>
      </w:pPr>
    </w:p>
    <w:p w14:paraId="7927719E" w14:textId="793EBE92" w:rsidR="000B21FA" w:rsidRDefault="000B21FA" w:rsidP="00763B4E">
      <w:pPr>
        <w:ind w:left="454"/>
        <w:rPr>
          <w:rFonts w:ascii="Angsana New" w:hAnsi="Angsana New"/>
          <w:sz w:val="30"/>
          <w:szCs w:val="30"/>
        </w:rPr>
      </w:pPr>
    </w:p>
    <w:p w14:paraId="32817239" w14:textId="7058463D" w:rsidR="00763B4E" w:rsidRDefault="00763B4E" w:rsidP="00763B4E">
      <w:pPr>
        <w:ind w:left="454"/>
        <w:rPr>
          <w:rFonts w:ascii="Angsana New" w:hAnsi="Angsana New"/>
          <w:sz w:val="30"/>
          <w:szCs w:val="30"/>
        </w:rPr>
      </w:pPr>
      <w:r w:rsidRPr="00763B4E">
        <w:rPr>
          <w:rFonts w:ascii="Angsana New" w:hAnsi="Angsana New"/>
          <w:sz w:val="30"/>
          <w:szCs w:val="30"/>
          <w:cs/>
        </w:rPr>
        <w:lastRenderedPageBreak/>
        <w:t>รายละเอียดของสินทรัพย์ที่ได้มาและหนี้สินที่รับมา มีดังนี้</w:t>
      </w:r>
    </w:p>
    <w:p w14:paraId="058B73CC" w14:textId="77777777" w:rsidR="00127D2E" w:rsidRPr="00127D2E" w:rsidRDefault="00127D2E" w:rsidP="00763B4E">
      <w:pPr>
        <w:ind w:left="454"/>
        <w:rPr>
          <w:rFonts w:ascii="Angsana New" w:hAnsi="Angsana New"/>
        </w:rPr>
      </w:pPr>
    </w:p>
    <w:tbl>
      <w:tblPr>
        <w:tblStyle w:val="TableGrid"/>
        <w:tblW w:w="9457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4"/>
        <w:gridCol w:w="1523"/>
      </w:tblGrid>
      <w:tr w:rsidR="000B21FA" w14:paraId="016179B5" w14:textId="77777777" w:rsidTr="00834B99">
        <w:tc>
          <w:tcPr>
            <w:tcW w:w="7934" w:type="dxa"/>
          </w:tcPr>
          <w:p w14:paraId="47CC7A3A" w14:textId="77777777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A79E561" w14:textId="4F5CDC62" w:rsidR="000B21FA" w:rsidRDefault="000B21FA" w:rsidP="000B21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B21FA" w14:paraId="0C52841F" w14:textId="77777777" w:rsidTr="00834B99">
        <w:tc>
          <w:tcPr>
            <w:tcW w:w="7934" w:type="dxa"/>
          </w:tcPr>
          <w:p w14:paraId="1386C277" w14:textId="77777777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3DEFB11" w14:textId="11686E63" w:rsidR="000B21FA" w:rsidRPr="00291F7C" w:rsidRDefault="000B21FA" w:rsidP="000B21F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1F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1FA" w14:paraId="72C89EEA" w14:textId="77777777" w:rsidTr="00834B99">
        <w:tc>
          <w:tcPr>
            <w:tcW w:w="7934" w:type="dxa"/>
          </w:tcPr>
          <w:p w14:paraId="54A35949" w14:textId="20570D3A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</w:tcPr>
          <w:p w14:paraId="19A53AAC" w14:textId="57CE32BA" w:rsidR="000B21FA" w:rsidRDefault="000B21FA" w:rsidP="000B21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36,084</w:t>
            </w:r>
          </w:p>
        </w:tc>
      </w:tr>
      <w:tr w:rsidR="000B21FA" w14:paraId="67A04A93" w14:textId="77777777" w:rsidTr="00834B99">
        <w:tc>
          <w:tcPr>
            <w:tcW w:w="7934" w:type="dxa"/>
          </w:tcPr>
          <w:p w14:paraId="15856D53" w14:textId="1D9CB733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3" w:type="dxa"/>
          </w:tcPr>
          <w:p w14:paraId="3ABFB570" w14:textId="321F6B69" w:rsidR="000B21FA" w:rsidRDefault="000B21FA" w:rsidP="000B21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41,204</w:t>
            </w:r>
          </w:p>
        </w:tc>
      </w:tr>
      <w:tr w:rsidR="000B21FA" w14:paraId="3C1151B7" w14:textId="77777777" w:rsidTr="00834B99">
        <w:tc>
          <w:tcPr>
            <w:tcW w:w="7934" w:type="dxa"/>
          </w:tcPr>
          <w:p w14:paraId="0B59CEC9" w14:textId="16B3B199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23" w:type="dxa"/>
          </w:tcPr>
          <w:p w14:paraId="0F5E9F48" w14:textId="04EC51E2" w:rsidR="000B21FA" w:rsidRDefault="000B21FA" w:rsidP="000B21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32,301</w:t>
            </w:r>
          </w:p>
        </w:tc>
      </w:tr>
      <w:tr w:rsidR="000B21FA" w14:paraId="4A7F7D12" w14:textId="77777777" w:rsidTr="00834B99">
        <w:tc>
          <w:tcPr>
            <w:tcW w:w="7934" w:type="dxa"/>
          </w:tcPr>
          <w:p w14:paraId="7F78BB09" w14:textId="49FBC411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23" w:type="dxa"/>
          </w:tcPr>
          <w:p w14:paraId="55AC3524" w14:textId="5A62037F" w:rsidR="000B21FA" w:rsidRDefault="000B21FA" w:rsidP="000B21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521</w:t>
            </w:r>
          </w:p>
        </w:tc>
      </w:tr>
      <w:tr w:rsidR="000B21FA" w14:paraId="5BF76B7C" w14:textId="77777777" w:rsidTr="00834B99">
        <w:tc>
          <w:tcPr>
            <w:tcW w:w="7934" w:type="dxa"/>
          </w:tcPr>
          <w:p w14:paraId="17EDF0F6" w14:textId="21DBCCDC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1E41C38B" w14:textId="6349B147" w:rsidR="000B21FA" w:rsidRPr="000B21FA" w:rsidRDefault="000B21FA" w:rsidP="00131213">
            <w:pPr>
              <w:ind w:left="461" w:right="-5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(118,026)</w:t>
            </w:r>
          </w:p>
        </w:tc>
      </w:tr>
      <w:tr w:rsidR="000B21FA" w14:paraId="7E37F052" w14:textId="77777777" w:rsidTr="00834B99">
        <w:tc>
          <w:tcPr>
            <w:tcW w:w="7934" w:type="dxa"/>
          </w:tcPr>
          <w:p w14:paraId="3DE35288" w14:textId="32FE3856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 w:rsidRPr="000B2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สินทรัพย์สุทธิที่ระบุได้ทั้งหมด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4E2071E" w14:textId="469CCDFB" w:rsidR="000B21FA" w:rsidRPr="00131213" w:rsidRDefault="000B21FA" w:rsidP="00131213">
            <w:pPr>
              <w:ind w:righ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(7,916)</w:t>
            </w:r>
          </w:p>
        </w:tc>
      </w:tr>
      <w:tr w:rsidR="000B21FA" w14:paraId="3211B819" w14:textId="77777777" w:rsidTr="00834B99">
        <w:tc>
          <w:tcPr>
            <w:tcW w:w="7934" w:type="dxa"/>
          </w:tcPr>
          <w:p w14:paraId="430B859B" w14:textId="58EF67B3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 w:rsidRPr="000B2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E57F4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C11630D" w14:textId="7D74C824" w:rsidR="000B21FA" w:rsidRPr="00A6134D" w:rsidRDefault="000B21FA" w:rsidP="00EA5A2C">
            <w:pPr>
              <w:tabs>
                <w:tab w:val="clear" w:pos="680"/>
                <w:tab w:val="clear" w:pos="907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21FA" w14:paraId="28629E64" w14:textId="77777777" w:rsidTr="00834B99">
        <w:tc>
          <w:tcPr>
            <w:tcW w:w="7934" w:type="dxa"/>
          </w:tcPr>
          <w:p w14:paraId="6CD070C5" w14:textId="6CB4319E" w:rsidR="000B21FA" w:rsidRPr="007A36ED" w:rsidRDefault="000B21FA" w:rsidP="00763B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</w:t>
            </w:r>
            <w:r w:rsidRPr="009E7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แบ่ง</w:t>
            </w:r>
            <w:r w:rsidR="009E7C1E" w:rsidRPr="009E7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9E7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ของสินทรัพย์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สุทธิที่ระบุได้ของบริษัท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13831FAB" w14:textId="36ADC1A0" w:rsidR="000B21FA" w:rsidRPr="007A36ED" w:rsidRDefault="009E7C1E" w:rsidP="009E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85"/>
                <w:tab w:val="right" w:pos="970"/>
              </w:tabs>
              <w:ind w:right="3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 xml:space="preserve">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0B21FA" w:rsidRPr="007A36ED">
              <w:rPr>
                <w:rFonts w:ascii="Angsana New" w:hAnsi="Angsana New"/>
                <w:b/>
                <w:bCs/>
                <w:sz w:val="30"/>
                <w:szCs w:val="30"/>
              </w:rPr>
              <w:t>(7,916)</w:t>
            </w:r>
          </w:p>
        </w:tc>
      </w:tr>
      <w:tr w:rsidR="000B21FA" w14:paraId="48DD49AD" w14:textId="77777777" w:rsidTr="00834B99">
        <w:tc>
          <w:tcPr>
            <w:tcW w:w="7934" w:type="dxa"/>
          </w:tcPr>
          <w:p w14:paraId="6A632FCD" w14:textId="34A9AA1F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 w:rsidRPr="00CE57F4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มูลค่าตามบัญชีของส่วนได้เสียที่ถือไว้ก่อนหน้านี้</w:t>
            </w:r>
          </w:p>
        </w:tc>
        <w:tc>
          <w:tcPr>
            <w:tcW w:w="1523" w:type="dxa"/>
            <w:tcBorders>
              <w:top w:val="double" w:sz="4" w:space="0" w:color="auto"/>
            </w:tcBorders>
          </w:tcPr>
          <w:p w14:paraId="7A2DC4A1" w14:textId="4BEB81C2" w:rsidR="000B21FA" w:rsidRDefault="000B21FA" w:rsidP="00EA5A2C">
            <w:pPr>
              <w:ind w:right="3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1FA" w14:paraId="61BB1D66" w14:textId="77777777" w:rsidTr="00834B99">
        <w:tc>
          <w:tcPr>
            <w:tcW w:w="7934" w:type="dxa"/>
          </w:tcPr>
          <w:p w14:paraId="6C604EFB" w14:textId="06AF4D11" w:rsidR="000B21FA" w:rsidRDefault="007A36ED" w:rsidP="00763B4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0B21FA" w:rsidRPr="00CE57F4">
              <w:rPr>
                <w:rFonts w:ascii="Angsana New" w:hAnsi="Angsana New"/>
                <w:sz w:val="30"/>
                <w:szCs w:val="30"/>
                <w:cs/>
              </w:rPr>
              <w:t>ก่อนการรวมธุรกิจ</w:t>
            </w:r>
            <w:r w:rsidR="000B21F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523" w:type="dxa"/>
          </w:tcPr>
          <w:p w14:paraId="45C2EAEB" w14:textId="6BE94ADD" w:rsidR="000B21FA" w:rsidRPr="00A6134D" w:rsidRDefault="00A6134D" w:rsidP="00EA5A2C">
            <w:pPr>
              <w:tabs>
                <w:tab w:val="clear" w:pos="680"/>
                <w:tab w:val="clear" w:pos="907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3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21FA" w:rsidRPr="00A6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21FA" w14:paraId="03E3673C" w14:textId="77777777" w:rsidTr="00834B99">
        <w:tc>
          <w:tcPr>
            <w:tcW w:w="7934" w:type="dxa"/>
          </w:tcPr>
          <w:p w14:paraId="6263BEB3" w14:textId="50D34B59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</w:t>
            </w:r>
            <w:r w:rsidR="0063134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797C167" w14:textId="34BD26F2" w:rsidR="000B21FA" w:rsidRDefault="00F1581C" w:rsidP="000B21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81C">
              <w:rPr>
                <w:rFonts w:ascii="Angsana New" w:hAnsi="Angsana New" w:hint="cs"/>
                <w:sz w:val="30"/>
                <w:szCs w:val="30"/>
              </w:rPr>
              <w:t>655</w:t>
            </w:r>
          </w:p>
        </w:tc>
      </w:tr>
      <w:tr w:rsidR="000B21FA" w14:paraId="1CC7DD87" w14:textId="77777777" w:rsidTr="00834B99">
        <w:tc>
          <w:tcPr>
            <w:tcW w:w="7934" w:type="dxa"/>
          </w:tcPr>
          <w:p w14:paraId="45FC21F8" w14:textId="40BC40BB" w:rsidR="000B21FA" w:rsidRPr="00A6134D" w:rsidRDefault="000B21FA" w:rsidP="00763B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มูลค่ายุติธรรมของส่วนได้เสียที่ถือไว้ก่อนหน้านี้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4AFF145" w14:textId="77777777" w:rsidR="000B21FA" w:rsidRDefault="000B21FA" w:rsidP="000B21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1FA" w14:paraId="36BBD097" w14:textId="77777777" w:rsidTr="00834B99">
        <w:tc>
          <w:tcPr>
            <w:tcW w:w="7934" w:type="dxa"/>
          </w:tcPr>
          <w:p w14:paraId="3A8A4874" w14:textId="3D2F5C41" w:rsidR="000B21FA" w:rsidRPr="00A6134D" w:rsidRDefault="007A36ED" w:rsidP="00763B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="000B21FA" w:rsidRPr="00A61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ก่อนการรวมธุรกิจ</w:t>
            </w:r>
            <w:r w:rsidR="000B21FA" w:rsidRPr="00A61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23" w:type="dxa"/>
          </w:tcPr>
          <w:p w14:paraId="660A5DC2" w14:textId="51F555DB" w:rsidR="000B21FA" w:rsidRPr="007A36ED" w:rsidRDefault="000B21FA" w:rsidP="000B21F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</w:tr>
      <w:tr w:rsidR="000B21FA" w14:paraId="7BC417FC" w14:textId="77777777" w:rsidTr="00834B99">
        <w:tc>
          <w:tcPr>
            <w:tcW w:w="7934" w:type="dxa"/>
          </w:tcPr>
          <w:p w14:paraId="5E3E0706" w14:textId="6F3A4A08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 w:rsidRPr="00CE57F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มูลค่ายุติธรรมของสิ่งตอบแทน</w:t>
            </w:r>
          </w:p>
        </w:tc>
        <w:tc>
          <w:tcPr>
            <w:tcW w:w="1523" w:type="dxa"/>
          </w:tcPr>
          <w:p w14:paraId="0CA046AD" w14:textId="5215489E" w:rsidR="000B21FA" w:rsidRDefault="000B21FA" w:rsidP="000B21F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0B21FA" w14:paraId="4812A540" w14:textId="77777777" w:rsidTr="00834B99">
        <w:tc>
          <w:tcPr>
            <w:tcW w:w="7934" w:type="dxa"/>
          </w:tcPr>
          <w:p w14:paraId="2CD92725" w14:textId="0267E3C4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  <w:r w:rsidRPr="007A3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7A36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57F4">
              <w:rPr>
                <w:rFonts w:ascii="Angsana New" w:hAnsi="Angsana New"/>
                <w:sz w:val="30"/>
                <w:szCs w:val="30"/>
                <w:cs/>
              </w:rPr>
              <w:t>ส่วนได้เสียของสินทรัพย์สุทธิที่ระบุได้ของบริษัท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1BF6F04" w14:textId="349CD049" w:rsidR="000B21FA" w:rsidRDefault="000B21FA" w:rsidP="00131213">
            <w:pPr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(7,916)</w:t>
            </w:r>
          </w:p>
        </w:tc>
      </w:tr>
      <w:tr w:rsidR="000B21FA" w14:paraId="2ED089A5" w14:textId="77777777" w:rsidTr="00834B99">
        <w:trPr>
          <w:trHeight w:val="461"/>
        </w:trPr>
        <w:tc>
          <w:tcPr>
            <w:tcW w:w="7934" w:type="dxa"/>
          </w:tcPr>
          <w:p w14:paraId="0E5A55F4" w14:textId="4814C83E" w:rsidR="000B21FA" w:rsidRPr="00A6134D" w:rsidRDefault="000B21FA" w:rsidP="00763B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ค่าความนิยม</w:t>
            </w:r>
            <w:r w:rsidR="007A36ED" w:rsidRPr="00A61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3AA032FB" w14:textId="4F66CEC6" w:rsidR="000B21FA" w:rsidRPr="007A36ED" w:rsidRDefault="000B21FA" w:rsidP="000B21F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9,253</w:t>
            </w:r>
          </w:p>
        </w:tc>
      </w:tr>
    </w:tbl>
    <w:p w14:paraId="0861EB94" w14:textId="40726AD7" w:rsidR="00763B4E" w:rsidRDefault="00763B4E" w:rsidP="000B21FA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0F53A467" w14:textId="4063AB8B" w:rsidR="00CE57F4" w:rsidRPr="0018246F" w:rsidRDefault="00CE57F4" w:rsidP="008966CA">
      <w:pPr>
        <w:ind w:left="454" w:right="-205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18246F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มูลค่ายุติธรรมของสินทรัพย์ที่ระบุได้</w:t>
      </w:r>
      <w:r w:rsidR="0073580B">
        <w:rPr>
          <w:rFonts w:ascii="Angsana New" w:hAnsi="Angsana New" w:hint="cs"/>
          <w:sz w:val="30"/>
          <w:szCs w:val="30"/>
          <w:cs/>
        </w:rPr>
        <w:t>ที่</w:t>
      </w:r>
      <w:r w:rsidRPr="0018246F">
        <w:rPr>
          <w:rFonts w:ascii="Angsana New" w:hAnsi="Angsana New"/>
          <w:sz w:val="30"/>
          <w:szCs w:val="30"/>
          <w:cs/>
        </w:rPr>
        <w:t>ได้มาและหนี้สินที่รับมาและส่วนได้เสียที่ไม่มีอำนาจควบคุมของ</w:t>
      </w:r>
      <w:r w:rsidR="00F52C39">
        <w:rPr>
          <w:rFonts w:ascii="Angsana New" w:hAnsi="Angsana New" w:hint="cs"/>
          <w:sz w:val="30"/>
          <w:szCs w:val="30"/>
          <w:cs/>
        </w:rPr>
        <w:t>บริษัท</w:t>
      </w:r>
      <w:r w:rsidR="00D47169">
        <w:rPr>
          <w:rFonts w:ascii="Angsana New" w:hAnsi="Angsana New"/>
          <w:sz w:val="30"/>
          <w:szCs w:val="30"/>
        </w:rPr>
        <w:br/>
      </w:r>
      <w:r w:rsidRPr="0018246F">
        <w:rPr>
          <w:rFonts w:ascii="Angsana New" w:hAnsi="Angsana New"/>
          <w:sz w:val="30"/>
          <w:szCs w:val="30"/>
        </w:rPr>
        <w:t xml:space="preserve">Mega </w:t>
      </w:r>
      <w:r w:rsidR="00834B99">
        <w:rPr>
          <w:rFonts w:ascii="Angsana New" w:hAnsi="Angsana New"/>
          <w:sz w:val="30"/>
          <w:szCs w:val="30"/>
        </w:rPr>
        <w:t>P</w:t>
      </w:r>
      <w:r w:rsidRPr="0018246F">
        <w:rPr>
          <w:rFonts w:ascii="Angsana New" w:hAnsi="Angsana New"/>
          <w:sz w:val="30"/>
          <w:szCs w:val="30"/>
        </w:rPr>
        <w:t xml:space="preserve">roduct (Yemen) Limited </w:t>
      </w:r>
      <w:r w:rsidRPr="0018246F">
        <w:rPr>
          <w:rFonts w:ascii="Angsana New" w:hAnsi="Angsana New"/>
          <w:sz w:val="30"/>
          <w:szCs w:val="30"/>
          <w:cs/>
        </w:rPr>
        <w:t>ที่รับรู้ ณ วันที่ซื้อ</w:t>
      </w:r>
      <w:r w:rsidR="0073580B">
        <w:rPr>
          <w:rFonts w:ascii="Angsana New" w:hAnsi="Angsana New" w:hint="cs"/>
          <w:sz w:val="30"/>
          <w:szCs w:val="30"/>
          <w:cs/>
        </w:rPr>
        <w:t>ธุรกิจ</w:t>
      </w:r>
      <w:r w:rsidRPr="0018246F">
        <w:rPr>
          <w:rFonts w:ascii="Angsana New" w:hAnsi="Angsana New"/>
          <w:sz w:val="30"/>
          <w:szCs w:val="30"/>
          <w:cs/>
        </w:rPr>
        <w:t xml:space="preserve"> </w:t>
      </w:r>
      <w:r w:rsidR="003F1491">
        <w:rPr>
          <w:rFonts w:ascii="Angsana New" w:hAnsi="Angsana New" w:hint="cs"/>
          <w:sz w:val="30"/>
          <w:szCs w:val="30"/>
          <w:cs/>
        </w:rPr>
        <w:t>ถูก</w:t>
      </w:r>
      <w:r w:rsidRPr="0018246F">
        <w:rPr>
          <w:rFonts w:ascii="Angsana New" w:hAnsi="Angsana New"/>
          <w:sz w:val="30"/>
          <w:szCs w:val="30"/>
          <w:cs/>
        </w:rPr>
        <w:t>กำหนด</w:t>
      </w:r>
      <w:r w:rsidR="0073580B">
        <w:rPr>
          <w:rFonts w:ascii="Angsana New" w:hAnsi="Angsana New" w:hint="cs"/>
          <w:sz w:val="30"/>
          <w:szCs w:val="30"/>
          <w:cs/>
        </w:rPr>
        <w:t>ขึ้นจาก</w:t>
      </w:r>
      <w:r w:rsidRPr="0018246F">
        <w:rPr>
          <w:rFonts w:ascii="Angsana New" w:hAnsi="Angsana New"/>
          <w:sz w:val="30"/>
          <w:szCs w:val="30"/>
          <w:cs/>
        </w:rPr>
        <w:t xml:space="preserve">ข้อมูล ณ วันที่ </w:t>
      </w:r>
      <w:r w:rsidR="00F1581C" w:rsidRPr="00F1581C">
        <w:rPr>
          <w:rFonts w:ascii="Angsana New" w:hAnsi="Angsana New"/>
          <w:sz w:val="30"/>
          <w:szCs w:val="30"/>
        </w:rPr>
        <w:t>31</w:t>
      </w:r>
      <w:r w:rsidRPr="0018246F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F1581C" w:rsidRPr="00F1581C">
        <w:rPr>
          <w:rFonts w:ascii="Angsana New" w:hAnsi="Angsana New"/>
          <w:sz w:val="30"/>
          <w:szCs w:val="30"/>
        </w:rPr>
        <w:t>2564</w:t>
      </w:r>
      <w:r w:rsidR="00D47169">
        <w:rPr>
          <w:rFonts w:ascii="Angsana New" w:hAnsi="Angsana New"/>
          <w:sz w:val="30"/>
          <w:szCs w:val="30"/>
        </w:rPr>
        <w:br/>
      </w:r>
      <w:r w:rsidRPr="0018246F">
        <w:rPr>
          <w:rFonts w:ascii="Angsana New" w:hAnsi="Angsana New"/>
          <w:sz w:val="30"/>
          <w:szCs w:val="30"/>
          <w:cs/>
        </w:rPr>
        <w:t>ซึ่ง</w:t>
      </w:r>
      <w:r w:rsidR="0073580B">
        <w:rPr>
          <w:rFonts w:ascii="Angsana New" w:hAnsi="Angsana New" w:hint="cs"/>
          <w:sz w:val="30"/>
          <w:szCs w:val="30"/>
          <w:cs/>
        </w:rPr>
        <w:t>ไม่</w:t>
      </w:r>
      <w:r w:rsidRPr="0018246F">
        <w:rPr>
          <w:rFonts w:ascii="Angsana New" w:hAnsi="Angsana New"/>
          <w:sz w:val="30"/>
          <w:szCs w:val="30"/>
          <w:cs/>
        </w:rPr>
        <w:t>แตกต่าง</w:t>
      </w:r>
      <w:r w:rsidR="0073580B">
        <w:rPr>
          <w:rFonts w:ascii="Angsana New" w:hAnsi="Angsana New" w:hint="cs"/>
          <w:sz w:val="30"/>
          <w:szCs w:val="30"/>
          <w:cs/>
        </w:rPr>
        <w:t>อย่างเป็นส</w:t>
      </w:r>
      <w:r w:rsidRPr="0018246F">
        <w:rPr>
          <w:rFonts w:ascii="Angsana New" w:hAnsi="Angsana New"/>
          <w:sz w:val="30"/>
          <w:szCs w:val="30"/>
          <w:cs/>
        </w:rPr>
        <w:t>าระสำคัญ</w:t>
      </w:r>
    </w:p>
    <w:p w14:paraId="296CF670" w14:textId="6C39EE82" w:rsidR="0018246F" w:rsidRPr="00286058" w:rsidRDefault="0018246F" w:rsidP="00763B4E">
      <w:pPr>
        <w:rPr>
          <w:rFonts w:ascii="Angsana New" w:hAnsi="Angsana New"/>
          <w:sz w:val="30"/>
          <w:szCs w:val="30"/>
          <w:lang w:eastAsia="x-none"/>
        </w:rPr>
      </w:pPr>
    </w:p>
    <w:p w14:paraId="057FF016" w14:textId="197CADDE" w:rsidR="0018246F" w:rsidRPr="00570A2D" w:rsidRDefault="00570A2D" w:rsidP="00570A2D">
      <w:pPr>
        <w:ind w:firstLine="450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ณ 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มีนาคม </w:t>
      </w:r>
      <w:r>
        <w:rPr>
          <w:rFonts w:ascii="Angsana New" w:hAnsi="Angsana New"/>
          <w:sz w:val="30"/>
          <w:szCs w:val="30"/>
          <w:lang w:eastAsia="x-none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บริษัทยังไม่ได้จ่ายสิ่งตอบแทนจำนวน </w:t>
      </w:r>
      <w:r>
        <w:rPr>
          <w:rFonts w:ascii="Angsana New" w:hAnsi="Angsana New"/>
          <w:sz w:val="30"/>
          <w:szCs w:val="30"/>
          <w:lang w:eastAsia="x-none"/>
        </w:rPr>
        <w:t xml:space="preserve">0.68 </w:t>
      </w:r>
      <w:r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</w:p>
    <w:p w14:paraId="22A8C015" w14:textId="3EDDA8FD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58A8D710" w14:textId="604F62E4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6091BC1D" w14:textId="51EA84F8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2CFBEF2B" w14:textId="58130CA0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6DD84551" w14:textId="1CE8238C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10A873B9" w14:textId="77777777" w:rsidR="0018246F" w:rsidRP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5F46E74B" w14:textId="77777777" w:rsidR="00FC04D5" w:rsidRPr="0018246F" w:rsidRDefault="00095950" w:rsidP="008A5B72">
      <w:pPr>
        <w:pStyle w:val="Heading5"/>
        <w:numPr>
          <w:ilvl w:val="0"/>
          <w:numId w:val="16"/>
        </w:numPr>
        <w:spacing w:line="240" w:lineRule="auto"/>
        <w:ind w:left="540" w:right="432"/>
        <w:jc w:val="thaiDistribute"/>
        <w:rPr>
          <w:rFonts w:ascii="Angsana New" w:hAnsi="Angsana New"/>
          <w:sz w:val="30"/>
          <w:szCs w:val="30"/>
          <w:cs/>
        </w:rPr>
      </w:pPr>
      <w:r w:rsidRPr="0018246F">
        <w:rPr>
          <w:rFonts w:ascii="Angsana New" w:hAnsi="Angsana New"/>
          <w:sz w:val="30"/>
          <w:szCs w:val="30"/>
          <w:cs/>
        </w:rPr>
        <w:lastRenderedPageBreak/>
        <w:t>บุคคลหรือ</w:t>
      </w:r>
      <w:r w:rsidR="00A62D43" w:rsidRPr="0018246F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18246F">
        <w:rPr>
          <w:rFonts w:ascii="Angsana New" w:hAnsi="Angsana New"/>
          <w:sz w:val="30"/>
          <w:szCs w:val="30"/>
          <w:cs/>
        </w:rPr>
        <w:t xml:space="preserve"> </w:t>
      </w:r>
    </w:p>
    <w:p w14:paraId="5A27F3A0" w14:textId="77777777" w:rsidR="00127D2E" w:rsidRPr="00127D2E" w:rsidRDefault="00127D2E" w:rsidP="008A5B72">
      <w:pPr>
        <w:pStyle w:val="ListParagraph"/>
        <w:tabs>
          <w:tab w:val="clear" w:pos="454"/>
        </w:tabs>
        <w:ind w:left="540" w:right="432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73BF9A49" w14:textId="0BF8E963" w:rsidR="003123E5" w:rsidRDefault="003123E5" w:rsidP="00286058">
      <w:pPr>
        <w:tabs>
          <w:tab w:val="clear" w:pos="454"/>
          <w:tab w:val="left" w:pos="909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8246F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 บริษัท</w:t>
      </w:r>
      <w:r w:rsidRPr="005C18AE">
        <w:rPr>
          <w:rFonts w:ascii="Angsana New" w:hAnsi="Angsana New" w:hint="cs"/>
          <w:sz w:val="30"/>
          <w:szCs w:val="30"/>
          <w:cs/>
        </w:rPr>
        <w:t>ร่วม และการร่วมค้า</w:t>
      </w:r>
      <w:r w:rsidR="005C18AE" w:rsidRPr="005C18AE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5C18AE">
        <w:rPr>
          <w:rFonts w:ascii="Angsana New" w:hAnsi="Angsana New" w:hint="cs"/>
          <w:sz w:val="30"/>
          <w:szCs w:val="30"/>
          <w:cs/>
        </w:rPr>
        <w:t>ได้เปิดเผย</w:t>
      </w:r>
      <w:r w:rsidR="008A5B72" w:rsidRPr="008A5B72">
        <w:rPr>
          <w:rFonts w:ascii="Angsana New" w:hAnsi="Angsana New" w:hint="cs"/>
          <w:sz w:val="30"/>
          <w:szCs w:val="30"/>
          <w:cs/>
        </w:rPr>
        <w:t>ใน</w:t>
      </w:r>
      <w:r w:rsidR="00286058">
        <w:rPr>
          <w:rFonts w:ascii="Angsana New" w:hAnsi="Angsana New"/>
          <w:sz w:val="30"/>
          <w:szCs w:val="30"/>
        </w:rPr>
        <w:br/>
      </w:r>
      <w:r w:rsidRPr="008A5B72">
        <w:rPr>
          <w:rFonts w:ascii="Angsana New" w:hAnsi="Angsana New" w:hint="cs"/>
          <w:sz w:val="30"/>
          <w:szCs w:val="30"/>
          <w:cs/>
        </w:rPr>
        <w:t>หม</w:t>
      </w:r>
      <w:r w:rsidRPr="005C18AE">
        <w:rPr>
          <w:rFonts w:ascii="Angsana New" w:hAnsi="Angsana New" w:hint="cs"/>
          <w:sz w:val="30"/>
          <w:szCs w:val="30"/>
          <w:cs/>
        </w:rPr>
        <w:t xml:space="preserve">ายเหตุประกอบงบการเงินข้อที่ </w:t>
      </w:r>
      <w:r w:rsidR="00E54407">
        <w:rPr>
          <w:rFonts w:ascii="Angsana New" w:hAnsi="Angsana New"/>
          <w:sz w:val="30"/>
          <w:szCs w:val="30"/>
        </w:rPr>
        <w:t>5</w:t>
      </w:r>
      <w:r w:rsidR="00055F75">
        <w:rPr>
          <w:rFonts w:ascii="Angsana New" w:hAnsi="Angsana New" w:hint="cs"/>
          <w:sz w:val="30"/>
          <w:szCs w:val="30"/>
          <w:cs/>
        </w:rPr>
        <w:t xml:space="preserve"> </w:t>
      </w:r>
      <w:r w:rsidR="00531473" w:rsidRPr="00531473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</w:t>
      </w:r>
      <w:r w:rsidR="00055F75">
        <w:rPr>
          <w:rFonts w:ascii="Angsana New" w:hAnsi="Angsana New" w:hint="cs"/>
          <w:sz w:val="30"/>
          <w:szCs w:val="30"/>
          <w:cs/>
        </w:rPr>
        <w:t>งวดมี</w:t>
      </w:r>
      <w:r w:rsidR="00531473" w:rsidRPr="00531473">
        <w:rPr>
          <w:rFonts w:ascii="Angsana New" w:hAnsi="Angsana New"/>
          <w:sz w:val="30"/>
          <w:szCs w:val="30"/>
          <w:cs/>
        </w:rPr>
        <w:t>ดังต่อไปนี้</w:t>
      </w:r>
    </w:p>
    <w:p w14:paraId="42B6E91C" w14:textId="77777777" w:rsidR="00614C39" w:rsidRPr="00127D2E" w:rsidRDefault="00614C39" w:rsidP="008A5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s/>
        </w:rPr>
      </w:pPr>
    </w:p>
    <w:tbl>
      <w:tblPr>
        <w:tblW w:w="9180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990"/>
      </w:tblGrid>
      <w:tr w:rsidR="003123E5" w14:paraId="15D5D81D" w14:textId="77777777" w:rsidTr="005C18AE">
        <w:trPr>
          <w:tblHeader/>
        </w:trPr>
        <w:tc>
          <w:tcPr>
            <w:tcW w:w="4320" w:type="dxa"/>
          </w:tcPr>
          <w:p w14:paraId="188ED829" w14:textId="7B8BC271" w:rsidR="003123E5" w:rsidRPr="005C18AE" w:rsidRDefault="005C18AE" w:rsidP="008A5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ind w:left="-21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C18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3B075744" w14:textId="77777777" w:rsidR="003123E5" w:rsidRDefault="003123E5" w:rsidP="008A5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3AB924A" w14:textId="77777777" w:rsidR="003123E5" w:rsidRDefault="003123E5" w:rsidP="008A5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817D869" w14:textId="77777777" w:rsidR="003123E5" w:rsidRDefault="003123E5" w:rsidP="008A5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123E5" w14:paraId="48FE52AF" w14:textId="77777777" w:rsidTr="005C18AE">
        <w:trPr>
          <w:tblHeader/>
        </w:trPr>
        <w:tc>
          <w:tcPr>
            <w:tcW w:w="4320" w:type="dxa"/>
          </w:tcPr>
          <w:p w14:paraId="47D08B34" w14:textId="77777777" w:rsidR="003123E5" w:rsidRDefault="003123E5" w:rsidP="008A5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ind w:left="-21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B87F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B87F4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vAlign w:val="center"/>
          </w:tcPr>
          <w:p w14:paraId="26792C59" w14:textId="755F10E4" w:rsidR="003123E5" w:rsidRPr="00B87F43" w:rsidRDefault="003123E5" w:rsidP="008A5B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0282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11A71FBC" w14:textId="77777777" w:rsidR="003123E5" w:rsidRPr="00B87F43" w:rsidRDefault="003123E5" w:rsidP="008A5B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3793B20" w14:textId="3F6E3174" w:rsidR="003123E5" w:rsidRPr="00B87F43" w:rsidRDefault="003123E5" w:rsidP="008A5B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0282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CDE0D91" w14:textId="77777777" w:rsidR="003123E5" w:rsidRPr="00B87F43" w:rsidRDefault="003123E5" w:rsidP="008A5B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DBB76CD" w14:textId="277F03EB" w:rsidR="003123E5" w:rsidRPr="00B87F43" w:rsidRDefault="003123E5" w:rsidP="008A5B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0282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3BC96B84" w14:textId="77777777" w:rsidR="003123E5" w:rsidRPr="00B87F43" w:rsidRDefault="003123E5" w:rsidP="008A5B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92E8703" w14:textId="2212E787" w:rsidR="003123E5" w:rsidRPr="00B87F43" w:rsidRDefault="003123E5" w:rsidP="008A5B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0282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123E5" w14:paraId="3222F50E" w14:textId="77777777" w:rsidTr="005C18AE">
        <w:trPr>
          <w:tblHeader/>
        </w:trPr>
        <w:tc>
          <w:tcPr>
            <w:tcW w:w="4320" w:type="dxa"/>
          </w:tcPr>
          <w:p w14:paraId="5FB6E02F" w14:textId="77777777" w:rsidR="003123E5" w:rsidRDefault="003123E5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05C35866" w14:textId="77777777" w:rsidR="003123E5" w:rsidRDefault="003123E5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3E5" w14:paraId="67E30E6D" w14:textId="77777777" w:rsidTr="005C18AE">
        <w:trPr>
          <w:trHeight w:val="434"/>
        </w:trPr>
        <w:tc>
          <w:tcPr>
            <w:tcW w:w="4320" w:type="dxa"/>
          </w:tcPr>
          <w:p w14:paraId="021FF62D" w14:textId="77777777" w:rsidR="003123E5" w:rsidRPr="0018246F" w:rsidRDefault="003123E5" w:rsidP="008A5B72">
            <w:pPr>
              <w:ind w:left="-2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24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F33D8E4" w14:textId="77777777" w:rsidR="003123E5" w:rsidRDefault="003123E5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73AE" w14:textId="77777777" w:rsidR="003123E5" w:rsidRDefault="003123E5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6A450" w14:textId="77777777" w:rsidR="003123E5" w:rsidRDefault="003123E5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A838E" w14:textId="77777777" w:rsidR="003123E5" w:rsidRDefault="003123E5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5A70A" w14:textId="77777777" w:rsidR="003123E5" w:rsidRDefault="003123E5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61D46" w14:textId="77777777" w:rsidR="003123E5" w:rsidRDefault="003123E5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0DDCFA" w14:textId="77777777" w:rsidR="003123E5" w:rsidRDefault="003123E5" w:rsidP="00E83AE6">
            <w:pPr>
              <w:tabs>
                <w:tab w:val="clear" w:pos="907"/>
                <w:tab w:val="left" w:pos="792"/>
              </w:tabs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B11" w14:paraId="6AC0BCD9" w14:textId="77777777" w:rsidTr="005C18AE">
        <w:tc>
          <w:tcPr>
            <w:tcW w:w="4320" w:type="dxa"/>
          </w:tcPr>
          <w:p w14:paraId="0CAD60DD" w14:textId="77777777" w:rsidR="00C23B11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7269BC06" w14:textId="51C88CAE" w:rsidR="00C23B11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F25CB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39C114" w14:textId="77777777" w:rsidR="00C23B11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0D810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D8F56" w14:textId="3F373BE4" w:rsidR="00C23B11" w:rsidRPr="00C23B11" w:rsidRDefault="00F1581C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1581C">
              <w:rPr>
                <w:rFonts w:ascii="Angsana New" w:hAnsi="Angsana New" w:hint="cs"/>
                <w:sz w:val="30"/>
                <w:szCs w:val="30"/>
              </w:rPr>
              <w:t>715</w:t>
            </w:r>
            <w:r w:rsidR="00C23B11">
              <w:rPr>
                <w:rFonts w:ascii="Angsana New" w:hAnsi="Angsana New"/>
                <w:sz w:val="30"/>
                <w:szCs w:val="30"/>
                <w:lang w:val="en-GB"/>
              </w:rPr>
              <w:t>,994</w:t>
            </w:r>
          </w:p>
        </w:tc>
        <w:tc>
          <w:tcPr>
            <w:tcW w:w="270" w:type="dxa"/>
          </w:tcPr>
          <w:p w14:paraId="7F50D8EA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9E80D1" w14:textId="587CAD2D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494,958</w:t>
            </w:r>
          </w:p>
        </w:tc>
      </w:tr>
      <w:tr w:rsidR="00C23B11" w14:paraId="7ABDC020" w14:textId="77777777" w:rsidTr="005C18AE">
        <w:tc>
          <w:tcPr>
            <w:tcW w:w="4320" w:type="dxa"/>
          </w:tcPr>
          <w:p w14:paraId="7F19B263" w14:textId="77777777" w:rsidR="00C23B11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</w:tcPr>
          <w:p w14:paraId="17DD6CD7" w14:textId="15C9C6E1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524BC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7F15B6" w14:textId="77777777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0EA05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E81E2" w14:textId="2DEF0131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3302BD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37597A31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B18163" w14:textId="73A9A13C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25,641</w:t>
            </w:r>
          </w:p>
        </w:tc>
      </w:tr>
      <w:tr w:rsidR="00C23B11" w14:paraId="5A189DE1" w14:textId="77777777" w:rsidTr="005C18AE">
        <w:tc>
          <w:tcPr>
            <w:tcW w:w="4320" w:type="dxa"/>
          </w:tcPr>
          <w:p w14:paraId="5C8093EB" w14:textId="77777777" w:rsidR="00C23B11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4BB787CB" w14:textId="78DF6D24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16663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21D688" w14:textId="77777777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FEED4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EA2989" w14:textId="655A33B3" w:rsidR="00C23B11" w:rsidRPr="00B975B1" w:rsidRDefault="00043B2D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C23B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48439C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6A585" w14:textId="5EB0F8DB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</w:tr>
      <w:tr w:rsidR="00C23B11" w14:paraId="4A132D1C" w14:textId="77777777" w:rsidTr="005C18AE">
        <w:tc>
          <w:tcPr>
            <w:tcW w:w="4320" w:type="dxa"/>
          </w:tcPr>
          <w:p w14:paraId="7D6DB446" w14:textId="77777777" w:rsidR="00C23B11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74A9E513" w14:textId="2E6B0241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60FA6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335FD" w14:textId="77777777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AE6DA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71F07" w14:textId="0AAF65A1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2ABDFD53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AC3251" w14:textId="4A900CAF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805</w:t>
            </w:r>
          </w:p>
        </w:tc>
      </w:tr>
      <w:tr w:rsidR="00C23B11" w14:paraId="6CAD2DF5" w14:textId="77777777" w:rsidTr="005C18AE">
        <w:tc>
          <w:tcPr>
            <w:tcW w:w="4320" w:type="dxa"/>
          </w:tcPr>
          <w:p w14:paraId="5CB66349" w14:textId="77777777" w:rsidR="00C23B11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C0BD8BC" w14:textId="39DD479C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868FBE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4557FF" w14:textId="77777777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DA1AA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FA9F0" w14:textId="2C8D597F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B6711FD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29DA6B" w14:textId="1BEDF481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C23B11" w14:paraId="74A75AAD" w14:textId="77777777" w:rsidTr="005C18AE">
        <w:tc>
          <w:tcPr>
            <w:tcW w:w="4320" w:type="dxa"/>
          </w:tcPr>
          <w:p w14:paraId="4AC91035" w14:textId="77777777" w:rsidR="00C23B11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1E7F9301" w14:textId="79110DC0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7475C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95E87" w14:textId="77777777" w:rsidR="00C23B11" w:rsidRPr="00431549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6C2D2C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DB971" w14:textId="45AF2E5C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16,528</w:t>
            </w:r>
          </w:p>
        </w:tc>
        <w:tc>
          <w:tcPr>
            <w:tcW w:w="270" w:type="dxa"/>
          </w:tcPr>
          <w:p w14:paraId="468FF054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39CE9" w14:textId="5E32F3C9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15,295</w:t>
            </w:r>
          </w:p>
        </w:tc>
      </w:tr>
      <w:tr w:rsidR="00C23B11" w14:paraId="537D6990" w14:textId="77777777" w:rsidTr="005C18AE">
        <w:tc>
          <w:tcPr>
            <w:tcW w:w="4320" w:type="dxa"/>
          </w:tcPr>
          <w:p w14:paraId="534E9C5A" w14:textId="77777777" w:rsidR="00C23B11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C71CD7"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990" w:type="dxa"/>
          </w:tcPr>
          <w:p w14:paraId="09D10C21" w14:textId="1E49760A" w:rsidR="00C23B11" w:rsidRPr="00C3556F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CB02E4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3AA173" w14:textId="77777777" w:rsidR="00C23B11" w:rsidRPr="00C3556F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506A3A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82EC6" w14:textId="6C92555D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  <w:tc>
          <w:tcPr>
            <w:tcW w:w="270" w:type="dxa"/>
          </w:tcPr>
          <w:p w14:paraId="26F75DF0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B8B56" w14:textId="3B8306C6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3,698</w:t>
            </w:r>
          </w:p>
        </w:tc>
      </w:tr>
      <w:tr w:rsidR="00C23B11" w14:paraId="02CDEB14" w14:textId="77777777" w:rsidTr="005C18AE">
        <w:tc>
          <w:tcPr>
            <w:tcW w:w="4320" w:type="dxa"/>
          </w:tcPr>
          <w:p w14:paraId="7BEB72C3" w14:textId="77777777" w:rsidR="00C23B11" w:rsidRPr="00C71CD7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9E96C2" w14:textId="77777777" w:rsidR="00C23B11" w:rsidRPr="00C3556F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A43F3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DDB950" w14:textId="77777777" w:rsidR="00C23B11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B0B73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32F5D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CF4E6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9C0DE5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B11" w14:paraId="709C7E3B" w14:textId="77777777" w:rsidTr="005C18AE">
        <w:tc>
          <w:tcPr>
            <w:tcW w:w="4320" w:type="dxa"/>
          </w:tcPr>
          <w:p w14:paraId="56DFB07C" w14:textId="02A88CAD" w:rsidR="00C23B11" w:rsidRPr="00C71CD7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4124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</w:t>
            </w:r>
            <w:r w:rsidRPr="00DF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5E8265ED" w14:textId="77777777" w:rsidR="00C23B11" w:rsidRPr="00C3556F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D2FFB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685D5" w14:textId="77777777" w:rsidR="00C23B11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8E119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02FB6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3295D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A6C33B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B11" w14:paraId="2947F4F8" w14:textId="77777777" w:rsidTr="005C18AE">
        <w:trPr>
          <w:trHeight w:hRule="exact" w:val="403"/>
        </w:trPr>
        <w:tc>
          <w:tcPr>
            <w:tcW w:w="4320" w:type="dxa"/>
          </w:tcPr>
          <w:p w14:paraId="3097FAA2" w14:textId="77777777" w:rsidR="00C23B11" w:rsidRDefault="00C23B11" w:rsidP="008A5B72">
            <w:pPr>
              <w:tabs>
                <w:tab w:val="left" w:pos="342"/>
              </w:tabs>
              <w:spacing w:line="240" w:lineRule="auto"/>
              <w:ind w:left="-21" w:right="248" w:firstLine="1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5176E8CD" w14:textId="034217B5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93,333</w:t>
            </w:r>
          </w:p>
        </w:tc>
        <w:tc>
          <w:tcPr>
            <w:tcW w:w="270" w:type="dxa"/>
          </w:tcPr>
          <w:p w14:paraId="59CDD30B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262D47" w14:textId="18C48E7F" w:rsidR="00C23B11" w:rsidRPr="00B975B1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8246F">
              <w:rPr>
                <w:rFonts w:ascii="Angsana New" w:hAnsi="Angsana New"/>
                <w:sz w:val="30"/>
                <w:szCs w:val="30"/>
              </w:rPr>
              <w:t>3,226</w:t>
            </w:r>
          </w:p>
        </w:tc>
        <w:tc>
          <w:tcPr>
            <w:tcW w:w="270" w:type="dxa"/>
          </w:tcPr>
          <w:p w14:paraId="7BA3E64A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69B7E" w14:textId="636E0E3D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38,526</w:t>
            </w:r>
          </w:p>
        </w:tc>
        <w:tc>
          <w:tcPr>
            <w:tcW w:w="270" w:type="dxa"/>
          </w:tcPr>
          <w:p w14:paraId="33481F4B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55703" w14:textId="294000A0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8246F">
              <w:rPr>
                <w:rFonts w:ascii="Angsana New" w:hAnsi="Angsana New"/>
                <w:sz w:val="30"/>
                <w:szCs w:val="30"/>
              </w:rPr>
              <w:t>8,559</w:t>
            </w:r>
          </w:p>
        </w:tc>
      </w:tr>
      <w:tr w:rsidR="00C23B11" w14:paraId="467C034E" w14:textId="77777777" w:rsidTr="005C18AE">
        <w:trPr>
          <w:trHeight w:hRule="exact" w:val="403"/>
        </w:trPr>
        <w:tc>
          <w:tcPr>
            <w:tcW w:w="4320" w:type="dxa"/>
          </w:tcPr>
          <w:p w14:paraId="5DFF8974" w14:textId="75169DA6" w:rsidR="00C23B11" w:rsidRPr="00E54407" w:rsidRDefault="00C23B11" w:rsidP="00E54407">
            <w:pPr>
              <w:tabs>
                <w:tab w:val="left" w:pos="342"/>
              </w:tabs>
              <w:spacing w:line="240" w:lineRule="auto"/>
              <w:ind w:left="342" w:right="-11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4407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2F4900AE" w14:textId="77777777" w:rsidR="00C23B11" w:rsidRPr="00B975B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BEF60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AF963" w14:textId="77777777" w:rsidR="00C23B11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E17B1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FBB24" w14:textId="77777777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AB25C1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D41024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B11" w14:paraId="2FD20750" w14:textId="77777777" w:rsidTr="005C18AE">
        <w:trPr>
          <w:trHeight w:hRule="exact" w:val="403"/>
        </w:trPr>
        <w:tc>
          <w:tcPr>
            <w:tcW w:w="4320" w:type="dxa"/>
          </w:tcPr>
          <w:p w14:paraId="488D90B4" w14:textId="77777777" w:rsidR="00C23B11" w:rsidRDefault="00C23B11" w:rsidP="008A5B72">
            <w:pPr>
              <w:tabs>
                <w:tab w:val="left" w:pos="342"/>
              </w:tabs>
              <w:spacing w:line="240" w:lineRule="auto"/>
              <w:ind w:left="-21" w:right="-108" w:firstLine="1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79F53595" w14:textId="19942577" w:rsidR="00C23B11" w:rsidRPr="00B975B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4F15A06C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B81C7D" w14:textId="14FA2B73" w:rsidR="00C23B11" w:rsidRPr="00B975B1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3129A54D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7562A" w14:textId="102519FF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05713EE9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872637" w14:textId="3175752F" w:rsidR="00C23B11" w:rsidRPr="00B975B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C23B11" w14:paraId="01C027EA" w14:textId="77777777" w:rsidTr="005C18AE">
        <w:trPr>
          <w:trHeight w:hRule="exact" w:val="302"/>
        </w:trPr>
        <w:tc>
          <w:tcPr>
            <w:tcW w:w="4320" w:type="dxa"/>
          </w:tcPr>
          <w:p w14:paraId="7E9585B7" w14:textId="77777777" w:rsidR="00C23B11" w:rsidRDefault="00C23B11" w:rsidP="008A5B72">
            <w:pPr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937BDC2" w14:textId="77777777" w:rsidR="00C23B11" w:rsidRDefault="00C23B11" w:rsidP="008A5B72">
            <w:pPr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77941D" w14:textId="77777777" w:rsidR="00C23B11" w:rsidRDefault="00C23B11" w:rsidP="008A5B72">
            <w:pPr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87A182A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DF85F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E2AAE" w14:textId="77777777" w:rsidR="00C23B11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82AB5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B1EE6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DD196C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252318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3B11" w14:paraId="1C889920" w14:textId="77777777" w:rsidTr="005C18AE">
        <w:trPr>
          <w:trHeight w:hRule="exact" w:val="403"/>
        </w:trPr>
        <w:tc>
          <w:tcPr>
            <w:tcW w:w="4320" w:type="dxa"/>
          </w:tcPr>
          <w:p w14:paraId="43C7E777" w14:textId="77777777" w:rsidR="00C23B11" w:rsidRDefault="00C23B11" w:rsidP="008A5B72">
            <w:pPr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  <w:p w14:paraId="6707A78F" w14:textId="77777777" w:rsidR="00C23B11" w:rsidRDefault="00C23B11" w:rsidP="008A5B72">
            <w:pPr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B3F5F0" w14:textId="77777777" w:rsidR="00C23B11" w:rsidRDefault="00C23B11" w:rsidP="008A5B72">
            <w:pPr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EEBBA0" w14:textId="77777777" w:rsidR="00C23B11" w:rsidRPr="00AA3C09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0AEE2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61F20F" w14:textId="77777777" w:rsidR="00C23B11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0211B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530C16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036475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31CCC0" w14:textId="77777777" w:rsidR="00C23B11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23B11" w14:paraId="3540BC55" w14:textId="77777777" w:rsidTr="005C18AE">
        <w:trPr>
          <w:trHeight w:hRule="exact" w:val="403"/>
        </w:trPr>
        <w:tc>
          <w:tcPr>
            <w:tcW w:w="4320" w:type="dxa"/>
          </w:tcPr>
          <w:p w14:paraId="3F671D04" w14:textId="77777777" w:rsidR="00C23B11" w:rsidRPr="00324B53" w:rsidRDefault="00C23B11" w:rsidP="008A5B72">
            <w:pPr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324B53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1D10BBA" w14:textId="7A630B53" w:rsidR="00C23B11" w:rsidRPr="00324B53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BBC046" w14:textId="77777777" w:rsidR="00C23B11" w:rsidRPr="00324B53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CC383C" w14:textId="3B8BCAAE" w:rsidR="00C23B11" w:rsidRPr="00324B53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7,175</w:t>
            </w:r>
          </w:p>
        </w:tc>
        <w:tc>
          <w:tcPr>
            <w:tcW w:w="270" w:type="dxa"/>
          </w:tcPr>
          <w:p w14:paraId="71964AE8" w14:textId="77777777" w:rsidR="00C23B11" w:rsidRPr="00324B53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4A2E3" w14:textId="309ACB69" w:rsidR="00C23B11" w:rsidRPr="00324B53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A9BB00" w14:textId="77777777" w:rsidR="00C23B11" w:rsidRPr="00324B53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7D55A" w14:textId="0230834C" w:rsidR="00C23B11" w:rsidRPr="00324B53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7,175</w:t>
            </w:r>
          </w:p>
        </w:tc>
      </w:tr>
      <w:tr w:rsidR="00C23B11" w14:paraId="23E8405E" w14:textId="77777777" w:rsidTr="005C18AE">
        <w:trPr>
          <w:trHeight w:hRule="exact" w:val="403"/>
        </w:trPr>
        <w:tc>
          <w:tcPr>
            <w:tcW w:w="4320" w:type="dxa"/>
          </w:tcPr>
          <w:p w14:paraId="0F85CC2B" w14:textId="77777777" w:rsidR="00C23B11" w:rsidRDefault="00C23B11" w:rsidP="008A5B72">
            <w:pPr>
              <w:ind w:left="-2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1AF64572" w14:textId="44B65820" w:rsidR="00C23B11" w:rsidRPr="00E12116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74D2E640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D81C29" w14:textId="6958C1FF" w:rsidR="00C23B11" w:rsidRPr="00E12116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  <w:tc>
          <w:tcPr>
            <w:tcW w:w="270" w:type="dxa"/>
          </w:tcPr>
          <w:p w14:paraId="52BD34EC" w14:textId="77777777" w:rsidR="00C23B11" w:rsidRPr="00B87F43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42E61" w14:textId="3D7A58CE" w:rsidR="00C23B11" w:rsidRPr="00E12116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1894279E" w14:textId="77777777" w:rsidR="00C23B11" w:rsidRPr="00B87F43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C08CDA" w14:textId="49E62C3D" w:rsidR="00C23B11" w:rsidRPr="00E12116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C23B11" w14:paraId="3E272C5E" w14:textId="77777777" w:rsidTr="005C18AE">
        <w:trPr>
          <w:trHeight w:hRule="exact" w:val="403"/>
        </w:trPr>
        <w:tc>
          <w:tcPr>
            <w:tcW w:w="4320" w:type="dxa"/>
          </w:tcPr>
          <w:p w14:paraId="73F30BD9" w14:textId="1DFE5C6E" w:rsidR="00C23B11" w:rsidRDefault="00C23B11" w:rsidP="004A74A1">
            <w:pPr>
              <w:ind w:left="-2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เงินสนับสนุนธุรกิจ</w:t>
            </w:r>
          </w:p>
        </w:tc>
        <w:tc>
          <w:tcPr>
            <w:tcW w:w="990" w:type="dxa"/>
          </w:tcPr>
          <w:p w14:paraId="4E1A7652" w14:textId="4BEBD016" w:rsidR="00C23B11" w:rsidRPr="00E12116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3A169B" w14:textId="77777777" w:rsidR="00C23B11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822AF4" w14:textId="285641B7" w:rsidR="00C23B11" w:rsidRPr="00E12116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  <w:tc>
          <w:tcPr>
            <w:tcW w:w="270" w:type="dxa"/>
          </w:tcPr>
          <w:p w14:paraId="77B682AB" w14:textId="77777777" w:rsidR="00C23B11" w:rsidRPr="00B87F43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BFC485" w14:textId="37AA6B28" w:rsidR="00C23B11" w:rsidRPr="00E12116" w:rsidRDefault="00C23B11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2F975" w14:textId="77777777" w:rsidR="00C23B11" w:rsidRPr="00B87F43" w:rsidRDefault="00C23B11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88E0DC" w14:textId="535CCD66" w:rsidR="00C23B11" w:rsidRPr="00E12116" w:rsidRDefault="00C23B11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</w:tr>
      <w:tr w:rsidR="00FB0409" w14:paraId="1C9B4043" w14:textId="77777777" w:rsidTr="005C18AE">
        <w:trPr>
          <w:trHeight w:hRule="exact" w:val="403"/>
        </w:trPr>
        <w:tc>
          <w:tcPr>
            <w:tcW w:w="4320" w:type="dxa"/>
          </w:tcPr>
          <w:p w14:paraId="27697727" w14:textId="6D3C42DE" w:rsidR="00FB0409" w:rsidRDefault="00FB0409" w:rsidP="004A74A1">
            <w:pPr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จ่ายสำรองกิจกรรมความรับผิดชอบต่อสังคม</w:t>
            </w:r>
          </w:p>
        </w:tc>
        <w:tc>
          <w:tcPr>
            <w:tcW w:w="990" w:type="dxa"/>
          </w:tcPr>
          <w:p w14:paraId="140CE777" w14:textId="407EE633" w:rsidR="00FB0409" w:rsidRDefault="00FB0409" w:rsidP="00FB0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4E1880F8" w14:textId="77777777" w:rsidR="00FB0409" w:rsidRDefault="00FB0409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18818A" w14:textId="5F520552" w:rsidR="00FB0409" w:rsidRDefault="00FB0409" w:rsidP="00FB0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2E3DA2" w14:textId="77777777" w:rsidR="00FB0409" w:rsidRPr="00B87F43" w:rsidRDefault="00FB0409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F5A07" w14:textId="2ABAB459" w:rsidR="00FB0409" w:rsidRDefault="00FB0409" w:rsidP="00FB0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72D80C8" w14:textId="77777777" w:rsidR="00FB0409" w:rsidRPr="00B87F43" w:rsidRDefault="00FB0409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B24203" w14:textId="57A57A8B" w:rsidR="00FB0409" w:rsidRDefault="00FB0409" w:rsidP="0004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E05EF63" w14:textId="77777777" w:rsidR="003123E5" w:rsidRDefault="003123E5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6C0D2CFC" w14:textId="32C32F8F" w:rsidR="005C18AE" w:rsidRDefault="005C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044909" w14:textId="10729EB6" w:rsidR="00AB34DA" w:rsidRDefault="00AB3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3F67B0" w14:textId="2B4F5409" w:rsidR="00AB34DA" w:rsidRDefault="00AB3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579E3C" w14:textId="77777777" w:rsidR="00126566" w:rsidRDefault="00126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DF0F60" w14:textId="14C1DB77" w:rsidR="00E7347E" w:rsidRDefault="00E7347E" w:rsidP="009D4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55FF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402820" w:rsidRPr="0005011B">
        <w:rPr>
          <w:rFonts w:ascii="Angsana New" w:hAnsi="Angsana New"/>
          <w:spacing w:val="8"/>
          <w:sz w:val="30"/>
          <w:szCs w:val="30"/>
        </w:rPr>
        <w:t>31</w:t>
      </w:r>
      <w:r w:rsidR="00402820" w:rsidRPr="0005011B">
        <w:rPr>
          <w:rFonts w:ascii="Angsana New" w:hAnsi="Angsana New"/>
          <w:color w:val="FFFFFF"/>
          <w:spacing w:val="8"/>
          <w:sz w:val="30"/>
          <w:szCs w:val="30"/>
        </w:rPr>
        <w:t xml:space="preserve"> </w:t>
      </w:r>
      <w:r w:rsidR="00402820" w:rsidRPr="0005011B">
        <w:rPr>
          <w:rFonts w:ascii="Angsana New" w:hAnsi="Angsana New"/>
          <w:spacing w:val="8"/>
          <w:sz w:val="30"/>
          <w:szCs w:val="30"/>
          <w:cs/>
        </w:rPr>
        <w:t>มีนาคม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CF50EF">
        <w:rPr>
          <w:rFonts w:ascii="Angsana New" w:hAnsi="Angsana New"/>
          <w:sz w:val="30"/>
          <w:szCs w:val="30"/>
        </w:rPr>
        <w:t>2</w:t>
      </w:r>
      <w:r w:rsidRPr="00D130F3">
        <w:rPr>
          <w:rFonts w:ascii="Angsana New" w:hAnsi="Angsana New"/>
          <w:sz w:val="30"/>
          <w:szCs w:val="30"/>
        </w:rPr>
        <w:t>5</w:t>
      </w:r>
      <w:r w:rsidRPr="00CF50EF">
        <w:rPr>
          <w:rFonts w:ascii="Angsana New" w:hAnsi="Angsana New"/>
          <w:sz w:val="30"/>
          <w:szCs w:val="30"/>
        </w:rPr>
        <w:t>6</w:t>
      </w:r>
      <w:r w:rsidR="00402820">
        <w:rPr>
          <w:rFonts w:ascii="Angsana New" w:hAnsi="Angsana New"/>
          <w:sz w:val="30"/>
          <w:szCs w:val="30"/>
        </w:rPr>
        <w:t>5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130F3">
        <w:rPr>
          <w:rFonts w:ascii="Angsana New" w:hAnsi="Angsana New"/>
          <w:sz w:val="30"/>
          <w:szCs w:val="30"/>
        </w:rPr>
        <w:t>3</w:t>
      </w:r>
      <w:r w:rsidRPr="00D830A6">
        <w:rPr>
          <w:rFonts w:ascii="Angsana New" w:hAnsi="Angsana New"/>
          <w:sz w:val="30"/>
          <w:szCs w:val="30"/>
        </w:rPr>
        <w:t>1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F50EF">
        <w:rPr>
          <w:rFonts w:ascii="Angsana New" w:hAnsi="Angsana New"/>
          <w:sz w:val="30"/>
          <w:szCs w:val="30"/>
        </w:rPr>
        <w:t>2</w:t>
      </w:r>
      <w:r w:rsidRPr="00D130F3">
        <w:rPr>
          <w:rFonts w:ascii="Angsana New" w:hAnsi="Angsana New"/>
          <w:sz w:val="30"/>
          <w:szCs w:val="30"/>
        </w:rPr>
        <w:t>5</w:t>
      </w:r>
      <w:r w:rsidRPr="00CF50EF">
        <w:rPr>
          <w:rFonts w:ascii="Angsana New" w:hAnsi="Angsana New"/>
          <w:sz w:val="30"/>
          <w:szCs w:val="30"/>
        </w:rPr>
        <w:t>6</w:t>
      </w:r>
      <w:r w:rsidR="00402820">
        <w:rPr>
          <w:rFonts w:ascii="Angsana New" w:hAnsi="Angsana New"/>
          <w:sz w:val="30"/>
          <w:szCs w:val="30"/>
        </w:rPr>
        <w:t>4</w:t>
      </w:r>
      <w:r w:rsidRPr="00D355F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C6DEC7A" w14:textId="77777777" w:rsidR="00D355FF" w:rsidRPr="00127D2E" w:rsidRDefault="00D355FF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70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081"/>
        <w:gridCol w:w="258"/>
        <w:gridCol w:w="12"/>
        <w:gridCol w:w="989"/>
        <w:gridCol w:w="250"/>
        <w:gridCol w:w="1170"/>
        <w:gridCol w:w="270"/>
        <w:gridCol w:w="1171"/>
      </w:tblGrid>
      <w:tr w:rsidR="006870BD" w:rsidRPr="00144E97" w14:paraId="15F06DD0" w14:textId="77777777" w:rsidTr="00B32803">
        <w:trPr>
          <w:trHeight w:hRule="exact" w:val="389"/>
        </w:trPr>
        <w:tc>
          <w:tcPr>
            <w:tcW w:w="4500" w:type="dxa"/>
          </w:tcPr>
          <w:p w14:paraId="6015D58A" w14:textId="77777777" w:rsidR="006870BD" w:rsidRPr="004D7F3F" w:rsidRDefault="006870BD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40AE0B70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0" w:type="dxa"/>
          </w:tcPr>
          <w:p w14:paraId="6FF9AEA3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8AD9315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144E97" w14:paraId="5B44BB61" w14:textId="77777777" w:rsidTr="00B32803">
        <w:trPr>
          <w:trHeight w:hRule="exact" w:val="389"/>
        </w:trPr>
        <w:tc>
          <w:tcPr>
            <w:tcW w:w="4500" w:type="dxa"/>
          </w:tcPr>
          <w:p w14:paraId="43B18E97" w14:textId="77777777" w:rsidR="00E41E39" w:rsidRPr="00144E97" w:rsidRDefault="00E41E39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0DB82262" w14:textId="202EF401" w:rsidR="00E41E39" w:rsidRDefault="00E7347E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0282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6C0BAFD0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764B0D5" w14:textId="73068A34" w:rsidR="00E41E39" w:rsidRPr="00144E97" w:rsidRDefault="00075D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="00E41E39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0" w:type="dxa"/>
          </w:tcPr>
          <w:p w14:paraId="0CE08F02" w14:textId="77777777"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AF8F9" w14:textId="459DA437" w:rsidR="00E41E39" w:rsidRDefault="00E7347E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0282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8E399A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4BE49" w14:textId="1EE1C4C8" w:rsidR="00E41E39" w:rsidRPr="00144E97" w:rsidRDefault="00075D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="00E41E39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842835" w:rsidRPr="00144E97" w14:paraId="5A760F9E" w14:textId="77777777" w:rsidTr="00B32803">
        <w:trPr>
          <w:trHeight w:hRule="exact" w:val="389"/>
        </w:trPr>
        <w:tc>
          <w:tcPr>
            <w:tcW w:w="4500" w:type="dxa"/>
          </w:tcPr>
          <w:p w14:paraId="76D54F4D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70503FB8" w14:textId="6CC3AC82" w:rsidR="00842835" w:rsidRDefault="00402820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011B">
              <w:rPr>
                <w:rFonts w:ascii="Angsana New" w:hAnsi="Angsana New"/>
                <w:spacing w:val="8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51A974B2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CEEBE6E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0" w:type="dxa"/>
          </w:tcPr>
          <w:p w14:paraId="1E0C8623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2B013" w14:textId="44A3B482" w:rsidR="00842835" w:rsidRDefault="00402820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011B">
              <w:rPr>
                <w:rFonts w:ascii="Angsana New" w:hAnsi="Angsana New"/>
                <w:spacing w:val="8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DA9AE0E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87312B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42835" w:rsidRPr="00144E97" w14:paraId="17A7B639" w14:textId="77777777" w:rsidTr="00B32803">
        <w:trPr>
          <w:trHeight w:hRule="exact" w:val="389"/>
        </w:trPr>
        <w:tc>
          <w:tcPr>
            <w:tcW w:w="4500" w:type="dxa"/>
          </w:tcPr>
          <w:p w14:paraId="7E4207CC" w14:textId="77777777" w:rsidR="00842835" w:rsidRPr="00144E97" w:rsidRDefault="00842835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1" w:type="dxa"/>
            <w:vAlign w:val="center"/>
          </w:tcPr>
          <w:p w14:paraId="4632106D" w14:textId="567BFFD2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0282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vAlign w:val="center"/>
          </w:tcPr>
          <w:p w14:paraId="09ACEE0F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vAlign w:val="center"/>
          </w:tcPr>
          <w:p w14:paraId="4A355B5D" w14:textId="45C718B0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0282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0" w:type="dxa"/>
          </w:tcPr>
          <w:p w14:paraId="7BFED52D" w14:textId="77777777" w:rsidR="00842835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4509BE" w14:textId="7B9C11EC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0282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4593BB87" w14:textId="77777777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F8E0D79" w14:textId="1FD7B428" w:rsidR="00842835" w:rsidRPr="00B87F43" w:rsidRDefault="00842835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0282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842835" w:rsidRPr="00144E97" w14:paraId="24811770" w14:textId="77777777" w:rsidTr="00B32803">
        <w:trPr>
          <w:trHeight w:hRule="exact" w:val="360"/>
        </w:trPr>
        <w:tc>
          <w:tcPr>
            <w:tcW w:w="4500" w:type="dxa"/>
          </w:tcPr>
          <w:p w14:paraId="18066554" w14:textId="77777777" w:rsidR="00842835" w:rsidRPr="00155BAD" w:rsidRDefault="00842835" w:rsidP="0084283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1" w:type="dxa"/>
            <w:gridSpan w:val="8"/>
          </w:tcPr>
          <w:p w14:paraId="4869F8F8" w14:textId="77777777" w:rsidR="00842835" w:rsidRPr="00144E97" w:rsidRDefault="00842835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AE6" w:rsidRPr="00144E97" w14:paraId="1FBFF3DA" w14:textId="77777777" w:rsidTr="00B32803">
        <w:trPr>
          <w:trHeight w:hRule="exact" w:val="389"/>
        </w:trPr>
        <w:tc>
          <w:tcPr>
            <w:tcW w:w="4500" w:type="dxa"/>
          </w:tcPr>
          <w:p w14:paraId="076CF942" w14:textId="77777777" w:rsidR="00E83AE6" w:rsidRPr="00144E97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7AA31D15" w14:textId="1FDDBEDE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E9FB31A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2FA6CBAE" w14:textId="4C0195AA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CE0A6E2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EE951" w14:textId="4E2FCBF6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1,531,497</w:t>
            </w:r>
          </w:p>
        </w:tc>
        <w:tc>
          <w:tcPr>
            <w:tcW w:w="270" w:type="dxa"/>
          </w:tcPr>
          <w:p w14:paraId="56F9B1A0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2021DD" w14:textId="14C8A81A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1,169,599</w:t>
            </w:r>
          </w:p>
        </w:tc>
      </w:tr>
      <w:tr w:rsidR="00E83AE6" w:rsidRPr="00144E97" w14:paraId="472B7138" w14:textId="77777777" w:rsidTr="00B32803">
        <w:trPr>
          <w:trHeight w:hRule="exact" w:val="389"/>
        </w:trPr>
        <w:tc>
          <w:tcPr>
            <w:tcW w:w="4500" w:type="dxa"/>
          </w:tcPr>
          <w:p w14:paraId="21FAC07F" w14:textId="77777777" w:rsidR="00E83AE6" w:rsidRPr="00144E97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BB79ADC" w14:textId="18EFFC41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BCB1C7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AFD008E" w14:textId="73D7744B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43,603</w:t>
            </w:r>
          </w:p>
        </w:tc>
        <w:tc>
          <w:tcPr>
            <w:tcW w:w="250" w:type="dxa"/>
          </w:tcPr>
          <w:p w14:paraId="270AF239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FB35BE" w14:textId="1AB07C34" w:rsidR="00E83AE6" w:rsidRPr="00EA5A2C" w:rsidRDefault="00C23B11" w:rsidP="00EA5A2C">
            <w:pPr>
              <w:pStyle w:val="Caption"/>
              <w:jc w:val="right"/>
              <w:rPr>
                <w:b w:val="0"/>
                <w:bCs w:val="0"/>
              </w:rPr>
            </w:pPr>
            <w:r w:rsidRPr="00EA5A2C">
              <w:rPr>
                <w:b w:val="0"/>
                <w:bCs w:val="0"/>
              </w:rPr>
              <w:t>-</w:t>
            </w:r>
          </w:p>
        </w:tc>
        <w:tc>
          <w:tcPr>
            <w:tcW w:w="270" w:type="dxa"/>
          </w:tcPr>
          <w:p w14:paraId="6549AD56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8BAAFC" w14:textId="70E5B333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43,603</w:t>
            </w:r>
          </w:p>
        </w:tc>
      </w:tr>
      <w:tr w:rsidR="00E83AE6" w:rsidRPr="00144E97" w14:paraId="3A68A088" w14:textId="77777777" w:rsidTr="00B32803">
        <w:trPr>
          <w:trHeight w:hRule="exact" w:val="389"/>
        </w:trPr>
        <w:tc>
          <w:tcPr>
            <w:tcW w:w="4500" w:type="dxa"/>
          </w:tcPr>
          <w:p w14:paraId="68A34BDB" w14:textId="290E665D" w:rsidR="00E83AE6" w:rsidRPr="00155BAD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BA1FA95" w14:textId="19DCAD80" w:rsidR="00E83AE6" w:rsidRPr="00EA5A2C" w:rsidRDefault="00EA5A2C" w:rsidP="00EA5A2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01700CA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D863D58" w14:textId="2B9563C6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43,603</w:t>
            </w:r>
          </w:p>
        </w:tc>
        <w:tc>
          <w:tcPr>
            <w:tcW w:w="250" w:type="dxa"/>
          </w:tcPr>
          <w:p w14:paraId="61EC2B77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4C4D8C" w14:textId="298102EF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1,531,497</w:t>
            </w:r>
          </w:p>
        </w:tc>
        <w:tc>
          <w:tcPr>
            <w:tcW w:w="270" w:type="dxa"/>
          </w:tcPr>
          <w:p w14:paraId="5647BB1D" w14:textId="423294BE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E23DC6" w14:textId="3718AFDA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1,213,202</w:t>
            </w:r>
          </w:p>
        </w:tc>
      </w:tr>
      <w:tr w:rsidR="00E83AE6" w:rsidRPr="00144E97" w14:paraId="2E296C28" w14:textId="77777777" w:rsidTr="00B32803">
        <w:trPr>
          <w:trHeight w:hRule="exact" w:val="360"/>
        </w:trPr>
        <w:tc>
          <w:tcPr>
            <w:tcW w:w="4500" w:type="dxa"/>
          </w:tcPr>
          <w:p w14:paraId="1983DAAB" w14:textId="41406D02" w:rsidR="00E83AE6" w:rsidRPr="00800994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72688D16" w14:textId="49AD0688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FF98353" w14:textId="77777777" w:rsidR="00E83AE6" w:rsidRPr="00EA5A2C" w:rsidRDefault="00E83AE6" w:rsidP="00EA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22FC439" w14:textId="1D216698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center"/>
          </w:tcPr>
          <w:p w14:paraId="4D87739B" w14:textId="77777777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06AE44A" w14:textId="555A505B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FC4C2B2" w14:textId="77777777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A6E225F" w14:textId="491F0FA4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83AE6" w:rsidRPr="00144E97" w14:paraId="0E9FDFF6" w14:textId="77777777" w:rsidTr="00B32803">
        <w:trPr>
          <w:trHeight w:hRule="exact" w:val="389"/>
        </w:trPr>
        <w:tc>
          <w:tcPr>
            <w:tcW w:w="4500" w:type="dxa"/>
          </w:tcPr>
          <w:p w14:paraId="1C58E600" w14:textId="07B9C68D" w:rsidR="00E83AE6" w:rsidRPr="00144E97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7C5569" w14:textId="0DE05CBC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1E55497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5EB0E94" w14:textId="25698985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43,603</w:t>
            </w:r>
          </w:p>
        </w:tc>
        <w:tc>
          <w:tcPr>
            <w:tcW w:w="250" w:type="dxa"/>
          </w:tcPr>
          <w:p w14:paraId="059B28EC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DA174" w14:textId="04C9A27B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1,531,497</w:t>
            </w:r>
          </w:p>
        </w:tc>
        <w:tc>
          <w:tcPr>
            <w:tcW w:w="270" w:type="dxa"/>
          </w:tcPr>
          <w:p w14:paraId="6AA7B010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1A363F" w14:textId="47A7F16D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1,213,202</w:t>
            </w:r>
          </w:p>
        </w:tc>
      </w:tr>
      <w:tr w:rsidR="004D7F3F" w:rsidRPr="00144E97" w14:paraId="63727EA7" w14:textId="77777777" w:rsidTr="00B32803">
        <w:trPr>
          <w:trHeight w:hRule="exact" w:val="401"/>
        </w:trPr>
        <w:tc>
          <w:tcPr>
            <w:tcW w:w="4500" w:type="dxa"/>
          </w:tcPr>
          <w:p w14:paraId="0AE3F0C4" w14:textId="77777777" w:rsidR="004D7F3F" w:rsidRPr="001373CD" w:rsidRDefault="004D7F3F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5984CA4" w14:textId="77777777" w:rsidR="004D7F3F" w:rsidRPr="00EA5A2C" w:rsidRDefault="004D7F3F" w:rsidP="00EA5A2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1EC12DAF" w14:textId="77777777" w:rsidR="004D7F3F" w:rsidRPr="00EA5A2C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740260F2" w14:textId="77777777" w:rsidR="004D7F3F" w:rsidRPr="00EA5A2C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A4E23F8" w14:textId="77777777" w:rsidR="004D7F3F" w:rsidRPr="00EA5A2C" w:rsidRDefault="004D7F3F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6A4E7" w14:textId="77777777" w:rsidR="004D7F3F" w:rsidRPr="00EA5A2C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11A84" w14:textId="77777777" w:rsidR="004D7F3F" w:rsidRPr="00EA5A2C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329AB" w14:textId="77777777" w:rsidR="004D7F3F" w:rsidRPr="00EA5A2C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7F3F" w:rsidRPr="00144E97" w14:paraId="6D86FF93" w14:textId="77777777" w:rsidTr="00B32803">
        <w:trPr>
          <w:trHeight w:hRule="exact" w:val="389"/>
        </w:trPr>
        <w:tc>
          <w:tcPr>
            <w:tcW w:w="4500" w:type="dxa"/>
          </w:tcPr>
          <w:p w14:paraId="050D155A" w14:textId="1279A175" w:rsidR="004D7F3F" w:rsidRPr="00144E97" w:rsidRDefault="004D7F3F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1" w:type="dxa"/>
          </w:tcPr>
          <w:p w14:paraId="61F8C00C" w14:textId="77777777" w:rsidR="004D7F3F" w:rsidRPr="00EA5A2C" w:rsidRDefault="004D7F3F" w:rsidP="00EA5A2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1EEC8436" w14:textId="77777777" w:rsidR="004D7F3F" w:rsidRPr="00EA5A2C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7298C05D" w14:textId="77777777" w:rsidR="004D7F3F" w:rsidRPr="00EA5A2C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918AB31" w14:textId="77777777" w:rsidR="004D7F3F" w:rsidRPr="00EA5A2C" w:rsidRDefault="004D7F3F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6C56EE" w14:textId="768DAF7E" w:rsidR="004D7F3F" w:rsidRPr="00EA5A2C" w:rsidRDefault="004D7F3F" w:rsidP="009C7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FEA63" w14:textId="77777777" w:rsidR="004D7F3F" w:rsidRPr="00EA5A2C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DFB09B" w14:textId="77777777" w:rsidR="004D7F3F" w:rsidRPr="00EA5A2C" w:rsidRDefault="004D7F3F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9D0" w:rsidRPr="00144E97" w14:paraId="5D515A46" w14:textId="77777777" w:rsidTr="00B32803">
        <w:trPr>
          <w:trHeight w:hRule="exact" w:val="389"/>
        </w:trPr>
        <w:tc>
          <w:tcPr>
            <w:tcW w:w="4500" w:type="dxa"/>
          </w:tcPr>
          <w:p w14:paraId="6106D927" w14:textId="77777777" w:rsidR="000239D0" w:rsidRPr="000A1418" w:rsidRDefault="000239D0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</w:tcPr>
          <w:p w14:paraId="5EC5A773" w14:textId="77777777" w:rsidR="000239D0" w:rsidRPr="00EA5A2C" w:rsidRDefault="000239D0" w:rsidP="00EA5A2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5FB5D166" w14:textId="77777777" w:rsidR="000239D0" w:rsidRPr="00EA5A2C" w:rsidRDefault="000239D0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gridSpan w:val="2"/>
          </w:tcPr>
          <w:p w14:paraId="5D2F221A" w14:textId="77777777" w:rsidR="000239D0" w:rsidRPr="00EA5A2C" w:rsidRDefault="000239D0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43C166F" w14:textId="77777777" w:rsidR="000239D0" w:rsidRPr="00EA5A2C" w:rsidRDefault="000239D0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59C1B" w14:textId="77777777" w:rsidR="000239D0" w:rsidRPr="00EA5A2C" w:rsidRDefault="000239D0" w:rsidP="00054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29458" w14:textId="77777777" w:rsidR="000239D0" w:rsidRPr="00EA5A2C" w:rsidRDefault="000239D0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F1DA52" w14:textId="77777777" w:rsidR="000239D0" w:rsidRPr="00EA5A2C" w:rsidRDefault="000239D0" w:rsidP="004D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AE6" w:rsidRPr="00144E97" w14:paraId="7B193F40" w14:textId="77777777" w:rsidTr="00B32803">
        <w:trPr>
          <w:trHeight w:hRule="exact" w:val="389"/>
        </w:trPr>
        <w:tc>
          <w:tcPr>
            <w:tcW w:w="4500" w:type="dxa"/>
          </w:tcPr>
          <w:p w14:paraId="532EE70A" w14:textId="77777777" w:rsidR="00E83AE6" w:rsidRPr="00144E97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vAlign w:val="center"/>
          </w:tcPr>
          <w:p w14:paraId="49624299" w14:textId="73525D27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14:paraId="59A1CADC" w14:textId="77777777" w:rsidR="00E83AE6" w:rsidRPr="00EA5A2C" w:rsidRDefault="00E83AE6" w:rsidP="00EA5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vAlign w:val="center"/>
          </w:tcPr>
          <w:p w14:paraId="2EF04D9D" w14:textId="2D564868" w:rsidR="00E83AE6" w:rsidRPr="00EA5A2C" w:rsidRDefault="00E83AE6" w:rsidP="00EA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3DE44E5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5DC43" w14:textId="40C0FC6A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42,77</w:t>
            </w:r>
            <w:r w:rsidR="00AB34DA" w:rsidRPr="00EA5A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DFAC5D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E44434" w14:textId="10C765DE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40,918</w:t>
            </w:r>
          </w:p>
        </w:tc>
      </w:tr>
      <w:tr w:rsidR="00E83AE6" w:rsidRPr="00144E97" w14:paraId="4BB03802" w14:textId="77777777" w:rsidTr="00B32803">
        <w:trPr>
          <w:trHeight w:hRule="exact" w:val="389"/>
        </w:trPr>
        <w:tc>
          <w:tcPr>
            <w:tcW w:w="4500" w:type="dxa"/>
          </w:tcPr>
          <w:p w14:paraId="129C7B94" w14:textId="77777777" w:rsidR="00E83AE6" w:rsidRPr="00144E97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83DA406" w14:textId="39CC9E99" w:rsidR="00E83AE6" w:rsidRPr="00EA5A2C" w:rsidRDefault="00C23B11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4,023</w:t>
            </w:r>
          </w:p>
        </w:tc>
        <w:tc>
          <w:tcPr>
            <w:tcW w:w="258" w:type="dxa"/>
          </w:tcPr>
          <w:p w14:paraId="0FCA4A0E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14:paraId="5E87C6B0" w14:textId="622479DF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250" w:type="dxa"/>
          </w:tcPr>
          <w:p w14:paraId="19DE3258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3E1CBA" w14:textId="11EB1BF9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  <w:tc>
          <w:tcPr>
            <w:tcW w:w="270" w:type="dxa"/>
          </w:tcPr>
          <w:p w14:paraId="75E105B3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A4A73A" w14:textId="4C9BB124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</w:tr>
      <w:tr w:rsidR="00E83AE6" w:rsidRPr="00144E97" w14:paraId="591C4B07" w14:textId="77777777" w:rsidTr="00B32803">
        <w:trPr>
          <w:trHeight w:hRule="exact" w:val="389"/>
        </w:trPr>
        <w:tc>
          <w:tcPr>
            <w:tcW w:w="4500" w:type="dxa"/>
          </w:tcPr>
          <w:p w14:paraId="3AECDAA5" w14:textId="77777777" w:rsidR="00E83AE6" w:rsidRPr="00144E97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B8CB3CD" w14:textId="79ED301E" w:rsidR="00E83AE6" w:rsidRPr="00EA5A2C" w:rsidRDefault="00C23B11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4,023</w:t>
            </w:r>
          </w:p>
        </w:tc>
        <w:tc>
          <w:tcPr>
            <w:tcW w:w="258" w:type="dxa"/>
          </w:tcPr>
          <w:p w14:paraId="4FDA7A5E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14:paraId="0B953926" w14:textId="2C6453C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1,460</w:t>
            </w:r>
          </w:p>
        </w:tc>
        <w:tc>
          <w:tcPr>
            <w:tcW w:w="250" w:type="dxa"/>
          </w:tcPr>
          <w:p w14:paraId="76BE27D7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B566B" w14:textId="039CE67E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46,318</w:t>
            </w:r>
          </w:p>
        </w:tc>
        <w:tc>
          <w:tcPr>
            <w:tcW w:w="270" w:type="dxa"/>
          </w:tcPr>
          <w:p w14:paraId="65FF35B0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BB93A8" w14:textId="0BE79476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42,122</w:t>
            </w:r>
          </w:p>
        </w:tc>
      </w:tr>
      <w:tr w:rsidR="00E83AE6" w:rsidRPr="00144E97" w14:paraId="06AA8B74" w14:textId="77777777" w:rsidTr="00B32803">
        <w:trPr>
          <w:trHeight w:hRule="exact" w:val="360"/>
        </w:trPr>
        <w:tc>
          <w:tcPr>
            <w:tcW w:w="4500" w:type="dxa"/>
          </w:tcPr>
          <w:p w14:paraId="46795D0D" w14:textId="7F31EB26" w:rsidR="00E83AE6" w:rsidRPr="00144E97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8F39B2F" w14:textId="1B5BD541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4951D48" w14:textId="77777777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center"/>
          </w:tcPr>
          <w:p w14:paraId="179150BD" w14:textId="1FEEC51F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CD3269F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D71F0" w14:textId="2B964034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(40,111)</w:t>
            </w:r>
          </w:p>
        </w:tc>
        <w:tc>
          <w:tcPr>
            <w:tcW w:w="270" w:type="dxa"/>
          </w:tcPr>
          <w:p w14:paraId="6688C54C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05EEE5" w14:textId="4E37394D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(40,241)</w:t>
            </w:r>
          </w:p>
        </w:tc>
      </w:tr>
      <w:tr w:rsidR="00E83AE6" w:rsidRPr="00144E97" w14:paraId="4FF85CD5" w14:textId="77777777" w:rsidTr="00B32803">
        <w:trPr>
          <w:trHeight w:hRule="exact" w:val="389"/>
        </w:trPr>
        <w:tc>
          <w:tcPr>
            <w:tcW w:w="4500" w:type="dxa"/>
          </w:tcPr>
          <w:p w14:paraId="426179B2" w14:textId="52542843" w:rsidR="00E83AE6" w:rsidRPr="00144E97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0867AC1" w14:textId="2D10D6E3" w:rsidR="00E83AE6" w:rsidRPr="00EA5A2C" w:rsidRDefault="00C23B11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4,023</w:t>
            </w:r>
          </w:p>
        </w:tc>
        <w:tc>
          <w:tcPr>
            <w:tcW w:w="258" w:type="dxa"/>
          </w:tcPr>
          <w:p w14:paraId="322016D4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89F41" w14:textId="260D0936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1,460</w:t>
            </w:r>
          </w:p>
        </w:tc>
        <w:tc>
          <w:tcPr>
            <w:tcW w:w="250" w:type="dxa"/>
          </w:tcPr>
          <w:p w14:paraId="0FA24B18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7A053" w14:textId="3E29D6B8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6,207</w:t>
            </w:r>
          </w:p>
        </w:tc>
        <w:tc>
          <w:tcPr>
            <w:tcW w:w="270" w:type="dxa"/>
          </w:tcPr>
          <w:p w14:paraId="6B3E6A5D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83664C" w14:textId="379E0EEC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1,881</w:t>
            </w:r>
          </w:p>
        </w:tc>
      </w:tr>
      <w:tr w:rsidR="00E83AE6" w:rsidRPr="00074C25" w14:paraId="4C67F019" w14:textId="77777777" w:rsidTr="00B32803">
        <w:trPr>
          <w:trHeight w:hRule="exact" w:val="389"/>
        </w:trPr>
        <w:tc>
          <w:tcPr>
            <w:tcW w:w="4500" w:type="dxa"/>
          </w:tcPr>
          <w:p w14:paraId="79113DDA" w14:textId="77777777" w:rsidR="00E83AE6" w:rsidRPr="00315CD6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57EC291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FAFD96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9DF0CDA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CFCEB39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8D65A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42312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E2446D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3BE" w:rsidRPr="00074C25" w14:paraId="2C59B2AE" w14:textId="77777777" w:rsidTr="00B32803">
        <w:trPr>
          <w:trHeight w:hRule="exact" w:val="389"/>
        </w:trPr>
        <w:tc>
          <w:tcPr>
            <w:tcW w:w="4500" w:type="dxa"/>
          </w:tcPr>
          <w:p w14:paraId="21750FCB" w14:textId="4316246F" w:rsidR="009A63BE" w:rsidRPr="009A63BE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081" w:type="dxa"/>
          </w:tcPr>
          <w:p w14:paraId="22EBB105" w14:textId="23BE21C1" w:rsidR="009A63BE" w:rsidRPr="00EA5A2C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6F2D13A" w14:textId="77777777" w:rsidR="009A63BE" w:rsidRPr="00EA5A2C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C5171B0" w14:textId="7109E5B4" w:rsidR="009A63BE" w:rsidRPr="00EA5A2C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B83620E" w14:textId="77777777" w:rsidR="009A63BE" w:rsidRPr="00EA5A2C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5562F7" w14:textId="6A0F890F" w:rsidR="009A63BE" w:rsidRPr="00EA5A2C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27A31" w14:textId="77777777" w:rsidR="009A63BE" w:rsidRPr="00EA5A2C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6892F" w14:textId="2920CAC4" w:rsidR="009A63BE" w:rsidRPr="00EA5A2C" w:rsidRDefault="009A63BE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AE6" w:rsidRPr="00074C25" w14:paraId="61D33174" w14:textId="77777777" w:rsidTr="00B32803">
        <w:trPr>
          <w:trHeight w:hRule="exact" w:val="389"/>
        </w:trPr>
        <w:tc>
          <w:tcPr>
            <w:tcW w:w="4500" w:type="dxa"/>
          </w:tcPr>
          <w:p w14:paraId="15564DBC" w14:textId="77777777" w:rsidR="00E83AE6" w:rsidRPr="00315CD6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AF0D999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D8942D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3B97B22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DB599B2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63367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EEC6E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11519" w14:textId="77777777" w:rsidR="00E83AE6" w:rsidRPr="00EA5A2C" w:rsidRDefault="00E83AE6" w:rsidP="009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AE6" w:rsidRPr="00EC785A" w14:paraId="1D772994" w14:textId="77777777" w:rsidTr="00B32803">
        <w:trPr>
          <w:trHeight w:hRule="exact" w:val="389"/>
        </w:trPr>
        <w:tc>
          <w:tcPr>
            <w:tcW w:w="4500" w:type="dxa"/>
          </w:tcPr>
          <w:p w14:paraId="12A79AEA" w14:textId="77777777" w:rsidR="00E83AE6" w:rsidRPr="00074C25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vAlign w:val="center"/>
          </w:tcPr>
          <w:p w14:paraId="42EEAEB1" w14:textId="7A1085BF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B0922B" w14:textId="77777777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65E45B9A" w14:textId="77777777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49B16F0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BAF8E" w14:textId="661F23CA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194,180</w:t>
            </w:r>
          </w:p>
        </w:tc>
        <w:tc>
          <w:tcPr>
            <w:tcW w:w="270" w:type="dxa"/>
          </w:tcPr>
          <w:p w14:paraId="3D1AC788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58A4B" w14:textId="5355A3F3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183,755</w:t>
            </w:r>
          </w:p>
        </w:tc>
      </w:tr>
      <w:tr w:rsidR="00E83AE6" w:rsidRPr="00EC785A" w14:paraId="45D73837" w14:textId="77777777" w:rsidTr="00B32803">
        <w:trPr>
          <w:trHeight w:hRule="exact" w:val="389"/>
        </w:trPr>
        <w:tc>
          <w:tcPr>
            <w:tcW w:w="4500" w:type="dxa"/>
          </w:tcPr>
          <w:p w14:paraId="2181042B" w14:textId="18C061A9" w:rsidR="00E83AE6" w:rsidRPr="00074C25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3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vAlign w:val="center"/>
          </w:tcPr>
          <w:p w14:paraId="6D89A5E8" w14:textId="66E7F4EF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AEAFA3" w14:textId="77777777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4C94F1E1" w14:textId="276F4512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14:paraId="091033A3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9A119" w14:textId="60F1F65D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(191,609)</w:t>
            </w:r>
          </w:p>
        </w:tc>
        <w:tc>
          <w:tcPr>
            <w:tcW w:w="270" w:type="dxa"/>
          </w:tcPr>
          <w:p w14:paraId="19C60E5B" w14:textId="77777777" w:rsidR="00E83AE6" w:rsidRPr="00EA5A2C" w:rsidRDefault="00E83AE6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217D77" w14:textId="177F927F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(182,249)</w:t>
            </w:r>
          </w:p>
        </w:tc>
      </w:tr>
      <w:tr w:rsidR="00E83AE6" w:rsidRPr="00B176ED" w14:paraId="0A5D1D0F" w14:textId="77777777" w:rsidTr="00B32803">
        <w:trPr>
          <w:trHeight w:hRule="exact" w:val="389"/>
        </w:trPr>
        <w:tc>
          <w:tcPr>
            <w:tcW w:w="4500" w:type="dxa"/>
          </w:tcPr>
          <w:p w14:paraId="7F82CD6E" w14:textId="77777777" w:rsidR="00E83AE6" w:rsidRPr="00074C25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0FFDC7" w14:textId="6BAC5B19" w:rsidR="00E83AE6" w:rsidRPr="00EA5A2C" w:rsidRDefault="00C23B11" w:rsidP="00EA5A2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887AF34" w14:textId="77777777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595E06" w14:textId="77777777" w:rsidR="00E83AE6" w:rsidRPr="00EA5A2C" w:rsidRDefault="00E83AE6" w:rsidP="00EA5A2C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778B0AB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1E7B92" w14:textId="3D852A9F" w:rsidR="00E83AE6" w:rsidRPr="00EA5A2C" w:rsidRDefault="00C23B11" w:rsidP="00E83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2,571</w:t>
            </w:r>
          </w:p>
        </w:tc>
        <w:tc>
          <w:tcPr>
            <w:tcW w:w="270" w:type="dxa"/>
          </w:tcPr>
          <w:p w14:paraId="587755A5" w14:textId="77777777" w:rsidR="00E83AE6" w:rsidRPr="00EA5A2C" w:rsidRDefault="00E83AE6" w:rsidP="00E83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1D9153" w14:textId="1423D739" w:rsidR="00E83AE6" w:rsidRPr="00EA5A2C" w:rsidRDefault="00E83AE6" w:rsidP="00B3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5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1,506</w:t>
            </w:r>
          </w:p>
        </w:tc>
      </w:tr>
    </w:tbl>
    <w:p w14:paraId="461DBD25" w14:textId="243CBDAA" w:rsidR="00AB34DA" w:rsidRDefault="00AB34DA" w:rsidP="00EA5A2C">
      <w:pPr>
        <w:pStyle w:val="Caption"/>
        <w:jc w:val="right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99"/>
        <w:gridCol w:w="1082"/>
        <w:gridCol w:w="270"/>
        <w:gridCol w:w="989"/>
        <w:gridCol w:w="270"/>
        <w:gridCol w:w="1170"/>
        <w:gridCol w:w="268"/>
        <w:gridCol w:w="1172"/>
      </w:tblGrid>
      <w:tr w:rsidR="00E8456B" w:rsidRPr="006E7852" w14:paraId="6F349D72" w14:textId="77777777" w:rsidTr="00B32803">
        <w:trPr>
          <w:tblHeader/>
        </w:trPr>
        <w:tc>
          <w:tcPr>
            <w:tcW w:w="2314" w:type="pct"/>
          </w:tcPr>
          <w:p w14:paraId="2ACDD9F7" w14:textId="20CD76B4" w:rsidR="00AB34DA" w:rsidRPr="005C18AE" w:rsidRDefault="00AB34DA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="005C18AE" w:rsidRPr="00876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Pr="00876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3" w:type="pct"/>
            <w:gridSpan w:val="3"/>
          </w:tcPr>
          <w:p w14:paraId="362F9CC4" w14:textId="77777777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E7852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5B9DE258" w14:textId="77777777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53012D53" w14:textId="77777777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456B" w:rsidRPr="006E7852" w14:paraId="321A76E4" w14:textId="77777777" w:rsidTr="00557FC7">
        <w:trPr>
          <w:tblHeader/>
        </w:trPr>
        <w:tc>
          <w:tcPr>
            <w:tcW w:w="2314" w:type="pct"/>
          </w:tcPr>
          <w:p w14:paraId="50890584" w14:textId="1EFDBA47" w:rsidR="00E8456B" w:rsidRPr="005C18AE" w:rsidRDefault="005C18AE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18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C18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C1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6" w:type="pct"/>
          </w:tcPr>
          <w:p w14:paraId="33A57065" w14:textId="01DA50E8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6CD5AB8E" w14:textId="77777777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</w:tcPr>
          <w:p w14:paraId="5C2350C2" w14:textId="5585B1F0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51DE0B27" w14:textId="77777777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5EA77E" w14:textId="263DA425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204C5BD3" w14:textId="77777777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C6B7955" w14:textId="0C7DFC07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8456B" w:rsidRPr="006E7852" w14:paraId="41A29DD3" w14:textId="77777777" w:rsidTr="00B32803">
        <w:trPr>
          <w:trHeight w:val="209"/>
          <w:tblHeader/>
        </w:trPr>
        <w:tc>
          <w:tcPr>
            <w:tcW w:w="2314" w:type="pct"/>
          </w:tcPr>
          <w:p w14:paraId="3C4FC778" w14:textId="77777777" w:rsidR="00E8456B" w:rsidRPr="006E7852" w:rsidRDefault="00E8456B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6" w:type="pct"/>
            <w:gridSpan w:val="7"/>
          </w:tcPr>
          <w:p w14:paraId="5BA41ABD" w14:textId="77777777" w:rsidR="00E8456B" w:rsidRPr="006E7852" w:rsidRDefault="00E8456B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E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23B11" w:rsidRPr="006E7852" w14:paraId="08666291" w14:textId="77777777" w:rsidTr="00557FC7">
        <w:tc>
          <w:tcPr>
            <w:tcW w:w="2314" w:type="pct"/>
          </w:tcPr>
          <w:p w14:paraId="44755E6F" w14:textId="094B62DF" w:rsidR="00C23B11" w:rsidRPr="00AA3C09" w:rsidRDefault="00C23B11" w:rsidP="0051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right="-80" w:hanging="174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56" w:type="pct"/>
            <w:vAlign w:val="center"/>
          </w:tcPr>
          <w:p w14:paraId="65B491C1" w14:textId="45C77D8D" w:rsidR="00C23B11" w:rsidRPr="005C18AE" w:rsidRDefault="00C23B11" w:rsidP="00DB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center"/>
          </w:tcPr>
          <w:p w14:paraId="5B487340" w14:textId="77777777" w:rsidR="00C23B11" w:rsidRPr="005C18AE" w:rsidRDefault="00C23B11" w:rsidP="00125F3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vAlign w:val="center"/>
          </w:tcPr>
          <w:p w14:paraId="057A4BCD" w14:textId="54461A7C" w:rsidR="00C23B11" w:rsidRPr="005C18AE" w:rsidRDefault="00C23B11" w:rsidP="005D4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3FBA9A04" w14:textId="77777777" w:rsidR="00C23B11" w:rsidRPr="005C18AE" w:rsidRDefault="00C23B11" w:rsidP="0051144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73"/>
              </w:tabs>
              <w:spacing w:after="0" w:line="240" w:lineRule="auto"/>
              <w:ind w:left="-126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4B35B2D" w14:textId="1FC00F3D" w:rsidR="00C23B11" w:rsidRPr="005C18AE" w:rsidRDefault="00C23B11" w:rsidP="00B3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32803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1FBDB161" w14:textId="0BC4DB13" w:rsidR="00C23B11" w:rsidRPr="005C18AE" w:rsidRDefault="00C23B11" w:rsidP="0051144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73"/>
              </w:tabs>
              <w:spacing w:after="0"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B4A9C98" w14:textId="1B1672CB" w:rsidR="00C23B11" w:rsidRPr="005C18AE" w:rsidRDefault="00C23B11" w:rsidP="005D4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3B11" w:rsidRPr="006E7852" w14:paraId="661999D7" w14:textId="77777777" w:rsidTr="00557FC7">
        <w:tc>
          <w:tcPr>
            <w:tcW w:w="2314" w:type="pct"/>
          </w:tcPr>
          <w:p w14:paraId="42FF82DA" w14:textId="2C1CB2CB" w:rsidR="00C23B11" w:rsidRDefault="00C23B11" w:rsidP="0051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right="-80" w:hanging="174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556" w:type="pct"/>
            <w:vAlign w:val="center"/>
          </w:tcPr>
          <w:p w14:paraId="5F4BB8BD" w14:textId="1948E36C" w:rsidR="00C23B11" w:rsidRPr="005C18AE" w:rsidRDefault="00C23B11" w:rsidP="00DB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18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center"/>
          </w:tcPr>
          <w:p w14:paraId="76FB18CD" w14:textId="77777777" w:rsidR="00C23B11" w:rsidRPr="005C18AE" w:rsidRDefault="00C23B11" w:rsidP="00125F3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vAlign w:val="center"/>
          </w:tcPr>
          <w:p w14:paraId="19F37121" w14:textId="47DAAC12" w:rsidR="00C23B11" w:rsidRDefault="00C23B11" w:rsidP="005D4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18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B47ADD2" w14:textId="77777777" w:rsidR="00C23B11" w:rsidRPr="005C18AE" w:rsidRDefault="00C23B11" w:rsidP="0051144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73"/>
              </w:tabs>
              <w:spacing w:after="0" w:line="240" w:lineRule="auto"/>
              <w:ind w:left="-126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7E418EB" w14:textId="473E93F0" w:rsidR="00C23B11" w:rsidRPr="005C18AE" w:rsidRDefault="00C23B11" w:rsidP="00B3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38" w:type="pct"/>
          </w:tcPr>
          <w:p w14:paraId="049CE217" w14:textId="46BE2EE3" w:rsidR="00C23B11" w:rsidRPr="005C18AE" w:rsidRDefault="00C23B11" w:rsidP="0051144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73"/>
              </w:tabs>
              <w:spacing w:after="0"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19A436E" w14:textId="33363EB6" w:rsidR="00C23B11" w:rsidRDefault="00C23B11" w:rsidP="00B3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4,892</w:t>
            </w:r>
          </w:p>
        </w:tc>
      </w:tr>
    </w:tbl>
    <w:p w14:paraId="6EEA7C34" w14:textId="67D25E9A" w:rsidR="00E8456B" w:rsidRDefault="00E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C842326" w14:textId="77777777" w:rsidR="00557FC7" w:rsidRDefault="00557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5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70"/>
        <w:gridCol w:w="990"/>
        <w:gridCol w:w="270"/>
        <w:gridCol w:w="1080"/>
        <w:gridCol w:w="270"/>
        <w:gridCol w:w="999"/>
      </w:tblGrid>
      <w:tr w:rsidR="003A4325" w:rsidRPr="00315CD6" w14:paraId="71A672B2" w14:textId="77777777" w:rsidTr="00126566">
        <w:tc>
          <w:tcPr>
            <w:tcW w:w="4500" w:type="dxa"/>
          </w:tcPr>
          <w:p w14:paraId="2073A4AF" w14:textId="77777777" w:rsidR="003A4325" w:rsidRPr="005C5343" w:rsidRDefault="00694218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br w:type="page"/>
            </w: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="00C01B40"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0F81907D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90C6C0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9" w:type="dxa"/>
            <w:gridSpan w:val="3"/>
          </w:tcPr>
          <w:p w14:paraId="6525AE8E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402820" w:rsidRPr="00315CD6" w14:paraId="1B54D3DF" w14:textId="77777777" w:rsidTr="00126566">
        <w:tc>
          <w:tcPr>
            <w:tcW w:w="4500" w:type="dxa"/>
          </w:tcPr>
          <w:p w14:paraId="198B1333" w14:textId="77777777" w:rsidR="00402820" w:rsidRPr="005C5343" w:rsidRDefault="00402820" w:rsidP="00402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708DFAFE" w:rsidR="00402820" w:rsidRPr="005C5343" w:rsidRDefault="00402820" w:rsidP="00402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E18E247" w14:textId="77777777" w:rsidR="00402820" w:rsidRPr="005C5343" w:rsidRDefault="00402820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43B066C3" w:rsidR="00402820" w:rsidRPr="005C5343" w:rsidRDefault="00402820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402820" w:rsidRPr="005C5343" w:rsidRDefault="00402820" w:rsidP="00402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34849264" w:rsidR="00402820" w:rsidRPr="005C5343" w:rsidRDefault="00402820" w:rsidP="00402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826622B" w14:textId="77777777" w:rsidR="00402820" w:rsidRPr="005C5343" w:rsidRDefault="00402820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7390F6B1" w14:textId="1DAF9BFF" w:rsidR="00402820" w:rsidRPr="005C5343" w:rsidRDefault="00402820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/>
                <w:sz w:val="30"/>
                <w:szCs w:val="30"/>
              </w:rPr>
              <w:t>31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402820" w:rsidRPr="00315CD6" w14:paraId="594B13EB" w14:textId="77777777" w:rsidTr="00126566">
        <w:tc>
          <w:tcPr>
            <w:tcW w:w="4500" w:type="dxa"/>
          </w:tcPr>
          <w:p w14:paraId="2050D753" w14:textId="77777777" w:rsidR="00402820" w:rsidRPr="005C5343" w:rsidRDefault="00402820" w:rsidP="00402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13F4D" w14:textId="27845DB7" w:rsidR="00402820" w:rsidRPr="005C5343" w:rsidRDefault="00402820" w:rsidP="00402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011B">
              <w:rPr>
                <w:rFonts w:ascii="Angsana New" w:hAnsi="Angsana New"/>
                <w:spacing w:val="8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C65700" w14:textId="77777777" w:rsidR="00402820" w:rsidRPr="005C5343" w:rsidRDefault="00402820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10EC058F" w:rsidR="00402820" w:rsidRPr="005C5343" w:rsidRDefault="00402820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402820" w:rsidRPr="005C5343" w:rsidRDefault="00402820" w:rsidP="00402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49FA21D3" w:rsidR="00402820" w:rsidRPr="005C5343" w:rsidRDefault="00402820" w:rsidP="00402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011B">
              <w:rPr>
                <w:rFonts w:ascii="Angsana New" w:hAnsi="Angsana New"/>
                <w:spacing w:val="8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678637" w14:textId="77777777" w:rsidR="00402820" w:rsidRPr="005C5343" w:rsidRDefault="00402820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7994B75B" w14:textId="715705C6" w:rsidR="00402820" w:rsidRPr="005C5343" w:rsidRDefault="00402820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02820" w:rsidRPr="00315CD6" w14:paraId="08617E9C" w14:textId="77777777" w:rsidTr="00126566">
        <w:tc>
          <w:tcPr>
            <w:tcW w:w="4500" w:type="dxa"/>
          </w:tcPr>
          <w:p w14:paraId="304813EF" w14:textId="77777777" w:rsidR="00402820" w:rsidRPr="005C5343" w:rsidRDefault="00402820" w:rsidP="00402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center"/>
          </w:tcPr>
          <w:p w14:paraId="58319170" w14:textId="4291FBF7" w:rsidR="00402820" w:rsidRPr="005C5343" w:rsidRDefault="00402820" w:rsidP="0040282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00A558D2" w14:textId="77777777" w:rsidR="00402820" w:rsidRPr="005C5343" w:rsidRDefault="00402820" w:rsidP="0040282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33A4A715" w:rsidR="00402820" w:rsidRPr="005C5343" w:rsidRDefault="00402820" w:rsidP="0040282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62AF350" w14:textId="77777777" w:rsidR="00402820" w:rsidRPr="005C5343" w:rsidRDefault="00402820" w:rsidP="00402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025AE64A" w:rsidR="00402820" w:rsidRPr="005C5343" w:rsidRDefault="00402820" w:rsidP="0040282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3E49AAE2" w14:textId="77777777" w:rsidR="00402820" w:rsidRPr="005C5343" w:rsidRDefault="00402820" w:rsidP="0040282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vAlign w:val="center"/>
          </w:tcPr>
          <w:p w14:paraId="2B2D6AA8" w14:textId="0A888BDB" w:rsidR="00402820" w:rsidRPr="005C5343" w:rsidRDefault="00402820" w:rsidP="0040282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842835" w:rsidRPr="00315CD6" w14:paraId="32F9342D" w14:textId="77777777" w:rsidTr="00126566">
        <w:tc>
          <w:tcPr>
            <w:tcW w:w="4500" w:type="dxa"/>
          </w:tcPr>
          <w:p w14:paraId="1F42D667" w14:textId="77777777" w:rsidR="00842835" w:rsidRPr="000A1418" w:rsidRDefault="00842835" w:rsidP="00842835">
            <w:pPr>
              <w:spacing w:line="240" w:lineRule="auto"/>
              <w:ind w:lef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9" w:type="dxa"/>
            <w:gridSpan w:val="7"/>
          </w:tcPr>
          <w:p w14:paraId="6227FBF1" w14:textId="701211C7" w:rsidR="00842835" w:rsidRPr="005C5343" w:rsidRDefault="005857E1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3B11" w:rsidRPr="00315CD6" w14:paraId="7BD86AFA" w14:textId="77777777" w:rsidTr="00126566">
        <w:tc>
          <w:tcPr>
            <w:tcW w:w="4500" w:type="dxa"/>
          </w:tcPr>
          <w:p w14:paraId="1D538435" w14:textId="77777777" w:rsidR="00C23B11" w:rsidRPr="005C5343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1AB7F4D9" w:rsidR="00C23B11" w:rsidRPr="005C5343" w:rsidRDefault="00C23B11" w:rsidP="00DB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C23B11" w:rsidRPr="005C5343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7777777" w:rsidR="00C23B11" w:rsidRPr="005C5343" w:rsidRDefault="00C23B11" w:rsidP="005D4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C23B11" w:rsidRPr="005C5343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570C3C18" w:rsidR="00C23B11" w:rsidRPr="005C5343" w:rsidRDefault="00C23B11" w:rsidP="0098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55,402</w:t>
            </w:r>
          </w:p>
        </w:tc>
        <w:tc>
          <w:tcPr>
            <w:tcW w:w="270" w:type="dxa"/>
          </w:tcPr>
          <w:p w14:paraId="147D7977" w14:textId="77777777" w:rsidR="00C23B11" w:rsidRPr="005C5343" w:rsidRDefault="00C23B11" w:rsidP="00E84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2CA9741E" w14:textId="5AAD76FE" w:rsidR="00C23B11" w:rsidRPr="005C5343" w:rsidRDefault="00C23B11" w:rsidP="005D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8C9">
              <w:rPr>
                <w:rFonts w:ascii="Angsana New" w:hAnsi="Angsana New"/>
                <w:sz w:val="30"/>
                <w:szCs w:val="30"/>
              </w:rPr>
              <w:t>52,144</w:t>
            </w:r>
          </w:p>
        </w:tc>
      </w:tr>
      <w:tr w:rsidR="00C23B11" w:rsidRPr="00315CD6" w14:paraId="40F1C43C" w14:textId="77777777" w:rsidTr="00126566">
        <w:tc>
          <w:tcPr>
            <w:tcW w:w="4500" w:type="dxa"/>
          </w:tcPr>
          <w:p w14:paraId="388CEEFC" w14:textId="77777777" w:rsidR="00C23B11" w:rsidRPr="005C5343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1E38F15D" w:rsidR="00C23B11" w:rsidRPr="007570D5" w:rsidRDefault="00C23B11" w:rsidP="00DB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0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C23B11" w:rsidRPr="007570D5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77777777" w:rsidR="00C23B11" w:rsidRPr="007570D5" w:rsidRDefault="00C23B11" w:rsidP="005D4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0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C23B11" w:rsidRPr="005B0640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0B6A4C59" w:rsidR="00C23B11" w:rsidRPr="005B0640" w:rsidRDefault="00C23B11" w:rsidP="0098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55,402</w:t>
            </w:r>
          </w:p>
        </w:tc>
        <w:tc>
          <w:tcPr>
            <w:tcW w:w="270" w:type="dxa"/>
          </w:tcPr>
          <w:p w14:paraId="414BB441" w14:textId="77777777" w:rsidR="00C23B11" w:rsidRPr="005B0640" w:rsidRDefault="00C23B11" w:rsidP="00E84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4BBACE1B" w:rsidR="00C23B11" w:rsidRPr="005B0640" w:rsidRDefault="00C23B11" w:rsidP="005D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8C9">
              <w:rPr>
                <w:rFonts w:ascii="Angsana New" w:hAnsi="Angsana New"/>
                <w:b/>
                <w:bCs/>
                <w:sz w:val="30"/>
                <w:szCs w:val="30"/>
              </w:rPr>
              <w:t>52,144</w:t>
            </w:r>
          </w:p>
        </w:tc>
      </w:tr>
      <w:tr w:rsidR="00C23B11" w:rsidRPr="00315CD6" w14:paraId="51AC1F93" w14:textId="77777777" w:rsidTr="00126566">
        <w:tc>
          <w:tcPr>
            <w:tcW w:w="4500" w:type="dxa"/>
          </w:tcPr>
          <w:p w14:paraId="4C21A8BB" w14:textId="77777777" w:rsidR="00C23B11" w:rsidRPr="00315CD6" w:rsidRDefault="00C23B11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252F483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37B129F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38606C0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BDB4EF" w14:textId="77777777" w:rsidR="00C23B11" w:rsidRDefault="00C23B11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D33613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8CE5D68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vAlign w:val="center"/>
          </w:tcPr>
          <w:p w14:paraId="6FE224D6" w14:textId="77777777" w:rsidR="00C23B11" w:rsidRPr="00B87F43" w:rsidRDefault="00C23B11" w:rsidP="005D42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10" w:right="-3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23B11" w:rsidRPr="00315CD6" w14:paraId="5C049247" w14:textId="77777777" w:rsidTr="00126566">
        <w:tc>
          <w:tcPr>
            <w:tcW w:w="4500" w:type="dxa"/>
          </w:tcPr>
          <w:p w14:paraId="11376DF6" w14:textId="77777777" w:rsidR="00C23B11" w:rsidRPr="00315CD6" w:rsidRDefault="00C23B11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vAlign w:val="center"/>
          </w:tcPr>
          <w:p w14:paraId="168226C6" w14:textId="10D4748E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A163A72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1CCE9F3" w14:textId="6DC3EFD3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37F482" w14:textId="77777777" w:rsidR="00C23B11" w:rsidRDefault="00C23B11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6ABE1EA" w14:textId="7C51EB7C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B069ACE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vAlign w:val="center"/>
          </w:tcPr>
          <w:p w14:paraId="476DD802" w14:textId="6A6D408A" w:rsidR="00C23B11" w:rsidRPr="00B87F43" w:rsidRDefault="00C23B11" w:rsidP="005D42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10" w:right="-3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23B11" w:rsidRPr="00315CD6" w14:paraId="2131F8D7" w14:textId="77777777" w:rsidTr="00126566">
        <w:tc>
          <w:tcPr>
            <w:tcW w:w="4500" w:type="dxa"/>
          </w:tcPr>
          <w:p w14:paraId="73BB39CC" w14:textId="77777777" w:rsidR="00C23B11" w:rsidRPr="00315CD6" w:rsidRDefault="00C23B11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0A534E0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CEA79A0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A48B988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02580A" w14:textId="77777777" w:rsidR="00C23B11" w:rsidRDefault="00C23B11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F87C55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6C696BB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vAlign w:val="center"/>
          </w:tcPr>
          <w:p w14:paraId="4B915335" w14:textId="77777777" w:rsidR="00C23B11" w:rsidRPr="00B87F43" w:rsidRDefault="00C23B11" w:rsidP="005D42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10" w:right="-3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23B11" w:rsidRPr="00315CD6" w14:paraId="2087C273" w14:textId="77777777" w:rsidTr="00126566">
        <w:tc>
          <w:tcPr>
            <w:tcW w:w="4500" w:type="dxa"/>
          </w:tcPr>
          <w:p w14:paraId="0F7C2191" w14:textId="77777777" w:rsidR="00C23B11" w:rsidRPr="00315CD6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206097" w14:textId="5EBB6D3C" w:rsidR="00C23B11" w:rsidRPr="00315CD6" w:rsidRDefault="00C23B11" w:rsidP="00DB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263B12" w14:textId="77777777" w:rsidR="00C23B11" w:rsidRPr="00315CD6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526E9" w14:textId="77777777" w:rsidR="00C23B11" w:rsidRPr="00315CD6" w:rsidRDefault="00C23B11" w:rsidP="005D4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29EC6" w14:textId="77777777" w:rsidR="00C23B11" w:rsidRPr="00315CD6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1DB82" w14:textId="07FFADD4" w:rsidR="00C23B11" w:rsidRPr="00315CD6" w:rsidRDefault="00C23B11" w:rsidP="0098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37,705</w:t>
            </w:r>
          </w:p>
        </w:tc>
        <w:tc>
          <w:tcPr>
            <w:tcW w:w="270" w:type="dxa"/>
            <w:vAlign w:val="bottom"/>
          </w:tcPr>
          <w:p w14:paraId="2D3EF24E" w14:textId="77777777" w:rsidR="00C23B11" w:rsidRPr="00315CD6" w:rsidRDefault="00C23B11" w:rsidP="00E8456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14:paraId="62E25946" w14:textId="6A0605CF" w:rsidR="00C23B11" w:rsidRPr="00315CD6" w:rsidRDefault="00C23B11" w:rsidP="005D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</w:t>
            </w:r>
            <w:r w:rsidRPr="004C3502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23B11" w:rsidRPr="00315CD6" w14:paraId="6C2D8D0C" w14:textId="77777777" w:rsidTr="00126566">
        <w:tc>
          <w:tcPr>
            <w:tcW w:w="4500" w:type="dxa"/>
          </w:tcPr>
          <w:p w14:paraId="133B7E76" w14:textId="77777777" w:rsidR="00C23B11" w:rsidRPr="00315CD6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6F2FAF" w14:textId="575A8E88" w:rsidR="00C23B11" w:rsidRPr="007570D5" w:rsidRDefault="00C23B11" w:rsidP="00DB3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0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53CF9" w14:textId="77777777" w:rsidR="00C23B11" w:rsidRPr="007570D5" w:rsidRDefault="00C23B11" w:rsidP="00E8456B">
            <w:pPr>
              <w:pStyle w:val="a0"/>
              <w:tabs>
                <w:tab w:val="decimal" w:pos="775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80BB41" w14:textId="77777777" w:rsidR="00C23B11" w:rsidRPr="007570D5" w:rsidRDefault="00C23B11" w:rsidP="005D4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0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C7930" w14:textId="77777777" w:rsidR="00C23B11" w:rsidRPr="007B2165" w:rsidRDefault="00C23B11" w:rsidP="00E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22434" w14:textId="76BC5A08" w:rsidR="00C23B11" w:rsidRPr="007B2165" w:rsidRDefault="00C23B11" w:rsidP="0098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37,705</w:t>
            </w:r>
          </w:p>
        </w:tc>
        <w:tc>
          <w:tcPr>
            <w:tcW w:w="270" w:type="dxa"/>
          </w:tcPr>
          <w:p w14:paraId="5E93C790" w14:textId="77777777" w:rsidR="00C23B11" w:rsidRPr="007B2165" w:rsidRDefault="00C23B11" w:rsidP="00E8456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65BD5FF" w14:textId="0419CB3E" w:rsidR="00C23B11" w:rsidRPr="007B2165" w:rsidRDefault="00C23B11" w:rsidP="005D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C23B11" w:rsidRPr="00144E97" w14:paraId="7913D489" w14:textId="77777777" w:rsidTr="00126566">
        <w:tc>
          <w:tcPr>
            <w:tcW w:w="4500" w:type="dxa"/>
          </w:tcPr>
          <w:p w14:paraId="7B7B4307" w14:textId="77777777" w:rsidR="00C23B11" w:rsidRDefault="00C23B11" w:rsidP="0084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2C755CF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433C02F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060D10D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408A82" w14:textId="77777777" w:rsidR="00C23B11" w:rsidRDefault="00C23B11" w:rsidP="00842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0E6C34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459D9FC" w14:textId="77777777" w:rsidR="00C23B11" w:rsidRPr="00B87F43" w:rsidRDefault="00C23B11" w:rsidP="0084283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vAlign w:val="center"/>
          </w:tcPr>
          <w:p w14:paraId="160C833F" w14:textId="77777777" w:rsidR="00C23B11" w:rsidRPr="00B87F43" w:rsidRDefault="00C23B11" w:rsidP="005D425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10" w:right="-3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639908C1" w14:textId="77777777" w:rsidR="00EA3AEC" w:rsidRPr="000A0940" w:rsidRDefault="00EA3AEC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00F1BE97" w14:textId="77777777" w:rsidR="00EA3AEC" w:rsidRPr="00435FAC" w:rsidRDefault="00EA3AEC" w:rsidP="00722A41">
      <w:pPr>
        <w:autoSpaceDE w:val="0"/>
        <w:autoSpaceDN w:val="0"/>
        <w:adjustRightInd w:val="0"/>
        <w:spacing w:line="240" w:lineRule="auto"/>
        <w:ind w:right="-295"/>
        <w:jc w:val="both"/>
        <w:rPr>
          <w:rFonts w:ascii="Angsana New" w:hAnsi="Angsana New"/>
          <w:sz w:val="20"/>
          <w:szCs w:val="20"/>
        </w:rPr>
      </w:pPr>
    </w:p>
    <w:p w14:paraId="55295E9A" w14:textId="1F3C9E49" w:rsidR="000B1721" w:rsidRPr="000A0940" w:rsidRDefault="00AA7236" w:rsidP="0072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 w:right="-295"/>
        <w:jc w:val="both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 xml:space="preserve">ณ </w:t>
      </w:r>
      <w:r w:rsidR="00B80CA4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8456B" w:rsidRPr="00827DFE">
        <w:rPr>
          <w:rFonts w:ascii="Angsana New" w:hAnsi="Angsana New"/>
          <w:sz w:val="30"/>
          <w:szCs w:val="30"/>
        </w:rPr>
        <w:t>31</w:t>
      </w:r>
      <w:r w:rsidR="00E8456B">
        <w:rPr>
          <w:rFonts w:ascii="Angsana New" w:hAnsi="Angsana New"/>
          <w:color w:val="FFFFFF"/>
          <w:sz w:val="30"/>
          <w:szCs w:val="30"/>
        </w:rPr>
        <w:t xml:space="preserve"> </w:t>
      </w:r>
      <w:r w:rsidR="00E8456B" w:rsidRPr="00827DFE">
        <w:rPr>
          <w:rFonts w:ascii="Angsana New" w:hAnsi="Angsana New"/>
          <w:sz w:val="30"/>
          <w:szCs w:val="30"/>
          <w:cs/>
        </w:rPr>
        <w:t>มีนาคม</w:t>
      </w:r>
      <w:r w:rsidR="00E8456B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E7347E">
        <w:rPr>
          <w:rFonts w:ascii="Angsana New" w:hAnsi="Angsana New"/>
          <w:sz w:val="30"/>
          <w:szCs w:val="30"/>
        </w:rPr>
        <w:t>256</w:t>
      </w:r>
      <w:r w:rsidR="00E8456B">
        <w:rPr>
          <w:rFonts w:ascii="Angsana New" w:hAnsi="Angsana New"/>
          <w:sz w:val="30"/>
          <w:szCs w:val="30"/>
        </w:rPr>
        <w:t>5</w:t>
      </w:r>
      <w:r w:rsidR="00E7347E">
        <w:rPr>
          <w:rFonts w:ascii="Angsana New" w:hAnsi="Angsana New"/>
          <w:sz w:val="30"/>
          <w:szCs w:val="30"/>
        </w:rPr>
        <w:t xml:space="preserve"> </w:t>
      </w:r>
      <w:r w:rsidR="00171149" w:rsidRPr="000A0940">
        <w:rPr>
          <w:rFonts w:ascii="Angsana New" w:hAnsi="Angsana New"/>
          <w:sz w:val="30"/>
          <w:szCs w:val="30"/>
          <w:cs/>
        </w:rPr>
        <w:t>กลุ่มบริษัท</w:t>
      </w:r>
      <w:r w:rsidR="00EA3AEC" w:rsidRPr="000A0940">
        <w:rPr>
          <w:rFonts w:ascii="Angsana New" w:hAnsi="Angsana New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2F1F192F" w14:textId="77777777" w:rsidR="00FF6590" w:rsidRPr="00435FAC" w:rsidRDefault="00FF6590" w:rsidP="0072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jc w:val="both"/>
        <w:rPr>
          <w:rFonts w:ascii="Angsana New" w:hAnsi="Angsana New"/>
          <w:sz w:val="20"/>
          <w:szCs w:val="20"/>
        </w:rPr>
      </w:pPr>
    </w:p>
    <w:p w14:paraId="5715D9D8" w14:textId="77777777" w:rsidR="00F47696" w:rsidRPr="000A0940" w:rsidRDefault="00F47696" w:rsidP="00722A41">
      <w:pPr>
        <w:spacing w:line="240" w:lineRule="auto"/>
        <w:ind w:left="540" w:right="-29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5F6923" w:rsidRPr="000A09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7C530F07" w14:textId="77777777" w:rsidR="00F47696" w:rsidRPr="00435FAC" w:rsidRDefault="00F47696" w:rsidP="0072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jc w:val="both"/>
        <w:rPr>
          <w:rFonts w:ascii="Angsana New" w:hAnsi="Angsana New"/>
          <w:sz w:val="20"/>
          <w:szCs w:val="20"/>
        </w:rPr>
      </w:pPr>
    </w:p>
    <w:p w14:paraId="19747E66" w14:textId="26CC887C" w:rsidR="008919F3" w:rsidRDefault="000E66BF" w:rsidP="00722A41">
      <w:pPr>
        <w:ind w:left="540" w:right="-295"/>
        <w:jc w:val="thaiDistribute"/>
        <w:rPr>
          <w:rFonts w:ascii="Angsana New" w:hAnsi="Angsana New"/>
          <w:i/>
          <w:iCs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>บริษัทได้ทำสั</w:t>
      </w:r>
      <w:r w:rsidR="009C7AF3">
        <w:rPr>
          <w:rFonts w:ascii="Angsana New" w:hAnsi="Angsana New" w:hint="cs"/>
          <w:sz w:val="30"/>
          <w:szCs w:val="30"/>
          <w:cs/>
        </w:rPr>
        <w:t>ญญาเงินให้กู้ยืมกับบริษัทย่อยส</w:t>
      </w:r>
      <w:r w:rsidR="00C21F19">
        <w:rPr>
          <w:rFonts w:ascii="Angsana New" w:hAnsi="Angsana New" w:hint="cs"/>
          <w:sz w:val="30"/>
          <w:szCs w:val="30"/>
          <w:cs/>
        </w:rPr>
        <w:t>ี่</w:t>
      </w:r>
      <w:r w:rsidRPr="000A0940">
        <w:rPr>
          <w:rFonts w:ascii="Angsana New" w:hAnsi="Angsana New" w:hint="cs"/>
          <w:sz w:val="30"/>
          <w:szCs w:val="30"/>
          <w:cs/>
        </w:rPr>
        <w:t>แห่งโดยมีอัตราดอกเบี้ยตามที่กำหนดในสัญญา เงินต้นและดอกเบี้ย</w:t>
      </w:r>
      <w:r w:rsidR="001D17AF" w:rsidRPr="000A0940">
        <w:rPr>
          <w:rFonts w:ascii="Angsana New" w:hAnsi="Angsana New"/>
          <w:sz w:val="30"/>
          <w:szCs w:val="30"/>
        </w:rPr>
        <w:t xml:space="preserve"> </w:t>
      </w:r>
      <w:r w:rsidR="00503C22">
        <w:rPr>
          <w:rFonts w:ascii="Angsana New" w:hAnsi="Angsana New"/>
          <w:sz w:val="30"/>
          <w:szCs w:val="30"/>
        </w:rPr>
        <w:br/>
      </w:r>
      <w:r w:rsidRPr="000A0940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 xml:space="preserve">ปี นับจากวันที่สัญญา 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 w:rsidR="00E8456B" w:rsidRPr="00827DFE">
        <w:rPr>
          <w:rFonts w:ascii="Angsana New" w:hAnsi="Angsana New"/>
          <w:sz w:val="30"/>
          <w:szCs w:val="30"/>
        </w:rPr>
        <w:t>31</w:t>
      </w:r>
      <w:r w:rsidR="00E8456B">
        <w:rPr>
          <w:rFonts w:ascii="Angsana New" w:hAnsi="Angsana New"/>
          <w:color w:val="FFFFFF"/>
          <w:sz w:val="30"/>
          <w:szCs w:val="30"/>
        </w:rPr>
        <w:t xml:space="preserve"> </w:t>
      </w:r>
      <w:r w:rsidR="00E8456B" w:rsidRPr="00827DFE">
        <w:rPr>
          <w:rFonts w:ascii="Angsana New" w:hAnsi="Angsana New"/>
          <w:sz w:val="30"/>
          <w:szCs w:val="30"/>
          <w:cs/>
        </w:rPr>
        <w:t>มีนาคม</w:t>
      </w:r>
      <w:r w:rsidR="00E8456B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E7347E">
        <w:rPr>
          <w:rFonts w:ascii="Angsana New" w:hAnsi="Angsana New"/>
          <w:sz w:val="30"/>
          <w:szCs w:val="30"/>
        </w:rPr>
        <w:t>256</w:t>
      </w:r>
      <w:r w:rsidR="00E8456B">
        <w:rPr>
          <w:rFonts w:ascii="Angsana New" w:hAnsi="Angsana New"/>
          <w:sz w:val="30"/>
          <w:szCs w:val="30"/>
        </w:rPr>
        <w:t>5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>ยอดเงินกู้</w:t>
      </w:r>
      <w:r w:rsidR="00DE785C" w:rsidRPr="000A0940">
        <w:rPr>
          <w:rFonts w:ascii="Angsana New" w:hAnsi="Angsana New" w:hint="cs"/>
          <w:sz w:val="30"/>
          <w:szCs w:val="30"/>
          <w:cs/>
        </w:rPr>
        <w:t>ยืม</w:t>
      </w:r>
      <w:r w:rsidR="005A073C">
        <w:rPr>
          <w:rFonts w:ascii="Angsana New" w:hAnsi="Angsana New" w:hint="cs"/>
          <w:sz w:val="30"/>
          <w:szCs w:val="30"/>
          <w:cs/>
        </w:rPr>
        <w:t>คงเหลือมีจำนว</w:t>
      </w:r>
      <w:r w:rsidR="00144C47">
        <w:rPr>
          <w:rFonts w:ascii="Angsana New" w:hAnsi="Angsana New" w:hint="cs"/>
          <w:sz w:val="30"/>
          <w:szCs w:val="30"/>
          <w:cs/>
        </w:rPr>
        <w:t>น</w:t>
      </w:r>
      <w:r w:rsidR="005A073C">
        <w:rPr>
          <w:rFonts w:ascii="Angsana New" w:hAnsi="Angsana New"/>
          <w:sz w:val="30"/>
          <w:szCs w:val="30"/>
        </w:rPr>
        <w:t xml:space="preserve"> 194.2</w:t>
      </w:r>
      <w:r w:rsidR="00E7347E">
        <w:rPr>
          <w:rFonts w:ascii="Angsana New" w:hAnsi="Angsana New"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sz w:val="30"/>
          <w:szCs w:val="30"/>
          <w:cs/>
        </w:rPr>
        <w:t>ล้านบาท</w:t>
      </w:r>
      <w:r w:rsidR="00D406B0" w:rsidRPr="000A0940">
        <w:rPr>
          <w:rFonts w:ascii="Angsana New" w:hAnsi="Angsana New"/>
          <w:sz w:val="30"/>
          <w:szCs w:val="30"/>
        </w:rPr>
        <w:t xml:space="preserve"> 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(</w:t>
      </w:r>
      <w:r w:rsidR="00D130F3" w:rsidRPr="000A0940">
        <w:rPr>
          <w:rFonts w:ascii="Angsana New" w:hAnsi="Angsana New"/>
          <w:i/>
          <w:iCs/>
          <w:sz w:val="30"/>
          <w:szCs w:val="30"/>
        </w:rPr>
        <w:t>3</w:t>
      </w:r>
      <w:r w:rsidR="00D830A6" w:rsidRPr="000A0940">
        <w:rPr>
          <w:rFonts w:ascii="Angsana New" w:hAnsi="Angsana New"/>
          <w:i/>
          <w:iCs/>
          <w:sz w:val="30"/>
          <w:szCs w:val="30"/>
        </w:rPr>
        <w:t>1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50EF" w:rsidRPr="000A0940">
        <w:rPr>
          <w:rFonts w:ascii="Angsana New" w:hAnsi="Angsana New"/>
          <w:i/>
          <w:iCs/>
          <w:sz w:val="30"/>
          <w:szCs w:val="30"/>
        </w:rPr>
        <w:t>2</w:t>
      </w:r>
      <w:r w:rsidR="00D130F3" w:rsidRPr="000A0940">
        <w:rPr>
          <w:rFonts w:ascii="Angsana New" w:hAnsi="Angsana New"/>
          <w:i/>
          <w:iCs/>
          <w:sz w:val="30"/>
          <w:szCs w:val="30"/>
        </w:rPr>
        <w:t>5</w:t>
      </w:r>
      <w:r w:rsidR="00CF50EF" w:rsidRPr="000A0940">
        <w:rPr>
          <w:rFonts w:ascii="Angsana New" w:hAnsi="Angsana New"/>
          <w:i/>
          <w:iCs/>
          <w:sz w:val="30"/>
          <w:szCs w:val="30"/>
        </w:rPr>
        <w:t>6</w:t>
      </w:r>
      <w:r w:rsidR="00E8456B">
        <w:rPr>
          <w:rFonts w:ascii="Angsana New" w:hAnsi="Angsana New"/>
          <w:i/>
          <w:iCs/>
          <w:sz w:val="30"/>
          <w:szCs w:val="30"/>
        </w:rPr>
        <w:t>4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: </w:t>
      </w:r>
      <w:r w:rsidR="00E8456B">
        <w:rPr>
          <w:rFonts w:ascii="Angsana New" w:hAnsi="Angsana New"/>
          <w:i/>
          <w:iCs/>
          <w:sz w:val="30"/>
          <w:szCs w:val="30"/>
        </w:rPr>
        <w:t>183.8</w:t>
      </w:r>
      <w:r w:rsidR="0035011B">
        <w:rPr>
          <w:rFonts w:ascii="Angsana New" w:hAnsi="Angsana New"/>
          <w:i/>
          <w:iCs/>
          <w:sz w:val="30"/>
          <w:szCs w:val="30"/>
        </w:rPr>
        <w:t xml:space="preserve"> </w:t>
      </w:r>
      <w:r w:rsidRPr="000A094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)</w:t>
      </w:r>
    </w:p>
    <w:p w14:paraId="2F38B381" w14:textId="77777777" w:rsidR="00141352" w:rsidRPr="001C4809" w:rsidRDefault="00141352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sz w:val="20"/>
          <w:szCs w:val="20"/>
        </w:rPr>
      </w:pPr>
    </w:p>
    <w:p w14:paraId="3E489FE2" w14:textId="77777777" w:rsidR="00EA3AEC" w:rsidRPr="000A0940" w:rsidRDefault="00865CBC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sz w:val="30"/>
          <w:szCs w:val="30"/>
        </w:rPr>
        <w:tab/>
      </w:r>
      <w:r w:rsidR="00EA3AEC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032A7207" w14:textId="77777777" w:rsidR="00A43014" w:rsidRPr="001C4809" w:rsidRDefault="00A43014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46E436C" w14:textId="77777777" w:rsidR="00B81D01" w:rsidRDefault="00EA3AEC" w:rsidP="0072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1A1C3F" w:rsidRPr="000A0940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0A0940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="000C0E75" w:rsidRPr="000A0940">
        <w:rPr>
          <w:rFonts w:ascii="Angsana New" w:hAnsi="Angsana New"/>
          <w:sz w:val="30"/>
          <w:szCs w:val="30"/>
          <w:cs/>
        </w:rPr>
        <w:t xml:space="preserve"> โดย</w:t>
      </w:r>
      <w:r w:rsidRPr="000A0940">
        <w:rPr>
          <w:rFonts w:ascii="Angsana New" w:hAnsi="Angsana New"/>
          <w:sz w:val="30"/>
          <w:szCs w:val="30"/>
          <w:cs/>
        </w:rPr>
        <w:t>บริษัทตกลงที่จะผลิตและจัดหาสินค้า</w:t>
      </w:r>
      <w:r w:rsidR="001A1C3F" w:rsidRPr="000A0940">
        <w:rPr>
          <w:rFonts w:ascii="Angsana New" w:hAnsi="Angsana New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0A0940">
        <w:rPr>
          <w:rFonts w:ascii="Angsana New" w:hAnsi="Angsana New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0A0940">
        <w:rPr>
          <w:rFonts w:ascii="Angsana New" w:hAnsi="Angsana New"/>
          <w:sz w:val="30"/>
          <w:szCs w:val="30"/>
        </w:rPr>
        <w:t>GMP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CA7F01" w:rsidRPr="000A0940">
        <w:rPr>
          <w:rFonts w:ascii="Angsana New" w:hAnsi="Angsana New"/>
          <w:sz w:val="30"/>
          <w:szCs w:val="30"/>
          <w:cs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</w:p>
    <w:p w14:paraId="03E7FFFA" w14:textId="37732B88" w:rsidR="00B81D01" w:rsidRDefault="00B81D01" w:rsidP="00B8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5859CDCE" w14:textId="08394A08" w:rsidR="00722A41" w:rsidRDefault="00722A41" w:rsidP="00B8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18D9C17E" w14:textId="74E0B52B" w:rsidR="00722A41" w:rsidRDefault="00722A41" w:rsidP="00B8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6B932DE0" w14:textId="77777777" w:rsidR="00722A41" w:rsidRPr="001C4809" w:rsidRDefault="00722A41" w:rsidP="00B8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2E37B92F" w14:textId="7653D28A" w:rsidR="00E21ABB" w:rsidRPr="000A0940" w:rsidRDefault="00B81D01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E21ABB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2AC7FFD7" w14:textId="77777777" w:rsidR="00E21ABB" w:rsidRPr="001C4809" w:rsidRDefault="00E21ABB" w:rsidP="00B80CA4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0A5C7BB" w14:textId="374E5389" w:rsidR="00D2285F" w:rsidRDefault="00E21ABB" w:rsidP="00722A41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/>
          <w:sz w:val="30"/>
          <w:szCs w:val="30"/>
          <w:cs/>
        </w:rPr>
        <w:t xml:space="preserve">เมษายน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55</w:t>
      </w:r>
      <w:r w:rsidR="001855F0" w:rsidRPr="000A0940">
        <w:rPr>
          <w:rFonts w:ascii="Angsana New" w:hAnsi="Angsana New"/>
          <w:sz w:val="30"/>
          <w:szCs w:val="30"/>
        </w:rPr>
        <w:t>8</w:t>
      </w:r>
      <w:r w:rsidRPr="000A0940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D734E" w:rsidRPr="000A0940">
        <w:rPr>
          <w:rFonts w:ascii="Angsana New" w:hAnsi="Angsana New"/>
          <w:sz w:val="30"/>
          <w:szCs w:val="30"/>
          <w:cs/>
        </w:rPr>
        <w:t>ทางอ้อม</w:t>
      </w:r>
      <w:r w:rsidRPr="000A0940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</w:t>
      </w:r>
      <w:r w:rsidR="00141352">
        <w:rPr>
          <w:rFonts w:ascii="Angsana New" w:hAnsi="Angsana New"/>
          <w:sz w:val="30"/>
          <w:szCs w:val="30"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การดำเนินงานที่เกิดขึ้นของบริษัท </w:t>
      </w:r>
      <w:r w:rsidRPr="000A0940">
        <w:rPr>
          <w:rFonts w:ascii="Angsana New" w:hAnsi="Angsana New"/>
          <w:sz w:val="30"/>
          <w:szCs w:val="30"/>
        </w:rPr>
        <w:t>Mega Lifesciences Private Limited</w:t>
      </w:r>
      <w:r w:rsidRPr="000A0940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สัญญาดังกล่าว</w:t>
      </w:r>
      <w:r w:rsidR="00141352">
        <w:rPr>
          <w:rFonts w:ascii="Angsana New" w:hAnsi="Angsana New"/>
          <w:sz w:val="30"/>
          <w:szCs w:val="30"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0A0940">
        <w:rPr>
          <w:rFonts w:ascii="Angsana New" w:hAnsi="Angsana New"/>
          <w:sz w:val="30"/>
          <w:szCs w:val="30"/>
        </w:rPr>
        <w:t>9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  <w:r w:rsidR="000E66BF" w:rsidRPr="000A0940">
        <w:rPr>
          <w:rFonts w:ascii="Angsana New" w:hAnsi="Angsana New"/>
          <w:sz w:val="30"/>
          <w:szCs w:val="30"/>
        </w:rPr>
        <w:t xml:space="preserve"> </w:t>
      </w:r>
    </w:p>
    <w:p w14:paraId="1C9A2BA9" w14:textId="4475AA0F" w:rsidR="004475AA" w:rsidRDefault="004475AA" w:rsidP="00CE57F4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6933AF1" w14:textId="3D674A57" w:rsidR="004475AA" w:rsidRPr="001E2FAF" w:rsidRDefault="004475AA" w:rsidP="008A3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04" w:hanging="504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Pr="001E2FAF">
        <w:rPr>
          <w:rFonts w:ascii="Angsana New" w:hAnsi="Angsana New"/>
          <w:b/>
          <w:bCs/>
          <w:sz w:val="30"/>
          <w:szCs w:val="30"/>
        </w:rPr>
        <w:tab/>
      </w:r>
      <w:r w:rsidRPr="004475AA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20CCFF8B" w14:textId="47AB3640" w:rsidR="00151335" w:rsidRDefault="00151335" w:rsidP="008A3699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04" w:right="-25"/>
        <w:jc w:val="thaiDistribute"/>
        <w:rPr>
          <w:rFonts w:ascii="Angsana New" w:hAnsi="Angsana New"/>
          <w:sz w:val="30"/>
          <w:szCs w:val="30"/>
        </w:rPr>
      </w:pPr>
    </w:p>
    <w:p w14:paraId="0E4D13E3" w14:textId="3BA01AA4" w:rsidR="0055437E" w:rsidRDefault="0055437E" w:rsidP="008A3699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04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82ADB26" w14:textId="77777777" w:rsidR="00127D2E" w:rsidRPr="00127D2E" w:rsidRDefault="00127D2E" w:rsidP="008A3699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008"/>
      </w:tblGrid>
      <w:tr w:rsidR="004475AA" w:rsidRPr="00004AFE" w14:paraId="76AA2A1B" w14:textId="77777777" w:rsidTr="00C23B11">
        <w:trPr>
          <w:trHeight w:hRule="exact" w:val="403"/>
        </w:trPr>
        <w:tc>
          <w:tcPr>
            <w:tcW w:w="4518" w:type="dxa"/>
          </w:tcPr>
          <w:p w14:paraId="49A5A322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2702092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29E7D58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253B7FFF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5AA" w:rsidRPr="00004AFE" w14:paraId="6D5C5CC4" w14:textId="77777777" w:rsidTr="00C23B11">
        <w:trPr>
          <w:trHeight w:hRule="exact" w:val="403"/>
        </w:trPr>
        <w:tc>
          <w:tcPr>
            <w:tcW w:w="4518" w:type="dxa"/>
          </w:tcPr>
          <w:p w14:paraId="791E5128" w14:textId="77777777" w:rsidR="004475AA" w:rsidRPr="008E3AD7" w:rsidRDefault="004475AA" w:rsidP="008A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E3A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7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1B1C5568" w14:textId="7DAAFA2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144C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9054396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9FE8BF0" w14:textId="29804880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144C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454B43BD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372836C" w14:textId="3837FD83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144C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B28B74E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40CE28F" w14:textId="05B0F8B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144C4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75AA" w:rsidRPr="00004AFE" w14:paraId="59E8D6D4" w14:textId="77777777" w:rsidTr="00C23B11">
        <w:trPr>
          <w:trHeight w:hRule="exact" w:val="403"/>
        </w:trPr>
        <w:tc>
          <w:tcPr>
            <w:tcW w:w="4518" w:type="dxa"/>
          </w:tcPr>
          <w:p w14:paraId="0B5FBCB9" w14:textId="77777777" w:rsidR="004475AA" w:rsidRPr="008E3AD7" w:rsidRDefault="004475AA" w:rsidP="00C2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72D7BFE0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847" w:rsidRPr="00004AFE" w14:paraId="605233AB" w14:textId="77777777" w:rsidTr="00C23B11">
        <w:trPr>
          <w:trHeight w:hRule="exact" w:val="403"/>
        </w:trPr>
        <w:tc>
          <w:tcPr>
            <w:tcW w:w="4518" w:type="dxa"/>
          </w:tcPr>
          <w:p w14:paraId="548676EE" w14:textId="77777777" w:rsidR="00586847" w:rsidRPr="00F47097" w:rsidRDefault="00586847" w:rsidP="00586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  <w:vAlign w:val="bottom"/>
          </w:tcPr>
          <w:p w14:paraId="458D623A" w14:textId="51D7B8EF" w:rsidR="00586847" w:rsidRPr="00901F6A" w:rsidRDefault="005A073C" w:rsidP="005868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2,187,26</w:t>
            </w:r>
            <w:r w:rsidR="003D666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BFE15C6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D962A71" w14:textId="3AC8B009" w:rsidR="00586847" w:rsidRPr="00901F6A" w:rsidRDefault="00586847" w:rsidP="0058684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954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252" w:type="dxa"/>
          </w:tcPr>
          <w:p w14:paraId="44E6FEE7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CDB331" w14:textId="3FAA7AF5" w:rsidR="00586847" w:rsidRPr="00E06732" w:rsidRDefault="005A073C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1,080,524</w:t>
            </w:r>
          </w:p>
        </w:tc>
        <w:tc>
          <w:tcPr>
            <w:tcW w:w="252" w:type="dxa"/>
          </w:tcPr>
          <w:p w14:paraId="2A603F63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96C71AF" w14:textId="150AE0D2" w:rsidR="00586847" w:rsidRPr="00901F6A" w:rsidRDefault="00586847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1,01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,451</w:t>
            </w:r>
          </w:p>
        </w:tc>
      </w:tr>
      <w:tr w:rsidR="00586847" w:rsidRPr="00004AFE" w14:paraId="23BA3266" w14:textId="77777777" w:rsidTr="00C23B11">
        <w:trPr>
          <w:trHeight w:hRule="exact" w:val="403"/>
        </w:trPr>
        <w:tc>
          <w:tcPr>
            <w:tcW w:w="4518" w:type="dxa"/>
          </w:tcPr>
          <w:p w14:paraId="4C9512F1" w14:textId="77777777" w:rsidR="00586847" w:rsidRPr="00F47097" w:rsidRDefault="00586847" w:rsidP="00586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77" w:type="dxa"/>
            <w:vAlign w:val="bottom"/>
          </w:tcPr>
          <w:p w14:paraId="0E049001" w14:textId="77777777" w:rsidR="00586847" w:rsidRPr="00E06732" w:rsidRDefault="00586847" w:rsidP="005868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1531C8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823A112" w14:textId="77777777" w:rsidR="00586847" w:rsidRPr="00E06732" w:rsidRDefault="00586847" w:rsidP="005868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9E6FA17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153A4B" w14:textId="77777777" w:rsidR="00586847" w:rsidRPr="00E06732" w:rsidRDefault="00586847" w:rsidP="005868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26A257E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D2D08DF" w14:textId="77777777" w:rsidR="00586847" w:rsidRPr="00E06732" w:rsidRDefault="00586847" w:rsidP="0058684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86847" w:rsidRPr="00004AFE" w14:paraId="2221B602" w14:textId="77777777" w:rsidTr="00C23B11">
        <w:trPr>
          <w:trHeight w:hRule="exact" w:val="403"/>
        </w:trPr>
        <w:tc>
          <w:tcPr>
            <w:tcW w:w="4518" w:type="dxa"/>
          </w:tcPr>
          <w:p w14:paraId="392C2F4C" w14:textId="77777777" w:rsidR="00586847" w:rsidRPr="008E3AD7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6F1F51F2" w14:textId="53E1985B" w:rsidR="00586847" w:rsidRPr="00901F6A" w:rsidRDefault="005A073C" w:rsidP="005868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480,076</w:t>
            </w:r>
          </w:p>
        </w:tc>
        <w:tc>
          <w:tcPr>
            <w:tcW w:w="236" w:type="dxa"/>
          </w:tcPr>
          <w:p w14:paraId="1F979ADD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1CE422" w14:textId="2AEAC652" w:rsidR="00586847" w:rsidRPr="00901F6A" w:rsidRDefault="00586847" w:rsidP="0058684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432,970</w:t>
            </w:r>
          </w:p>
        </w:tc>
        <w:tc>
          <w:tcPr>
            <w:tcW w:w="252" w:type="dxa"/>
          </w:tcPr>
          <w:p w14:paraId="6D68A9A4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40E8BE" w14:textId="0A3BE864" w:rsidR="00586847" w:rsidRPr="00E06732" w:rsidRDefault="005A073C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539,632</w:t>
            </w:r>
          </w:p>
        </w:tc>
        <w:tc>
          <w:tcPr>
            <w:tcW w:w="252" w:type="dxa"/>
          </w:tcPr>
          <w:p w14:paraId="4C2DBE14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1E1E52D" w14:textId="3598AED7" w:rsidR="00586847" w:rsidRPr="00E06732" w:rsidRDefault="00586847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10,04</w:t>
            </w: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86847" w:rsidRPr="00004AFE" w14:paraId="17F7D3B0" w14:textId="77777777" w:rsidTr="00C23B11">
        <w:trPr>
          <w:trHeight w:hRule="exact" w:val="403"/>
        </w:trPr>
        <w:tc>
          <w:tcPr>
            <w:tcW w:w="4518" w:type="dxa"/>
          </w:tcPr>
          <w:p w14:paraId="02502939" w14:textId="77777777" w:rsidR="00586847" w:rsidRPr="008E3AD7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1098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541098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584A0F8D" w14:textId="109EAFCE" w:rsidR="00586847" w:rsidRPr="00901F6A" w:rsidRDefault="005A073C" w:rsidP="005868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182,038</w:t>
            </w:r>
          </w:p>
        </w:tc>
        <w:tc>
          <w:tcPr>
            <w:tcW w:w="236" w:type="dxa"/>
          </w:tcPr>
          <w:p w14:paraId="2C4375A2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304976D" w14:textId="6A059852" w:rsidR="00586847" w:rsidRPr="00901F6A" w:rsidRDefault="00586847" w:rsidP="0058684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132,712</w:t>
            </w:r>
          </w:p>
        </w:tc>
        <w:tc>
          <w:tcPr>
            <w:tcW w:w="252" w:type="dxa"/>
          </w:tcPr>
          <w:p w14:paraId="523206B1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3782D3" w14:textId="374F0092" w:rsidR="00586847" w:rsidRPr="00E06732" w:rsidRDefault="005A073C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180,074</w:t>
            </w:r>
          </w:p>
        </w:tc>
        <w:tc>
          <w:tcPr>
            <w:tcW w:w="252" w:type="dxa"/>
          </w:tcPr>
          <w:p w14:paraId="40A2C047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EB745A6" w14:textId="4B2A980D" w:rsidR="00586847" w:rsidRPr="00E06732" w:rsidRDefault="00586847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70,216</w:t>
            </w:r>
          </w:p>
        </w:tc>
      </w:tr>
      <w:tr w:rsidR="00586847" w:rsidRPr="00004AFE" w14:paraId="5EBF11C0" w14:textId="77777777" w:rsidTr="00C23B11">
        <w:trPr>
          <w:trHeight w:hRule="exact" w:val="403"/>
        </w:trPr>
        <w:tc>
          <w:tcPr>
            <w:tcW w:w="4518" w:type="dxa"/>
          </w:tcPr>
          <w:p w14:paraId="1980CD5F" w14:textId="77777777" w:rsidR="00586847" w:rsidRPr="008E3AD7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1098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541098">
              <w:rPr>
                <w:rFonts w:ascii="Angsana New" w:hAnsi="Angsana New"/>
                <w:sz w:val="30"/>
                <w:szCs w:val="30"/>
                <w:lang w:val="th-TH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7D538575" w14:textId="32CB3606" w:rsidR="00586847" w:rsidRPr="00901F6A" w:rsidRDefault="005A073C" w:rsidP="005868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50,455</w:t>
            </w:r>
          </w:p>
        </w:tc>
        <w:tc>
          <w:tcPr>
            <w:tcW w:w="236" w:type="dxa"/>
          </w:tcPr>
          <w:p w14:paraId="0833D271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71CF31F" w14:textId="78C6E21E" w:rsidR="00586847" w:rsidRPr="00901F6A" w:rsidRDefault="00586847" w:rsidP="0058684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16,269</w:t>
            </w:r>
          </w:p>
        </w:tc>
        <w:tc>
          <w:tcPr>
            <w:tcW w:w="252" w:type="dxa"/>
          </w:tcPr>
          <w:p w14:paraId="3CA7BD56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175440" w14:textId="6CD5BC60" w:rsidR="00586847" w:rsidRPr="00E06732" w:rsidRDefault="005A073C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101,966</w:t>
            </w:r>
          </w:p>
        </w:tc>
        <w:tc>
          <w:tcPr>
            <w:tcW w:w="252" w:type="dxa"/>
          </w:tcPr>
          <w:p w14:paraId="3C07E415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5C5C263" w14:textId="7FDE60B5" w:rsidR="00586847" w:rsidRPr="00E06732" w:rsidRDefault="00586847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82,498</w:t>
            </w:r>
          </w:p>
        </w:tc>
      </w:tr>
      <w:tr w:rsidR="00586847" w:rsidRPr="00004AFE" w14:paraId="7AC6E62B" w14:textId="77777777" w:rsidTr="00C23B11">
        <w:trPr>
          <w:trHeight w:hRule="exact" w:val="403"/>
        </w:trPr>
        <w:tc>
          <w:tcPr>
            <w:tcW w:w="4518" w:type="dxa"/>
          </w:tcPr>
          <w:p w14:paraId="6318DF05" w14:textId="77777777" w:rsidR="00586847" w:rsidRPr="008E3AD7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41098">
              <w:rPr>
                <w:rFonts w:ascii="Angsana New" w:hAnsi="Angsana New"/>
                <w:sz w:val="30"/>
                <w:szCs w:val="30"/>
                <w:lang w:val="th-TH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77" w:type="dxa"/>
            <w:vAlign w:val="bottom"/>
          </w:tcPr>
          <w:p w14:paraId="4C30AEB6" w14:textId="38E442E5" w:rsidR="00586847" w:rsidRPr="00901F6A" w:rsidRDefault="005A073C" w:rsidP="005868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53,771</w:t>
            </w:r>
          </w:p>
        </w:tc>
        <w:tc>
          <w:tcPr>
            <w:tcW w:w="236" w:type="dxa"/>
          </w:tcPr>
          <w:p w14:paraId="02AB6B8A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549446F" w14:textId="517DBE39" w:rsidR="00586847" w:rsidRPr="00E06732" w:rsidRDefault="00586847" w:rsidP="0058684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Pr="00E067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252" w:type="dxa"/>
          </w:tcPr>
          <w:p w14:paraId="66D30BC0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976A2C6" w14:textId="11F9BFBE" w:rsidR="00586847" w:rsidRPr="00E06732" w:rsidRDefault="005A073C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46,43</w:t>
            </w:r>
            <w:r w:rsidR="00144C4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674F7545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E52D51F" w14:textId="1D6587F2" w:rsidR="00586847" w:rsidRPr="00901F6A" w:rsidRDefault="00586847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5,186</w:t>
            </w:r>
          </w:p>
        </w:tc>
      </w:tr>
      <w:tr w:rsidR="00586847" w:rsidRPr="00004AFE" w14:paraId="46C8FAB1" w14:textId="77777777" w:rsidTr="00C23B11">
        <w:trPr>
          <w:trHeight w:hRule="exact" w:val="403"/>
        </w:trPr>
        <w:tc>
          <w:tcPr>
            <w:tcW w:w="4518" w:type="dxa"/>
          </w:tcPr>
          <w:p w14:paraId="3B78ECA4" w14:textId="77777777" w:rsidR="00586847" w:rsidRPr="00E06732" w:rsidRDefault="00586847" w:rsidP="00541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A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91B3482" w14:textId="27E7264E" w:rsidR="00586847" w:rsidRPr="00901F6A" w:rsidRDefault="005A073C" w:rsidP="005868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2,953,609</w:t>
            </w:r>
          </w:p>
        </w:tc>
        <w:tc>
          <w:tcPr>
            <w:tcW w:w="236" w:type="dxa"/>
          </w:tcPr>
          <w:p w14:paraId="13BA2C68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84648B4" w14:textId="3503D45D" w:rsidR="00586847" w:rsidRPr="00901F6A" w:rsidRDefault="00586847" w:rsidP="0058684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52" w:type="dxa"/>
          </w:tcPr>
          <w:p w14:paraId="6B6000B2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D07AEAA" w14:textId="04FBAA80" w:rsidR="00586847" w:rsidRPr="00901F6A" w:rsidRDefault="005A073C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1,948,634</w:t>
            </w:r>
          </w:p>
        </w:tc>
        <w:tc>
          <w:tcPr>
            <w:tcW w:w="252" w:type="dxa"/>
          </w:tcPr>
          <w:p w14:paraId="0AC48F4C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B9FA6D" w14:textId="0652C114" w:rsidR="00586847" w:rsidRPr="00901F6A" w:rsidRDefault="00586847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1,511,394</w:t>
            </w:r>
          </w:p>
        </w:tc>
      </w:tr>
      <w:tr w:rsidR="00586847" w:rsidRPr="00004AFE" w14:paraId="7DEF0F9D" w14:textId="77777777" w:rsidTr="00C23B11">
        <w:trPr>
          <w:trHeight w:hRule="exact" w:val="443"/>
        </w:trPr>
        <w:tc>
          <w:tcPr>
            <w:tcW w:w="4518" w:type="dxa"/>
          </w:tcPr>
          <w:p w14:paraId="27464300" w14:textId="77777777" w:rsidR="00586847" w:rsidRPr="00541098" w:rsidRDefault="00586847" w:rsidP="00541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41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410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085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D2085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D8523A7" w14:textId="0FC86EB2" w:rsidR="00586847" w:rsidRPr="001F0AD6" w:rsidRDefault="005A073C" w:rsidP="005868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(43,177)</w:t>
            </w:r>
          </w:p>
        </w:tc>
        <w:tc>
          <w:tcPr>
            <w:tcW w:w="236" w:type="dxa"/>
          </w:tcPr>
          <w:p w14:paraId="07B5908B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5B76D3ED" w14:textId="0A78249D" w:rsidR="00586847" w:rsidRPr="001F0AD6" w:rsidRDefault="00586847" w:rsidP="0058684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(3</w:t>
            </w:r>
            <w:r w:rsidRPr="00901F6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01F6A">
              <w:rPr>
                <w:rFonts w:ascii="Angsana New" w:hAnsi="Angsana New"/>
                <w:sz w:val="30"/>
                <w:szCs w:val="30"/>
              </w:rPr>
              <w:t>,709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78AD041C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39E49" w14:textId="68FB0DD6" w:rsidR="00586847" w:rsidRPr="00901F6A" w:rsidRDefault="005A073C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(21,935)</w:t>
            </w:r>
          </w:p>
        </w:tc>
        <w:tc>
          <w:tcPr>
            <w:tcW w:w="252" w:type="dxa"/>
          </w:tcPr>
          <w:p w14:paraId="745C1096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AF541EE" w14:textId="50C2B496" w:rsidR="00586847" w:rsidRPr="001F0AD6" w:rsidRDefault="00586847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901F6A">
              <w:rPr>
                <w:rFonts w:ascii="Angsana New" w:hAnsi="Angsana New"/>
                <w:sz w:val="30"/>
                <w:szCs w:val="30"/>
                <w:lang w:val="en-US" w:bidi="th-TH"/>
              </w:rPr>
              <w:t>(22,198)</w:t>
            </w:r>
          </w:p>
        </w:tc>
      </w:tr>
      <w:tr w:rsidR="00586847" w:rsidRPr="00004AFE" w14:paraId="539A4F24" w14:textId="77777777" w:rsidTr="00C23B11">
        <w:trPr>
          <w:trHeight w:hRule="exact" w:val="403"/>
        </w:trPr>
        <w:tc>
          <w:tcPr>
            <w:tcW w:w="4518" w:type="dxa"/>
          </w:tcPr>
          <w:p w14:paraId="5736F72A" w14:textId="77777777" w:rsidR="00586847" w:rsidRPr="00541098" w:rsidRDefault="00586847" w:rsidP="00541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2B4ED48" w14:textId="174B528C" w:rsidR="00586847" w:rsidRPr="00901F6A" w:rsidRDefault="005A073C" w:rsidP="005868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2,910,432</w:t>
            </w:r>
          </w:p>
        </w:tc>
        <w:tc>
          <w:tcPr>
            <w:tcW w:w="236" w:type="dxa"/>
          </w:tcPr>
          <w:p w14:paraId="21FFD9FF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6F5AC268" w14:textId="212F2DD9" w:rsidR="00586847" w:rsidRPr="00901F6A" w:rsidRDefault="00586847" w:rsidP="0058684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  <w:r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52" w:type="dxa"/>
          </w:tcPr>
          <w:p w14:paraId="07E10785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5EEA36FB" w14:textId="024ECA0D" w:rsidR="00586847" w:rsidRPr="00901F6A" w:rsidRDefault="005A073C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1,926,699</w:t>
            </w:r>
          </w:p>
        </w:tc>
        <w:tc>
          <w:tcPr>
            <w:tcW w:w="252" w:type="dxa"/>
          </w:tcPr>
          <w:p w14:paraId="5A4C27D4" w14:textId="77777777" w:rsidR="00586847" w:rsidRPr="00E06732" w:rsidRDefault="00586847" w:rsidP="005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36A0D864" w14:textId="292D466C" w:rsidR="00586847" w:rsidRPr="00901F6A" w:rsidRDefault="00586847" w:rsidP="005868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1,489,196</w:t>
            </w:r>
          </w:p>
        </w:tc>
      </w:tr>
    </w:tbl>
    <w:p w14:paraId="4E5039B6" w14:textId="76C2CBA9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008"/>
      </w:tblGrid>
      <w:tr w:rsidR="004475AA" w:rsidRPr="00004AFE" w14:paraId="0D4EF7B5" w14:textId="77777777" w:rsidTr="00C23B11">
        <w:trPr>
          <w:trHeight w:hRule="exact" w:val="403"/>
        </w:trPr>
        <w:tc>
          <w:tcPr>
            <w:tcW w:w="4518" w:type="dxa"/>
          </w:tcPr>
          <w:p w14:paraId="18690D20" w14:textId="02F4082C" w:rsidR="004475AA" w:rsidRPr="00DC032F" w:rsidRDefault="00A50551" w:rsidP="00DC0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03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11293961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8AECEA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6DAFD36D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5AA" w:rsidRPr="00004AFE" w14:paraId="09B95527" w14:textId="77777777" w:rsidTr="00C23B11">
        <w:trPr>
          <w:trHeight w:hRule="exact" w:val="403"/>
        </w:trPr>
        <w:tc>
          <w:tcPr>
            <w:tcW w:w="4518" w:type="dxa"/>
          </w:tcPr>
          <w:p w14:paraId="29819F04" w14:textId="7C6255B5" w:rsidR="004475AA" w:rsidRPr="00DC032F" w:rsidRDefault="00A50551" w:rsidP="00DC0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03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C03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C03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77" w:type="dxa"/>
          </w:tcPr>
          <w:p w14:paraId="6CBE2222" w14:textId="17719F42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144C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5306FB5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E3A483F" w14:textId="3AE54854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144C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5CF27C64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D9AEA8F" w14:textId="7345CDD6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144C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1B254ED0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14D3365" w14:textId="254C198C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144C4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75AA" w:rsidRPr="00004AFE" w14:paraId="46DA5BE4" w14:textId="77777777" w:rsidTr="00C23B11">
        <w:trPr>
          <w:trHeight w:hRule="exact" w:val="403"/>
        </w:trPr>
        <w:tc>
          <w:tcPr>
            <w:tcW w:w="4518" w:type="dxa"/>
          </w:tcPr>
          <w:p w14:paraId="26047A22" w14:textId="77777777" w:rsidR="004475AA" w:rsidRPr="008E3AD7" w:rsidRDefault="004475AA" w:rsidP="00C2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14CE3BD7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5AA" w:rsidRPr="00004AFE" w14:paraId="00F73A53" w14:textId="77777777" w:rsidTr="00C23B11">
        <w:trPr>
          <w:trHeight w:hRule="exact" w:val="403"/>
        </w:trPr>
        <w:tc>
          <w:tcPr>
            <w:tcW w:w="4518" w:type="dxa"/>
          </w:tcPr>
          <w:p w14:paraId="1D7A03A9" w14:textId="77777777" w:rsidR="004475AA" w:rsidRPr="008E3AD7" w:rsidRDefault="004475AA" w:rsidP="00C2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="Angsana New" w:hAnsi="Angsana New"/>
                <w:sz w:val="30"/>
                <w:szCs w:val="30"/>
              </w:rPr>
            </w:pPr>
            <w:r w:rsidRPr="008E3AD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dxa"/>
          </w:tcPr>
          <w:p w14:paraId="6CEB32B3" w14:textId="162D5718" w:rsidR="004475AA" w:rsidRPr="00884FBB" w:rsidRDefault="00825C75" w:rsidP="00C23B1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44C4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1604E1BC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454A191" w14:textId="24E84ABE" w:rsidR="004475AA" w:rsidRPr="00586847" w:rsidRDefault="00586847" w:rsidP="00C23B1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384</w:t>
            </w:r>
          </w:p>
        </w:tc>
        <w:tc>
          <w:tcPr>
            <w:tcW w:w="252" w:type="dxa"/>
          </w:tcPr>
          <w:p w14:paraId="4DC72153" w14:textId="77777777" w:rsidR="004475AA" w:rsidRPr="00E0673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564B56" w14:textId="77777777" w:rsidR="004475AA" w:rsidRPr="00E06732" w:rsidRDefault="004475AA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4F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8950871" w14:textId="77777777" w:rsidR="004475AA" w:rsidRPr="00E06732" w:rsidRDefault="004475AA" w:rsidP="0054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871CDF6" w14:textId="77777777" w:rsidR="004475AA" w:rsidRPr="00E06732" w:rsidRDefault="004475AA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0C1CB7" w14:textId="2DB657F2" w:rsidR="00151335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758B2FC" w14:textId="671BC0C7" w:rsidR="00151335" w:rsidRPr="008144F8" w:rsidRDefault="00C67A82" w:rsidP="00503C22">
      <w:pPr>
        <w:tabs>
          <w:tab w:val="clear" w:pos="454"/>
          <w:tab w:val="clear" w:pos="907"/>
          <w:tab w:val="left" w:pos="810"/>
          <w:tab w:val="left" w:pos="99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144F8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8144F8">
        <w:rPr>
          <w:rFonts w:ascii="Angsana New" w:hAnsi="Angsana New"/>
          <w:sz w:val="30"/>
          <w:szCs w:val="30"/>
        </w:rPr>
        <w:t xml:space="preserve">30 </w:t>
      </w:r>
      <w:r w:rsidRPr="008144F8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8144F8">
        <w:rPr>
          <w:rFonts w:ascii="Angsana New" w:hAnsi="Angsana New"/>
          <w:sz w:val="30"/>
          <w:szCs w:val="30"/>
        </w:rPr>
        <w:t xml:space="preserve">360 </w:t>
      </w:r>
      <w:r w:rsidRPr="008144F8">
        <w:rPr>
          <w:rFonts w:ascii="Angsana New" w:hAnsi="Angsana New" w:hint="cs"/>
          <w:sz w:val="30"/>
          <w:szCs w:val="30"/>
          <w:cs/>
        </w:rPr>
        <w:t>วัน</w:t>
      </w:r>
    </w:p>
    <w:p w14:paraId="2EBF8708" w14:textId="04AC1799" w:rsidR="00C67A82" w:rsidRPr="008144F8" w:rsidRDefault="00C67A82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9120C51" w14:textId="5F38BDC5" w:rsidR="00C67A82" w:rsidRPr="008144F8" w:rsidRDefault="00C67A82" w:rsidP="000D29A9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cs/>
        </w:rPr>
      </w:pPr>
      <w:r w:rsidRPr="008144F8">
        <w:rPr>
          <w:rFonts w:ascii="Angsana New" w:hAnsi="Angsana New" w:hint="cs"/>
          <w:spacing w:val="-4"/>
          <w:sz w:val="30"/>
          <w:szCs w:val="30"/>
          <w:cs/>
        </w:rPr>
        <w:lastRenderedPageBreak/>
        <w:t>อายุของลูกหนี้การค้าเริ่มนับตั้งแต่วันที่กลุ่มบริษัทได้ทำการส่งสินค้าและออกใบแจ้งหนี้แก่ผู้นำเข้าหรือผู้จัดจำหน่ายใน</w:t>
      </w:r>
      <w:r w:rsidRPr="008144F8">
        <w:rPr>
          <w:rFonts w:ascii="Angsana New" w:hAnsi="Angsana New" w:hint="cs"/>
          <w:sz w:val="30"/>
          <w:szCs w:val="30"/>
          <w:cs/>
        </w:rPr>
        <w:t>ท้องถิ่น อย่างไรก็ตามกลุ่มบริษัทจพ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์ต่าง ๆ ของกลุ่มบริษัท ไปยังลูกค้าซึ่งเป็นบุคคลภายนอก ด้วยเหตุนี้จึงมีความแตกต่างระหว่างระยะเวลาที่กลุ่มบริษัทเริ่มนับอายุลูกหนี้การค้าและเวลาที่กลุ่มบริษัทรับรู้รายได้ ส่งผลให้กลุ่มบริษัทมียอดลูกหนี้การค้าที่เกินกำหนดชำระเป็นจำนวนมาก</w:t>
      </w:r>
    </w:p>
    <w:p w14:paraId="245803DB" w14:textId="66ED3844" w:rsidR="00151335" w:rsidRDefault="00151335" w:rsidP="00CE57F4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2797DB21" w14:textId="2580A9E7" w:rsidR="00946DD6" w:rsidRPr="001E2FAF" w:rsidRDefault="00CE57F4" w:rsidP="007F6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46DD6" w:rsidRPr="001E2FAF">
        <w:rPr>
          <w:rFonts w:ascii="Angsana New" w:hAnsi="Angsana New"/>
          <w:b/>
          <w:bCs/>
          <w:sz w:val="30"/>
          <w:szCs w:val="30"/>
        </w:rPr>
        <w:tab/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C16E5F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บริษัทร่วมและการร่วมค้า</w:t>
      </w:r>
    </w:p>
    <w:p w14:paraId="0267362E" w14:textId="77777777" w:rsidR="00914652" w:rsidRPr="00127D2E" w:rsidRDefault="00914652" w:rsidP="0091465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18"/>
          <w:szCs w:val="18"/>
        </w:rPr>
      </w:pPr>
    </w:p>
    <w:tbl>
      <w:tblPr>
        <w:tblW w:w="94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985"/>
        <w:gridCol w:w="268"/>
        <w:gridCol w:w="1043"/>
        <w:gridCol w:w="21"/>
        <w:gridCol w:w="253"/>
        <w:gridCol w:w="21"/>
        <w:gridCol w:w="964"/>
        <w:gridCol w:w="21"/>
        <w:gridCol w:w="251"/>
        <w:gridCol w:w="21"/>
        <w:gridCol w:w="1013"/>
      </w:tblGrid>
      <w:tr w:rsidR="00914652" w:rsidRPr="00074C25" w14:paraId="33A5A3B9" w14:textId="77777777" w:rsidTr="00557FC7">
        <w:trPr>
          <w:tblHeader/>
        </w:trPr>
        <w:tc>
          <w:tcPr>
            <w:tcW w:w="2428" w:type="pct"/>
          </w:tcPr>
          <w:p w14:paraId="4C963A88" w14:textId="5CA35570" w:rsidR="00914652" w:rsidRPr="00DB64D9" w:rsidRDefault="00DB64D9" w:rsidP="00DB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15" w:type="pct"/>
            <w:gridSpan w:val="3"/>
          </w:tcPr>
          <w:p w14:paraId="3A50599D" w14:textId="14C2A21D" w:rsidR="00914652" w:rsidRPr="00074C25" w:rsidRDefault="00914652" w:rsidP="00F24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378A9D39" w14:textId="77777777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pct"/>
            <w:gridSpan w:val="6"/>
          </w:tcPr>
          <w:p w14:paraId="5BBE6E98" w14:textId="77777777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652" w:rsidRPr="00074C25" w14:paraId="307F2874" w14:textId="77777777" w:rsidTr="00557FC7">
        <w:trPr>
          <w:tblHeader/>
        </w:trPr>
        <w:tc>
          <w:tcPr>
            <w:tcW w:w="2428" w:type="pct"/>
          </w:tcPr>
          <w:p w14:paraId="7486B643" w14:textId="77777777" w:rsidR="00914652" w:rsidRPr="0078253C" w:rsidRDefault="00914652" w:rsidP="00DB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2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25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825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2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1" w:type="pct"/>
          </w:tcPr>
          <w:p w14:paraId="6F0B222C" w14:textId="607CAE95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92AD950" w14:textId="77777777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BDF981F" w14:textId="54CA7BAC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1" w:right="-110" w:firstLine="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gridSpan w:val="2"/>
          </w:tcPr>
          <w:p w14:paraId="6BDBB0BB" w14:textId="77777777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6617DD1C" w14:textId="09F865D3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</w:tcPr>
          <w:p w14:paraId="3C8A59A8" w14:textId="77777777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229E5DBF" w14:textId="22FDB77C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14652" w:rsidRPr="00074C25" w14:paraId="13A910FC" w14:textId="77777777" w:rsidTr="00557FC7">
        <w:tc>
          <w:tcPr>
            <w:tcW w:w="2428" w:type="pct"/>
          </w:tcPr>
          <w:p w14:paraId="193FA93C" w14:textId="77777777" w:rsidR="00914652" w:rsidRPr="00074C25" w:rsidRDefault="00914652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2" w:type="pct"/>
            <w:gridSpan w:val="11"/>
          </w:tcPr>
          <w:p w14:paraId="3A4C1407" w14:textId="77777777" w:rsidR="00914652" w:rsidRPr="00074C25" w:rsidRDefault="00914652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426E" w:rsidRPr="00074C25" w14:paraId="28BBA08C" w14:textId="77777777" w:rsidTr="00557FC7">
        <w:tc>
          <w:tcPr>
            <w:tcW w:w="2428" w:type="pct"/>
          </w:tcPr>
          <w:p w14:paraId="2DEE618C" w14:textId="08883D2B" w:rsidR="0075426E" w:rsidRPr="00074C25" w:rsidRDefault="0075426E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21" w:type="pct"/>
          </w:tcPr>
          <w:p w14:paraId="2D20FBD2" w14:textId="77777777" w:rsidR="0075426E" w:rsidRPr="00675F67" w:rsidRDefault="0075426E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5697776" w14:textId="77777777" w:rsidR="0075426E" w:rsidRPr="00675F67" w:rsidRDefault="0075426E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A18D159" w14:textId="77777777" w:rsidR="0075426E" w:rsidRPr="00675F67" w:rsidRDefault="0075426E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523F0E3" w14:textId="77777777" w:rsidR="0075426E" w:rsidRPr="00675F67" w:rsidRDefault="0075426E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0EDD1F17" w14:textId="77777777" w:rsidR="0075426E" w:rsidRPr="00675F67" w:rsidRDefault="0075426E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3FE7B0A" w14:textId="77777777" w:rsidR="0075426E" w:rsidRPr="00675F67" w:rsidRDefault="0075426E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64C3059F" w14:textId="77777777" w:rsidR="0075426E" w:rsidRPr="00675F67" w:rsidRDefault="0075426E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73C" w:rsidRPr="00074C25" w14:paraId="06E5693C" w14:textId="77777777" w:rsidTr="00557FC7">
        <w:tc>
          <w:tcPr>
            <w:tcW w:w="2428" w:type="pct"/>
          </w:tcPr>
          <w:p w14:paraId="410AD108" w14:textId="597E3203" w:rsidR="005A073C" w:rsidRPr="00074C25" w:rsidRDefault="005A073C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1" w:type="pct"/>
          </w:tcPr>
          <w:p w14:paraId="57020642" w14:textId="356FA55A" w:rsidR="005A073C" w:rsidRPr="00675F67" w:rsidRDefault="005A073C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B6F077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C33BA95" w14:textId="59517C3F" w:rsidR="005A073C" w:rsidRPr="00675F67" w:rsidRDefault="005A073C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789A632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46B98B41" w14:textId="5F123D77" w:rsidR="005A073C" w:rsidRPr="00675F67" w:rsidRDefault="005A073C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1,298,782</w:t>
            </w:r>
          </w:p>
        </w:tc>
        <w:tc>
          <w:tcPr>
            <w:tcW w:w="144" w:type="pct"/>
            <w:gridSpan w:val="2"/>
          </w:tcPr>
          <w:p w14:paraId="57201434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04B3F5B2" w14:textId="71923422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1,298,203</w:t>
            </w:r>
          </w:p>
        </w:tc>
      </w:tr>
      <w:tr w:rsidR="005A073C" w:rsidRPr="00074C25" w14:paraId="70AB0700" w14:textId="77777777" w:rsidTr="00557FC7">
        <w:tc>
          <w:tcPr>
            <w:tcW w:w="2428" w:type="pct"/>
          </w:tcPr>
          <w:p w14:paraId="2A02E5C9" w14:textId="44451D2E" w:rsidR="005A073C" w:rsidRPr="00074C25" w:rsidRDefault="005A073C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4C361255" w14:textId="17274FEE" w:rsidR="005A073C" w:rsidRPr="00675F67" w:rsidRDefault="005A073C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16A1734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E08F4F0" w14:textId="5202BCA5" w:rsidR="005A073C" w:rsidRPr="00675F67" w:rsidRDefault="005A073C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68A98D3A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</w:tcPr>
          <w:p w14:paraId="4B9BD598" w14:textId="4E813032" w:rsidR="005A073C" w:rsidRPr="00675F67" w:rsidRDefault="005A073C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45DF4CC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bottom w:val="single" w:sz="4" w:space="0" w:color="auto"/>
            </w:tcBorders>
          </w:tcPr>
          <w:p w14:paraId="13850204" w14:textId="4C1C9EAC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</w:tr>
      <w:tr w:rsidR="005A073C" w:rsidRPr="00074C25" w14:paraId="24784071" w14:textId="77777777" w:rsidTr="00557FC7">
        <w:tc>
          <w:tcPr>
            <w:tcW w:w="2428" w:type="pct"/>
          </w:tcPr>
          <w:p w14:paraId="6C388A00" w14:textId="393E65B3" w:rsidR="005A073C" w:rsidRPr="00074C25" w:rsidRDefault="005A073C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50131DB5" w14:textId="5A3215F5" w:rsidR="005A073C" w:rsidRPr="0075426E" w:rsidRDefault="005A073C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2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8677E67" w14:textId="77777777" w:rsidR="005A073C" w:rsidRPr="0075426E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568DA23" w14:textId="29D05075" w:rsidR="005A073C" w:rsidRPr="0075426E" w:rsidRDefault="005A073C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2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22852458" w14:textId="77777777" w:rsidR="005A073C" w:rsidRPr="0075426E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FFD36" w14:textId="4A354867" w:rsidR="005A073C" w:rsidRPr="0075426E" w:rsidRDefault="005A073C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</w:t>
            </w:r>
            <w:r w:rsidR="008144F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4F8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144" w:type="pct"/>
            <w:gridSpan w:val="2"/>
          </w:tcPr>
          <w:p w14:paraId="0E31F822" w14:textId="77777777" w:rsidR="005A073C" w:rsidRPr="0075426E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08D8F7" w14:textId="0E77BA13" w:rsidR="005A073C" w:rsidRPr="0075426E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1,299,841</w:t>
            </w:r>
          </w:p>
        </w:tc>
      </w:tr>
      <w:tr w:rsidR="005A073C" w:rsidRPr="00074C25" w14:paraId="3A9BF8F1" w14:textId="77777777" w:rsidTr="00557FC7">
        <w:tc>
          <w:tcPr>
            <w:tcW w:w="2428" w:type="pct"/>
          </w:tcPr>
          <w:p w14:paraId="344CF82F" w14:textId="43211BC0" w:rsidR="005A073C" w:rsidRPr="00074C25" w:rsidRDefault="005A073C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14:paraId="07D9E158" w14:textId="77777777" w:rsidR="005A073C" w:rsidRPr="0075426E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CA69E45" w14:textId="77777777" w:rsidR="005A073C" w:rsidRPr="0075426E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  <w:bottom w:val="double" w:sz="4" w:space="0" w:color="auto"/>
            </w:tcBorders>
          </w:tcPr>
          <w:p w14:paraId="2F12AAD6" w14:textId="68326CA4" w:rsidR="005A073C" w:rsidRPr="0075426E" w:rsidRDefault="005A073C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2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7A30B18D" w14:textId="77777777" w:rsidR="005A073C" w:rsidRPr="0075426E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double" w:sz="4" w:space="0" w:color="auto"/>
            </w:tcBorders>
          </w:tcPr>
          <w:p w14:paraId="391857F2" w14:textId="77777777" w:rsidR="005A073C" w:rsidRPr="0075426E" w:rsidRDefault="005A073C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5F2C424" w14:textId="77777777" w:rsidR="005A073C" w:rsidRPr="0075426E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D5B8220" w14:textId="61F92D30" w:rsidR="005A073C" w:rsidRPr="0075426E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1,298,782</w:t>
            </w:r>
          </w:p>
        </w:tc>
      </w:tr>
      <w:tr w:rsidR="005A073C" w:rsidRPr="00074C25" w14:paraId="0BF4D421" w14:textId="77777777" w:rsidTr="00557FC7">
        <w:tc>
          <w:tcPr>
            <w:tcW w:w="2428" w:type="pct"/>
          </w:tcPr>
          <w:p w14:paraId="0CA9FE03" w14:textId="77777777" w:rsidR="005A073C" w:rsidRPr="00074C25" w:rsidRDefault="005A073C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0825F00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4837FC1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53C8F996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601BCD9A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25AB6C2E" w14:textId="77777777" w:rsidR="005A073C" w:rsidRPr="00675F67" w:rsidRDefault="005A073C" w:rsidP="0075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C61F561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top w:val="double" w:sz="4" w:space="0" w:color="auto"/>
            </w:tcBorders>
          </w:tcPr>
          <w:p w14:paraId="150F6DD2" w14:textId="77777777" w:rsidR="005A073C" w:rsidRPr="00675F67" w:rsidRDefault="005A073C" w:rsidP="0075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73C" w:rsidRPr="00074C25" w14:paraId="2A88715D" w14:textId="77777777" w:rsidTr="00557FC7">
        <w:tc>
          <w:tcPr>
            <w:tcW w:w="2428" w:type="pct"/>
          </w:tcPr>
          <w:p w14:paraId="57FD4F1D" w14:textId="77777777" w:rsidR="005A073C" w:rsidRPr="00074C25" w:rsidRDefault="005A073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1" w:type="pct"/>
          </w:tcPr>
          <w:p w14:paraId="2BD0F4E3" w14:textId="77777777" w:rsidR="005A073C" w:rsidRPr="00675F67" w:rsidRDefault="005A073C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4F6AC8" w14:textId="77777777" w:rsidR="005A073C" w:rsidRPr="00675F67" w:rsidRDefault="005A073C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3C0249E" w14:textId="77777777" w:rsidR="005A073C" w:rsidRPr="00675F67" w:rsidRDefault="005A073C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D499073" w14:textId="77777777" w:rsidR="005A073C" w:rsidRPr="00675F67" w:rsidRDefault="005A073C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2A375775" w14:textId="77777777" w:rsidR="005A073C" w:rsidRPr="00675F67" w:rsidRDefault="005A073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822E884" w14:textId="77777777" w:rsidR="005A073C" w:rsidRPr="00675F67" w:rsidRDefault="005A073C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5E3ECE97" w14:textId="77777777" w:rsidR="005A073C" w:rsidRPr="00675F67" w:rsidRDefault="005A073C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C75" w:rsidRPr="00074C25" w14:paraId="1415AADF" w14:textId="77777777" w:rsidTr="00557FC7">
        <w:tc>
          <w:tcPr>
            <w:tcW w:w="2428" w:type="pct"/>
          </w:tcPr>
          <w:p w14:paraId="4F71D5F3" w14:textId="77777777" w:rsidR="00825C75" w:rsidRPr="00074C25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1" w:type="pct"/>
          </w:tcPr>
          <w:p w14:paraId="5D29AAF6" w14:textId="3D5B6F1F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290777C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B449AE7" w14:textId="6E66CA93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31F75501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7884CCF8" w14:textId="46304DEE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9B83C7C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4BF51439" w14:textId="77777777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0204" w:rsidRPr="00074C25" w14:paraId="17BB2363" w14:textId="77777777" w:rsidTr="00557FC7">
        <w:tc>
          <w:tcPr>
            <w:tcW w:w="2428" w:type="pct"/>
          </w:tcPr>
          <w:p w14:paraId="4BC8147F" w14:textId="5ECA4206" w:rsidR="007C0204" w:rsidRPr="00074C25" w:rsidRDefault="007C0204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มูลค่ายุติธรรมของส่วนได้เสียที่ถือไว้ก่อนหน้านี้</w:t>
            </w:r>
          </w:p>
        </w:tc>
        <w:tc>
          <w:tcPr>
            <w:tcW w:w="521" w:type="pct"/>
          </w:tcPr>
          <w:p w14:paraId="55C73CE7" w14:textId="28A7C011" w:rsidR="007C0204" w:rsidRPr="00675F67" w:rsidRDefault="007C0204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2" w:type="pct"/>
          </w:tcPr>
          <w:p w14:paraId="577851EB" w14:textId="77777777" w:rsidR="007C0204" w:rsidRPr="00675F67" w:rsidRDefault="007C0204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3DEB82B5" w14:textId="00AD57F0" w:rsidR="007C0204" w:rsidRPr="00675F67" w:rsidRDefault="007C0204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F022788" w14:textId="77777777" w:rsidR="007C0204" w:rsidRPr="00675F67" w:rsidRDefault="007C0204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60B354B6" w14:textId="15133A5A" w:rsidR="007C0204" w:rsidRPr="00675F67" w:rsidRDefault="007C0204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AC5AED2" w14:textId="77777777" w:rsidR="007C0204" w:rsidRPr="00675F67" w:rsidRDefault="007C0204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6CD08CEC" w14:textId="1DB24FF6" w:rsidR="007C0204" w:rsidRPr="00675F67" w:rsidRDefault="007C0204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5C75" w:rsidRPr="00074C25" w14:paraId="0A3DC344" w14:textId="77777777" w:rsidTr="00557FC7">
        <w:tc>
          <w:tcPr>
            <w:tcW w:w="2428" w:type="pct"/>
          </w:tcPr>
          <w:p w14:paraId="1E48F086" w14:textId="2873B2C7" w:rsidR="00825C75" w:rsidRPr="00074C25" w:rsidRDefault="007C0204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</w:t>
            </w:r>
            <w:r w:rsidR="00557FC7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ใหม</w:t>
            </w:r>
            <w:r w:rsidR="00557FC7">
              <w:rPr>
                <w:rFonts w:ascii="Angsana New" w:hAnsi="Angsana New" w:hint="cs"/>
                <w:sz w:val="30"/>
                <w:szCs w:val="30"/>
                <w:cs/>
              </w:rPr>
              <w:t>่เป็น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21" w:type="pct"/>
          </w:tcPr>
          <w:p w14:paraId="6F401167" w14:textId="25A9DDC3" w:rsidR="00825C75" w:rsidRPr="00675F67" w:rsidRDefault="007C0204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(655)</w:t>
            </w:r>
          </w:p>
        </w:tc>
        <w:tc>
          <w:tcPr>
            <w:tcW w:w="142" w:type="pct"/>
          </w:tcPr>
          <w:p w14:paraId="07E89CA0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01CD5183" w14:textId="6F9929AE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3CBCC896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3167EC9A" w14:textId="462A841E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AEC8CB5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5FDF07DE" w14:textId="77777777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5C75" w:rsidRPr="00074C25" w14:paraId="78D1154F" w14:textId="77777777" w:rsidTr="00557FC7">
        <w:tc>
          <w:tcPr>
            <w:tcW w:w="2428" w:type="pct"/>
          </w:tcPr>
          <w:p w14:paraId="7E78C597" w14:textId="77777777" w:rsidR="00825C75" w:rsidRPr="00074C25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7A413367" w14:textId="07060C80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5DF8DF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5A213FA1" w14:textId="0BD26CD9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892DB4E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F414AE" w14:textId="681B58E0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2CA2CC7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24B8C5" w14:textId="77777777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25C75" w:rsidRPr="00074C25" w14:paraId="3379693A" w14:textId="77777777" w:rsidTr="00557FC7">
        <w:tc>
          <w:tcPr>
            <w:tcW w:w="2428" w:type="pct"/>
          </w:tcPr>
          <w:p w14:paraId="082B7D4D" w14:textId="77777777" w:rsidR="00825C75" w:rsidRPr="00074C25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14:paraId="0772ACE5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55F9054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  <w:bottom w:val="double" w:sz="4" w:space="0" w:color="auto"/>
            </w:tcBorders>
          </w:tcPr>
          <w:p w14:paraId="4E30B6C3" w14:textId="77777777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3DE04549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double" w:sz="4" w:space="0" w:color="auto"/>
            </w:tcBorders>
          </w:tcPr>
          <w:p w14:paraId="5FCED151" w14:textId="77777777" w:rsidR="00825C75" w:rsidRPr="00675F67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C40FB6D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3FA46C3" w14:textId="77777777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25C75" w:rsidRPr="00074C25" w14:paraId="725B0770" w14:textId="77777777" w:rsidTr="00557FC7">
        <w:tc>
          <w:tcPr>
            <w:tcW w:w="2428" w:type="pct"/>
          </w:tcPr>
          <w:p w14:paraId="19F79EED" w14:textId="77777777" w:rsidR="00825C75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C6AD5C" w14:textId="6E10EA41" w:rsidR="000F016C" w:rsidRPr="00074C25" w:rsidRDefault="000F016C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</w:tcPr>
          <w:p w14:paraId="07F593B8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3309F88" w14:textId="77777777" w:rsidR="00825C75" w:rsidRPr="00074C25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B650C42" w14:textId="77777777" w:rsidR="00825C75" w:rsidRPr="00074C25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5E941086" w14:textId="77777777" w:rsidR="00825C75" w:rsidRPr="00074C25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714AC8A2" w14:textId="77777777" w:rsidR="00825C75" w:rsidRPr="00675F67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CFFD487" w14:textId="77777777" w:rsidR="00825C75" w:rsidRPr="00074C25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D892B9D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5C75" w:rsidRPr="00074C25" w14:paraId="322807E2" w14:textId="77777777" w:rsidTr="00557FC7">
        <w:tc>
          <w:tcPr>
            <w:tcW w:w="2428" w:type="pct"/>
          </w:tcPr>
          <w:p w14:paraId="293958FD" w14:textId="77777777" w:rsidR="00825C75" w:rsidRPr="00074C25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1" w:type="pct"/>
          </w:tcPr>
          <w:p w14:paraId="18179AC9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C99BF53" w14:textId="77777777" w:rsidR="00825C75" w:rsidRPr="00074C25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14DB6BC" w14:textId="77777777" w:rsidR="00825C75" w:rsidRPr="00074C25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6D680D21" w14:textId="77777777" w:rsidR="00825C75" w:rsidRPr="00074C25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4BCCAC17" w14:textId="77777777" w:rsidR="00825C75" w:rsidRPr="00675F67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5F2C700" w14:textId="77777777" w:rsidR="00825C75" w:rsidRPr="00074C25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DC8F9E8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5C75" w:rsidRPr="00074C25" w14:paraId="04D54381" w14:textId="77777777" w:rsidTr="00557FC7">
        <w:tc>
          <w:tcPr>
            <w:tcW w:w="2428" w:type="pct"/>
          </w:tcPr>
          <w:p w14:paraId="44C33155" w14:textId="77777777" w:rsidR="00825C75" w:rsidRPr="00074C25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21" w:type="pct"/>
          </w:tcPr>
          <w:p w14:paraId="0F48679E" w14:textId="3076C294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214,789</w:t>
            </w:r>
          </w:p>
        </w:tc>
        <w:tc>
          <w:tcPr>
            <w:tcW w:w="142" w:type="pct"/>
          </w:tcPr>
          <w:p w14:paraId="67BBD4CA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BDF32A9" w14:textId="2BE1F2B6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194,469</w:t>
            </w:r>
          </w:p>
        </w:tc>
        <w:tc>
          <w:tcPr>
            <w:tcW w:w="145" w:type="pct"/>
            <w:gridSpan w:val="2"/>
          </w:tcPr>
          <w:p w14:paraId="2CA738BD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26387F1B" w14:textId="62B7B4EE" w:rsidR="00825C75" w:rsidRPr="00675F67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  <w:tc>
          <w:tcPr>
            <w:tcW w:w="144" w:type="pct"/>
            <w:gridSpan w:val="2"/>
          </w:tcPr>
          <w:p w14:paraId="6070FD7B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9B94D3E" w14:textId="55587183" w:rsidR="00825C75" w:rsidRPr="00675F67" w:rsidRDefault="00825C75" w:rsidP="00845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</w:tr>
      <w:tr w:rsidR="00825C75" w:rsidRPr="00074C25" w14:paraId="25C7B3FA" w14:textId="77777777" w:rsidTr="00557FC7">
        <w:tc>
          <w:tcPr>
            <w:tcW w:w="2428" w:type="pct"/>
          </w:tcPr>
          <w:p w14:paraId="048B68A2" w14:textId="77777777" w:rsidR="00825C75" w:rsidRPr="00074C25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521" w:type="pct"/>
          </w:tcPr>
          <w:p w14:paraId="7339CE3D" w14:textId="628A1701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B4C7C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0BA9EDA1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10DE985" w14:textId="3C8FEEC9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(274)</w:t>
            </w:r>
          </w:p>
        </w:tc>
        <w:tc>
          <w:tcPr>
            <w:tcW w:w="145" w:type="pct"/>
            <w:gridSpan w:val="2"/>
          </w:tcPr>
          <w:p w14:paraId="5DC4575A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5057EED6" w14:textId="3CA4FFD4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8726B19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8837261" w14:textId="6423BFFA" w:rsidR="00825C75" w:rsidRPr="00675F67" w:rsidRDefault="00825C75" w:rsidP="00845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5C75" w:rsidRPr="00074C25" w14:paraId="5ED6447C" w14:textId="77777777" w:rsidTr="00557FC7">
        <w:tc>
          <w:tcPr>
            <w:tcW w:w="2428" w:type="pct"/>
          </w:tcPr>
          <w:p w14:paraId="79505542" w14:textId="536CC3FA" w:rsidR="00825C75" w:rsidRPr="00074C25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21075B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19E3C435" w14:textId="2219003B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(788)</w:t>
            </w:r>
          </w:p>
        </w:tc>
        <w:tc>
          <w:tcPr>
            <w:tcW w:w="142" w:type="pct"/>
          </w:tcPr>
          <w:p w14:paraId="51EAE937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C01B328" w14:textId="3960A17A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  <w:tc>
          <w:tcPr>
            <w:tcW w:w="145" w:type="pct"/>
            <w:gridSpan w:val="2"/>
          </w:tcPr>
          <w:p w14:paraId="2842C6A5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</w:tcPr>
          <w:p w14:paraId="24CB7BDD" w14:textId="20F73B0A" w:rsidR="00825C75" w:rsidRPr="00675F67" w:rsidRDefault="00825C75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D5B918C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CEB6D8B" w14:textId="7CB9C586" w:rsidR="00825C75" w:rsidRPr="00675F67" w:rsidRDefault="00825C75" w:rsidP="00845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5C75" w:rsidRPr="00074C25" w14:paraId="25990740" w14:textId="77777777" w:rsidTr="00557FC7">
        <w:trPr>
          <w:trHeight w:val="370"/>
        </w:trPr>
        <w:tc>
          <w:tcPr>
            <w:tcW w:w="2428" w:type="pct"/>
          </w:tcPr>
          <w:p w14:paraId="5D0E44D4" w14:textId="77777777" w:rsidR="00825C75" w:rsidRPr="00074C25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0773558E" w14:textId="342AA2E3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213,941</w:t>
            </w:r>
          </w:p>
        </w:tc>
        <w:tc>
          <w:tcPr>
            <w:tcW w:w="142" w:type="pct"/>
          </w:tcPr>
          <w:p w14:paraId="6EA5E892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D82DE2" w14:textId="17ED30C6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202,617</w:t>
            </w:r>
          </w:p>
        </w:tc>
        <w:tc>
          <w:tcPr>
            <w:tcW w:w="145" w:type="pct"/>
            <w:gridSpan w:val="2"/>
          </w:tcPr>
          <w:p w14:paraId="19653941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5239B8" w14:textId="47A0AC00" w:rsidR="00825C75" w:rsidRPr="00675F67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144" w:type="pct"/>
            <w:gridSpan w:val="2"/>
          </w:tcPr>
          <w:p w14:paraId="7C7D3024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9ACCF49" w14:textId="6E552266" w:rsidR="00825C75" w:rsidRPr="00675F67" w:rsidRDefault="00825C75" w:rsidP="00845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  <w:tr w:rsidR="00825C75" w:rsidRPr="00074C25" w14:paraId="0BA8D3A8" w14:textId="77777777" w:rsidTr="00557FC7">
        <w:tc>
          <w:tcPr>
            <w:tcW w:w="2428" w:type="pct"/>
            <w:tcBorders>
              <w:bottom w:val="nil"/>
            </w:tcBorders>
          </w:tcPr>
          <w:p w14:paraId="7AB7F305" w14:textId="77777777" w:rsidR="00825C75" w:rsidRPr="00611D98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1" w:type="pct"/>
            <w:tcBorders>
              <w:top w:val="double" w:sz="4" w:space="0" w:color="auto"/>
              <w:bottom w:val="nil"/>
            </w:tcBorders>
          </w:tcPr>
          <w:p w14:paraId="7DF2FFAC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6E47693C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49D1776" w14:textId="1DEA03C3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214,789</w:t>
            </w:r>
          </w:p>
        </w:tc>
        <w:tc>
          <w:tcPr>
            <w:tcW w:w="145" w:type="pct"/>
            <w:gridSpan w:val="2"/>
            <w:tcBorders>
              <w:bottom w:val="nil"/>
            </w:tcBorders>
          </w:tcPr>
          <w:p w14:paraId="5999DCA9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tcBorders>
              <w:top w:val="double" w:sz="4" w:space="0" w:color="auto"/>
              <w:bottom w:val="nil"/>
            </w:tcBorders>
          </w:tcPr>
          <w:p w14:paraId="7EB33494" w14:textId="77777777" w:rsidR="00825C75" w:rsidRPr="00675F67" w:rsidRDefault="00825C75" w:rsidP="0091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tcBorders>
              <w:bottom w:val="nil"/>
            </w:tcBorders>
          </w:tcPr>
          <w:p w14:paraId="3BF51544" w14:textId="77777777" w:rsidR="00825C75" w:rsidRPr="00675F67" w:rsidRDefault="00825C75" w:rsidP="0091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  <w:bottom w:val="double" w:sz="4" w:space="0" w:color="auto"/>
            </w:tcBorders>
          </w:tcPr>
          <w:p w14:paraId="443DA326" w14:textId="77777777" w:rsidR="00825C75" w:rsidRPr="00675F67" w:rsidRDefault="00825C75" w:rsidP="00845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78A80914" w14:textId="77777777" w:rsidR="00F247F6" w:rsidRPr="00633C7E" w:rsidRDefault="00F247F6" w:rsidP="0095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16"/>
          <w:szCs w:val="16"/>
          <w:lang w:val="x-none"/>
        </w:rPr>
      </w:pPr>
    </w:p>
    <w:p w14:paraId="64D63E45" w14:textId="0EA7384C" w:rsidR="00445105" w:rsidRDefault="00B61C0A" w:rsidP="0084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/>
          <w:sz w:val="30"/>
          <w:szCs w:val="30"/>
          <w:cs/>
        </w:rPr>
        <w:lastRenderedPageBreak/>
        <w:t>บริษัทร่วม</w:t>
      </w:r>
      <w:r w:rsidRPr="00026B2B">
        <w:rPr>
          <w:rFonts w:ascii="Angsana New" w:hAnsi="Angsana New" w:hint="cs"/>
          <w:sz w:val="30"/>
          <w:szCs w:val="30"/>
          <w:cs/>
        </w:rPr>
        <w:t>และการร่วมค้าไม่ใช่บริษัท</w:t>
      </w:r>
      <w:r w:rsidRPr="00026B2B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468A0DBD" w14:textId="77777777" w:rsidR="00366224" w:rsidRPr="00BD40B4" w:rsidRDefault="00366224" w:rsidP="0095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16"/>
          <w:szCs w:val="16"/>
        </w:rPr>
      </w:pPr>
    </w:p>
    <w:p w14:paraId="2EE596EB" w14:textId="012D9DFF" w:rsidR="0021075B" w:rsidRDefault="0021075B" w:rsidP="0095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21075B">
        <w:rPr>
          <w:rFonts w:ascii="Angsana New" w:hAnsi="Angsana New"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4E12FE47" w14:textId="77777777" w:rsidR="00366224" w:rsidRPr="00366224" w:rsidRDefault="00366224" w:rsidP="0095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5ED0F168" w14:textId="750AA66B" w:rsidR="0021075B" w:rsidRDefault="00F213AD" w:rsidP="00BD4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 w:right="-205"/>
        <w:jc w:val="both"/>
        <w:rPr>
          <w:rFonts w:ascii="Angsana New" w:hAnsi="Angsana New"/>
          <w:sz w:val="30"/>
          <w:szCs w:val="30"/>
        </w:rPr>
      </w:pPr>
      <w:r w:rsidRPr="006504D9">
        <w:rPr>
          <w:rFonts w:ascii="Angsana New" w:hAnsi="Angsana New" w:hint="cs"/>
          <w:sz w:val="30"/>
          <w:szCs w:val="30"/>
          <w:cs/>
        </w:rPr>
        <w:t>ตาม</w:t>
      </w:r>
      <w:r w:rsidR="006504D9">
        <w:rPr>
          <w:rFonts w:ascii="Angsana New" w:hAnsi="Angsana New" w:hint="cs"/>
          <w:sz w:val="30"/>
          <w:szCs w:val="30"/>
          <w:cs/>
        </w:rPr>
        <w:t>ที่</w:t>
      </w:r>
      <w:r w:rsidRPr="006504D9">
        <w:rPr>
          <w:rFonts w:ascii="Angsana New" w:hAnsi="Angsana New" w:hint="cs"/>
          <w:sz w:val="30"/>
          <w:szCs w:val="30"/>
          <w:cs/>
        </w:rPr>
        <w:t xml:space="preserve">อธิบายในหมายเหตุข้อ </w:t>
      </w:r>
      <w:r w:rsidRPr="006504D9">
        <w:rPr>
          <w:rFonts w:ascii="Angsana New" w:hAnsi="Angsana New"/>
          <w:sz w:val="30"/>
          <w:szCs w:val="30"/>
        </w:rPr>
        <w:t xml:space="preserve">2 </w:t>
      </w:r>
      <w:r w:rsidR="00934AEC" w:rsidRPr="006504D9">
        <w:rPr>
          <w:rFonts w:ascii="Angsana New" w:hAnsi="Angsana New" w:hint="cs"/>
          <w:sz w:val="30"/>
          <w:szCs w:val="30"/>
          <w:cs/>
        </w:rPr>
        <w:t>เมื่อ</w:t>
      </w:r>
      <w:r w:rsidR="00934AEC" w:rsidRPr="006504D9">
        <w:rPr>
          <w:rFonts w:ascii="Angsana New" w:hAnsi="Angsana New"/>
          <w:sz w:val="30"/>
          <w:szCs w:val="30"/>
          <w:cs/>
        </w:rPr>
        <w:t xml:space="preserve">วันที่ </w:t>
      </w:r>
      <w:r w:rsidR="00934AEC" w:rsidRPr="006504D9">
        <w:rPr>
          <w:rFonts w:ascii="Angsana New" w:hAnsi="Angsana New"/>
          <w:sz w:val="30"/>
          <w:szCs w:val="30"/>
        </w:rPr>
        <w:t xml:space="preserve">11 </w:t>
      </w:r>
      <w:r w:rsidR="00934AEC" w:rsidRPr="006504D9">
        <w:rPr>
          <w:rFonts w:ascii="Angsana New" w:hAnsi="Angsana New"/>
          <w:sz w:val="30"/>
          <w:szCs w:val="30"/>
          <w:cs/>
        </w:rPr>
        <w:t xml:space="preserve">มกราคม </w:t>
      </w:r>
      <w:r w:rsidR="00934AEC" w:rsidRPr="006504D9">
        <w:rPr>
          <w:rFonts w:ascii="Angsana New" w:hAnsi="Angsana New"/>
          <w:sz w:val="30"/>
          <w:szCs w:val="30"/>
        </w:rPr>
        <w:t xml:space="preserve">2565 </w:t>
      </w:r>
      <w:r w:rsidR="00934AEC" w:rsidRPr="006504D9">
        <w:rPr>
          <w:rFonts w:ascii="Angsana New" w:hAnsi="Angsana New"/>
          <w:sz w:val="30"/>
          <w:szCs w:val="30"/>
          <w:cs/>
        </w:rPr>
        <w:t>บริษัทย่อยทางตรงซื้อหุ้น</w:t>
      </w:r>
      <w:r w:rsidR="00696DA6" w:rsidRPr="006504D9">
        <w:rPr>
          <w:rFonts w:ascii="Angsana New" w:hAnsi="Angsana New" w:hint="cs"/>
          <w:sz w:val="30"/>
          <w:szCs w:val="30"/>
          <w:cs/>
        </w:rPr>
        <w:t>เพิ่ม</w:t>
      </w:r>
      <w:r w:rsidR="00562201" w:rsidRPr="006504D9">
        <w:rPr>
          <w:rFonts w:ascii="Angsana New" w:hAnsi="Angsana New" w:hint="cs"/>
          <w:sz w:val="30"/>
          <w:szCs w:val="30"/>
          <w:cs/>
        </w:rPr>
        <w:t>ร้อยละ</w:t>
      </w:r>
      <w:r w:rsidR="00934AEC" w:rsidRPr="006504D9">
        <w:rPr>
          <w:rFonts w:ascii="Angsana New" w:hAnsi="Angsana New"/>
          <w:sz w:val="30"/>
          <w:szCs w:val="30"/>
          <w:cs/>
        </w:rPr>
        <w:t xml:space="preserve"> </w:t>
      </w:r>
      <w:r w:rsidR="00934AEC" w:rsidRPr="006504D9">
        <w:rPr>
          <w:rFonts w:ascii="Angsana New" w:hAnsi="Angsana New"/>
          <w:sz w:val="30"/>
          <w:szCs w:val="30"/>
        </w:rPr>
        <w:t xml:space="preserve">51 </w:t>
      </w:r>
      <w:r w:rsidR="00934AEC" w:rsidRPr="006504D9">
        <w:rPr>
          <w:rFonts w:ascii="Angsana New" w:hAnsi="Angsana New"/>
          <w:sz w:val="30"/>
          <w:szCs w:val="30"/>
          <w:cs/>
        </w:rPr>
        <w:t>ใน</w:t>
      </w:r>
      <w:r w:rsidR="004704A9">
        <w:rPr>
          <w:rFonts w:ascii="Angsana New" w:hAnsi="Angsana New" w:hint="cs"/>
          <w:sz w:val="30"/>
          <w:szCs w:val="30"/>
          <w:cs/>
        </w:rPr>
        <w:t>บริษัท</w:t>
      </w:r>
      <w:r w:rsidR="00BD40B4">
        <w:rPr>
          <w:rFonts w:ascii="Angsana New" w:hAnsi="Angsana New" w:hint="cs"/>
          <w:sz w:val="30"/>
          <w:szCs w:val="30"/>
          <w:cs/>
        </w:rPr>
        <w:t xml:space="preserve"> </w:t>
      </w:r>
      <w:r w:rsidR="00934AEC" w:rsidRPr="006504D9">
        <w:rPr>
          <w:rFonts w:ascii="Angsana New" w:hAnsi="Angsana New"/>
          <w:sz w:val="30"/>
          <w:szCs w:val="30"/>
        </w:rPr>
        <w:t xml:space="preserve">Mega </w:t>
      </w:r>
      <w:r w:rsidR="00845942">
        <w:rPr>
          <w:rFonts w:ascii="Angsana New" w:hAnsi="Angsana New"/>
          <w:sz w:val="30"/>
          <w:szCs w:val="30"/>
        </w:rPr>
        <w:t>P</w:t>
      </w:r>
      <w:r w:rsidR="00934AEC" w:rsidRPr="006504D9">
        <w:rPr>
          <w:rFonts w:ascii="Angsana New" w:hAnsi="Angsana New"/>
          <w:sz w:val="30"/>
          <w:szCs w:val="30"/>
        </w:rPr>
        <w:t xml:space="preserve">roduct (Yemen) Limited </w:t>
      </w:r>
      <w:r w:rsidR="00934AEC" w:rsidRPr="006504D9">
        <w:rPr>
          <w:rFonts w:ascii="Angsana New" w:hAnsi="Angsana New"/>
          <w:sz w:val="30"/>
          <w:szCs w:val="30"/>
          <w:cs/>
        </w:rPr>
        <w:t>ดังนั้น</w:t>
      </w:r>
      <w:r w:rsidR="00845942">
        <w:rPr>
          <w:rFonts w:ascii="Angsana New" w:hAnsi="Angsana New" w:hint="cs"/>
          <w:sz w:val="30"/>
          <w:szCs w:val="30"/>
          <w:cs/>
        </w:rPr>
        <w:t>สัดส่วน</w:t>
      </w:r>
      <w:r w:rsidR="00934AEC" w:rsidRPr="006504D9">
        <w:rPr>
          <w:rFonts w:ascii="Angsana New" w:hAnsi="Angsana New"/>
          <w:sz w:val="30"/>
          <w:szCs w:val="30"/>
          <w:cs/>
        </w:rPr>
        <w:t>การถือหุ้นของ</w:t>
      </w:r>
      <w:r w:rsidR="00934AEC" w:rsidRPr="006504D9">
        <w:rPr>
          <w:rFonts w:ascii="Angsana New" w:hAnsi="Angsana New" w:hint="cs"/>
          <w:sz w:val="30"/>
          <w:szCs w:val="30"/>
          <w:cs/>
        </w:rPr>
        <w:t>กลุ่มบริษัทจึง</w:t>
      </w:r>
      <w:r w:rsidR="00934AEC" w:rsidRPr="006504D9">
        <w:rPr>
          <w:rFonts w:ascii="Angsana New" w:hAnsi="Angsana New"/>
          <w:sz w:val="30"/>
          <w:szCs w:val="30"/>
          <w:cs/>
        </w:rPr>
        <w:t>เพิ่มขึ้นเป็น</w:t>
      </w:r>
      <w:r w:rsidR="00562201" w:rsidRPr="006504D9">
        <w:rPr>
          <w:rFonts w:ascii="Angsana New" w:hAnsi="Angsana New" w:hint="cs"/>
          <w:sz w:val="30"/>
          <w:szCs w:val="30"/>
          <w:cs/>
        </w:rPr>
        <w:t>ร้อยละ</w:t>
      </w:r>
      <w:r w:rsidR="00934AEC" w:rsidRPr="006504D9">
        <w:rPr>
          <w:rFonts w:ascii="Angsana New" w:hAnsi="Angsana New"/>
          <w:sz w:val="30"/>
          <w:szCs w:val="30"/>
          <w:cs/>
        </w:rPr>
        <w:t xml:space="preserve"> </w:t>
      </w:r>
      <w:r w:rsidR="00934AEC" w:rsidRPr="006504D9">
        <w:rPr>
          <w:rFonts w:ascii="Angsana New" w:hAnsi="Angsana New"/>
          <w:sz w:val="30"/>
          <w:szCs w:val="30"/>
        </w:rPr>
        <w:t>100</w:t>
      </w:r>
      <w:r w:rsidR="00562201" w:rsidRPr="006504D9">
        <w:rPr>
          <w:rFonts w:ascii="Angsana New" w:hAnsi="Angsana New" w:hint="cs"/>
          <w:sz w:val="30"/>
          <w:szCs w:val="30"/>
          <w:cs/>
        </w:rPr>
        <w:t xml:space="preserve"> </w:t>
      </w:r>
      <w:r w:rsidR="00652858" w:rsidRPr="006504D9">
        <w:rPr>
          <w:rFonts w:ascii="Angsana New" w:hAnsi="Angsana New"/>
          <w:sz w:val="30"/>
          <w:szCs w:val="30"/>
          <w:cs/>
        </w:rPr>
        <w:t>และกลุ่มบริษัทได้มาซึ่งอำนาจควบคุมใน</w:t>
      </w:r>
      <w:r w:rsidR="004704A9">
        <w:rPr>
          <w:rFonts w:ascii="Angsana New" w:hAnsi="Angsana New" w:hint="cs"/>
          <w:sz w:val="30"/>
          <w:szCs w:val="30"/>
          <w:cs/>
        </w:rPr>
        <w:t>บริษัท</w:t>
      </w:r>
      <w:r w:rsidR="00652858" w:rsidRPr="006504D9">
        <w:rPr>
          <w:rFonts w:ascii="Angsana New" w:hAnsi="Angsana New"/>
          <w:sz w:val="30"/>
          <w:szCs w:val="30"/>
          <w:cs/>
        </w:rPr>
        <w:t xml:space="preserve"> </w:t>
      </w:r>
      <w:r w:rsidR="00652858" w:rsidRPr="006504D9">
        <w:rPr>
          <w:rFonts w:ascii="Angsana New" w:hAnsi="Angsana New"/>
          <w:sz w:val="30"/>
          <w:szCs w:val="30"/>
        </w:rPr>
        <w:t>Mega Product (Yemen) Limited</w:t>
      </w:r>
      <w:r w:rsidR="00652858" w:rsidRPr="006504D9">
        <w:rPr>
          <w:rFonts w:ascii="Angsana New" w:hAnsi="Angsana New"/>
          <w:sz w:val="30"/>
          <w:szCs w:val="30"/>
          <w:cs/>
        </w:rPr>
        <w:t xml:space="preserve"> เป็นผลให้เงินลงทุนใน</w:t>
      </w:r>
      <w:r w:rsidR="004704A9">
        <w:rPr>
          <w:rFonts w:ascii="Angsana New" w:hAnsi="Angsana New" w:hint="cs"/>
          <w:sz w:val="30"/>
          <w:szCs w:val="30"/>
          <w:cs/>
        </w:rPr>
        <w:t>บริษัท</w:t>
      </w:r>
      <w:r w:rsidR="00652858" w:rsidRPr="006504D9">
        <w:rPr>
          <w:rFonts w:ascii="Angsana New" w:hAnsi="Angsana New"/>
          <w:sz w:val="30"/>
          <w:szCs w:val="30"/>
          <w:cs/>
        </w:rPr>
        <w:t xml:space="preserve"> </w:t>
      </w:r>
      <w:r w:rsidR="00652858" w:rsidRPr="006504D9">
        <w:rPr>
          <w:rFonts w:ascii="Angsana New" w:hAnsi="Angsana New"/>
          <w:sz w:val="30"/>
          <w:szCs w:val="30"/>
        </w:rPr>
        <w:t xml:space="preserve">Mega Product (Yemen) Limited </w:t>
      </w:r>
      <w:r w:rsidR="00652858" w:rsidRPr="006504D9">
        <w:rPr>
          <w:rFonts w:ascii="Angsana New" w:hAnsi="Angsana New"/>
          <w:sz w:val="30"/>
          <w:szCs w:val="30"/>
          <w:cs/>
        </w:rPr>
        <w:t>ถูกจัดประเภท</w:t>
      </w:r>
      <w:r w:rsidR="004704A9">
        <w:rPr>
          <w:rFonts w:ascii="Angsana New" w:hAnsi="Angsana New" w:hint="cs"/>
          <w:sz w:val="30"/>
          <w:szCs w:val="30"/>
          <w:cs/>
        </w:rPr>
        <w:t>รายการ</w:t>
      </w:r>
      <w:r w:rsidR="00652858" w:rsidRPr="006504D9">
        <w:rPr>
          <w:rFonts w:ascii="Angsana New" w:hAnsi="Angsana New"/>
          <w:sz w:val="30"/>
          <w:szCs w:val="30"/>
          <w:cs/>
        </w:rPr>
        <w:t>ใหม่จากเงินลงทุนในบริษัทร่วม</w:t>
      </w:r>
      <w:r w:rsidR="004704A9">
        <w:rPr>
          <w:rFonts w:ascii="Angsana New" w:hAnsi="Angsana New" w:hint="cs"/>
          <w:sz w:val="30"/>
          <w:szCs w:val="30"/>
          <w:cs/>
        </w:rPr>
        <w:t>เป็น</w:t>
      </w:r>
      <w:r w:rsidR="00652858" w:rsidRPr="006504D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F76E6D" w:rsidRPr="006504D9">
        <w:rPr>
          <w:rFonts w:ascii="Angsana New" w:hAnsi="Angsana New" w:hint="cs"/>
          <w:sz w:val="30"/>
          <w:szCs w:val="30"/>
          <w:cs/>
        </w:rPr>
        <w:t xml:space="preserve"> </w:t>
      </w:r>
      <w:r w:rsidR="00652858" w:rsidRPr="006504D9">
        <w:rPr>
          <w:rFonts w:ascii="Angsana New" w:hAnsi="Angsana New"/>
          <w:sz w:val="30"/>
          <w:szCs w:val="30"/>
          <w:cs/>
        </w:rPr>
        <w:t>และงบการเงินของ</w:t>
      </w:r>
      <w:r w:rsidR="004704A9">
        <w:rPr>
          <w:rFonts w:ascii="Angsana New" w:hAnsi="Angsana New" w:hint="cs"/>
          <w:sz w:val="30"/>
          <w:szCs w:val="30"/>
          <w:cs/>
        </w:rPr>
        <w:t>บริษัท</w:t>
      </w:r>
      <w:r w:rsidR="00652858" w:rsidRPr="006504D9">
        <w:rPr>
          <w:rFonts w:ascii="Angsana New" w:hAnsi="Angsana New"/>
          <w:sz w:val="30"/>
          <w:szCs w:val="30"/>
          <w:cs/>
        </w:rPr>
        <w:t xml:space="preserve"> </w:t>
      </w:r>
      <w:r w:rsidR="00652858" w:rsidRPr="006504D9">
        <w:rPr>
          <w:rFonts w:ascii="Angsana New" w:hAnsi="Angsana New"/>
          <w:sz w:val="30"/>
          <w:szCs w:val="30"/>
        </w:rPr>
        <w:t xml:space="preserve">Mega Product </w:t>
      </w:r>
      <w:r w:rsidR="00845942">
        <w:rPr>
          <w:rFonts w:ascii="Angsana New" w:hAnsi="Angsana New"/>
          <w:sz w:val="30"/>
          <w:szCs w:val="30"/>
        </w:rPr>
        <w:t>(</w:t>
      </w:r>
      <w:r w:rsidR="00652858" w:rsidRPr="006504D9">
        <w:rPr>
          <w:rFonts w:ascii="Angsana New" w:hAnsi="Angsana New"/>
          <w:sz w:val="30"/>
          <w:szCs w:val="30"/>
        </w:rPr>
        <w:t>Yemen) Limited</w:t>
      </w:r>
      <w:r w:rsidR="004704A9">
        <w:rPr>
          <w:rFonts w:ascii="Angsana New" w:hAnsi="Angsana New" w:hint="cs"/>
          <w:sz w:val="30"/>
          <w:szCs w:val="30"/>
          <w:cs/>
        </w:rPr>
        <w:t xml:space="preserve"> </w:t>
      </w:r>
      <w:r w:rsidR="00652858" w:rsidRPr="006504D9">
        <w:rPr>
          <w:rFonts w:ascii="Angsana New" w:hAnsi="Angsana New"/>
          <w:sz w:val="30"/>
          <w:szCs w:val="30"/>
          <w:cs/>
        </w:rPr>
        <w:t xml:space="preserve">จะถูกรวมในงบการเงินรวมตั้งแต่ </w:t>
      </w:r>
      <w:r w:rsidR="00652858" w:rsidRPr="006504D9">
        <w:rPr>
          <w:rFonts w:ascii="Angsana New" w:hAnsi="Angsana New"/>
          <w:sz w:val="30"/>
          <w:szCs w:val="30"/>
        </w:rPr>
        <w:t xml:space="preserve">11 </w:t>
      </w:r>
      <w:r w:rsidR="00652858" w:rsidRPr="006504D9">
        <w:rPr>
          <w:rFonts w:ascii="Angsana New" w:hAnsi="Angsana New"/>
          <w:sz w:val="30"/>
          <w:szCs w:val="30"/>
          <w:cs/>
        </w:rPr>
        <w:t xml:space="preserve">มกราคม </w:t>
      </w:r>
      <w:r w:rsidR="00652858" w:rsidRPr="006504D9">
        <w:rPr>
          <w:rFonts w:ascii="Angsana New" w:hAnsi="Angsana New"/>
          <w:sz w:val="30"/>
          <w:szCs w:val="30"/>
        </w:rPr>
        <w:t xml:space="preserve">2565 </w:t>
      </w:r>
      <w:r w:rsidR="00652858" w:rsidRPr="006504D9">
        <w:rPr>
          <w:rFonts w:ascii="Angsana New" w:hAnsi="Angsana New"/>
          <w:sz w:val="30"/>
          <w:szCs w:val="30"/>
          <w:cs/>
        </w:rPr>
        <w:t>ซึ่งเป็นวันที่กลุ่มบริษัทได้มาซึ่งอำนาจ</w:t>
      </w:r>
      <w:r w:rsidR="00845942">
        <w:rPr>
          <w:rFonts w:ascii="Angsana New" w:hAnsi="Angsana New" w:hint="cs"/>
          <w:sz w:val="30"/>
          <w:szCs w:val="30"/>
          <w:cs/>
        </w:rPr>
        <w:t>ค</w:t>
      </w:r>
      <w:r w:rsidR="00652858" w:rsidRPr="006504D9">
        <w:rPr>
          <w:rFonts w:ascii="Angsana New" w:hAnsi="Angsana New"/>
          <w:sz w:val="30"/>
          <w:szCs w:val="30"/>
          <w:cs/>
        </w:rPr>
        <w:t>วบคุม</w:t>
      </w:r>
      <w:r w:rsidR="0065285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FCE42D" w14:textId="77777777" w:rsidR="00652858" w:rsidRPr="00BD40B4" w:rsidRDefault="00652858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0"/>
          <w:szCs w:val="20"/>
        </w:rPr>
      </w:pPr>
    </w:p>
    <w:p w14:paraId="6F28C3B8" w14:textId="77777777" w:rsidR="00763552" w:rsidRPr="00065A39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21075B">
        <w:rPr>
          <w:rFonts w:ascii="Angsana New" w:hAnsi="Angsana New"/>
          <w:i/>
          <w:iCs/>
          <w:sz w:val="30"/>
          <w:szCs w:val="30"/>
          <w:cs/>
        </w:rPr>
        <w:t>การเพิ่มขึ้น</w:t>
      </w:r>
      <w:r w:rsidRPr="00065A39">
        <w:rPr>
          <w:rFonts w:ascii="Angsana New" w:hAnsi="Angsana New" w:hint="cs"/>
          <w:i/>
          <w:iCs/>
          <w:sz w:val="30"/>
          <w:szCs w:val="30"/>
          <w:cs/>
        </w:rPr>
        <w:t>ของเงินลงทุนในบริษัทย่อยทางตรง</w:t>
      </w:r>
    </w:p>
    <w:p w14:paraId="09E96328" w14:textId="77777777" w:rsidR="00763552" w:rsidRPr="00633C7E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6816981" w14:textId="79424CBA" w:rsidR="00065A39" w:rsidRPr="00F963EA" w:rsidRDefault="00065A39" w:rsidP="00BD4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F247F6" w:rsidRPr="00DC2961">
        <w:rPr>
          <w:rFonts w:asciiTheme="majorBidi" w:hAnsiTheme="majorBidi" w:cstheme="majorBidi"/>
          <w:sz w:val="30"/>
          <w:szCs w:val="30"/>
          <w:cs/>
        </w:rPr>
        <w:t>สามเดือนสิ้นสุดวันที่</w:t>
      </w:r>
      <w:r w:rsidR="00F247F6" w:rsidRPr="00DC2961">
        <w:rPr>
          <w:rFonts w:asciiTheme="majorBidi" w:hAnsiTheme="majorBidi" w:cstheme="majorBidi"/>
          <w:sz w:val="30"/>
          <w:szCs w:val="30"/>
        </w:rPr>
        <w:t xml:space="preserve"> 31 </w:t>
      </w:r>
      <w:r w:rsidR="00F247F6" w:rsidRPr="00DC2961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247F6" w:rsidRPr="00DC2961">
        <w:rPr>
          <w:rFonts w:asciiTheme="majorBidi" w:hAnsiTheme="majorBidi" w:cstheme="majorBidi"/>
          <w:sz w:val="30"/>
          <w:szCs w:val="30"/>
        </w:rPr>
        <w:t xml:space="preserve"> </w:t>
      </w:r>
      <w:r w:rsidR="00F247F6">
        <w:rPr>
          <w:rFonts w:asciiTheme="majorBidi" w:hAnsiTheme="majorBidi" w:cstheme="majorBidi"/>
          <w:sz w:val="30"/>
          <w:szCs w:val="30"/>
        </w:rPr>
        <w:t>256</w:t>
      </w:r>
      <w:r w:rsidR="006E1F86">
        <w:rPr>
          <w:rFonts w:ascii="Angsana New" w:hAnsi="Angsana New"/>
          <w:sz w:val="30"/>
          <w:szCs w:val="30"/>
        </w:rPr>
        <w:t>4</w:t>
      </w:r>
      <w:r w:rsidR="00F247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บริษัทได้ลงทุนเป็นจำนวนเงิน</w:t>
      </w:r>
      <w:r w:rsidR="005A073C">
        <w:rPr>
          <w:rFonts w:ascii="Angsana New" w:hAnsi="Angsana New"/>
          <w:sz w:val="30"/>
          <w:szCs w:val="30"/>
        </w:rPr>
        <w:t xml:space="preserve"> 1.64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</w:t>
      </w:r>
      <w:r w:rsidR="007E43F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และชำระแล้วของบริษัท </w:t>
      </w:r>
      <w:r>
        <w:rPr>
          <w:rFonts w:ascii="Angsana New" w:hAnsi="Angsana New"/>
          <w:sz w:val="30"/>
          <w:szCs w:val="30"/>
        </w:rPr>
        <w:t xml:space="preserve">Mega We Care </w:t>
      </w:r>
      <w:r w:rsidR="00CB412A" w:rsidRPr="00065A39">
        <w:rPr>
          <w:rFonts w:ascii="Angsana New" w:hAnsi="Angsana New"/>
          <w:spacing w:val="-6"/>
          <w:sz w:val="30"/>
          <w:szCs w:val="30"/>
        </w:rPr>
        <w:t>Tanzania Ltd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</w:t>
      </w:r>
      <w:r w:rsidR="00CB412A">
        <w:rPr>
          <w:rFonts w:ascii="Angsana New" w:hAnsi="Angsana New" w:hint="cs"/>
          <w:sz w:val="30"/>
          <w:szCs w:val="30"/>
          <w:cs/>
        </w:rPr>
        <w:t>แทนซาเนีย</w:t>
      </w:r>
      <w:r>
        <w:rPr>
          <w:rFonts w:ascii="Angsana New" w:hAnsi="Angsana New" w:hint="cs"/>
          <w:sz w:val="30"/>
          <w:szCs w:val="30"/>
          <w:cs/>
        </w:rPr>
        <w:t>เพื่อขยายธุรกิจ</w:t>
      </w:r>
    </w:p>
    <w:p w14:paraId="11F95F93" w14:textId="639EC987" w:rsidR="00A35FE2" w:rsidRPr="00633C7E" w:rsidRDefault="00A35FE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029DFB92" w14:textId="77777777"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14:paraId="01C8C95D" w14:textId="77777777" w:rsidR="00445105" w:rsidRPr="00633C7E" w:rsidRDefault="00445105" w:rsidP="0084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="Angsana New" w:hAnsi="Angsana New"/>
        </w:rPr>
      </w:pPr>
    </w:p>
    <w:p w14:paraId="0EE1A68B" w14:textId="004E3DDF" w:rsidR="00445105" w:rsidRPr="00026B2B" w:rsidRDefault="00B61C0A" w:rsidP="00C17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cs/>
        </w:rPr>
      </w:pPr>
      <w:r w:rsidRPr="005F542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247F6" w:rsidRPr="005F5424">
        <w:rPr>
          <w:rFonts w:asciiTheme="majorBidi" w:hAnsiTheme="majorBidi" w:cstheme="majorBidi"/>
          <w:sz w:val="30"/>
          <w:szCs w:val="30"/>
        </w:rPr>
        <w:t xml:space="preserve">31 </w:t>
      </w:r>
      <w:r w:rsidR="00F247F6" w:rsidRPr="005F5424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247F6" w:rsidRPr="005F5424">
        <w:rPr>
          <w:rFonts w:asciiTheme="majorBidi" w:hAnsiTheme="majorBidi" w:cstheme="majorBidi"/>
          <w:sz w:val="30"/>
          <w:szCs w:val="30"/>
        </w:rPr>
        <w:t xml:space="preserve"> </w:t>
      </w:r>
      <w:r w:rsidR="00CF50EF" w:rsidRPr="005F5424">
        <w:rPr>
          <w:rFonts w:ascii="Angsana New" w:hAnsi="Angsana New"/>
          <w:sz w:val="30"/>
          <w:szCs w:val="30"/>
        </w:rPr>
        <w:t>2</w:t>
      </w:r>
      <w:r w:rsidR="00D130F3" w:rsidRPr="005F5424">
        <w:rPr>
          <w:rFonts w:ascii="Angsana New" w:hAnsi="Angsana New"/>
          <w:sz w:val="30"/>
          <w:szCs w:val="30"/>
        </w:rPr>
        <w:t>5</w:t>
      </w:r>
      <w:r w:rsidR="00CF50EF" w:rsidRPr="005F5424">
        <w:rPr>
          <w:rFonts w:ascii="Angsana New" w:hAnsi="Angsana New"/>
          <w:sz w:val="30"/>
          <w:szCs w:val="30"/>
        </w:rPr>
        <w:t>6</w:t>
      </w:r>
      <w:r w:rsidR="00CB412A" w:rsidRPr="005F5424">
        <w:rPr>
          <w:rFonts w:ascii="Angsana New" w:hAnsi="Angsana New"/>
          <w:sz w:val="30"/>
          <w:szCs w:val="30"/>
        </w:rPr>
        <w:t>4</w:t>
      </w:r>
      <w:r w:rsidRPr="005F5424">
        <w:rPr>
          <w:rFonts w:ascii="Angsana New" w:hAnsi="Angsana New"/>
          <w:sz w:val="30"/>
          <w:szCs w:val="30"/>
        </w:rPr>
        <w:t xml:space="preserve"> </w:t>
      </w:r>
      <w:r w:rsidRPr="005F5424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 w:rsidRPr="005F5424">
        <w:rPr>
          <w:rFonts w:ascii="Angsana New" w:hAnsi="Angsana New" w:hint="cs"/>
          <w:sz w:val="30"/>
          <w:szCs w:val="30"/>
          <w:cs/>
        </w:rPr>
        <w:t>สะสมของ</w:t>
      </w:r>
      <w:r w:rsidR="006E1F86">
        <w:rPr>
          <w:rFonts w:ascii="Angsana New" w:hAnsi="Angsana New" w:hint="cs"/>
          <w:sz w:val="30"/>
          <w:szCs w:val="30"/>
          <w:cs/>
        </w:rPr>
        <w:t>บริษัท</w:t>
      </w:r>
      <w:r w:rsidRPr="005F5424">
        <w:rPr>
          <w:rFonts w:ascii="Angsana New" w:hAnsi="Angsana New" w:hint="cs"/>
          <w:sz w:val="30"/>
          <w:szCs w:val="30"/>
          <w:cs/>
        </w:rPr>
        <w:t xml:space="preserve"> </w:t>
      </w:r>
      <w:r w:rsidRPr="005F5424">
        <w:rPr>
          <w:rFonts w:ascii="Angsana New" w:hAnsi="Angsana New"/>
          <w:sz w:val="30"/>
          <w:szCs w:val="30"/>
        </w:rPr>
        <w:t xml:space="preserve">Mega Product (Yemen) Limited </w:t>
      </w:r>
      <w:r w:rsidR="00845942">
        <w:rPr>
          <w:rFonts w:ascii="Angsana New" w:hAnsi="Angsana New"/>
          <w:sz w:val="30"/>
          <w:szCs w:val="30"/>
          <w:cs/>
        </w:rPr>
        <w:br/>
      </w:r>
      <w:r w:rsidRPr="005F5424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ซึ่งเป็นบริษัทร่วมทางอ้อมในส่วนที่เกินกว่ามูลค่าตามบัญชี</w:t>
      </w:r>
      <w:r w:rsidRPr="005F5424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 w:rsidRPr="005F5424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="005F5424" w:rsidRPr="005F5424">
        <w:rPr>
          <w:rFonts w:ascii="Angsana New" w:hAnsi="Angsana New"/>
          <w:sz w:val="30"/>
          <w:szCs w:val="30"/>
        </w:rPr>
        <w:t>4.3</w:t>
      </w:r>
      <w:r w:rsidR="00627F5D" w:rsidRPr="005F5424">
        <w:rPr>
          <w:rFonts w:ascii="Angsana New" w:hAnsi="Angsana New"/>
          <w:sz w:val="30"/>
          <w:szCs w:val="30"/>
        </w:rPr>
        <w:t xml:space="preserve"> </w:t>
      </w:r>
      <w:r w:rsidRPr="005F542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A19B4" w:rsidRPr="005F5424">
        <w:rPr>
          <w:rFonts w:ascii="Angsana New" w:hAnsi="Angsana New" w:hint="cs"/>
          <w:sz w:val="30"/>
          <w:szCs w:val="30"/>
          <w:cs/>
        </w:rPr>
        <w:t>ซึ่งส่วนแบ่ง</w:t>
      </w:r>
      <w:r w:rsidR="00527061" w:rsidRPr="005F5424">
        <w:rPr>
          <w:rFonts w:ascii="Angsana New" w:hAnsi="Angsana New" w:hint="cs"/>
          <w:sz w:val="30"/>
          <w:szCs w:val="30"/>
          <w:cs/>
        </w:rPr>
        <w:t>ขาดทุน</w:t>
      </w:r>
      <w:r w:rsidR="002A19B4" w:rsidRPr="005F5424">
        <w:rPr>
          <w:rFonts w:ascii="Angsana New" w:hAnsi="Angsana New" w:hint="cs"/>
          <w:sz w:val="30"/>
          <w:szCs w:val="30"/>
          <w:cs/>
        </w:rPr>
        <w:t>ของกลุ่มบริษัทสำหรับงวด</w:t>
      </w:r>
      <w:r w:rsidR="005F5424" w:rsidRPr="005F5424">
        <w:rPr>
          <w:rFonts w:ascii="Angsana New" w:hAnsi="Angsana New" w:hint="cs"/>
          <w:sz w:val="30"/>
          <w:szCs w:val="30"/>
          <w:cs/>
        </w:rPr>
        <w:t>สาม</w:t>
      </w:r>
      <w:r w:rsidR="002A19B4" w:rsidRPr="005F5424">
        <w:rPr>
          <w:rFonts w:ascii="Angsana New" w:hAnsi="Angsana New" w:hint="cs"/>
          <w:sz w:val="30"/>
          <w:szCs w:val="30"/>
          <w:cs/>
        </w:rPr>
        <w:t>เดือนสิ้นสุดวั</w:t>
      </w:r>
      <w:r w:rsidR="005F5424" w:rsidRPr="005F5424">
        <w:rPr>
          <w:rFonts w:ascii="Angsana New" w:hAnsi="Angsana New" w:hint="cs"/>
          <w:sz w:val="30"/>
          <w:szCs w:val="30"/>
          <w:cs/>
        </w:rPr>
        <w:t>น</w:t>
      </w:r>
      <w:r w:rsidR="002A19B4" w:rsidRPr="005F5424">
        <w:rPr>
          <w:rFonts w:ascii="Angsana New" w:hAnsi="Angsana New" w:hint="cs"/>
          <w:sz w:val="30"/>
          <w:szCs w:val="30"/>
          <w:cs/>
        </w:rPr>
        <w:t>ที่</w:t>
      </w:r>
      <w:r w:rsidR="005F5424" w:rsidRPr="005F5424">
        <w:rPr>
          <w:rFonts w:ascii="Angsana New" w:hAnsi="Angsana New" w:hint="cs"/>
          <w:sz w:val="30"/>
          <w:szCs w:val="30"/>
          <w:cs/>
        </w:rPr>
        <w:t xml:space="preserve"> </w:t>
      </w:r>
      <w:r w:rsidR="00F247F6" w:rsidRPr="005F5424">
        <w:rPr>
          <w:rFonts w:asciiTheme="majorBidi" w:hAnsiTheme="majorBidi" w:cstheme="majorBidi"/>
          <w:sz w:val="30"/>
          <w:szCs w:val="30"/>
        </w:rPr>
        <w:t xml:space="preserve">31 </w:t>
      </w:r>
      <w:r w:rsidR="00F247F6" w:rsidRPr="005F5424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247F6" w:rsidRPr="005F5424">
        <w:rPr>
          <w:rFonts w:asciiTheme="majorBidi" w:hAnsiTheme="majorBidi" w:cstheme="majorBidi"/>
          <w:sz w:val="30"/>
          <w:szCs w:val="30"/>
        </w:rPr>
        <w:t xml:space="preserve"> </w:t>
      </w:r>
      <w:r w:rsidR="002A19B4" w:rsidRPr="005F5424">
        <w:rPr>
          <w:rFonts w:ascii="Angsana New" w:hAnsi="Angsana New"/>
          <w:sz w:val="30"/>
          <w:szCs w:val="30"/>
        </w:rPr>
        <w:t>256</w:t>
      </w:r>
      <w:r w:rsidR="005F5424" w:rsidRPr="005F5424">
        <w:rPr>
          <w:rFonts w:ascii="Angsana New" w:hAnsi="Angsana New"/>
          <w:sz w:val="30"/>
          <w:szCs w:val="30"/>
        </w:rPr>
        <w:t>4</w:t>
      </w:r>
      <w:r w:rsidR="002A19B4" w:rsidRPr="005F5424">
        <w:rPr>
          <w:rFonts w:ascii="Angsana New" w:hAnsi="Angsana New"/>
          <w:sz w:val="30"/>
          <w:szCs w:val="30"/>
        </w:rPr>
        <w:t xml:space="preserve"> </w:t>
      </w:r>
      <w:r w:rsidR="002A19B4" w:rsidRPr="005F5424">
        <w:rPr>
          <w:rFonts w:ascii="Angsana New" w:hAnsi="Angsana New" w:hint="cs"/>
          <w:sz w:val="30"/>
          <w:szCs w:val="30"/>
          <w:cs/>
        </w:rPr>
        <w:t>มีจำนวน</w:t>
      </w:r>
      <w:r w:rsidR="005F5424" w:rsidRPr="005F5424">
        <w:rPr>
          <w:rFonts w:ascii="Angsana New" w:hAnsi="Angsana New" w:hint="cs"/>
          <w:sz w:val="30"/>
          <w:szCs w:val="30"/>
          <w:cs/>
        </w:rPr>
        <w:t xml:space="preserve"> </w:t>
      </w:r>
      <w:r w:rsidR="005F5424" w:rsidRPr="005F5424">
        <w:rPr>
          <w:rFonts w:ascii="Angsana New" w:hAnsi="Angsana New"/>
          <w:sz w:val="30"/>
          <w:szCs w:val="30"/>
        </w:rPr>
        <w:t>0.17</w:t>
      </w:r>
      <w:r w:rsidR="002A19B4" w:rsidRPr="005F5424">
        <w:rPr>
          <w:rFonts w:ascii="Angsana New" w:hAnsi="Angsana New"/>
          <w:sz w:val="30"/>
          <w:szCs w:val="30"/>
        </w:rPr>
        <w:t xml:space="preserve"> </w:t>
      </w:r>
      <w:r w:rsidR="00B870B7">
        <w:rPr>
          <w:rFonts w:ascii="Angsana New" w:hAnsi="Angsana New"/>
          <w:sz w:val="30"/>
          <w:szCs w:val="30"/>
        </w:rPr>
        <w:br/>
      </w:r>
      <w:r w:rsidR="002A19B4" w:rsidRPr="005F5424">
        <w:rPr>
          <w:rFonts w:ascii="Angsana New" w:hAnsi="Angsana New" w:hint="cs"/>
          <w:sz w:val="30"/>
          <w:szCs w:val="30"/>
          <w:cs/>
        </w:rPr>
        <w:t>ล้านบาท</w:t>
      </w:r>
      <w:r w:rsidR="005F5424" w:rsidRPr="005F5424">
        <w:rPr>
          <w:rFonts w:ascii="Angsana New" w:hAnsi="Angsana New"/>
          <w:sz w:val="30"/>
          <w:szCs w:val="30"/>
        </w:rPr>
        <w:t xml:space="preserve"> </w:t>
      </w:r>
      <w:r w:rsidR="007D3DCA" w:rsidRPr="005F5424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7D3DCA" w:rsidRPr="005F5424">
        <w:rPr>
          <w:rFonts w:ascii="Angsana New" w:hAnsi="Angsana New"/>
          <w:spacing w:val="-6"/>
          <w:sz w:val="30"/>
          <w:szCs w:val="30"/>
          <w:cs/>
        </w:rPr>
        <w:t>ภาระ</w:t>
      </w:r>
      <w:r w:rsidR="003D5F60" w:rsidRPr="005F5424">
        <w:rPr>
          <w:rFonts w:ascii="Angsana New" w:hAnsi="Angsana New" w:hint="cs"/>
          <w:spacing w:val="-6"/>
          <w:sz w:val="30"/>
          <w:szCs w:val="30"/>
          <w:cs/>
        </w:rPr>
        <w:t>หนี้สินที่เกี่ยวเนื่องกับผลขาดทุนเหล่านี้</w:t>
      </w:r>
    </w:p>
    <w:p w14:paraId="23DE0FDA" w14:textId="1912DF50" w:rsidR="000F016C" w:rsidRDefault="000F016C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CBC5C09" w14:textId="77777777"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123AD58" w14:textId="4E6A0DDC" w:rsidR="00445105" w:rsidRPr="00633C7E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997F6A8" w14:textId="5F164EE6" w:rsidR="00065A39" w:rsidRDefault="00065A39" w:rsidP="00C17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D216C1" w:rsidRPr="00DC2961">
        <w:rPr>
          <w:rFonts w:asciiTheme="majorBidi" w:hAnsiTheme="majorBidi" w:cstheme="majorBidi"/>
          <w:sz w:val="30"/>
          <w:szCs w:val="30"/>
          <w:cs/>
        </w:rPr>
        <w:t>สามเดือนสิ้นสุดวันที่</w:t>
      </w:r>
      <w:r w:rsidR="00D216C1" w:rsidRPr="00DC2961">
        <w:rPr>
          <w:rFonts w:asciiTheme="majorBidi" w:hAnsiTheme="majorBidi" w:cstheme="majorBidi"/>
          <w:sz w:val="30"/>
          <w:szCs w:val="30"/>
        </w:rPr>
        <w:t xml:space="preserve"> 31 </w:t>
      </w:r>
      <w:r w:rsidR="00D216C1" w:rsidRPr="00DC2961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D216C1" w:rsidRPr="00DC2961">
        <w:rPr>
          <w:rFonts w:asciiTheme="majorBidi" w:hAnsiTheme="majorBidi" w:cstheme="majorBidi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="00D216C1">
        <w:rPr>
          <w:rFonts w:ascii="Angsana New" w:hAnsi="Angsana New"/>
          <w:sz w:val="30"/>
          <w:szCs w:val="30"/>
        </w:rPr>
        <w:t>5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</w:t>
      </w:r>
      <w:r w:rsidR="00337AF8">
        <w:rPr>
          <w:rFonts w:ascii="Angsana New" w:hAnsi="Angsana New" w:hint="cs"/>
          <w:sz w:val="30"/>
          <w:szCs w:val="30"/>
          <w:cs/>
        </w:rPr>
        <w:t>ขาดทุน</w:t>
      </w:r>
      <w:r w:rsidRPr="00026B2B">
        <w:rPr>
          <w:rFonts w:ascii="Angsana New" w:hAnsi="Angsana New" w:hint="cs"/>
          <w:sz w:val="30"/>
          <w:szCs w:val="30"/>
          <w:cs/>
        </w:rPr>
        <w:t>เบ็ดเสร็จ</w:t>
      </w:r>
      <w:r w:rsidR="00717FDB">
        <w:rPr>
          <w:rFonts w:ascii="Angsana New" w:hAnsi="Angsana New" w:hint="cs"/>
          <w:sz w:val="30"/>
          <w:szCs w:val="30"/>
          <w:cs/>
        </w:rPr>
        <w:t>อื่น</w:t>
      </w:r>
      <w:r w:rsidRPr="00026B2B">
        <w:rPr>
          <w:rFonts w:ascii="Angsana New" w:hAnsi="Angsana New" w:hint="cs"/>
          <w:sz w:val="30"/>
          <w:szCs w:val="30"/>
          <w:cs/>
        </w:rPr>
        <w:t>ของบริษัท</w:t>
      </w:r>
      <w:r w:rsidRPr="00026B2B">
        <w:rPr>
          <w:rFonts w:ascii="Angsana New" w:hAnsi="Angsana New"/>
          <w:sz w:val="30"/>
          <w:szCs w:val="30"/>
        </w:rPr>
        <w:t>MEGA MSN PTE. LTD.</w:t>
      </w:r>
      <w:r w:rsidRPr="00026B2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5A073C">
        <w:rPr>
          <w:rFonts w:ascii="Angsana New" w:hAnsi="Angsana New"/>
          <w:sz w:val="30"/>
          <w:szCs w:val="30"/>
        </w:rPr>
        <w:t xml:space="preserve"> 0.85 </w:t>
      </w:r>
      <w:r w:rsidRPr="00026B2B">
        <w:rPr>
          <w:rFonts w:ascii="Angsana New" w:hAnsi="Angsana New" w:hint="cs"/>
          <w:sz w:val="30"/>
          <w:szCs w:val="30"/>
          <w:cs/>
        </w:rPr>
        <w:t>ล้านบาท</w:t>
      </w:r>
      <w:r w:rsidRPr="00026B2B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cs="Cordia New"/>
          <w:i/>
          <w:iCs/>
          <w:sz w:val="30"/>
          <w:szCs w:val="30"/>
        </w:rPr>
        <w:t>(</w:t>
      </w:r>
      <w:r w:rsidR="00D216C1" w:rsidRPr="00D216C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216C1" w:rsidRPr="00D216C1">
        <w:rPr>
          <w:rFonts w:asciiTheme="majorBidi" w:hAnsiTheme="majorBidi" w:cstheme="majorBidi"/>
          <w:i/>
          <w:iCs/>
          <w:sz w:val="30"/>
          <w:szCs w:val="30"/>
          <w:cs/>
        </w:rPr>
        <w:t>มีนาคม</w:t>
      </w:r>
      <w:r w:rsidR="00D216C1" w:rsidRPr="00DC2961">
        <w:rPr>
          <w:rFonts w:asciiTheme="majorBidi" w:hAnsiTheme="majorBidi" w:cstheme="majorBidi"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</w:rPr>
        <w:t>256</w:t>
      </w:r>
      <w:r w:rsidR="00D216C1">
        <w:rPr>
          <w:rFonts w:ascii="Angsana New" w:hAnsi="Angsana New"/>
          <w:i/>
          <w:iCs/>
          <w:sz w:val="30"/>
          <w:szCs w:val="30"/>
        </w:rPr>
        <w:t>4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: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ขาดทุนเบ็ดเสร็จ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D216C1">
        <w:rPr>
          <w:rFonts w:ascii="Angsana New" w:hAnsi="Angsana New"/>
          <w:i/>
          <w:iCs/>
          <w:sz w:val="30"/>
          <w:szCs w:val="30"/>
        </w:rPr>
        <w:t>8.15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i/>
          <w:iCs/>
          <w:sz w:val="30"/>
          <w:szCs w:val="30"/>
        </w:rPr>
        <w:t>)</w:t>
      </w:r>
    </w:p>
    <w:p w14:paraId="521D8FAF" w14:textId="33E7BD37" w:rsidR="000F016C" w:rsidRDefault="000F016C" w:rsidP="00844599">
      <w:pPr>
        <w:pStyle w:val="Heading5"/>
        <w:spacing w:line="240" w:lineRule="auto"/>
        <w:ind w:left="540" w:hanging="540"/>
        <w:rPr>
          <w:rFonts w:ascii="Angsana New" w:hAnsi="Angsana New"/>
          <w:sz w:val="30"/>
          <w:szCs w:val="30"/>
          <w:lang w:val="en-GB"/>
        </w:rPr>
      </w:pPr>
    </w:p>
    <w:p w14:paraId="5C52B9DA" w14:textId="6CB0B5FC" w:rsidR="00722A41" w:rsidRDefault="00722A41" w:rsidP="00722A41">
      <w:pPr>
        <w:rPr>
          <w:lang w:val="en-GB" w:eastAsia="x-none"/>
        </w:rPr>
      </w:pPr>
    </w:p>
    <w:p w14:paraId="524283ED" w14:textId="5CCBECD8" w:rsidR="00722A41" w:rsidRDefault="00722A41" w:rsidP="00722A41">
      <w:pPr>
        <w:rPr>
          <w:lang w:val="en-GB" w:eastAsia="x-none"/>
        </w:rPr>
      </w:pPr>
    </w:p>
    <w:p w14:paraId="1649FAD4" w14:textId="2F28611F" w:rsidR="00722A41" w:rsidRDefault="00722A41" w:rsidP="00722A41">
      <w:pPr>
        <w:rPr>
          <w:lang w:val="en-GB" w:eastAsia="x-none"/>
        </w:rPr>
      </w:pPr>
    </w:p>
    <w:p w14:paraId="3B22AE64" w14:textId="3C88FAC9" w:rsidR="00722A41" w:rsidRDefault="00722A41" w:rsidP="00722A41">
      <w:pPr>
        <w:rPr>
          <w:lang w:val="en-GB" w:eastAsia="x-none"/>
        </w:rPr>
      </w:pPr>
    </w:p>
    <w:p w14:paraId="6E09BD4B" w14:textId="06AFE301" w:rsidR="00722A41" w:rsidRDefault="00722A41" w:rsidP="00722A41">
      <w:pPr>
        <w:rPr>
          <w:lang w:val="en-GB" w:eastAsia="x-none"/>
        </w:rPr>
      </w:pPr>
    </w:p>
    <w:p w14:paraId="24A4617A" w14:textId="513C3D11" w:rsidR="00722A41" w:rsidRDefault="00722A41" w:rsidP="00722A41">
      <w:pPr>
        <w:rPr>
          <w:lang w:val="en-GB" w:eastAsia="x-none"/>
        </w:rPr>
      </w:pPr>
    </w:p>
    <w:p w14:paraId="0EFF946A" w14:textId="7DED54CF" w:rsidR="00722A41" w:rsidRDefault="00722A41" w:rsidP="00722A41">
      <w:pPr>
        <w:rPr>
          <w:lang w:val="en-GB" w:eastAsia="x-none"/>
        </w:rPr>
      </w:pPr>
    </w:p>
    <w:p w14:paraId="14DB9325" w14:textId="46A8B55A" w:rsidR="00722A41" w:rsidRDefault="00722A41" w:rsidP="00722A41">
      <w:pPr>
        <w:rPr>
          <w:lang w:val="en-GB" w:eastAsia="x-none"/>
        </w:rPr>
      </w:pPr>
    </w:p>
    <w:p w14:paraId="51421F67" w14:textId="70BB86DC" w:rsidR="00722A41" w:rsidRDefault="00722A41" w:rsidP="00722A41">
      <w:pPr>
        <w:rPr>
          <w:lang w:val="en-GB" w:eastAsia="x-none"/>
        </w:rPr>
      </w:pPr>
    </w:p>
    <w:p w14:paraId="65319AF5" w14:textId="3B129EB8" w:rsidR="00722A41" w:rsidRDefault="00722A41" w:rsidP="00722A41">
      <w:pPr>
        <w:rPr>
          <w:lang w:val="en-GB" w:eastAsia="x-none"/>
        </w:rPr>
      </w:pPr>
    </w:p>
    <w:p w14:paraId="545FBA08" w14:textId="77709FCB" w:rsidR="00722A41" w:rsidRDefault="00722A41" w:rsidP="00722A41">
      <w:pPr>
        <w:rPr>
          <w:lang w:val="en-GB" w:eastAsia="x-none"/>
        </w:rPr>
      </w:pPr>
    </w:p>
    <w:p w14:paraId="36AF1540" w14:textId="77777777" w:rsidR="00722A41" w:rsidRPr="00722A41" w:rsidRDefault="00722A41" w:rsidP="00722A41">
      <w:pPr>
        <w:rPr>
          <w:lang w:val="en-GB" w:eastAsia="x-none"/>
        </w:rPr>
      </w:pPr>
    </w:p>
    <w:p w14:paraId="52C1A9B4" w14:textId="62DCF7DC" w:rsidR="00F96958" w:rsidRPr="002B22CA" w:rsidRDefault="00CE57F4" w:rsidP="00844599">
      <w:pPr>
        <w:pStyle w:val="Heading5"/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lang w:val="en-GB"/>
        </w:rPr>
        <w:lastRenderedPageBreak/>
        <w:t>6</w:t>
      </w:r>
      <w:r w:rsidR="00AF6475" w:rsidRPr="00144E97">
        <w:rPr>
          <w:rFonts w:ascii="Angsana New" w:hAnsi="Angsana New"/>
          <w:sz w:val="30"/>
          <w:szCs w:val="30"/>
        </w:rPr>
        <w:tab/>
      </w:r>
      <w:r w:rsidR="00F96958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2B22CA">
        <w:rPr>
          <w:rFonts w:ascii="Angsana New" w:hAnsi="Angsana New" w:hint="cs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2F6866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43BDE1B" w14:textId="1D9B76EC" w:rsidR="00A17B2E" w:rsidRDefault="00A17B2E" w:rsidP="004C0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 xml:space="preserve">ารซื้อ จำหน่าย </w:t>
      </w:r>
      <w:r w:rsidRPr="00B24CAE">
        <w:rPr>
          <w:rFonts w:ascii="Angsana New" w:hAnsi="Angsana New"/>
          <w:sz w:val="30"/>
          <w:szCs w:val="30"/>
          <w:cs/>
        </w:rPr>
        <w:t>และ</w:t>
      </w:r>
      <w:r w:rsidRPr="00144E97">
        <w:rPr>
          <w:rFonts w:ascii="Angsana New" w:hAnsi="Angsana New"/>
          <w:sz w:val="30"/>
          <w:szCs w:val="30"/>
          <w:cs/>
        </w:rPr>
        <w:t>โอนที่ดิน อาคารและอุปกรณ์ระหว่างงวด</w:t>
      </w:r>
      <w:r w:rsidR="00ED5C56" w:rsidRPr="00DC2961">
        <w:rPr>
          <w:rFonts w:asciiTheme="majorBidi" w:hAnsiTheme="majorBidi" w:cstheme="majorBidi"/>
          <w:sz w:val="30"/>
          <w:szCs w:val="30"/>
          <w:cs/>
        </w:rPr>
        <w:t>สามเดือนสิ้นสุดวันที่</w:t>
      </w:r>
      <w:r w:rsidR="00ED5C56" w:rsidRPr="00DC2961">
        <w:rPr>
          <w:rFonts w:asciiTheme="majorBidi" w:hAnsiTheme="majorBidi" w:cstheme="majorBidi"/>
          <w:sz w:val="30"/>
          <w:szCs w:val="30"/>
        </w:rPr>
        <w:t xml:space="preserve"> 31 </w:t>
      </w:r>
      <w:r w:rsidR="00ED5C56" w:rsidRPr="00DC2961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D5C56" w:rsidRPr="00DC2961">
        <w:rPr>
          <w:rFonts w:asciiTheme="majorBidi" w:hAnsiTheme="majorBidi" w:cstheme="majorBidi"/>
          <w:sz w:val="30"/>
          <w:szCs w:val="30"/>
        </w:rPr>
        <w:t xml:space="preserve"> </w:t>
      </w:r>
      <w:r w:rsidR="00ED5C56" w:rsidRPr="00026B2B">
        <w:rPr>
          <w:rFonts w:ascii="Angsana New" w:hAnsi="Angsana New"/>
          <w:spacing w:val="2"/>
          <w:sz w:val="30"/>
          <w:szCs w:val="30"/>
        </w:rPr>
        <w:t>256</w:t>
      </w:r>
      <w:r w:rsidR="00ED5C56">
        <w:rPr>
          <w:rFonts w:ascii="Angsana New" w:hAnsi="Angsana New"/>
          <w:spacing w:val="2"/>
          <w:sz w:val="30"/>
          <w:szCs w:val="30"/>
        </w:rPr>
        <w:t xml:space="preserve">5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702DEAA3" w14:textId="77777777" w:rsidR="004C0ABF" w:rsidRPr="002C2FE8" w:rsidRDefault="004C0ABF" w:rsidP="004C0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9"/>
        <w:gridCol w:w="1347"/>
        <w:gridCol w:w="271"/>
        <w:gridCol w:w="1439"/>
        <w:gridCol w:w="273"/>
        <w:gridCol w:w="1528"/>
        <w:gridCol w:w="271"/>
        <w:gridCol w:w="1532"/>
      </w:tblGrid>
      <w:tr w:rsidR="007E688F" w:rsidRPr="00B24CAE" w14:paraId="0EA4F15E" w14:textId="77777777" w:rsidTr="005B373A">
        <w:trPr>
          <w:trHeight w:val="416"/>
          <w:tblHeader/>
        </w:trPr>
        <w:tc>
          <w:tcPr>
            <w:tcW w:w="1509" w:type="pct"/>
          </w:tcPr>
          <w:p w14:paraId="04CD5779" w14:textId="77777777" w:rsidR="007E688F" w:rsidRPr="00B24CAE" w:rsidRDefault="007E688F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1" w:type="pct"/>
            <w:gridSpan w:val="7"/>
          </w:tcPr>
          <w:p w14:paraId="1D588E37" w14:textId="67EF4809" w:rsidR="007E688F" w:rsidRPr="007E688F" w:rsidRDefault="007E688F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8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3493" w:rsidRPr="00B24CAE" w14:paraId="53AFED97" w14:textId="77777777" w:rsidTr="005B373A">
        <w:trPr>
          <w:trHeight w:val="1109"/>
          <w:tblHeader/>
        </w:trPr>
        <w:tc>
          <w:tcPr>
            <w:tcW w:w="1509" w:type="pct"/>
            <w:vAlign w:val="bottom"/>
          </w:tcPr>
          <w:p w14:paraId="4A73ED6C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vAlign w:val="bottom"/>
          </w:tcPr>
          <w:p w14:paraId="79C74CC6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5C682944" w14:textId="6DD93938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vAlign w:val="bottom"/>
          </w:tcPr>
          <w:p w14:paraId="2303F829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6A540A4B" w14:textId="377CBBC9" w:rsid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สินทรัพย์ที่ได้มาจากการซื้อธุรกิจ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114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611440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6114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  <w:vAlign w:val="bottom"/>
          </w:tcPr>
          <w:p w14:paraId="351BD170" w14:textId="77777777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749E3133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73E88A3" w14:textId="68A1EEF1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2" w:type="pct"/>
            <w:vAlign w:val="bottom"/>
          </w:tcPr>
          <w:p w14:paraId="050C8B9E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4D54DAEE" w14:textId="4774C93B" w:rsid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</w:tr>
      <w:tr w:rsidR="00C422DE" w:rsidRPr="00B24CAE" w14:paraId="2D35F0A8" w14:textId="77777777" w:rsidTr="005B373A">
        <w:trPr>
          <w:tblHeader/>
        </w:trPr>
        <w:tc>
          <w:tcPr>
            <w:tcW w:w="1509" w:type="pct"/>
          </w:tcPr>
          <w:p w14:paraId="7F90F21C" w14:textId="55216631" w:rsidR="00C422DE" w:rsidRPr="00B24CAE" w:rsidRDefault="00C422DE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491" w:type="pct"/>
            <w:gridSpan w:val="7"/>
            <w:vAlign w:val="bottom"/>
          </w:tcPr>
          <w:p w14:paraId="61497271" w14:textId="21525036" w:rsidR="00C422DE" w:rsidRPr="00C422DE" w:rsidRDefault="00C422DE" w:rsidP="00C42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22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3493" w:rsidRPr="00B24CAE" w14:paraId="27952EE3" w14:textId="77777777" w:rsidTr="005B373A">
        <w:trPr>
          <w:tblHeader/>
        </w:trPr>
        <w:tc>
          <w:tcPr>
            <w:tcW w:w="1509" w:type="pct"/>
          </w:tcPr>
          <w:p w14:paraId="789732AE" w14:textId="184E58FD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06" w:type="pct"/>
            <w:vAlign w:val="bottom"/>
          </w:tcPr>
          <w:p w14:paraId="5B80425B" w14:textId="10B8A6D9" w:rsidR="00F73493" w:rsidRDefault="00F73493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10,434</w:t>
            </w:r>
          </w:p>
        </w:tc>
        <w:tc>
          <w:tcPr>
            <w:tcW w:w="142" w:type="pct"/>
          </w:tcPr>
          <w:p w14:paraId="627E94B8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2D1C33C2" w14:textId="16E58A82" w:rsid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DFA55F2" w14:textId="77777777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77BFEECA" w14:textId="7EFF4F20" w:rsid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938BF56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center"/>
          </w:tcPr>
          <w:p w14:paraId="3110F4C6" w14:textId="4150B534" w:rsidR="00F73493" w:rsidRDefault="007E688F" w:rsidP="00C42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493" w:rsidRPr="00B24CAE" w14:paraId="06D88DE3" w14:textId="77777777" w:rsidTr="005B373A">
        <w:trPr>
          <w:tblHeader/>
        </w:trPr>
        <w:tc>
          <w:tcPr>
            <w:tcW w:w="1509" w:type="pct"/>
          </w:tcPr>
          <w:p w14:paraId="095E28A3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706" w:type="pct"/>
            <w:vAlign w:val="bottom"/>
          </w:tcPr>
          <w:p w14:paraId="7C49B341" w14:textId="53E341FF" w:rsidR="00F73493" w:rsidRPr="00B24CAE" w:rsidRDefault="00F73493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142" w:type="pct"/>
          </w:tcPr>
          <w:p w14:paraId="3350F95C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736D3FD7" w14:textId="57B2B60B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26EADBD" w14:textId="40AE2279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5B0BFF81" w14:textId="6905FAFE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(62)</w:t>
            </w:r>
          </w:p>
        </w:tc>
        <w:tc>
          <w:tcPr>
            <w:tcW w:w="142" w:type="pct"/>
            <w:vAlign w:val="bottom"/>
          </w:tcPr>
          <w:p w14:paraId="7655DB84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center"/>
          </w:tcPr>
          <w:p w14:paraId="56D3471F" w14:textId="7E03B6C2" w:rsidR="00F73493" w:rsidRPr="00B24CAE" w:rsidRDefault="007E688F" w:rsidP="00C42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(2,447)</w:t>
            </w:r>
          </w:p>
        </w:tc>
      </w:tr>
      <w:tr w:rsidR="00F73493" w:rsidRPr="00B24CAE" w14:paraId="48D193B7" w14:textId="77777777" w:rsidTr="005B373A">
        <w:trPr>
          <w:tblHeader/>
        </w:trPr>
        <w:tc>
          <w:tcPr>
            <w:tcW w:w="1509" w:type="pct"/>
          </w:tcPr>
          <w:p w14:paraId="3CC7EC98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06" w:type="pct"/>
            <w:vAlign w:val="bottom"/>
          </w:tcPr>
          <w:p w14:paraId="5CCC66B9" w14:textId="5067B053" w:rsidR="00F73493" w:rsidRPr="00B24CAE" w:rsidRDefault="00F73493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20,535</w:t>
            </w:r>
          </w:p>
        </w:tc>
        <w:tc>
          <w:tcPr>
            <w:tcW w:w="142" w:type="pct"/>
          </w:tcPr>
          <w:p w14:paraId="40FCD869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77A15427" w14:textId="533C9F28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88DA971" w14:textId="41370AAD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5DAA0C8C" w14:textId="0EBB4523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142" w:type="pct"/>
            <w:vAlign w:val="bottom"/>
          </w:tcPr>
          <w:p w14:paraId="5FB02F0C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center"/>
          </w:tcPr>
          <w:p w14:paraId="0509D78C" w14:textId="11AE0751" w:rsidR="00F73493" w:rsidRPr="00B24CAE" w:rsidRDefault="007E688F" w:rsidP="00C42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  <w:tr w:rsidR="00F73493" w:rsidRPr="00B24CAE" w14:paraId="19601BE4" w14:textId="77777777" w:rsidTr="005B373A">
        <w:trPr>
          <w:tblHeader/>
        </w:trPr>
        <w:tc>
          <w:tcPr>
            <w:tcW w:w="1509" w:type="pct"/>
          </w:tcPr>
          <w:p w14:paraId="152D0583" w14:textId="4C702256" w:rsid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2B1CBEC8" w14:textId="43FA105C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27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706" w:type="pct"/>
            <w:vAlign w:val="bottom"/>
          </w:tcPr>
          <w:p w14:paraId="08CFB655" w14:textId="34E42E14" w:rsidR="00F73493" w:rsidRPr="00B24CAE" w:rsidRDefault="00F73493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5,641</w:t>
            </w:r>
          </w:p>
        </w:tc>
        <w:tc>
          <w:tcPr>
            <w:tcW w:w="142" w:type="pct"/>
          </w:tcPr>
          <w:p w14:paraId="0A9F6605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71CC5904" w14:textId="1D860258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43" w:type="pct"/>
            <w:vAlign w:val="bottom"/>
          </w:tcPr>
          <w:p w14:paraId="23928CC9" w14:textId="03265D0C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482FAD72" w14:textId="74A5C721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(197)</w:t>
            </w:r>
          </w:p>
        </w:tc>
        <w:tc>
          <w:tcPr>
            <w:tcW w:w="142" w:type="pct"/>
            <w:vAlign w:val="bottom"/>
          </w:tcPr>
          <w:p w14:paraId="681DD19E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5AFF871E" w14:textId="1F74D144" w:rsidR="00F73493" w:rsidRPr="00B24CAE" w:rsidRDefault="007E688F" w:rsidP="00BE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(1,630)</w:t>
            </w:r>
          </w:p>
        </w:tc>
      </w:tr>
      <w:tr w:rsidR="00F73493" w:rsidRPr="00B24CAE" w14:paraId="3DBC0B85" w14:textId="77777777" w:rsidTr="005B373A">
        <w:trPr>
          <w:tblHeader/>
        </w:trPr>
        <w:tc>
          <w:tcPr>
            <w:tcW w:w="1509" w:type="pct"/>
          </w:tcPr>
          <w:p w14:paraId="171AC07D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06" w:type="pct"/>
            <w:vAlign w:val="bottom"/>
          </w:tcPr>
          <w:p w14:paraId="785739E6" w14:textId="30C88B82" w:rsidR="00F73493" w:rsidRPr="00B24CAE" w:rsidRDefault="00F73493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6,017</w:t>
            </w:r>
          </w:p>
        </w:tc>
        <w:tc>
          <w:tcPr>
            <w:tcW w:w="142" w:type="pct"/>
          </w:tcPr>
          <w:p w14:paraId="0C17BC37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12132A5D" w14:textId="2E5326C5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3" w:type="pct"/>
            <w:vAlign w:val="bottom"/>
          </w:tcPr>
          <w:p w14:paraId="45551920" w14:textId="477FEF7B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6CB1C21B" w14:textId="0B1CBD9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7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7</w:t>
            </w:r>
            <w:r w:rsidR="007E688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  <w:vAlign w:val="bottom"/>
          </w:tcPr>
          <w:p w14:paraId="7A706BB5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center"/>
          </w:tcPr>
          <w:p w14:paraId="45E10028" w14:textId="65C8A832" w:rsidR="00F73493" w:rsidRPr="007967F6" w:rsidRDefault="007E688F" w:rsidP="00C42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(128)</w:t>
            </w:r>
          </w:p>
        </w:tc>
      </w:tr>
      <w:tr w:rsidR="00F73493" w:rsidRPr="00B24CAE" w14:paraId="1970F75A" w14:textId="77777777" w:rsidTr="005B373A">
        <w:trPr>
          <w:tblHeader/>
        </w:trPr>
        <w:tc>
          <w:tcPr>
            <w:tcW w:w="1509" w:type="pct"/>
          </w:tcPr>
          <w:p w14:paraId="7C7602B2" w14:textId="77777777" w:rsid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7212CDD2" w14:textId="5DA77D2C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27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706" w:type="pct"/>
            <w:vAlign w:val="bottom"/>
          </w:tcPr>
          <w:p w14:paraId="566EEFB1" w14:textId="189CD6B1" w:rsidR="00F73493" w:rsidRPr="00983D92" w:rsidRDefault="00F73493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85,709</w:t>
            </w:r>
          </w:p>
        </w:tc>
        <w:tc>
          <w:tcPr>
            <w:tcW w:w="142" w:type="pct"/>
          </w:tcPr>
          <w:p w14:paraId="58F0E084" w14:textId="77777777" w:rsidR="00F73493" w:rsidRPr="00983D92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1396FD70" w14:textId="6E4474AA" w:rsidR="00F73493" w:rsidRPr="00983D92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78EE439F" w14:textId="044CDBC0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67A5214C" w14:textId="5936E60A" w:rsidR="00F73493" w:rsidRPr="00983D92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44FB483C" w14:textId="77777777" w:rsidR="00F73493" w:rsidRPr="00983D92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center"/>
          </w:tcPr>
          <w:p w14:paraId="770F07A6" w14:textId="5DE9641F" w:rsidR="00F73493" w:rsidRPr="00983D92" w:rsidRDefault="007E688F" w:rsidP="00C42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493" w:rsidRPr="00AF12D8" w14:paraId="43E7FDC7" w14:textId="77777777" w:rsidTr="005B373A">
        <w:trPr>
          <w:tblHeader/>
        </w:trPr>
        <w:tc>
          <w:tcPr>
            <w:tcW w:w="1509" w:type="pct"/>
          </w:tcPr>
          <w:p w14:paraId="1DCE0626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3CE9A1A" w14:textId="53E4FD52" w:rsidR="00F73493" w:rsidRPr="00983D92" w:rsidRDefault="00F73493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142" w:type="pct"/>
          </w:tcPr>
          <w:p w14:paraId="1990CD3B" w14:textId="77777777" w:rsidR="00F73493" w:rsidRPr="00983D92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76274428" w14:textId="7D84E4A4" w:rsidR="00F73493" w:rsidRPr="00983D92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7FA9710" w14:textId="22857D5E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381FC74" w14:textId="2A23ED9E" w:rsidR="00F73493" w:rsidRPr="00983D92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CBEDE75" w14:textId="77777777" w:rsidR="00F73493" w:rsidRPr="00983D92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01691310" w14:textId="5DB2F0EC" w:rsidR="00F73493" w:rsidRPr="00983D92" w:rsidRDefault="007E688F" w:rsidP="00C42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493" w:rsidRPr="00B24CAE" w14:paraId="7796B013" w14:textId="77777777" w:rsidTr="005B373A">
        <w:trPr>
          <w:tblHeader/>
        </w:trPr>
        <w:tc>
          <w:tcPr>
            <w:tcW w:w="1509" w:type="pct"/>
          </w:tcPr>
          <w:p w14:paraId="35FFA086" w14:textId="77777777" w:rsidR="00F73493" w:rsidRPr="009965F7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DF75E" w14:textId="12D71566" w:rsidR="00F73493" w:rsidRPr="009965F7" w:rsidRDefault="00F73493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133,582</w:t>
            </w:r>
          </w:p>
        </w:tc>
        <w:tc>
          <w:tcPr>
            <w:tcW w:w="142" w:type="pct"/>
          </w:tcPr>
          <w:p w14:paraId="11B6D140" w14:textId="77777777" w:rsidR="00F73493" w:rsidRPr="009965F7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3CB836EA" w14:textId="7E669D58" w:rsidR="00F73493" w:rsidRPr="009965F7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3" w:type="pct"/>
            <w:vAlign w:val="bottom"/>
          </w:tcPr>
          <w:p w14:paraId="54C79DF3" w14:textId="5B6E9789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35417" w14:textId="221F5BF0" w:rsidR="00F73493" w:rsidRPr="009965F7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</w:t>
            </w:r>
            <w:r w:rsidR="007E688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5FBD9D8B" w14:textId="77777777" w:rsidR="00F73493" w:rsidRPr="009965F7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51B744" w14:textId="139880D7" w:rsidR="00F73493" w:rsidRPr="009965F7" w:rsidRDefault="007E688F" w:rsidP="00C42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4,242</w:t>
            </w:r>
          </w:p>
        </w:tc>
      </w:tr>
    </w:tbl>
    <w:p w14:paraId="412B2AB7" w14:textId="30128B51" w:rsidR="000F016C" w:rsidRDefault="000F0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1"/>
        <w:gridCol w:w="448"/>
        <w:gridCol w:w="1528"/>
        <w:gridCol w:w="271"/>
        <w:gridCol w:w="1530"/>
      </w:tblGrid>
      <w:tr w:rsidR="00AE5C6B" w14:paraId="6D041869" w14:textId="77777777" w:rsidTr="00722A41">
        <w:trPr>
          <w:trHeight w:val="443"/>
          <w:tblHeader/>
        </w:trPr>
        <w:tc>
          <w:tcPr>
            <w:tcW w:w="3020" w:type="pct"/>
            <w:vAlign w:val="bottom"/>
          </w:tcPr>
          <w:p w14:paraId="2D67A7CE" w14:textId="77777777" w:rsidR="00AE5C6B" w:rsidRPr="00B24CAE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pct"/>
            <w:vAlign w:val="bottom"/>
          </w:tcPr>
          <w:p w14:paraId="44BF41DE" w14:textId="77777777" w:rsidR="00AE5C6B" w:rsidRPr="00F73493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5" w:type="pct"/>
            <w:gridSpan w:val="3"/>
            <w:vAlign w:val="bottom"/>
          </w:tcPr>
          <w:p w14:paraId="6240DA50" w14:textId="31021F60" w:rsidR="00AE5C6B" w:rsidRPr="00AE5C6B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5C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C6B" w14:paraId="4E9BAE51" w14:textId="77777777" w:rsidTr="00722A41">
        <w:trPr>
          <w:trHeight w:val="1109"/>
          <w:tblHeader/>
        </w:trPr>
        <w:tc>
          <w:tcPr>
            <w:tcW w:w="3020" w:type="pct"/>
            <w:vAlign w:val="bottom"/>
          </w:tcPr>
          <w:p w14:paraId="6D45577B" w14:textId="77777777" w:rsidR="00AE5C6B" w:rsidRPr="00B24CAE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pct"/>
            <w:vAlign w:val="bottom"/>
          </w:tcPr>
          <w:p w14:paraId="1839F2F6" w14:textId="77777777" w:rsidR="00AE5C6B" w:rsidRPr="00F73493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49E7CF4C" w14:textId="77777777" w:rsidR="00AE5C6B" w:rsidRPr="00B24CAE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A5DF1A5" w14:textId="77777777" w:rsidR="00AE5C6B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022A82CA" w14:textId="4CB0168D" w:rsidR="00AE5C6B" w:rsidRPr="00B24CAE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vAlign w:val="bottom"/>
          </w:tcPr>
          <w:p w14:paraId="33E8346F" w14:textId="77777777" w:rsidR="00AE5C6B" w:rsidRPr="00B24CAE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22976915" w14:textId="77777777" w:rsidR="00AE5C6B" w:rsidRPr="00B24CAE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6E3050E1" w14:textId="25A70B85" w:rsidR="00AE5C6B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B373A" w14:paraId="49CFADBF" w14:textId="77777777" w:rsidTr="00722A41">
        <w:trPr>
          <w:trHeight w:val="407"/>
          <w:tblHeader/>
        </w:trPr>
        <w:tc>
          <w:tcPr>
            <w:tcW w:w="3020" w:type="pct"/>
            <w:vAlign w:val="bottom"/>
          </w:tcPr>
          <w:p w14:paraId="400A6445" w14:textId="77777777" w:rsidR="005B373A" w:rsidRPr="00B24CAE" w:rsidRDefault="005B373A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pct"/>
            <w:vAlign w:val="bottom"/>
          </w:tcPr>
          <w:p w14:paraId="69B57505" w14:textId="77777777" w:rsidR="005B373A" w:rsidRPr="00F73493" w:rsidRDefault="005B373A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5" w:type="pct"/>
            <w:gridSpan w:val="3"/>
            <w:vAlign w:val="bottom"/>
          </w:tcPr>
          <w:p w14:paraId="6693A938" w14:textId="058FDCC6" w:rsidR="005B373A" w:rsidRPr="00B24CAE" w:rsidRDefault="005B373A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2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5C6B" w14:paraId="1018BDCE" w14:textId="77777777" w:rsidTr="00722A41">
        <w:trPr>
          <w:tblHeader/>
        </w:trPr>
        <w:tc>
          <w:tcPr>
            <w:tcW w:w="3020" w:type="pct"/>
          </w:tcPr>
          <w:p w14:paraId="42E91390" w14:textId="77777777" w:rsidR="00AE5C6B" w:rsidRPr="00B24CAE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35" w:type="pct"/>
            <w:vAlign w:val="bottom"/>
          </w:tcPr>
          <w:p w14:paraId="27E53D37" w14:textId="77777777" w:rsidR="00AE5C6B" w:rsidRPr="00F73493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206A2878" w14:textId="6E37255B" w:rsidR="00AE5C6B" w:rsidRDefault="000B31AA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2" w:type="pct"/>
            <w:vAlign w:val="bottom"/>
          </w:tcPr>
          <w:p w14:paraId="239F53FE" w14:textId="77777777" w:rsidR="00AE5C6B" w:rsidRPr="00B24CAE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center"/>
          </w:tcPr>
          <w:p w14:paraId="32660D4B" w14:textId="77777777" w:rsidR="00AE5C6B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5C6B" w:rsidRPr="00B24CAE" w14:paraId="0814BF01" w14:textId="77777777" w:rsidTr="00722A41">
        <w:trPr>
          <w:tblHeader/>
        </w:trPr>
        <w:tc>
          <w:tcPr>
            <w:tcW w:w="3020" w:type="pct"/>
          </w:tcPr>
          <w:p w14:paraId="20364D39" w14:textId="717E7385" w:rsidR="00AE5C6B" w:rsidRPr="00B24CAE" w:rsidRDefault="000B31AA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5" w:type="pct"/>
            <w:vAlign w:val="bottom"/>
          </w:tcPr>
          <w:p w14:paraId="00A0FC48" w14:textId="77777777" w:rsidR="00AE5C6B" w:rsidRPr="00F73493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3AFAF494" w14:textId="64AF6F84" w:rsidR="00AE5C6B" w:rsidRPr="00B24CAE" w:rsidRDefault="000B31AA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12,380</w:t>
            </w:r>
          </w:p>
        </w:tc>
        <w:tc>
          <w:tcPr>
            <w:tcW w:w="142" w:type="pct"/>
            <w:vAlign w:val="bottom"/>
          </w:tcPr>
          <w:p w14:paraId="4885A1DD" w14:textId="77777777" w:rsidR="00AE5C6B" w:rsidRPr="00B24CAE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center"/>
          </w:tcPr>
          <w:p w14:paraId="499F8742" w14:textId="7F9671F9" w:rsidR="00AE5C6B" w:rsidRPr="00B24CAE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B31AA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5C6B" w:rsidRPr="00B24CAE" w14:paraId="5AE28FE7" w14:textId="77777777" w:rsidTr="00722A41">
        <w:trPr>
          <w:tblHeader/>
        </w:trPr>
        <w:tc>
          <w:tcPr>
            <w:tcW w:w="3020" w:type="pct"/>
          </w:tcPr>
          <w:p w14:paraId="1EF03C8B" w14:textId="2D20C3BE" w:rsidR="00AE5C6B" w:rsidRPr="000B31AA" w:rsidRDefault="000B31AA" w:rsidP="000B3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5" w:type="pct"/>
            <w:vAlign w:val="bottom"/>
          </w:tcPr>
          <w:p w14:paraId="1ECD2937" w14:textId="77777777" w:rsidR="00AE5C6B" w:rsidRPr="00F73493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3FB2ECA3" w14:textId="50A0F63D" w:rsidR="00AE5C6B" w:rsidRPr="00B24CAE" w:rsidRDefault="000B31AA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142" w:type="pct"/>
            <w:vAlign w:val="bottom"/>
          </w:tcPr>
          <w:p w14:paraId="4E2CF1E5" w14:textId="77777777" w:rsidR="00AE5C6B" w:rsidRPr="00B24CAE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center"/>
          </w:tcPr>
          <w:p w14:paraId="2D48BF60" w14:textId="4314F189" w:rsidR="00AE5C6B" w:rsidRPr="00B24CAE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B31AA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5C6B" w:rsidRPr="00B24CAE" w14:paraId="1787259A" w14:textId="77777777" w:rsidTr="00722A41">
        <w:trPr>
          <w:tblHeader/>
        </w:trPr>
        <w:tc>
          <w:tcPr>
            <w:tcW w:w="3020" w:type="pct"/>
          </w:tcPr>
          <w:p w14:paraId="5A2DC7A0" w14:textId="415A8995" w:rsidR="00AE5C6B" w:rsidRPr="000B31AA" w:rsidRDefault="000B31AA" w:rsidP="000B3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35" w:type="pct"/>
            <w:vAlign w:val="bottom"/>
          </w:tcPr>
          <w:p w14:paraId="09B1F088" w14:textId="77777777" w:rsidR="00AE5C6B" w:rsidRPr="00F73493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0A6539A5" w14:textId="72D7405B" w:rsidR="00AE5C6B" w:rsidRPr="00B24CAE" w:rsidRDefault="000B31AA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85,709</w:t>
            </w:r>
          </w:p>
        </w:tc>
        <w:tc>
          <w:tcPr>
            <w:tcW w:w="142" w:type="pct"/>
            <w:vAlign w:val="bottom"/>
          </w:tcPr>
          <w:p w14:paraId="6861372C" w14:textId="77777777" w:rsidR="00AE5C6B" w:rsidRPr="00B24CAE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748E70B7" w14:textId="13644433" w:rsidR="00AE5C6B" w:rsidRPr="00B24CAE" w:rsidRDefault="000B31AA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5C6B" w:rsidRPr="009965F7" w14:paraId="52F69541" w14:textId="77777777" w:rsidTr="00722A41">
        <w:trPr>
          <w:tblHeader/>
        </w:trPr>
        <w:tc>
          <w:tcPr>
            <w:tcW w:w="3020" w:type="pct"/>
          </w:tcPr>
          <w:p w14:paraId="1AB50B16" w14:textId="77777777" w:rsidR="00AE5C6B" w:rsidRPr="009965F7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pct"/>
            <w:vAlign w:val="bottom"/>
          </w:tcPr>
          <w:p w14:paraId="40371E1F" w14:textId="77777777" w:rsidR="00AE5C6B" w:rsidRPr="00F73493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B536C" w14:textId="3DC754E6" w:rsidR="00AE5C6B" w:rsidRPr="009965F7" w:rsidRDefault="00AF352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100,702</w:t>
            </w:r>
          </w:p>
        </w:tc>
        <w:tc>
          <w:tcPr>
            <w:tcW w:w="142" w:type="pct"/>
            <w:vAlign w:val="bottom"/>
          </w:tcPr>
          <w:p w14:paraId="050C06A4" w14:textId="77777777" w:rsidR="00AE5C6B" w:rsidRPr="009965F7" w:rsidRDefault="00AE5C6B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678218" w14:textId="4AFAFD75" w:rsidR="00AE5C6B" w:rsidRPr="009965F7" w:rsidRDefault="000B31AA" w:rsidP="00935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(134)</w:t>
            </w:r>
          </w:p>
        </w:tc>
      </w:tr>
    </w:tbl>
    <w:p w14:paraId="68DD98E0" w14:textId="65B51512" w:rsidR="00736530" w:rsidRDefault="00736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23F937" w14:textId="77777777" w:rsidR="00722A41" w:rsidRDefault="00722A41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62CF4F" w14:textId="1BB80EFE" w:rsidR="00A17B2E" w:rsidRPr="002C2FE8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2FE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2B22CA" w:rsidRPr="002C2FE8">
        <w:rPr>
          <w:rFonts w:ascii="Angsana New" w:hAnsi="Angsana New" w:hint="cs"/>
          <w:sz w:val="30"/>
          <w:szCs w:val="30"/>
          <w:cs/>
        </w:rPr>
        <w:t>ระหว่างงวด</w:t>
      </w:r>
      <w:r w:rsidR="00ED5C56" w:rsidRPr="002C2FE8">
        <w:rPr>
          <w:rFonts w:asciiTheme="majorBidi" w:hAnsiTheme="majorBidi" w:cstheme="majorBidi"/>
          <w:sz w:val="30"/>
          <w:szCs w:val="30"/>
          <w:cs/>
        </w:rPr>
        <w:t>สามเดือนสิ้นสุดวันที่</w:t>
      </w:r>
      <w:r w:rsidR="00ED5C56" w:rsidRPr="002C2FE8">
        <w:rPr>
          <w:rFonts w:asciiTheme="majorBidi" w:hAnsiTheme="majorBidi" w:cstheme="majorBidi"/>
          <w:sz w:val="30"/>
          <w:szCs w:val="30"/>
        </w:rPr>
        <w:t xml:space="preserve"> 31 </w:t>
      </w:r>
      <w:r w:rsidR="00ED5C56" w:rsidRPr="002C2FE8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D5C56" w:rsidRPr="002C2FE8">
        <w:rPr>
          <w:rFonts w:asciiTheme="majorBidi" w:hAnsiTheme="majorBidi" w:cstheme="majorBidi"/>
          <w:sz w:val="30"/>
          <w:szCs w:val="30"/>
        </w:rPr>
        <w:t xml:space="preserve"> </w:t>
      </w:r>
      <w:r w:rsidR="00ED5C56" w:rsidRPr="002C2FE8">
        <w:rPr>
          <w:rFonts w:ascii="Angsana New" w:hAnsi="Angsana New"/>
          <w:spacing w:val="2"/>
          <w:sz w:val="30"/>
          <w:szCs w:val="30"/>
        </w:rPr>
        <w:t xml:space="preserve">2565 </w:t>
      </w:r>
      <w:r w:rsidR="002B22CA" w:rsidRPr="002C2FE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2B7C831" w14:textId="77777777" w:rsidR="00A17B2E" w:rsidRPr="002C2FE8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8"/>
        <w:gridCol w:w="182"/>
        <w:gridCol w:w="1436"/>
        <w:gridCol w:w="184"/>
        <w:gridCol w:w="1530"/>
        <w:gridCol w:w="184"/>
        <w:gridCol w:w="1436"/>
        <w:gridCol w:w="180"/>
        <w:gridCol w:w="1530"/>
      </w:tblGrid>
      <w:tr w:rsidR="00A17B2E" w:rsidRPr="002C2FE8" w14:paraId="47EE86AE" w14:textId="77777777" w:rsidTr="003D139A">
        <w:trPr>
          <w:trHeight w:val="20"/>
          <w:tblHeader/>
        </w:trPr>
        <w:tc>
          <w:tcPr>
            <w:tcW w:w="2698" w:type="dxa"/>
            <w:shd w:val="clear" w:color="auto" w:fill="auto"/>
            <w:vAlign w:val="bottom"/>
          </w:tcPr>
          <w:p w14:paraId="1F87C603" w14:textId="77777777" w:rsidR="00A17B2E" w:rsidRPr="002C2FE8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6C41C22" w14:textId="77777777" w:rsidR="00A17B2E" w:rsidRPr="002C2FE8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1C78234A" w14:textId="77777777" w:rsidR="00A17B2E" w:rsidRPr="002C2FE8" w:rsidRDefault="00A17B2E" w:rsidP="00015AF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2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B24CAE" w14:paraId="4B8942F7" w14:textId="77777777" w:rsidTr="003D139A">
        <w:trPr>
          <w:trHeight w:val="20"/>
          <w:tblHeader/>
        </w:trPr>
        <w:tc>
          <w:tcPr>
            <w:tcW w:w="2698" w:type="dxa"/>
            <w:shd w:val="clear" w:color="auto" w:fill="auto"/>
            <w:vAlign w:val="bottom"/>
          </w:tcPr>
          <w:p w14:paraId="24B18EEA" w14:textId="77777777" w:rsidR="00A17B2E" w:rsidRPr="00CA0E39" w:rsidRDefault="00A17B2E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0E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2" w:type="dxa"/>
          </w:tcPr>
          <w:p w14:paraId="4AC46858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6" w:type="dxa"/>
          </w:tcPr>
          <w:p w14:paraId="6BE3E0CB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4" w:type="dxa"/>
          </w:tcPr>
          <w:p w14:paraId="2033AA02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90DD5AE" w14:textId="77777777" w:rsidR="00A17B2E" w:rsidRPr="00B24CAE" w:rsidRDefault="00A17B2E" w:rsidP="00015A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84" w:type="dxa"/>
          </w:tcPr>
          <w:p w14:paraId="22CB74F1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7251F76C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4D8DDB13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1A5705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7B2E" w:rsidRPr="00B24CAE" w14:paraId="1A889356" w14:textId="77777777" w:rsidTr="003D139A">
        <w:trPr>
          <w:trHeight w:val="20"/>
          <w:tblHeader/>
        </w:trPr>
        <w:tc>
          <w:tcPr>
            <w:tcW w:w="2698" w:type="dxa"/>
          </w:tcPr>
          <w:p w14:paraId="6BDAEA00" w14:textId="77777777" w:rsidR="00A17B2E" w:rsidRPr="00B24CAE" w:rsidRDefault="00A17B2E" w:rsidP="00F5025B">
            <w:pPr>
              <w:ind w:firstLine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84FEDE6" w14:textId="7BAB56A8" w:rsidR="00A17B2E" w:rsidRPr="00612FA0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3D66599C" w14:textId="77777777" w:rsidR="00A17B2E" w:rsidRPr="00612FA0" w:rsidRDefault="00A17B2E" w:rsidP="00015A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17B2E" w:rsidRPr="00B24CAE" w14:paraId="08E23BF5" w14:textId="77777777" w:rsidTr="003D139A">
        <w:trPr>
          <w:trHeight w:val="20"/>
        </w:trPr>
        <w:tc>
          <w:tcPr>
            <w:tcW w:w="2698" w:type="dxa"/>
          </w:tcPr>
          <w:p w14:paraId="0488FFAC" w14:textId="029B50F8" w:rsidR="00A17B2E" w:rsidRPr="00B24CAE" w:rsidRDefault="00A17B2E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5C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16C50A28" w14:textId="772858E0" w:rsidR="00A17B2E" w:rsidRPr="008977B2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20235B81" w14:textId="7E99B512" w:rsidR="00A17B2E" w:rsidRPr="00B24CAE" w:rsidRDefault="005A073C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128,292</w:t>
            </w:r>
          </w:p>
        </w:tc>
        <w:tc>
          <w:tcPr>
            <w:tcW w:w="184" w:type="dxa"/>
          </w:tcPr>
          <w:p w14:paraId="077A1578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965982" w14:textId="65F95AF5" w:rsidR="00A17B2E" w:rsidRPr="00B24CAE" w:rsidRDefault="005A073C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135,869</w:t>
            </w:r>
          </w:p>
        </w:tc>
        <w:tc>
          <w:tcPr>
            <w:tcW w:w="184" w:type="dxa"/>
          </w:tcPr>
          <w:p w14:paraId="2FF4C3EB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5C0CD33B" w14:textId="60838543" w:rsidR="00A17B2E" w:rsidRPr="00B24CAE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</w:t>
            </w:r>
            <w:r w:rsidR="00154AD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310557F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ACEBE3" w14:textId="0C019053" w:rsidR="00A17B2E" w:rsidRPr="00B24CAE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265,428</w:t>
            </w:r>
          </w:p>
        </w:tc>
      </w:tr>
      <w:tr w:rsidR="00A17B2E" w:rsidRPr="00B24CAE" w14:paraId="285337B8" w14:textId="77777777" w:rsidTr="003D139A">
        <w:trPr>
          <w:trHeight w:val="20"/>
        </w:trPr>
        <w:tc>
          <w:tcPr>
            <w:tcW w:w="2698" w:type="dxa"/>
          </w:tcPr>
          <w:p w14:paraId="6A22ED55" w14:textId="77777777" w:rsidR="00A17B2E" w:rsidRPr="00B24CAE" w:rsidRDefault="00A17B2E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2" w:type="dxa"/>
          </w:tcPr>
          <w:p w14:paraId="58F7D315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3669BA7A" w14:textId="69C479CF" w:rsidR="00A17B2E" w:rsidRPr="00B24CAE" w:rsidRDefault="005A073C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12398BD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DA749E7" w14:textId="2A234744" w:rsidR="00A17B2E" w:rsidRPr="00B24CAE" w:rsidRDefault="005A073C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10,964</w:t>
            </w:r>
          </w:p>
        </w:tc>
        <w:tc>
          <w:tcPr>
            <w:tcW w:w="184" w:type="dxa"/>
          </w:tcPr>
          <w:p w14:paraId="35CAE215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43501E30" w14:textId="39B700F3" w:rsidR="00A17B2E" w:rsidRPr="00B24CAE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A2FA1D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623334" w14:textId="330A79B3" w:rsidR="00A17B2E" w:rsidRPr="00B24CAE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10,964</w:t>
            </w:r>
          </w:p>
        </w:tc>
      </w:tr>
      <w:tr w:rsidR="00A17B2E" w:rsidRPr="00B24CAE" w14:paraId="45C89F6D" w14:textId="77777777" w:rsidTr="003D139A">
        <w:trPr>
          <w:trHeight w:val="20"/>
        </w:trPr>
        <w:tc>
          <w:tcPr>
            <w:tcW w:w="2698" w:type="dxa"/>
          </w:tcPr>
          <w:p w14:paraId="1B8D61EA" w14:textId="77777777" w:rsidR="00A17B2E" w:rsidRPr="00B24CAE" w:rsidRDefault="00A17B2E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82" w:type="dxa"/>
          </w:tcPr>
          <w:p w14:paraId="19F22035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78CA4EB1" w14:textId="43EC63B4" w:rsidR="00A17B2E" w:rsidRDefault="005A073C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(509)</w:t>
            </w:r>
          </w:p>
        </w:tc>
        <w:tc>
          <w:tcPr>
            <w:tcW w:w="184" w:type="dxa"/>
          </w:tcPr>
          <w:p w14:paraId="0439DA69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A7C963B" w14:textId="45146BE3" w:rsidR="00A17B2E" w:rsidRPr="00B24CAE" w:rsidRDefault="005A073C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(721)</w:t>
            </w:r>
          </w:p>
        </w:tc>
        <w:tc>
          <w:tcPr>
            <w:tcW w:w="184" w:type="dxa"/>
          </w:tcPr>
          <w:p w14:paraId="589C3617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7BD3F654" w14:textId="349C08A7" w:rsidR="00A17B2E" w:rsidRPr="00B24CAE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9DFCE3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FB5A6C" w14:textId="75E6A11A" w:rsidR="00A17B2E" w:rsidRPr="00B24CAE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(1,230)</w:t>
            </w:r>
          </w:p>
        </w:tc>
      </w:tr>
      <w:tr w:rsidR="00A17B2E" w:rsidRPr="00B24CAE" w14:paraId="2DE7D487" w14:textId="77777777" w:rsidTr="003D139A">
        <w:trPr>
          <w:trHeight w:val="20"/>
        </w:trPr>
        <w:tc>
          <w:tcPr>
            <w:tcW w:w="2698" w:type="dxa"/>
          </w:tcPr>
          <w:p w14:paraId="3C98E94C" w14:textId="77777777" w:rsidR="00A17B2E" w:rsidRPr="00B24CAE" w:rsidRDefault="00A17B2E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sz w:val="30"/>
                <w:szCs w:val="30"/>
                <w:cs/>
              </w:rPr>
            </w:pPr>
            <w:r w:rsidRPr="009260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2" w:type="dxa"/>
          </w:tcPr>
          <w:p w14:paraId="513ADF9A" w14:textId="77777777" w:rsidR="00A17B2E" w:rsidRPr="00B24CAE" w:rsidRDefault="00A17B2E" w:rsidP="00015A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5AA0EC5D" w14:textId="33BB04C4" w:rsidR="00A17B2E" w:rsidRPr="00B24CAE" w:rsidRDefault="005A073C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(954)</w:t>
            </w:r>
          </w:p>
        </w:tc>
        <w:tc>
          <w:tcPr>
            <w:tcW w:w="184" w:type="dxa"/>
          </w:tcPr>
          <w:p w14:paraId="6A988852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B29823" w14:textId="045E7BCB" w:rsidR="00A17B2E" w:rsidRPr="00B24CAE" w:rsidRDefault="005A073C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(15,842)</w:t>
            </w:r>
          </w:p>
        </w:tc>
        <w:tc>
          <w:tcPr>
            <w:tcW w:w="184" w:type="dxa"/>
          </w:tcPr>
          <w:p w14:paraId="76837B8F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D281F1A" w14:textId="21D5453E" w:rsidR="00A17B2E" w:rsidRPr="00B24CAE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180" w:type="dxa"/>
          </w:tcPr>
          <w:p w14:paraId="773DEF8D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1BDC86" w14:textId="203C5F97" w:rsidR="00A17B2E" w:rsidRPr="00B24CAE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(16,866)</w:t>
            </w:r>
          </w:p>
        </w:tc>
      </w:tr>
      <w:tr w:rsidR="00101876" w:rsidRPr="00B24CAE" w14:paraId="571459E5" w14:textId="77777777" w:rsidTr="003D139A">
        <w:trPr>
          <w:trHeight w:val="20"/>
        </w:trPr>
        <w:tc>
          <w:tcPr>
            <w:tcW w:w="2698" w:type="dxa"/>
            <w:vAlign w:val="bottom"/>
          </w:tcPr>
          <w:p w14:paraId="31D0FC56" w14:textId="43FB9C93" w:rsidR="00101876" w:rsidRPr="00CA0E39" w:rsidRDefault="00101876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D5C56" w:rsidRPr="00ED5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ED5C56" w:rsidRPr="00ED5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="00ED5C56" w:rsidRPr="00ED5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D5C56" w:rsidRPr="00ED5C56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2565</w:t>
            </w:r>
          </w:p>
        </w:tc>
        <w:tc>
          <w:tcPr>
            <w:tcW w:w="182" w:type="dxa"/>
          </w:tcPr>
          <w:p w14:paraId="396D390C" w14:textId="77777777" w:rsidR="00101876" w:rsidRPr="00B24CAE" w:rsidRDefault="00101876" w:rsidP="0010187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162A02CF" w:rsidR="00101876" w:rsidRPr="00B74503" w:rsidRDefault="005A073C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126,8</w:t>
            </w:r>
            <w:r w:rsidR="00154AD7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84" w:type="dxa"/>
          </w:tcPr>
          <w:p w14:paraId="5C65EAC2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37BFDBB6" w:rsidR="00101876" w:rsidRPr="00B74503" w:rsidRDefault="005A073C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130,270</w:t>
            </w:r>
          </w:p>
        </w:tc>
        <w:tc>
          <w:tcPr>
            <w:tcW w:w="184" w:type="dxa"/>
          </w:tcPr>
          <w:p w14:paraId="15A062E1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37F6A415" w:rsidR="00101876" w:rsidRPr="00B74503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1,197</w:t>
            </w:r>
          </w:p>
        </w:tc>
        <w:tc>
          <w:tcPr>
            <w:tcW w:w="180" w:type="dxa"/>
          </w:tcPr>
          <w:p w14:paraId="63709A3E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472BE1AC" w:rsidR="00101876" w:rsidRPr="00B74503" w:rsidRDefault="005A073C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258,296</w:t>
            </w:r>
          </w:p>
        </w:tc>
      </w:tr>
    </w:tbl>
    <w:p w14:paraId="09D1DBCF" w14:textId="77777777" w:rsidR="00155025" w:rsidRDefault="00155025" w:rsidP="008A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FC97C4" w14:textId="74683FC1" w:rsidR="008A7FF0" w:rsidRDefault="00CE57F4" w:rsidP="00F5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8A7FF0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8A7FF0" w:rsidRPr="00D36939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420288">
        <w:rPr>
          <w:rFonts w:ascii="Angsana New" w:hAnsi="Angsana New" w:hint="cs"/>
          <w:b/>
          <w:bCs/>
          <w:sz w:val="30"/>
          <w:szCs w:val="30"/>
          <w:cs/>
        </w:rPr>
        <w:t>ำรองกิจกรรมความรับผิดชอบต่อสังคม</w:t>
      </w:r>
    </w:p>
    <w:p w14:paraId="4CFF2609" w14:textId="73630FF1" w:rsidR="00587852" w:rsidRDefault="00587852" w:rsidP="0081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right="-385"/>
        <w:jc w:val="both"/>
        <w:rPr>
          <w:rFonts w:ascii="Angsana New" w:hAnsi="Angsana New"/>
          <w:b/>
          <w:bCs/>
          <w:sz w:val="30"/>
          <w:szCs w:val="30"/>
        </w:rPr>
      </w:pPr>
    </w:p>
    <w:p w14:paraId="3A67873D" w14:textId="24BB524D" w:rsidR="00587852" w:rsidRPr="00587852" w:rsidRDefault="00587852" w:rsidP="006E1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17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ผู้ถือหุ้นมีมติอนุมัติการจัดสรรกำไรในอัตราไม่เกินร้อยละ </w:t>
      </w:r>
      <w:r>
        <w:rPr>
          <w:rFonts w:ascii="Angsana New" w:hAnsi="Angsana New"/>
          <w:sz w:val="30"/>
          <w:szCs w:val="30"/>
        </w:rPr>
        <w:t>2</w:t>
      </w:r>
      <w:r w:rsidR="003D139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ของผลกำไรหลังหักภาษีของกลุ่มกิจการเพื่อสนับสนุนกิจกรรมความรับผิดชอบต่อสังคม</w:t>
      </w:r>
      <w:r w:rsidR="002D38FA">
        <w:rPr>
          <w:rFonts w:ascii="Angsana New" w:hAnsi="Angsana New" w:hint="cs"/>
          <w:sz w:val="30"/>
          <w:szCs w:val="30"/>
          <w:cs/>
        </w:rPr>
        <w:t xml:space="preserve"> กลุ่มบริษัทบันทึกสำรองกิจกรรมความรับผิดชอบต่อสังคมจำนวน </w:t>
      </w:r>
      <w:r w:rsidR="002D38FA">
        <w:rPr>
          <w:rFonts w:ascii="Angsana New" w:hAnsi="Angsana New"/>
          <w:sz w:val="30"/>
          <w:szCs w:val="30"/>
        </w:rPr>
        <w:t xml:space="preserve">0.5 </w:t>
      </w:r>
      <w:r w:rsidR="002D38FA"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ล้านบาทในงบการเงินรวมและงบการเงินเฉพาะกิจการสำหรับงวดสามเดือนสิ้นสุดวันที่ </w:t>
      </w:r>
      <w:r w:rsidR="002D38FA">
        <w:rPr>
          <w:rFonts w:ascii="Angsana New" w:hAnsi="Angsana New"/>
          <w:sz w:val="30"/>
          <w:szCs w:val="30"/>
        </w:rPr>
        <w:t xml:space="preserve">31 </w:t>
      </w:r>
      <w:r w:rsidR="002D38FA">
        <w:rPr>
          <w:rFonts w:ascii="Angsana New" w:hAnsi="Angsana New" w:hint="cs"/>
          <w:sz w:val="30"/>
          <w:szCs w:val="30"/>
          <w:cs/>
        </w:rPr>
        <w:t>มีนาคม</w:t>
      </w:r>
      <w:r w:rsidR="002D38FA">
        <w:rPr>
          <w:rFonts w:ascii="Angsana New" w:hAnsi="Angsana New"/>
          <w:sz w:val="30"/>
          <w:szCs w:val="30"/>
        </w:rPr>
        <w:t xml:space="preserve"> 2565 </w:t>
      </w:r>
      <w:r w:rsidR="002D38FA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2D38FA">
        <w:rPr>
          <w:rFonts w:ascii="Angsana New" w:hAnsi="Angsana New"/>
          <w:sz w:val="30"/>
          <w:szCs w:val="30"/>
        </w:rPr>
        <w:t xml:space="preserve">31 </w:t>
      </w:r>
      <w:r w:rsidR="002D38F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D38FA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บริษัทบริจาคเงินจำนวน </w:t>
      </w:r>
      <w:r w:rsidR="00C41933">
        <w:rPr>
          <w:rFonts w:ascii="Angsana New" w:hAnsi="Angsana New"/>
          <w:sz w:val="30"/>
          <w:szCs w:val="30"/>
        </w:rPr>
        <w:t xml:space="preserve">0.5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C41933">
        <w:rPr>
          <w:rFonts w:ascii="Angsana New" w:hAnsi="Angsana New" w:hint="cs"/>
          <w:sz w:val="30"/>
          <w:szCs w:val="30"/>
          <w:cs/>
        </w:rPr>
        <w:t xml:space="preserve">ให้โรงเรียนมีชัยพัฒนา </w:t>
      </w:r>
      <w:r>
        <w:rPr>
          <w:rFonts w:ascii="Angsana New" w:hAnsi="Angsana New" w:hint="cs"/>
          <w:sz w:val="30"/>
          <w:szCs w:val="30"/>
          <w:cs/>
        </w:rPr>
        <w:t>จึงทำให้สำรองกิจกรรมความรับผิดชอบต่อสังคมลดล</w:t>
      </w:r>
      <w:r w:rsidR="00642B00"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ในงบแสดงการเปลี่ยนแปลงของผู้ถือหุ้นรวมและเฉพาะกิจการ</w:t>
      </w:r>
    </w:p>
    <w:p w14:paraId="6128442C" w14:textId="77777777" w:rsidR="008A7FF0" w:rsidRDefault="008A7FF0" w:rsidP="00530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170"/>
        </w:tabs>
        <w:spacing w:line="240" w:lineRule="auto"/>
        <w:ind w:right="-205"/>
        <w:jc w:val="both"/>
        <w:rPr>
          <w:rFonts w:ascii="Angsana New" w:hAnsi="Angsana New"/>
          <w:b/>
          <w:bCs/>
          <w:sz w:val="30"/>
          <w:szCs w:val="30"/>
        </w:rPr>
      </w:pPr>
    </w:p>
    <w:p w14:paraId="12808514" w14:textId="77777777" w:rsidR="008A7FF0" w:rsidRDefault="008A7FF0" w:rsidP="003D1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05"/>
        <w:jc w:val="both"/>
        <w:rPr>
          <w:rFonts w:ascii="Angsana New" w:hAnsi="Angsana New"/>
          <w:b/>
          <w:bCs/>
          <w:sz w:val="30"/>
          <w:szCs w:val="30"/>
        </w:rPr>
      </w:pPr>
    </w:p>
    <w:p w14:paraId="0FCA9262" w14:textId="677E07B6" w:rsidR="008A7FF0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8A7FF0" w:rsidSect="00DF2BF3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5E8248" w14:textId="0EFD50A8" w:rsidR="00820347" w:rsidRPr="00D36939" w:rsidRDefault="00CE57F4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7402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103507" w:rsidRPr="00D369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D36939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4304A2" w14:textId="77777777" w:rsidR="00A17B2E" w:rsidRDefault="00103507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9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1416F764" w14:textId="5C1234E6" w:rsidR="002726A8" w:rsidRDefault="002726A8" w:rsidP="00D94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1432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1168"/>
        <w:gridCol w:w="179"/>
        <w:gridCol w:w="1087"/>
        <w:gridCol w:w="180"/>
        <w:gridCol w:w="1170"/>
        <w:gridCol w:w="178"/>
        <w:gridCol w:w="1071"/>
        <w:gridCol w:w="11"/>
        <w:gridCol w:w="169"/>
        <w:gridCol w:w="11"/>
        <w:gridCol w:w="1082"/>
        <w:gridCol w:w="180"/>
        <w:gridCol w:w="1256"/>
        <w:gridCol w:w="185"/>
        <w:gridCol w:w="1088"/>
        <w:gridCol w:w="178"/>
        <w:gridCol w:w="1177"/>
      </w:tblGrid>
      <w:tr w:rsidR="009B71BC" w:rsidRPr="00FF4A43" w14:paraId="15992B0D" w14:textId="77777777" w:rsidTr="009B71BC">
        <w:trPr>
          <w:cantSplit/>
          <w:trHeight w:val="453"/>
          <w:tblHeader/>
        </w:trPr>
        <w:tc>
          <w:tcPr>
            <w:tcW w:w="3957" w:type="dxa"/>
          </w:tcPr>
          <w:p w14:paraId="5B541946" w14:textId="77777777" w:rsidR="009B71BC" w:rsidRPr="00FF4A43" w:rsidRDefault="009B71BC" w:rsidP="00E0046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D369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  <w:tab/>
            </w:r>
          </w:p>
        </w:tc>
        <w:tc>
          <w:tcPr>
            <w:tcW w:w="2434" w:type="dxa"/>
            <w:gridSpan w:val="3"/>
            <w:shd w:val="clear" w:color="auto" w:fill="FFFFFF"/>
            <w:vAlign w:val="center"/>
          </w:tcPr>
          <w:p w14:paraId="445A8658" w14:textId="77777777" w:rsidR="009B71BC" w:rsidRPr="00FF4A43" w:rsidRDefault="009B71BC" w:rsidP="00E004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4A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14:paraId="5FE0B7BB" w14:textId="77777777" w:rsidR="009B71BC" w:rsidRPr="00FF4A43" w:rsidRDefault="009B71BC" w:rsidP="00E0046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vAlign w:val="center"/>
          </w:tcPr>
          <w:p w14:paraId="4AF57200" w14:textId="77777777" w:rsidR="009B71BC" w:rsidRPr="00FF4A43" w:rsidRDefault="009B71BC" w:rsidP="00E004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4A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80" w:type="dxa"/>
            <w:gridSpan w:val="2"/>
            <w:vAlign w:val="center"/>
          </w:tcPr>
          <w:p w14:paraId="45234783" w14:textId="77777777" w:rsidR="009B71BC" w:rsidRPr="00FF4A43" w:rsidRDefault="009B71BC" w:rsidP="00E0046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757B3A70" w14:textId="77777777" w:rsidR="009B71BC" w:rsidRPr="00FF4A43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</w:t>
            </w:r>
            <w:r w:rsidRPr="00FF4A43">
              <w:rPr>
                <w:rFonts w:ascii="Times New Roman" w:hAnsi="Times New Roman" w:hint="cs"/>
                <w:b/>
                <w:bCs/>
                <w:sz w:val="28"/>
                <w:szCs w:val="28"/>
                <w:cs/>
              </w:rPr>
              <w:t>รับจ้างผลิตสินค้า</w:t>
            </w:r>
          </w:p>
        </w:tc>
        <w:tc>
          <w:tcPr>
            <w:tcW w:w="185" w:type="dxa"/>
            <w:vAlign w:val="center"/>
          </w:tcPr>
          <w:p w14:paraId="137DD054" w14:textId="77777777" w:rsidR="009B71BC" w:rsidRPr="00FF4A43" w:rsidRDefault="009B71BC" w:rsidP="00E0046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5CADE0E2" w14:textId="77777777" w:rsidR="009B71BC" w:rsidRPr="00FF4A43" w:rsidRDefault="009B71BC" w:rsidP="00E004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F4A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B71BC" w:rsidRPr="00A84880" w14:paraId="01153288" w14:textId="77777777" w:rsidTr="009B71BC">
        <w:trPr>
          <w:cantSplit/>
          <w:trHeight w:val="362"/>
          <w:tblHeader/>
        </w:trPr>
        <w:tc>
          <w:tcPr>
            <w:tcW w:w="3957" w:type="dxa"/>
          </w:tcPr>
          <w:p w14:paraId="3015493F" w14:textId="77777777" w:rsidR="009B71BC" w:rsidRPr="00143460" w:rsidRDefault="009B71BC" w:rsidP="00E00469">
            <w:pPr>
              <w:pStyle w:val="acctfourfigures"/>
              <w:shd w:val="clear" w:color="auto" w:fill="FFFFFF"/>
              <w:spacing w:line="240" w:lineRule="auto"/>
              <w:ind w:left="90" w:right="-79"/>
              <w:rPr>
                <w:rFonts w:cs="Cordia New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9E7499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E749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นาคม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168" w:type="dxa"/>
            <w:shd w:val="clear" w:color="auto" w:fill="FFFFFF"/>
          </w:tcPr>
          <w:p w14:paraId="3BA7C037" w14:textId="76CE4C11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9" w:type="dxa"/>
          </w:tcPr>
          <w:p w14:paraId="2D85DF04" w14:textId="77777777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</w:tcPr>
          <w:p w14:paraId="03C9588D" w14:textId="3023706B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 w:rsidR="00F1581C" w:rsidRPr="00F1581C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E56C042" w14:textId="77777777" w:rsidR="009B71BC" w:rsidRPr="00601456" w:rsidRDefault="009B71BC" w:rsidP="00E0046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411A962B" w14:textId="4C29F6C4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33FFC291" w14:textId="77777777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FFFFFF"/>
          </w:tcPr>
          <w:p w14:paraId="75D8116F" w14:textId="3FC9EEED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 w:rsidR="00F1581C" w:rsidRPr="00F1581C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</w:tcPr>
          <w:p w14:paraId="7D21CA94" w14:textId="77777777" w:rsidR="009B71BC" w:rsidRPr="00601456" w:rsidRDefault="009B71BC" w:rsidP="00E0046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FFFFFF"/>
          </w:tcPr>
          <w:p w14:paraId="14658854" w14:textId="4B34738D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62BBC09" w14:textId="77777777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FFFFFF"/>
          </w:tcPr>
          <w:p w14:paraId="26D95D9E" w14:textId="62D2F263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 w:rsidR="00F1581C" w:rsidRPr="00F1581C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5" w:type="dxa"/>
          </w:tcPr>
          <w:p w14:paraId="7BE940A6" w14:textId="77777777" w:rsidR="009B71BC" w:rsidRPr="00601456" w:rsidRDefault="009B71BC" w:rsidP="00E0046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FFFFFF"/>
          </w:tcPr>
          <w:p w14:paraId="3E6220BB" w14:textId="5FC0AC03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558E8CA9" w14:textId="77777777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58B70A5B" w14:textId="76583925" w:rsidR="009B71BC" w:rsidRPr="00A84880" w:rsidRDefault="009B71BC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 w:rsidR="00F1581C" w:rsidRPr="00F1581C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B71BC" w:rsidRPr="004C0F10" w14:paraId="7B66A6B7" w14:textId="77777777" w:rsidTr="009B71BC">
        <w:trPr>
          <w:cantSplit/>
          <w:trHeight w:val="401"/>
        </w:trPr>
        <w:tc>
          <w:tcPr>
            <w:tcW w:w="3957" w:type="dxa"/>
          </w:tcPr>
          <w:p w14:paraId="25404D58" w14:textId="77777777" w:rsidR="009B71BC" w:rsidRPr="00FF4A43" w:rsidRDefault="009B71BC" w:rsidP="00E00469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0" w:type="dxa"/>
            <w:gridSpan w:val="17"/>
            <w:vAlign w:val="center"/>
          </w:tcPr>
          <w:p w14:paraId="2EE3FCD1" w14:textId="77777777" w:rsidR="009B71BC" w:rsidRPr="004C0F10" w:rsidRDefault="009B71BC" w:rsidP="00E004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C0F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B71BC" w:rsidRPr="001A2D22" w14:paraId="4C61BC02" w14:textId="77777777" w:rsidTr="009B71BC">
        <w:trPr>
          <w:cantSplit/>
          <w:trHeight w:val="405"/>
        </w:trPr>
        <w:tc>
          <w:tcPr>
            <w:tcW w:w="3957" w:type="dxa"/>
            <w:vAlign w:val="bottom"/>
          </w:tcPr>
          <w:p w14:paraId="2C16B94C" w14:textId="77777777" w:rsidR="009B71BC" w:rsidRPr="00E41C42" w:rsidRDefault="009B71BC" w:rsidP="009B71BC">
            <w:pPr>
              <w:shd w:val="clear" w:color="auto" w:fill="FFFFFF"/>
              <w:spacing w:line="240" w:lineRule="auto"/>
              <w:ind w:left="90" w:right="-79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F27F5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168" w:type="dxa"/>
          </w:tcPr>
          <w:p w14:paraId="7ECF6FBF" w14:textId="0DFDBE95" w:rsidR="009B71BC" w:rsidRPr="00030A75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2,027,564</w:t>
            </w:r>
          </w:p>
        </w:tc>
        <w:tc>
          <w:tcPr>
            <w:tcW w:w="179" w:type="dxa"/>
            <w:vAlign w:val="bottom"/>
          </w:tcPr>
          <w:p w14:paraId="76FEFC1A" w14:textId="77777777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</w:tcPr>
          <w:p w14:paraId="2F1A6C41" w14:textId="14CC2F15" w:rsidR="009B71BC" w:rsidRPr="00030A75" w:rsidRDefault="009B71BC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1,528,126</w:t>
            </w:r>
          </w:p>
        </w:tc>
        <w:tc>
          <w:tcPr>
            <w:tcW w:w="180" w:type="dxa"/>
            <w:vAlign w:val="bottom"/>
          </w:tcPr>
          <w:p w14:paraId="23B7C85D" w14:textId="77777777" w:rsidR="009B71BC" w:rsidRPr="0085103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8E6DF4" w14:textId="38DB2062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1,713,570</w:t>
            </w:r>
          </w:p>
        </w:tc>
        <w:tc>
          <w:tcPr>
            <w:tcW w:w="178" w:type="dxa"/>
            <w:vAlign w:val="bottom"/>
          </w:tcPr>
          <w:p w14:paraId="5F1CFF22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76749EDA" w14:textId="585ED897" w:rsidR="009B71BC" w:rsidRPr="00DD0F4A" w:rsidRDefault="009B71BC" w:rsidP="009B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1,692,526</w:t>
            </w:r>
          </w:p>
        </w:tc>
        <w:tc>
          <w:tcPr>
            <w:tcW w:w="180" w:type="dxa"/>
            <w:gridSpan w:val="2"/>
            <w:vAlign w:val="bottom"/>
          </w:tcPr>
          <w:p w14:paraId="72FF19C9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gridSpan w:val="2"/>
          </w:tcPr>
          <w:p w14:paraId="3F8D3951" w14:textId="5F9D88F2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78,59</w:t>
            </w:r>
            <w:r w:rsidR="004209F2">
              <w:rPr>
                <w:rFonts w:ascii="Angsana New" w:hAnsi="Angsana New" w:cs="Times New Roman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27DCB7A9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597EA310" w14:textId="5BF58F71" w:rsidR="009B71BC" w:rsidRPr="00DD0F4A" w:rsidRDefault="009B71BC" w:rsidP="004D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49,657</w:t>
            </w:r>
          </w:p>
        </w:tc>
        <w:tc>
          <w:tcPr>
            <w:tcW w:w="185" w:type="dxa"/>
            <w:vAlign w:val="bottom"/>
          </w:tcPr>
          <w:p w14:paraId="6A428064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14446588" w14:textId="7BB952D0" w:rsidR="009B71BC" w:rsidRPr="001A2D22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3,819,726</w:t>
            </w:r>
          </w:p>
        </w:tc>
        <w:tc>
          <w:tcPr>
            <w:tcW w:w="178" w:type="dxa"/>
            <w:vAlign w:val="bottom"/>
          </w:tcPr>
          <w:p w14:paraId="1EF7C6C9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2291BF39" w14:textId="78D2AD86" w:rsidR="009B71BC" w:rsidRPr="001A2D22" w:rsidRDefault="009B71BC" w:rsidP="004D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3,270,309</w:t>
            </w:r>
          </w:p>
        </w:tc>
      </w:tr>
      <w:tr w:rsidR="009B71BC" w:rsidRPr="00DD0F4A" w14:paraId="02682C3D" w14:textId="77777777" w:rsidTr="009B71BC">
        <w:trPr>
          <w:cantSplit/>
          <w:trHeight w:val="405"/>
        </w:trPr>
        <w:tc>
          <w:tcPr>
            <w:tcW w:w="3957" w:type="dxa"/>
            <w:vAlign w:val="bottom"/>
          </w:tcPr>
          <w:p w14:paraId="5C766B72" w14:textId="6DC703DD" w:rsidR="009B71BC" w:rsidRPr="00E41C42" w:rsidRDefault="009B71BC" w:rsidP="009B71BC">
            <w:pPr>
              <w:shd w:val="clear" w:color="auto" w:fill="FFFFFF"/>
              <w:spacing w:line="240" w:lineRule="auto"/>
              <w:ind w:left="9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F27F5A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68" w:type="dxa"/>
          </w:tcPr>
          <w:p w14:paraId="4604E2A2" w14:textId="62780678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(73,833)</w:t>
            </w:r>
          </w:p>
        </w:tc>
        <w:tc>
          <w:tcPr>
            <w:tcW w:w="179" w:type="dxa"/>
            <w:vAlign w:val="bottom"/>
          </w:tcPr>
          <w:p w14:paraId="4477421C" w14:textId="77777777" w:rsidR="009B71BC" w:rsidRPr="001E6033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</w:tcPr>
          <w:p w14:paraId="2E2FFD2C" w14:textId="705F9EB5" w:rsidR="009B71BC" w:rsidRPr="00DD0F4A" w:rsidRDefault="009B71BC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(55,021)</w:t>
            </w:r>
          </w:p>
        </w:tc>
        <w:tc>
          <w:tcPr>
            <w:tcW w:w="180" w:type="dxa"/>
            <w:vAlign w:val="bottom"/>
          </w:tcPr>
          <w:p w14:paraId="02104207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C1AD22" w14:textId="49762325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73,833</w:t>
            </w:r>
          </w:p>
        </w:tc>
        <w:tc>
          <w:tcPr>
            <w:tcW w:w="178" w:type="dxa"/>
            <w:vAlign w:val="bottom"/>
          </w:tcPr>
          <w:p w14:paraId="551BB9BC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23B13D9C" w14:textId="4D2190CC" w:rsidR="009B71BC" w:rsidRPr="00DD0F4A" w:rsidRDefault="009B71BC" w:rsidP="009B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55,021</w:t>
            </w:r>
          </w:p>
        </w:tc>
        <w:tc>
          <w:tcPr>
            <w:tcW w:w="180" w:type="dxa"/>
            <w:gridSpan w:val="2"/>
            <w:vAlign w:val="bottom"/>
          </w:tcPr>
          <w:p w14:paraId="61955B1E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gridSpan w:val="2"/>
          </w:tcPr>
          <w:p w14:paraId="39D578BF" w14:textId="406F5A8D" w:rsidR="009B71BC" w:rsidRPr="00DD0F4A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8611F9" w14:textId="77777777" w:rsidR="009B71BC" w:rsidRPr="00C9458C" w:rsidRDefault="009B71BC" w:rsidP="00130FF3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  <w:tab w:val="decimal" w:pos="907"/>
              </w:tabs>
              <w:spacing w:line="240" w:lineRule="auto"/>
              <w:ind w:left="-77" w:right="-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2B6C6E73" w14:textId="6AE029A4" w:rsidR="009B71BC" w:rsidRPr="00DD0F4A" w:rsidRDefault="005B01AB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 xml:space="preserve">     </w:t>
            </w:r>
            <w:r w:rsidR="009B71BC"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14:paraId="79D60851" w14:textId="77777777" w:rsidR="009B71BC" w:rsidRPr="00C9458C" w:rsidRDefault="009B71BC" w:rsidP="00130FF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05"/>
              </w:tabs>
              <w:spacing w:line="240" w:lineRule="auto"/>
              <w:ind w:left="-77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230A03C3" w14:textId="0FAAE1FD" w:rsidR="009B71BC" w:rsidRPr="00DD0F4A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23F1EE3" w14:textId="77777777" w:rsidR="009B71BC" w:rsidRPr="00C9458C" w:rsidRDefault="009B71BC" w:rsidP="00130FF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05"/>
              </w:tabs>
              <w:spacing w:line="240" w:lineRule="auto"/>
              <w:ind w:left="-77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5A90DC81" w14:textId="578A7D3A" w:rsidR="009B71BC" w:rsidRPr="00DD0F4A" w:rsidRDefault="009B71BC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9B71BC" w:rsidRPr="00DD0F4A" w14:paraId="0F499723" w14:textId="77777777" w:rsidTr="009B71BC">
        <w:trPr>
          <w:cantSplit/>
          <w:trHeight w:val="405"/>
        </w:trPr>
        <w:tc>
          <w:tcPr>
            <w:tcW w:w="3957" w:type="dxa"/>
            <w:vAlign w:val="bottom"/>
          </w:tcPr>
          <w:p w14:paraId="7175DECC" w14:textId="77777777" w:rsidR="009B71BC" w:rsidRPr="00723576" w:rsidRDefault="009B71BC" w:rsidP="009B71BC">
            <w:pPr>
              <w:shd w:val="clear" w:color="auto" w:fill="FFFFFF"/>
              <w:spacing w:line="240" w:lineRule="auto"/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72357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1F1329E" w14:textId="319D01C9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1,851</w:t>
            </w:r>
          </w:p>
        </w:tc>
        <w:tc>
          <w:tcPr>
            <w:tcW w:w="179" w:type="dxa"/>
            <w:vAlign w:val="bottom"/>
          </w:tcPr>
          <w:p w14:paraId="2D2FC791" w14:textId="77777777" w:rsidR="009B71BC" w:rsidRPr="00723576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D07DC4C" w14:textId="20ADAA0C" w:rsidR="009B71BC" w:rsidRPr="00DD0F4A" w:rsidRDefault="009B71BC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1,679</w:t>
            </w:r>
          </w:p>
        </w:tc>
        <w:tc>
          <w:tcPr>
            <w:tcW w:w="180" w:type="dxa"/>
            <w:vAlign w:val="bottom"/>
          </w:tcPr>
          <w:p w14:paraId="519B022F" w14:textId="77777777" w:rsidR="009B71BC" w:rsidRPr="00723576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AFB637" w14:textId="542F3096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5,628</w:t>
            </w:r>
          </w:p>
        </w:tc>
        <w:tc>
          <w:tcPr>
            <w:tcW w:w="178" w:type="dxa"/>
            <w:vAlign w:val="bottom"/>
          </w:tcPr>
          <w:p w14:paraId="69EE4075" w14:textId="77777777" w:rsidR="009B71BC" w:rsidRPr="00723576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42BB898" w14:textId="35070DFB" w:rsidR="009B71BC" w:rsidRPr="00DD0F4A" w:rsidRDefault="009B71BC" w:rsidP="009B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4,494</w:t>
            </w:r>
          </w:p>
        </w:tc>
        <w:tc>
          <w:tcPr>
            <w:tcW w:w="180" w:type="dxa"/>
            <w:gridSpan w:val="2"/>
            <w:vAlign w:val="bottom"/>
          </w:tcPr>
          <w:p w14:paraId="4C55953B" w14:textId="77777777" w:rsidR="009B71BC" w:rsidRPr="00723576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</w:tcPr>
          <w:p w14:paraId="0A4AD593" w14:textId="21DC66F4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  <w:r w:rsidR="004209F2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73F01369" w14:textId="77777777" w:rsidR="009B71BC" w:rsidRPr="00723576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5C258706" w14:textId="6EDB7A2F" w:rsidR="009B71BC" w:rsidRPr="00DD0F4A" w:rsidRDefault="009B71BC" w:rsidP="004D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34</w:t>
            </w:r>
          </w:p>
        </w:tc>
        <w:tc>
          <w:tcPr>
            <w:tcW w:w="185" w:type="dxa"/>
            <w:vAlign w:val="bottom"/>
          </w:tcPr>
          <w:p w14:paraId="26B9CFF7" w14:textId="77777777" w:rsidR="009B71BC" w:rsidRPr="00723576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16C07F4" w14:textId="38991ED3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7,52</w:t>
            </w:r>
            <w:r w:rsidR="004209F2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6879F195" w14:textId="77777777" w:rsidR="009B71BC" w:rsidRPr="00723576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935C815" w14:textId="62C314F6" w:rsidR="009B71BC" w:rsidRPr="00DD0F4A" w:rsidRDefault="009B71BC" w:rsidP="004D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6,207</w:t>
            </w:r>
          </w:p>
        </w:tc>
      </w:tr>
      <w:tr w:rsidR="009B71BC" w:rsidRPr="00DD0F4A" w14:paraId="131BC89C" w14:textId="77777777" w:rsidTr="009B71BC">
        <w:trPr>
          <w:cantSplit/>
          <w:trHeight w:val="307"/>
        </w:trPr>
        <w:tc>
          <w:tcPr>
            <w:tcW w:w="3957" w:type="dxa"/>
            <w:vAlign w:val="bottom"/>
          </w:tcPr>
          <w:p w14:paraId="1537D476" w14:textId="77777777" w:rsidR="009B71BC" w:rsidRPr="00723576" w:rsidRDefault="009B71BC" w:rsidP="009B71BC">
            <w:pPr>
              <w:shd w:val="clear" w:color="auto" w:fill="FFFFFF"/>
              <w:tabs>
                <w:tab w:val="clear" w:pos="227"/>
                <w:tab w:val="left" w:pos="36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5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9DE75EE" w14:textId="6F5A4DD7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1,955,582</w:t>
            </w:r>
          </w:p>
        </w:tc>
        <w:tc>
          <w:tcPr>
            <w:tcW w:w="179" w:type="dxa"/>
            <w:vAlign w:val="bottom"/>
          </w:tcPr>
          <w:p w14:paraId="065EF4BF" w14:textId="77777777" w:rsidR="009B71BC" w:rsidRPr="00DD0F4A" w:rsidRDefault="009B71BC" w:rsidP="009B71B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3DFE93B" w14:textId="4F3531BA" w:rsidR="009B71BC" w:rsidRPr="00DD0F4A" w:rsidRDefault="009B71BC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1,474,784</w:t>
            </w:r>
          </w:p>
        </w:tc>
        <w:tc>
          <w:tcPr>
            <w:tcW w:w="180" w:type="dxa"/>
            <w:vAlign w:val="bottom"/>
          </w:tcPr>
          <w:p w14:paraId="4003257F" w14:textId="77777777" w:rsidR="009B71BC" w:rsidRPr="00DD0F4A" w:rsidRDefault="009B71BC" w:rsidP="009B71B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C2414B" w14:textId="3167C4C8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1,793,031</w:t>
            </w:r>
          </w:p>
        </w:tc>
        <w:tc>
          <w:tcPr>
            <w:tcW w:w="178" w:type="dxa"/>
            <w:vAlign w:val="bottom"/>
          </w:tcPr>
          <w:p w14:paraId="5E4FB103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246A6F8" w14:textId="03C1ECC5" w:rsidR="009B71BC" w:rsidRPr="00DD0F4A" w:rsidRDefault="009B71BC" w:rsidP="009B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1,752,041</w:t>
            </w:r>
          </w:p>
        </w:tc>
        <w:tc>
          <w:tcPr>
            <w:tcW w:w="180" w:type="dxa"/>
            <w:gridSpan w:val="2"/>
            <w:vAlign w:val="bottom"/>
          </w:tcPr>
          <w:p w14:paraId="5B803AA1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5617B7" w14:textId="5EB27F91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78,640</w:t>
            </w:r>
          </w:p>
        </w:tc>
        <w:tc>
          <w:tcPr>
            <w:tcW w:w="180" w:type="dxa"/>
            <w:vAlign w:val="bottom"/>
          </w:tcPr>
          <w:p w14:paraId="3ED8B088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9F91E36" w14:textId="04607ECD" w:rsidR="009B71BC" w:rsidRPr="00DD0F4A" w:rsidRDefault="009B71BC" w:rsidP="004D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49,691</w:t>
            </w:r>
          </w:p>
        </w:tc>
        <w:tc>
          <w:tcPr>
            <w:tcW w:w="185" w:type="dxa"/>
            <w:vAlign w:val="bottom"/>
          </w:tcPr>
          <w:p w14:paraId="0508B811" w14:textId="77777777" w:rsidR="009B71BC" w:rsidRPr="00DD0F4A" w:rsidRDefault="009B71BC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A8A0B5D" w14:textId="54DD9095" w:rsidR="009B71BC" w:rsidRPr="00DD0F4A" w:rsidRDefault="003971C7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3,827,253</w:t>
            </w:r>
          </w:p>
        </w:tc>
        <w:tc>
          <w:tcPr>
            <w:tcW w:w="178" w:type="dxa"/>
            <w:vAlign w:val="bottom"/>
          </w:tcPr>
          <w:p w14:paraId="5CE2C88C" w14:textId="77777777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033493EE" w14:textId="5A9EAD87" w:rsidR="009B71BC" w:rsidRPr="00DD0F4A" w:rsidRDefault="009B71BC" w:rsidP="004D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3,276,516</w:t>
            </w:r>
          </w:p>
        </w:tc>
      </w:tr>
      <w:tr w:rsidR="009B71BC" w:rsidRPr="00DD0F4A" w14:paraId="4833525A" w14:textId="77777777" w:rsidTr="009B71BC">
        <w:trPr>
          <w:cantSplit/>
          <w:trHeight w:val="327"/>
        </w:trPr>
        <w:tc>
          <w:tcPr>
            <w:tcW w:w="3957" w:type="dxa"/>
            <w:vAlign w:val="bottom"/>
          </w:tcPr>
          <w:p w14:paraId="2BEBD687" w14:textId="77777777" w:rsidR="009B71BC" w:rsidRPr="00723576" w:rsidRDefault="009B71BC" w:rsidP="009B71BC">
            <w:pPr>
              <w:shd w:val="clear" w:color="auto" w:fill="FFFFFF"/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กำไรส่วนงานก่อนภาษีเงินได้</w:t>
            </w:r>
          </w:p>
        </w:tc>
        <w:tc>
          <w:tcPr>
            <w:tcW w:w="1168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1191B8F6" w14:textId="7669186E" w:rsidR="009B71BC" w:rsidRPr="00DD0F4A" w:rsidRDefault="003971C7" w:rsidP="003971C7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663,701</w:t>
            </w:r>
          </w:p>
        </w:tc>
        <w:tc>
          <w:tcPr>
            <w:tcW w:w="179" w:type="dxa"/>
            <w:vAlign w:val="bottom"/>
          </w:tcPr>
          <w:p w14:paraId="1E716686" w14:textId="77777777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7F76DC25" w14:textId="0A81CDFB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389,024</w:t>
            </w:r>
          </w:p>
        </w:tc>
        <w:tc>
          <w:tcPr>
            <w:tcW w:w="180" w:type="dxa"/>
            <w:vAlign w:val="bottom"/>
          </w:tcPr>
          <w:p w14:paraId="0DE883DC" w14:textId="77777777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2C1751AF" w14:textId="74F501C6" w:rsidR="009B71BC" w:rsidRPr="00DD0F4A" w:rsidRDefault="003971C7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193,313</w:t>
            </w:r>
          </w:p>
        </w:tc>
        <w:tc>
          <w:tcPr>
            <w:tcW w:w="178" w:type="dxa"/>
            <w:vAlign w:val="bottom"/>
          </w:tcPr>
          <w:p w14:paraId="15A57A59" w14:textId="77777777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8535EA9" w14:textId="70C0F402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155,928</w:t>
            </w:r>
          </w:p>
        </w:tc>
        <w:tc>
          <w:tcPr>
            <w:tcW w:w="180" w:type="dxa"/>
            <w:gridSpan w:val="2"/>
            <w:vAlign w:val="bottom"/>
          </w:tcPr>
          <w:p w14:paraId="016320F6" w14:textId="77777777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93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52F42D3F" w14:textId="00D4B891" w:rsidR="009B71BC" w:rsidRPr="00DD0F4A" w:rsidRDefault="003971C7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26,083</w:t>
            </w:r>
          </w:p>
        </w:tc>
        <w:tc>
          <w:tcPr>
            <w:tcW w:w="180" w:type="dxa"/>
            <w:vAlign w:val="bottom"/>
          </w:tcPr>
          <w:p w14:paraId="7C78A659" w14:textId="77777777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3B928F2E" w14:textId="1CDB2F58" w:rsidR="009B71BC" w:rsidRPr="00DD0F4A" w:rsidRDefault="009B71BC" w:rsidP="004D4E1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18,131</w:t>
            </w:r>
          </w:p>
        </w:tc>
        <w:tc>
          <w:tcPr>
            <w:tcW w:w="185" w:type="dxa"/>
            <w:vAlign w:val="bottom"/>
          </w:tcPr>
          <w:p w14:paraId="008BB274" w14:textId="77777777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A49BE59" w14:textId="53008FF3" w:rsidR="009B71BC" w:rsidRPr="00DD0F4A" w:rsidRDefault="003971C7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883,097</w:t>
            </w:r>
          </w:p>
        </w:tc>
        <w:tc>
          <w:tcPr>
            <w:tcW w:w="178" w:type="dxa"/>
            <w:vAlign w:val="bottom"/>
          </w:tcPr>
          <w:p w14:paraId="4A180445" w14:textId="77777777" w:rsidR="009B71BC" w:rsidRPr="00DD0F4A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1668A94B" w14:textId="40683288" w:rsidR="009B71BC" w:rsidRPr="00DD0F4A" w:rsidRDefault="009B71BC" w:rsidP="004D4E1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563,083</w:t>
            </w:r>
          </w:p>
        </w:tc>
      </w:tr>
      <w:tr w:rsidR="009B71BC" w:rsidRPr="00C9458C" w14:paraId="5900FFDE" w14:textId="77777777" w:rsidTr="009B71BC">
        <w:trPr>
          <w:cantSplit/>
          <w:trHeight w:val="327"/>
        </w:trPr>
        <w:tc>
          <w:tcPr>
            <w:tcW w:w="3957" w:type="dxa"/>
            <w:vAlign w:val="bottom"/>
          </w:tcPr>
          <w:p w14:paraId="73EB11B2" w14:textId="77777777" w:rsidR="009B71BC" w:rsidRPr="00C9458C" w:rsidRDefault="009B71BC" w:rsidP="009B71BC">
            <w:pPr>
              <w:shd w:val="clear" w:color="auto" w:fill="FFFFFF"/>
              <w:spacing w:line="240" w:lineRule="auto"/>
              <w:ind w:right="-79"/>
              <w:rPr>
                <w:rFonts w:ascii="Times New Roman" w:hAnsi="Times New Roman"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C12D30D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14:paraId="19375717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B14DE20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A9A6A7B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F3F070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695BC6E9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0EACAC4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A7166D1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vAlign w:val="bottom"/>
          </w:tcPr>
          <w:p w14:paraId="7B8240CE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EFD252F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608849C6" w14:textId="77777777" w:rsidR="009B71BC" w:rsidRPr="00C9458C" w:rsidRDefault="009B71BC" w:rsidP="004D4E1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  <w:tab w:val="decimal" w:pos="1093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678318A1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2B54C151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6D88F852" w14:textId="77777777" w:rsidR="009B71BC" w:rsidRPr="00C9458C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AAB4EF6" w14:textId="77777777" w:rsidR="009B71BC" w:rsidRPr="00C9458C" w:rsidRDefault="009B71BC" w:rsidP="004D4E1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</w:tr>
      <w:tr w:rsidR="009B71BC" w:rsidRPr="00820347" w14:paraId="1C87FDD2" w14:textId="77777777" w:rsidTr="009B71BC">
        <w:trPr>
          <w:cantSplit/>
          <w:trHeight w:val="731"/>
        </w:trPr>
        <w:tc>
          <w:tcPr>
            <w:tcW w:w="3957" w:type="dxa"/>
            <w:vAlign w:val="bottom"/>
          </w:tcPr>
          <w:p w14:paraId="1664D2F3" w14:textId="77777777" w:rsidR="009B71BC" w:rsidRDefault="009B71BC" w:rsidP="009B71B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34FD6BF3" w14:textId="77777777" w:rsidR="009B71BC" w:rsidRPr="00160AC3" w:rsidRDefault="009B71BC" w:rsidP="009B71B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923218A" w14:textId="153A3146" w:rsidR="009B71BC" w:rsidRPr="00F36600" w:rsidRDefault="00F36600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cstheme="minorBidi"/>
                <w:b/>
                <w:bCs/>
                <w:sz w:val="20"/>
                <w:szCs w:val="25"/>
                <w:lang w:val="en-US" w:bidi="th-TH"/>
              </w:rPr>
            </w:pPr>
            <w:r>
              <w:rPr>
                <w:rFonts w:cstheme="minorBidi"/>
                <w:b/>
                <w:bCs/>
                <w:sz w:val="20"/>
                <w:szCs w:val="25"/>
                <w:lang w:val="en-US" w:bidi="th-TH"/>
              </w:rPr>
              <w:t>5,126,055</w:t>
            </w:r>
          </w:p>
        </w:tc>
        <w:tc>
          <w:tcPr>
            <w:tcW w:w="179" w:type="dxa"/>
            <w:vAlign w:val="bottom"/>
          </w:tcPr>
          <w:p w14:paraId="53CAAA49" w14:textId="77777777" w:rsidR="009B71BC" w:rsidRPr="0082034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0F395CD" w14:textId="03E19007" w:rsidR="009B71BC" w:rsidRPr="0082034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4,636,764</w:t>
            </w:r>
          </w:p>
        </w:tc>
        <w:tc>
          <w:tcPr>
            <w:tcW w:w="180" w:type="dxa"/>
            <w:vAlign w:val="bottom"/>
          </w:tcPr>
          <w:p w14:paraId="3BC6A6CD" w14:textId="77777777" w:rsidR="009B71BC" w:rsidRPr="0082034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F9CB55" w14:textId="0BEA1E2E" w:rsidR="009B71BC" w:rsidRPr="00820347" w:rsidRDefault="00F36600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2,668,149</w:t>
            </w:r>
          </w:p>
        </w:tc>
        <w:tc>
          <w:tcPr>
            <w:tcW w:w="178" w:type="dxa"/>
            <w:vAlign w:val="bottom"/>
          </w:tcPr>
          <w:p w14:paraId="5FFA52F2" w14:textId="77777777" w:rsidR="009B71BC" w:rsidRPr="0082034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14CEA4E" w14:textId="79C834B6" w:rsidR="009B71BC" w:rsidRPr="0082034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2,928,232</w:t>
            </w:r>
          </w:p>
        </w:tc>
        <w:tc>
          <w:tcPr>
            <w:tcW w:w="191" w:type="dxa"/>
            <w:gridSpan w:val="3"/>
            <w:vAlign w:val="bottom"/>
          </w:tcPr>
          <w:p w14:paraId="1EC56464" w14:textId="77777777" w:rsidR="009B71BC" w:rsidRPr="0082034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5A910B2" w14:textId="4C5AB2E0" w:rsidR="009B71BC" w:rsidRPr="00820347" w:rsidRDefault="00F36600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156,358</w:t>
            </w:r>
          </w:p>
        </w:tc>
        <w:tc>
          <w:tcPr>
            <w:tcW w:w="180" w:type="dxa"/>
            <w:vAlign w:val="bottom"/>
          </w:tcPr>
          <w:p w14:paraId="11F23144" w14:textId="77777777" w:rsidR="009B71BC" w:rsidRPr="0082034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right="-73"/>
              <w:rPr>
                <w:b/>
                <w:bCs/>
                <w:sz w:val="2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358C4D0" w14:textId="1D9270EF" w:rsidR="009B71BC" w:rsidRPr="00820347" w:rsidRDefault="009B71BC" w:rsidP="004D4E1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131,779</w:t>
            </w:r>
          </w:p>
        </w:tc>
        <w:tc>
          <w:tcPr>
            <w:tcW w:w="185" w:type="dxa"/>
            <w:vAlign w:val="bottom"/>
          </w:tcPr>
          <w:p w14:paraId="4F832180" w14:textId="77777777" w:rsidR="009B71BC" w:rsidRPr="0082034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4A8FF58" w14:textId="4DAEE863" w:rsidR="009B71BC" w:rsidRPr="00820347" w:rsidRDefault="00F36600" w:rsidP="009B71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7</w:t>
            </w:r>
            <w:r w:rsidR="000E456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SA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950,562</w:t>
            </w:r>
          </w:p>
        </w:tc>
        <w:tc>
          <w:tcPr>
            <w:tcW w:w="178" w:type="dxa"/>
            <w:vAlign w:val="bottom"/>
          </w:tcPr>
          <w:p w14:paraId="1258B6A0" w14:textId="77777777" w:rsidR="009B71BC" w:rsidRPr="00820347" w:rsidRDefault="009B71BC" w:rsidP="009B71BC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062E214" w14:textId="4F7605BC" w:rsidR="009B71BC" w:rsidRPr="00820347" w:rsidRDefault="009B71BC" w:rsidP="004D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</w:pPr>
            <w:r w:rsidRPr="00994C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7,</w:t>
            </w:r>
            <w:r w:rsidR="005357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696,775</w:t>
            </w:r>
          </w:p>
        </w:tc>
      </w:tr>
    </w:tbl>
    <w:p w14:paraId="7E799F7F" w14:textId="77777777"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14:paraId="1AE8D60E" w14:textId="77777777" w:rsidR="00973FA0" w:rsidRDefault="00973FA0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973FA0" w:rsidSect="00DF2BF3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630"/>
        <w:gridCol w:w="1459"/>
        <w:gridCol w:w="248"/>
        <w:gridCol w:w="1443"/>
      </w:tblGrid>
      <w:tr w:rsidR="00E00469" w:rsidRPr="000C688D" w14:paraId="03FE82DC" w14:textId="77777777" w:rsidTr="00E00469"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B3FA3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57AB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54255" w14:textId="77777777" w:rsidR="00E00469" w:rsidRPr="00BA17D6" w:rsidRDefault="00E00469" w:rsidP="00E004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7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0469" w:rsidRPr="000C688D" w14:paraId="42DDCDA4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5EEEC71" w14:textId="77777777" w:rsidR="00E00469" w:rsidRPr="00497F18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2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A32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497F1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97F1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0046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497F1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97F1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F17F92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50B7D9AE" w14:textId="7BE38531" w:rsidR="00E00469" w:rsidRPr="000C688D" w:rsidRDefault="00E00469" w:rsidP="00E004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26D9A7" w14:textId="77777777" w:rsidR="00E00469" w:rsidRPr="000C688D" w:rsidRDefault="00E00469" w:rsidP="00E004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4578B5A8" w14:textId="46AFA22C" w:rsidR="00E00469" w:rsidRPr="000C688D" w:rsidRDefault="00E00469" w:rsidP="00E004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1581C" w:rsidRPr="00F1581C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00469" w:rsidRPr="0049153B" w14:paraId="448FFC2B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226DDBA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14F78C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97A92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469" w:rsidRPr="0049153B" w14:paraId="1C732D35" w14:textId="77777777" w:rsidTr="00E00469">
        <w:trPr>
          <w:trHeight w:val="25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C9E23F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F988EA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010666C8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A1BE2D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109B50A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469" w:rsidRPr="0049153B" w14:paraId="0E632159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9A0560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9153B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CCF369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3048B" w14:textId="579F45BA" w:rsidR="00E00469" w:rsidRPr="0049153B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883,097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9F23D03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B60F3" w14:textId="4DBA5B0B" w:rsidR="00E00469" w:rsidRPr="0049153B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563,083</w:t>
            </w:r>
          </w:p>
        </w:tc>
      </w:tr>
      <w:tr w:rsidR="00E00469" w:rsidRPr="0049153B" w14:paraId="70B69359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C03095C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8AC079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6C8AF" w14:textId="77777777" w:rsidR="00E00469" w:rsidRPr="0049153B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4DBC9D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9A11D" w14:textId="77777777" w:rsidR="00E00469" w:rsidRPr="0049153B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469" w:rsidRPr="0049153B" w14:paraId="68BA4EB9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73FB7EB" w14:textId="77777777" w:rsidR="00E00469" w:rsidRPr="0049153B" w:rsidRDefault="00E00469" w:rsidP="00FE6960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4"/>
              <w:rPr>
                <w:rFonts w:ascii="Angsana New" w:hAnsi="Angsana New"/>
                <w:sz w:val="30"/>
                <w:szCs w:val="30"/>
              </w:rPr>
            </w:pPr>
            <w:r w:rsidRPr="0049153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7F6C24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7D647CA3" w14:textId="77777777" w:rsidR="00E00469" w:rsidRPr="0049153B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30E7812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D2111F2" w14:textId="77777777" w:rsidR="00E00469" w:rsidRPr="0049153B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469" w:rsidRPr="00A15C2F" w14:paraId="4E98572B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6AF8EE" w14:textId="77777777" w:rsidR="00E00469" w:rsidRPr="0049153B" w:rsidRDefault="00E00469" w:rsidP="00E00469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DCA79C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141E" w14:textId="65859275" w:rsidR="00E00469" w:rsidRPr="00A15C2F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(87,168)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46B93E5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9F97" w14:textId="51AD6E1D" w:rsidR="00E00469" w:rsidRPr="00A15C2F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(66,76</w:t>
            </w:r>
            <w:r w:rsidR="00223A1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0469" w:rsidRPr="00A15C2F" w14:paraId="3041260D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554FB71" w14:textId="77777777" w:rsidR="00E00469" w:rsidRPr="0049153B" w:rsidRDefault="00E00469" w:rsidP="00E00469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3EEA53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06EE8" w14:textId="011DC341" w:rsidR="00E00469" w:rsidRPr="00A15C2F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(66,813)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9BA4AF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7E5A" w14:textId="10B81C03" w:rsidR="00E00469" w:rsidRPr="00A15C2F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(68,433)</w:t>
            </w:r>
          </w:p>
        </w:tc>
      </w:tr>
      <w:tr w:rsidR="00E00469" w:rsidRPr="00A15C2F" w14:paraId="461CDF22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5D9504" w14:textId="77777777" w:rsidR="00E00469" w:rsidRPr="00D52612" w:rsidRDefault="00E00469" w:rsidP="00E00469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2AA18D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9C07" w14:textId="6E91D2BE" w:rsidR="00E00469" w:rsidRPr="00A15C2F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(5,914)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62917C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40CD3" w14:textId="56149BD6" w:rsidR="00E00469" w:rsidRPr="00A15C2F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(9,867)</w:t>
            </w:r>
          </w:p>
        </w:tc>
      </w:tr>
      <w:tr w:rsidR="00E00469" w:rsidRPr="00A15C2F" w14:paraId="4CA90164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A8E528" w14:textId="77777777" w:rsidR="00E00469" w:rsidRPr="0049153B" w:rsidRDefault="00E00469" w:rsidP="00E00469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6C0626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B8C0" w14:textId="6B4EC818" w:rsidR="00E00469" w:rsidRPr="00A15C2F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6A0422A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29BD" w14:textId="16C27101" w:rsidR="00E00469" w:rsidRPr="00A15C2F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2,276</w:t>
            </w:r>
          </w:p>
        </w:tc>
      </w:tr>
      <w:tr w:rsidR="00E00469" w:rsidRPr="00A15C2F" w14:paraId="3FA05C8A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AA728FB" w14:textId="77777777" w:rsidR="00E00469" w:rsidRPr="0049153B" w:rsidRDefault="00E00469" w:rsidP="00E00469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DBDBE2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3782" w14:textId="26343199" w:rsidR="00E00469" w:rsidRPr="00A15C2F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</w:t>
            </w:r>
            <w:r w:rsidR="00B75D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5137DE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F79F" w14:textId="3C1EF16D" w:rsidR="00E00469" w:rsidRPr="00A15C2F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</w:t>
            </w:r>
            <w:r w:rsidR="00223A1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0469" w:rsidRPr="00A15C2F" w14:paraId="5F6F866A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0AE271" w14:textId="47F43150" w:rsidR="00E00469" w:rsidRPr="0049153B" w:rsidRDefault="00E00469" w:rsidP="00E00469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9DC764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25F6" w14:textId="7D8B1FEC" w:rsidR="00E00469" w:rsidRPr="00A15C2F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(12,762)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783804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9CFA3" w14:textId="484471D1" w:rsidR="00E00469" w:rsidRPr="00A15C2F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(20,323)</w:t>
            </w:r>
          </w:p>
        </w:tc>
      </w:tr>
      <w:tr w:rsidR="00E00469" w:rsidRPr="00A15C2F" w14:paraId="64CD96FD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84876B" w14:textId="77777777" w:rsidR="00E00469" w:rsidRPr="0049153B" w:rsidRDefault="00E00469" w:rsidP="00E00469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4BF7D2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3F55" w14:textId="06304FD6" w:rsidR="00E00469" w:rsidRPr="00A15C2F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3A10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2DD6616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3B66" w14:textId="1F67EA5B" w:rsidR="00E00469" w:rsidRPr="00A15C2F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(274)</w:t>
            </w:r>
          </w:p>
        </w:tc>
      </w:tr>
      <w:tr w:rsidR="00E00469" w:rsidRPr="00A15C2F" w14:paraId="03EC621E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E264712" w14:textId="77777777" w:rsidR="00E00469" w:rsidRPr="0049153B" w:rsidRDefault="00E00469" w:rsidP="00E00469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814B3D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04ADC" w14:textId="5F1F0519" w:rsidR="00E00469" w:rsidRPr="00A15C2F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(103,860)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B4C2C0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F7A6" w14:textId="56786748" w:rsidR="00E00469" w:rsidRPr="00A15C2F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(68,861)</w:t>
            </w:r>
          </w:p>
        </w:tc>
      </w:tr>
      <w:tr w:rsidR="00E00469" w:rsidRPr="0049153B" w14:paraId="66BAE1A0" w14:textId="77777777" w:rsidTr="00E0046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7CBEF7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B6C7B3" w14:textId="77777777" w:rsidR="00E00469" w:rsidRPr="0049153B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7D9D2" w14:textId="190B34AC" w:rsidR="00E00469" w:rsidRPr="0049153B" w:rsidRDefault="003971C7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612,74</w:t>
            </w:r>
            <w:r w:rsidR="00223A1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30C252F" w14:textId="77777777" w:rsidR="00E00469" w:rsidRPr="0049153B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B3206" w14:textId="16612061" w:rsidR="00E00469" w:rsidRPr="0049153B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332,576</w:t>
            </w:r>
          </w:p>
        </w:tc>
      </w:tr>
    </w:tbl>
    <w:p w14:paraId="73CB1B82" w14:textId="77777777" w:rsidR="00E00469" w:rsidRPr="00B63855" w:rsidRDefault="00E00469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8"/>
        <w:gridCol w:w="630"/>
        <w:gridCol w:w="1440"/>
        <w:gridCol w:w="270"/>
        <w:gridCol w:w="1440"/>
      </w:tblGrid>
      <w:tr w:rsidR="00B63855" w:rsidRPr="004F52D5" w14:paraId="1EC8497F" w14:textId="77777777" w:rsidTr="00130FF3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02CD6" w14:textId="21206390" w:rsidR="00B63855" w:rsidRPr="008C24D8" w:rsidRDefault="00E0046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8C24D8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AA13D9" w14:textId="77777777" w:rsidR="00B63855" w:rsidRPr="008C24D8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4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24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4F52D5" w14:paraId="2D7BDDEC" w14:textId="77777777" w:rsidTr="00130FF3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6B464D40" w:rsidR="00B63855" w:rsidRPr="004F52D5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0046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4F52D5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3413C58B" w:rsidR="00B63855" w:rsidRPr="004F52D5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0046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63855" w:rsidRPr="00973FAC" w14:paraId="3844DDB3" w14:textId="77777777" w:rsidTr="00130FF3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973FAC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3855" w:rsidRPr="004F52D5" w14:paraId="1C66BF57" w14:textId="77777777" w:rsidTr="00130FF3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44F9DC64" w14:textId="77777777" w:rsidR="00B63855" w:rsidRPr="00763552" w:rsidRDefault="00B63855" w:rsidP="00763552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355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88C34B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B8DB5A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3F3FF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74517C" w14:textId="77777777" w:rsidR="00B63855" w:rsidRPr="004F52D5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469" w:rsidRPr="00074C25" w14:paraId="65DA6074" w14:textId="77777777" w:rsidTr="00130FF3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2CC73669" w14:textId="77777777" w:rsidR="00E00469" w:rsidRPr="003D5704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3D5704">
              <w:rPr>
                <w:rFonts w:ascii="Angsana New" w:eastAsia="MS Mincho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7F30C2" w14:textId="77777777" w:rsidR="00E00469" w:rsidRPr="004F52D5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E81C8" w14:textId="7B3FA119" w:rsidR="00E00469" w:rsidRPr="009F26A0" w:rsidRDefault="00223A10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7,950,562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5A083" w14:textId="77777777" w:rsidR="00E00469" w:rsidRPr="004F52D5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86AD" w14:textId="5AD54732" w:rsidR="00E00469" w:rsidRPr="008C24D8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</w:rPr>
              <w:t>7,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775</w:t>
            </w:r>
          </w:p>
        </w:tc>
      </w:tr>
      <w:tr w:rsidR="00E00469" w:rsidRPr="00074C25" w14:paraId="2C87A39A" w14:textId="77777777" w:rsidTr="00130FF3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5B33888" w14:textId="77777777" w:rsidR="00E00469" w:rsidRPr="003D5704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3D570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8C6C95" w14:textId="77777777" w:rsidR="00E00469" w:rsidRPr="004F52D5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E6C4A" w14:textId="76517232" w:rsidR="00E00469" w:rsidRPr="009F26A0" w:rsidRDefault="00223A10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5,689,228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D3CC2" w14:textId="77777777" w:rsidR="00E00469" w:rsidRPr="004F52D5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0AB47" w14:textId="4319276D" w:rsidR="00E00469" w:rsidRPr="008C24D8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E00469" w:rsidRPr="00074C25" w14:paraId="64C1FE94" w14:textId="77777777" w:rsidTr="00130FF3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6A9C187E" w14:textId="77777777" w:rsidR="00E00469" w:rsidRPr="00763552" w:rsidRDefault="00E00469" w:rsidP="00E00469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355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6499E8" w14:textId="77777777" w:rsidR="00E00469" w:rsidRPr="004F52D5" w:rsidRDefault="00E00469" w:rsidP="00E00469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0FDA0" w14:textId="55143782" w:rsidR="00E00469" w:rsidRPr="00A91120" w:rsidRDefault="00223A10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13,639,790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E9A47" w14:textId="77777777" w:rsidR="00E00469" w:rsidRPr="00A91120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148C9" w14:textId="370A4768" w:rsidR="00E00469" w:rsidRPr="00A91120" w:rsidRDefault="00E00469" w:rsidP="0013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Pr="004C3502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271</w:t>
            </w:r>
            <w:r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700</w:t>
            </w:r>
          </w:p>
        </w:tc>
      </w:tr>
    </w:tbl>
    <w:p w14:paraId="26319E89" w14:textId="77777777" w:rsidR="00AF5D6B" w:rsidRDefault="00AF5D6B" w:rsidP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89BC7D5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B4E1CF4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EB9B008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4A2F242" w14:textId="77777777" w:rsidR="00053A59" w:rsidRDefault="00053A59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D8BF2B2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D651925" w14:textId="120206C9" w:rsidR="00813EAE" w:rsidRPr="00144E97" w:rsidRDefault="00CE57F4" w:rsidP="0069467F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2726A8">
        <w:rPr>
          <w:rFonts w:ascii="Angsana New" w:hAnsi="Angsana New"/>
          <w:sz w:val="30"/>
          <w:szCs w:val="30"/>
          <w:lang w:val="en-US"/>
        </w:rPr>
        <w:tab/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14:paraId="5A8286F1" w14:textId="77777777" w:rsidR="00F613D7" w:rsidRPr="002B22CA" w:rsidRDefault="00F613D7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5C7FB7F8" w14:textId="562EE26E" w:rsidR="009F7C16" w:rsidRDefault="009F7C16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3B3B7390" w14:textId="77777777" w:rsidR="00E00469" w:rsidRPr="00382CBD" w:rsidRDefault="00E00469" w:rsidP="00E0046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90"/>
        <w:gridCol w:w="180"/>
        <w:gridCol w:w="990"/>
        <w:gridCol w:w="180"/>
        <w:gridCol w:w="1080"/>
        <w:gridCol w:w="180"/>
        <w:gridCol w:w="1080"/>
      </w:tblGrid>
      <w:tr w:rsidR="00E00469" w14:paraId="2B936139" w14:textId="77777777" w:rsidTr="003343F6">
        <w:trPr>
          <w:cantSplit/>
          <w:trHeight w:val="422"/>
        </w:trPr>
        <w:tc>
          <w:tcPr>
            <w:tcW w:w="3870" w:type="dxa"/>
          </w:tcPr>
          <w:p w14:paraId="72CD3539" w14:textId="77777777" w:rsidR="00E00469" w:rsidRDefault="00E00469" w:rsidP="00E00469">
            <w:pPr>
              <w:tabs>
                <w:tab w:val="clear" w:pos="3515"/>
              </w:tabs>
              <w:ind w:right="-2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57FCAB6" w14:textId="77777777" w:rsidR="00E00469" w:rsidRDefault="00E00469" w:rsidP="00E004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52907D76" w14:textId="77777777" w:rsidR="00E00469" w:rsidRDefault="00E00469" w:rsidP="00E004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C29ED70" w14:textId="77777777" w:rsidR="00E00469" w:rsidRDefault="00E00469" w:rsidP="00E004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F86A5CC" w14:textId="77777777" w:rsidR="00E00469" w:rsidRDefault="00E00469" w:rsidP="00E004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469" w14:paraId="29AD5F1B" w14:textId="77777777" w:rsidTr="003343F6">
        <w:trPr>
          <w:cantSplit/>
          <w:trHeight w:val="422"/>
        </w:trPr>
        <w:tc>
          <w:tcPr>
            <w:tcW w:w="3870" w:type="dxa"/>
          </w:tcPr>
          <w:p w14:paraId="50058094" w14:textId="77777777" w:rsidR="00E00469" w:rsidRDefault="00E00469" w:rsidP="00E00469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0" w:type="dxa"/>
          </w:tcPr>
          <w:p w14:paraId="7E22826E" w14:textId="77777777" w:rsidR="00E00469" w:rsidRDefault="00E00469" w:rsidP="00E004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CF2BFE8" w14:textId="5D5A45A0" w:rsidR="00E00469" w:rsidRDefault="00F1581C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81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46FA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7B8EA31" w14:textId="77777777" w:rsidR="00E00469" w:rsidRDefault="00E00469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FD3B81" w14:textId="67C3B1CD" w:rsidR="00E00469" w:rsidRDefault="00F1581C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81C">
              <w:rPr>
                <w:rFonts w:ascii="Angsana New" w:hAnsi="Angsana New" w:hint="cs"/>
                <w:sz w:val="30"/>
                <w:szCs w:val="30"/>
              </w:rPr>
              <w:t>25</w:t>
            </w:r>
            <w:r w:rsidR="00E00469">
              <w:rPr>
                <w:rFonts w:ascii="Angsana New" w:hAnsi="Angsana New"/>
                <w:sz w:val="30"/>
                <w:szCs w:val="30"/>
              </w:rPr>
              <w:t>6</w:t>
            </w:r>
            <w:r w:rsidR="00A46FA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CE0BEAB" w14:textId="77777777" w:rsidR="00E00469" w:rsidRDefault="00E00469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9B3D" w14:textId="5A510DED" w:rsidR="00E00469" w:rsidRDefault="00F1581C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81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46FA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CF3230A" w14:textId="77777777" w:rsidR="00E00469" w:rsidRDefault="00E00469" w:rsidP="00E00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41317" w14:textId="273E23B5" w:rsidR="00E00469" w:rsidRDefault="00F1581C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81C">
              <w:rPr>
                <w:rFonts w:ascii="Angsana New" w:hAnsi="Angsana New" w:hint="cs"/>
                <w:sz w:val="30"/>
                <w:szCs w:val="30"/>
              </w:rPr>
              <w:t>25</w:t>
            </w:r>
            <w:r w:rsidR="00E00469">
              <w:rPr>
                <w:rFonts w:ascii="Angsana New" w:hAnsi="Angsana New"/>
                <w:sz w:val="30"/>
                <w:szCs w:val="30"/>
              </w:rPr>
              <w:t>6</w:t>
            </w:r>
            <w:r w:rsidR="00A46FA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00469" w14:paraId="350D86F4" w14:textId="77777777" w:rsidTr="003343F6">
        <w:trPr>
          <w:cantSplit/>
          <w:trHeight w:hRule="exact" w:val="317"/>
        </w:trPr>
        <w:tc>
          <w:tcPr>
            <w:tcW w:w="3870" w:type="dxa"/>
          </w:tcPr>
          <w:p w14:paraId="7B264B1F" w14:textId="77777777" w:rsidR="00E00469" w:rsidRDefault="00E00469" w:rsidP="00E00469">
            <w:pPr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</w:tcPr>
          <w:p w14:paraId="071CECEF" w14:textId="77777777" w:rsidR="00E00469" w:rsidRDefault="00E00469" w:rsidP="00E0046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7BBA4C49" w14:textId="77777777" w:rsidR="00E00469" w:rsidRDefault="00E00469" w:rsidP="003343F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00469" w14:paraId="095E7442" w14:textId="77777777" w:rsidTr="003343F6">
        <w:trPr>
          <w:cantSplit/>
          <w:trHeight w:hRule="exact" w:val="360"/>
        </w:trPr>
        <w:tc>
          <w:tcPr>
            <w:tcW w:w="3870" w:type="dxa"/>
          </w:tcPr>
          <w:p w14:paraId="62FF10FC" w14:textId="77777777" w:rsidR="00E00469" w:rsidRDefault="00E00469" w:rsidP="00E0046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20" w:type="dxa"/>
          </w:tcPr>
          <w:p w14:paraId="6E3B8549" w14:textId="77777777" w:rsidR="00E00469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753761" w14:textId="77777777" w:rsidR="00E00469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DA79CD" w14:textId="77777777" w:rsidR="00E00469" w:rsidRDefault="00E00469" w:rsidP="00E0046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F8729" w14:textId="77777777" w:rsidR="00E00469" w:rsidRDefault="00E00469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7119FE" w14:textId="77777777" w:rsidR="00E00469" w:rsidRDefault="00E00469" w:rsidP="00E0046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F06E8" w14:textId="77777777" w:rsidR="00E00469" w:rsidRDefault="00E00469" w:rsidP="00E00469">
            <w:pPr>
              <w:pStyle w:val="nineptnormalheading"/>
              <w:tabs>
                <w:tab w:val="decimal" w:pos="821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B8BFC2" w14:textId="77777777" w:rsidR="00E00469" w:rsidRDefault="00E00469" w:rsidP="00E0046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14846" w14:textId="77777777" w:rsidR="00E00469" w:rsidRPr="00196F10" w:rsidRDefault="00E00469" w:rsidP="003343F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FA5" w14:paraId="3C60906A" w14:textId="77777777" w:rsidTr="003343F6">
        <w:trPr>
          <w:cantSplit/>
          <w:trHeight w:val="407"/>
        </w:trPr>
        <w:tc>
          <w:tcPr>
            <w:tcW w:w="3870" w:type="dxa"/>
          </w:tcPr>
          <w:p w14:paraId="079EBEC1" w14:textId="77777777" w:rsidR="00A46FA5" w:rsidRDefault="00A46FA5" w:rsidP="00A46FA5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720" w:type="dxa"/>
          </w:tcPr>
          <w:p w14:paraId="70089D1F" w14:textId="77777777" w:rsidR="00A46FA5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09225" w14:textId="386BBBF0" w:rsidR="00A46FA5" w:rsidRPr="00594CEA" w:rsidRDefault="003971C7" w:rsidP="00D362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104,923</w:t>
            </w:r>
          </w:p>
        </w:tc>
        <w:tc>
          <w:tcPr>
            <w:tcW w:w="180" w:type="dxa"/>
          </w:tcPr>
          <w:p w14:paraId="00734DDE" w14:textId="77777777" w:rsidR="00A46FA5" w:rsidRPr="00594CEA" w:rsidRDefault="00A46FA5" w:rsidP="00A46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7EE881" w14:textId="27F340E8" w:rsidR="00A46FA5" w:rsidRPr="00594CEA" w:rsidRDefault="00A46FA5" w:rsidP="00D362D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87,831</w:t>
            </w:r>
          </w:p>
        </w:tc>
        <w:tc>
          <w:tcPr>
            <w:tcW w:w="180" w:type="dxa"/>
          </w:tcPr>
          <w:p w14:paraId="39AA992C" w14:textId="77777777" w:rsidR="00A46FA5" w:rsidRDefault="00A46FA5" w:rsidP="00A46F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2F909" w14:textId="3F05F321" w:rsidR="00A46FA5" w:rsidRPr="00594CEA" w:rsidRDefault="003971C7" w:rsidP="00D362DF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30,900</w:t>
            </w:r>
          </w:p>
        </w:tc>
        <w:tc>
          <w:tcPr>
            <w:tcW w:w="180" w:type="dxa"/>
          </w:tcPr>
          <w:p w14:paraId="32D8B61F" w14:textId="77777777" w:rsidR="00A46FA5" w:rsidRDefault="00A46FA5" w:rsidP="00A46F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CF93A9" w14:textId="207363BE" w:rsidR="00A46FA5" w:rsidRPr="00594CEA" w:rsidRDefault="00A46FA5" w:rsidP="00D362DF">
            <w:pPr>
              <w:pStyle w:val="acctfourfigures"/>
              <w:tabs>
                <w:tab w:val="clear" w:pos="765"/>
              </w:tabs>
              <w:spacing w:line="240" w:lineRule="atLeast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23,715</w:t>
            </w:r>
          </w:p>
        </w:tc>
      </w:tr>
      <w:tr w:rsidR="00A46FA5" w14:paraId="655A5021" w14:textId="77777777" w:rsidTr="003343F6">
        <w:trPr>
          <w:cantSplit/>
          <w:trHeight w:val="407"/>
        </w:trPr>
        <w:tc>
          <w:tcPr>
            <w:tcW w:w="3870" w:type="dxa"/>
          </w:tcPr>
          <w:p w14:paraId="5F90FA10" w14:textId="2E76B82E" w:rsidR="00A46FA5" w:rsidRDefault="00A46FA5" w:rsidP="00A46FA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456A">
              <w:rPr>
                <w:rFonts w:ascii="Angsana New" w:hAnsi="Angsana New"/>
                <w:sz w:val="30"/>
                <w:szCs w:val="30"/>
              </w:rPr>
              <w:t>(</w:t>
            </w:r>
            <w:r w:rsidR="000E456A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0E45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20" w:type="dxa"/>
          </w:tcPr>
          <w:p w14:paraId="57D6238F" w14:textId="77777777" w:rsidR="00A46FA5" w:rsidRDefault="00A46FA5" w:rsidP="00A4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F066E" w14:textId="2FD479DC" w:rsidR="00A46FA5" w:rsidRPr="00594CEA" w:rsidRDefault="003971C7" w:rsidP="00D362DF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80" w:type="dxa"/>
          </w:tcPr>
          <w:p w14:paraId="3A468FDD" w14:textId="77777777" w:rsidR="00A46FA5" w:rsidRPr="00594CEA" w:rsidRDefault="00A46FA5" w:rsidP="00A46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9EC53" w14:textId="41233C07" w:rsidR="00A46FA5" w:rsidRPr="00594CEA" w:rsidRDefault="00A46FA5" w:rsidP="00D362D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80" w:type="dxa"/>
          </w:tcPr>
          <w:p w14:paraId="57BBFA3A" w14:textId="77777777" w:rsidR="00A46FA5" w:rsidRDefault="00A46FA5" w:rsidP="00A46F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7B673F" w14:textId="624D0DA8" w:rsidR="00A46FA5" w:rsidRPr="00594CEA" w:rsidRDefault="003971C7" w:rsidP="00A75FA5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4D678" w14:textId="77777777" w:rsidR="00A46FA5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499BA" w14:textId="227CBB6D" w:rsidR="00A46FA5" w:rsidRPr="00594CEA" w:rsidRDefault="00A46FA5" w:rsidP="00A75FA5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6FA5" w14:paraId="4A101E0B" w14:textId="77777777" w:rsidTr="003343F6">
        <w:trPr>
          <w:cantSplit/>
          <w:trHeight w:val="407"/>
        </w:trPr>
        <w:tc>
          <w:tcPr>
            <w:tcW w:w="3870" w:type="dxa"/>
          </w:tcPr>
          <w:p w14:paraId="54C100D7" w14:textId="77777777" w:rsidR="00A46FA5" w:rsidRDefault="00A46FA5" w:rsidP="00A46FA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B4A25CE" w14:textId="77777777" w:rsidR="00A46FA5" w:rsidRDefault="00A46FA5" w:rsidP="00A4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990051" w14:textId="0553B562" w:rsidR="00A46FA5" w:rsidRDefault="003971C7" w:rsidP="00D362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104,918</w:t>
            </w:r>
          </w:p>
        </w:tc>
        <w:tc>
          <w:tcPr>
            <w:tcW w:w="180" w:type="dxa"/>
          </w:tcPr>
          <w:p w14:paraId="26ADEAE9" w14:textId="77777777" w:rsidR="00A46FA5" w:rsidRPr="00594CEA" w:rsidRDefault="00A46FA5" w:rsidP="00A46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19AB0F" w14:textId="6C9DFB9F" w:rsidR="00A46FA5" w:rsidRDefault="00A46FA5" w:rsidP="00D362D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88,419</w:t>
            </w:r>
          </w:p>
        </w:tc>
        <w:tc>
          <w:tcPr>
            <w:tcW w:w="180" w:type="dxa"/>
          </w:tcPr>
          <w:p w14:paraId="68C4440D" w14:textId="77777777" w:rsidR="00A46FA5" w:rsidRPr="00594CEA" w:rsidRDefault="00A46FA5" w:rsidP="00A46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738C40" w14:textId="4111C99C" w:rsidR="00A46FA5" w:rsidRPr="00594CEA" w:rsidRDefault="003971C7" w:rsidP="00D362DF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30,900</w:t>
            </w:r>
          </w:p>
        </w:tc>
        <w:tc>
          <w:tcPr>
            <w:tcW w:w="180" w:type="dxa"/>
          </w:tcPr>
          <w:p w14:paraId="07D851D0" w14:textId="77777777" w:rsidR="00A46FA5" w:rsidRPr="00196F10" w:rsidRDefault="00A46FA5" w:rsidP="00A46F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C754E2" w14:textId="7500AAC6" w:rsidR="00A46FA5" w:rsidRPr="00594CEA" w:rsidRDefault="00A46FA5" w:rsidP="00D362DF">
            <w:pPr>
              <w:pStyle w:val="acctfourfigures"/>
              <w:tabs>
                <w:tab w:val="clear" w:pos="765"/>
              </w:tabs>
              <w:spacing w:line="240" w:lineRule="atLeast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23,715</w:t>
            </w:r>
          </w:p>
        </w:tc>
      </w:tr>
      <w:tr w:rsidR="00A46FA5" w14:paraId="6020F487" w14:textId="77777777" w:rsidTr="003343F6">
        <w:trPr>
          <w:cantSplit/>
          <w:trHeight w:hRule="exact" w:val="360"/>
        </w:trPr>
        <w:tc>
          <w:tcPr>
            <w:tcW w:w="3870" w:type="dxa"/>
          </w:tcPr>
          <w:p w14:paraId="675D71D2" w14:textId="77777777" w:rsidR="00A46FA5" w:rsidRDefault="00A46FA5" w:rsidP="00A46FA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0" w:type="dxa"/>
          </w:tcPr>
          <w:p w14:paraId="06E47FBA" w14:textId="77777777" w:rsidR="00A46FA5" w:rsidRDefault="00A46FA5" w:rsidP="00A4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04AE68" w14:textId="77777777" w:rsidR="00A46FA5" w:rsidRDefault="00A46FA5" w:rsidP="00D3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A38939" w14:textId="77777777" w:rsidR="00A46FA5" w:rsidRDefault="00A46FA5" w:rsidP="00A46FA5">
            <w:pPr>
              <w:pStyle w:val="headingcentred"/>
              <w:tabs>
                <w:tab w:val="decimal" w:pos="821"/>
              </w:tabs>
              <w:spacing w:after="0" w:line="240" w:lineRule="atLeast"/>
              <w:ind w:left="-8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D42772" w14:textId="77777777" w:rsidR="00A46FA5" w:rsidRDefault="00A46FA5" w:rsidP="004D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FA3526" w14:textId="77777777" w:rsidR="00A46FA5" w:rsidRDefault="00A46FA5" w:rsidP="00A46F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D5F303" w14:textId="77777777" w:rsidR="00A46FA5" w:rsidRDefault="00A46FA5" w:rsidP="00A46FA5">
            <w:pPr>
              <w:pStyle w:val="nineptnormalheading"/>
              <w:tabs>
                <w:tab w:val="decimal" w:pos="820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D86579" w14:textId="77777777" w:rsidR="00A46FA5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B9B351" w14:textId="77777777" w:rsidR="00A46FA5" w:rsidRDefault="00A46FA5" w:rsidP="003343F6">
            <w:pPr>
              <w:pStyle w:val="nineptnormalheading"/>
              <w:tabs>
                <w:tab w:val="decimal" w:pos="825"/>
              </w:tabs>
              <w:spacing w:line="240" w:lineRule="atLeast"/>
              <w:ind w:left="-18" w:right="-108"/>
              <w:jc w:val="center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A46FA5" w14:paraId="6BEDA68D" w14:textId="77777777" w:rsidTr="003343F6">
        <w:trPr>
          <w:cantSplit/>
          <w:trHeight w:val="407"/>
        </w:trPr>
        <w:tc>
          <w:tcPr>
            <w:tcW w:w="3870" w:type="dxa"/>
          </w:tcPr>
          <w:p w14:paraId="6B51D188" w14:textId="77777777" w:rsidR="00A46FA5" w:rsidRDefault="00A46FA5" w:rsidP="00A46F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720" w:type="dxa"/>
          </w:tcPr>
          <w:p w14:paraId="3CE03D3A" w14:textId="77777777" w:rsidR="00A46FA5" w:rsidRDefault="00A46FA5" w:rsidP="00A46F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199A66D" w14:textId="5DA8C671" w:rsidR="00A46FA5" w:rsidRPr="00AD1A52" w:rsidRDefault="003971C7" w:rsidP="00D362DF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(1,058)</w:t>
            </w:r>
          </w:p>
        </w:tc>
        <w:tc>
          <w:tcPr>
            <w:tcW w:w="180" w:type="dxa"/>
          </w:tcPr>
          <w:p w14:paraId="7E925A97" w14:textId="77777777" w:rsidR="00A46FA5" w:rsidRPr="00AD1A52" w:rsidRDefault="00A46FA5" w:rsidP="00A46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AA5F7F" w14:textId="1E320FFF" w:rsidR="00A46FA5" w:rsidRPr="00AD1A52" w:rsidRDefault="00A46FA5" w:rsidP="00D362DF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(19,558)</w:t>
            </w:r>
          </w:p>
        </w:tc>
        <w:tc>
          <w:tcPr>
            <w:tcW w:w="180" w:type="dxa"/>
          </w:tcPr>
          <w:p w14:paraId="561E6E44" w14:textId="77777777" w:rsidR="00A46FA5" w:rsidRPr="00AD1A52" w:rsidRDefault="00A46FA5" w:rsidP="00A46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90C74" w14:textId="3EF9ED51" w:rsidR="00A46FA5" w:rsidRPr="00AD1A52" w:rsidRDefault="003971C7" w:rsidP="00D362DF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(662)</w:t>
            </w:r>
          </w:p>
        </w:tc>
        <w:tc>
          <w:tcPr>
            <w:tcW w:w="180" w:type="dxa"/>
          </w:tcPr>
          <w:p w14:paraId="06DFB19C" w14:textId="77777777" w:rsidR="00A46FA5" w:rsidRPr="00AD1A52" w:rsidRDefault="00A46FA5" w:rsidP="00A46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AD5DA0" w14:textId="0169915C" w:rsidR="00A46FA5" w:rsidRPr="00AD1A52" w:rsidRDefault="00A46FA5" w:rsidP="00D362DF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(1,442)</w:t>
            </w:r>
          </w:p>
        </w:tc>
      </w:tr>
      <w:tr w:rsidR="00A46FA5" w14:paraId="3B256D87" w14:textId="77777777" w:rsidTr="003343F6">
        <w:trPr>
          <w:cantSplit/>
          <w:trHeight w:val="422"/>
        </w:trPr>
        <w:tc>
          <w:tcPr>
            <w:tcW w:w="3870" w:type="dxa"/>
          </w:tcPr>
          <w:p w14:paraId="171B70DA" w14:textId="77777777" w:rsidR="00A46FA5" w:rsidRDefault="00A46FA5" w:rsidP="00A46FA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720" w:type="dxa"/>
          </w:tcPr>
          <w:p w14:paraId="12C517F7" w14:textId="77777777" w:rsidR="00A46FA5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351E1F" w14:textId="2ED1BB29" w:rsidR="00A46FA5" w:rsidRDefault="003971C7" w:rsidP="00D362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103,860</w:t>
            </w:r>
          </w:p>
        </w:tc>
        <w:tc>
          <w:tcPr>
            <w:tcW w:w="180" w:type="dxa"/>
          </w:tcPr>
          <w:p w14:paraId="46D1585D" w14:textId="77777777" w:rsidR="00A46FA5" w:rsidRDefault="00A46FA5" w:rsidP="00A46FA5">
            <w:pPr>
              <w:pStyle w:val="headingcentred"/>
              <w:tabs>
                <w:tab w:val="decimal" w:pos="821"/>
              </w:tabs>
              <w:spacing w:after="0" w:line="240" w:lineRule="atLeast"/>
              <w:ind w:left="-8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37BE1A" w14:textId="6A1F6B80" w:rsidR="00A46FA5" w:rsidRDefault="00A46FA5" w:rsidP="004D4E1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68,861</w:t>
            </w:r>
          </w:p>
        </w:tc>
        <w:tc>
          <w:tcPr>
            <w:tcW w:w="180" w:type="dxa"/>
          </w:tcPr>
          <w:p w14:paraId="3D84CEE0" w14:textId="77777777" w:rsidR="00A46FA5" w:rsidRPr="00196F10" w:rsidRDefault="00A46FA5" w:rsidP="00A46F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0142A4" w14:textId="3E8CF863" w:rsidR="00A46FA5" w:rsidRPr="00AD1A52" w:rsidRDefault="00BA17D6" w:rsidP="00BA17D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3971C7">
              <w:rPr>
                <w:rFonts w:ascii="Angsana New" w:hAnsi="Angsana New"/>
                <w:b/>
                <w:bCs/>
                <w:sz w:val="30"/>
                <w:szCs w:val="30"/>
              </w:rPr>
              <w:t>30,238</w:t>
            </w:r>
          </w:p>
        </w:tc>
        <w:tc>
          <w:tcPr>
            <w:tcW w:w="180" w:type="dxa"/>
          </w:tcPr>
          <w:p w14:paraId="6A664A31" w14:textId="77777777" w:rsidR="00A46FA5" w:rsidRPr="00196F10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3937FA" w14:textId="1CB61346" w:rsidR="00A46FA5" w:rsidRPr="00AD1A52" w:rsidRDefault="00A46FA5" w:rsidP="003343F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22,273</w:t>
            </w:r>
          </w:p>
        </w:tc>
      </w:tr>
    </w:tbl>
    <w:p w14:paraId="25E7A9B0" w14:textId="77777777" w:rsidR="00E00469" w:rsidRPr="00B87472" w:rsidRDefault="00E00469" w:rsidP="00E0046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p w14:paraId="43659004" w14:textId="77777777" w:rsidR="00E00469" w:rsidRPr="00144E97" w:rsidRDefault="00E00469" w:rsidP="00E00469">
      <w:pPr>
        <w:tabs>
          <w:tab w:val="left" w:pos="540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44E97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2A52C372" w14:textId="77777777" w:rsidR="00E00469" w:rsidRPr="00B87472" w:rsidRDefault="00E00469" w:rsidP="00E00469">
      <w:pPr>
        <w:tabs>
          <w:tab w:val="left" w:pos="630"/>
        </w:tabs>
        <w:spacing w:line="240" w:lineRule="auto"/>
        <w:ind w:right="11" w:firstLine="540"/>
        <w:rPr>
          <w:rFonts w:ascii="Angsana New" w:hAnsi="Angsana New"/>
        </w:rPr>
      </w:pPr>
    </w:p>
    <w:p w14:paraId="4420A5A9" w14:textId="77777777" w:rsidR="00E00469" w:rsidRDefault="00E00469" w:rsidP="00E00469">
      <w:pPr>
        <w:numPr>
          <w:ilvl w:val="0"/>
          <w:numId w:val="19"/>
        </w:numPr>
        <w:tabs>
          <w:tab w:val="clear" w:pos="907"/>
          <w:tab w:val="left" w:pos="90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91057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</w:t>
      </w:r>
      <w:r w:rsidRPr="00E91057">
        <w:rPr>
          <w:rFonts w:ascii="Angsana New" w:hAnsi="Angsana New"/>
          <w:sz w:val="30"/>
          <w:szCs w:val="30"/>
          <w:cs/>
        </w:rPr>
        <w:t>.</w:t>
      </w:r>
      <w:r w:rsidRPr="00E91057">
        <w:rPr>
          <w:rFonts w:ascii="Angsana New" w:hAnsi="Angsana New" w:hint="cs"/>
          <w:sz w:val="30"/>
          <w:szCs w:val="30"/>
          <w:cs/>
        </w:rPr>
        <w:t>ศ</w:t>
      </w:r>
      <w:r w:rsidRPr="00E9105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2520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พฤษภาคม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3380158B" w14:textId="77777777" w:rsidR="00E00469" w:rsidRPr="00B87472" w:rsidRDefault="00E00469" w:rsidP="00E00469">
      <w:pPr>
        <w:tabs>
          <w:tab w:val="clear" w:pos="907"/>
          <w:tab w:val="left" w:pos="900"/>
        </w:tabs>
        <w:spacing w:line="240" w:lineRule="auto"/>
        <w:ind w:left="900" w:right="-25"/>
        <w:jc w:val="thaiDistribute"/>
        <w:rPr>
          <w:rFonts w:ascii="Angsana New" w:hAnsi="Angsana New"/>
        </w:rPr>
      </w:pPr>
    </w:p>
    <w:p w14:paraId="0E4A814C" w14:textId="7F8E9494" w:rsidR="00A46FA5" w:rsidRDefault="00E00469" w:rsidP="00A8619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"/>
        <w:jc w:val="thaiDistribute"/>
        <w:rPr>
          <w:rFonts w:ascii="Angsana New" w:hAnsi="Angsana New"/>
          <w:sz w:val="30"/>
          <w:szCs w:val="30"/>
        </w:rPr>
      </w:pPr>
      <w:r w:rsidRPr="001F508D">
        <w:rPr>
          <w:rFonts w:ascii="Angsana New" w:hAnsi="Angsana New"/>
          <w:sz w:val="30"/>
          <w:szCs w:val="30"/>
          <w:cs/>
        </w:rPr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1F508D">
        <w:rPr>
          <w:rFonts w:ascii="Angsana New" w:hAnsi="Angsana New"/>
          <w:sz w:val="30"/>
          <w:szCs w:val="30"/>
        </w:rPr>
        <w:t xml:space="preserve">674 </w:t>
      </w:r>
      <w:r w:rsidRPr="001F508D">
        <w:rPr>
          <w:rFonts w:ascii="Angsana New" w:hAnsi="Angsana New"/>
          <w:sz w:val="30"/>
          <w:szCs w:val="30"/>
          <w:cs/>
        </w:rPr>
        <w:t>พ.ศ.</w:t>
      </w:r>
      <w:r w:rsidRPr="001F508D">
        <w:rPr>
          <w:rFonts w:ascii="Angsana New" w:hAnsi="Angsana New"/>
          <w:sz w:val="30"/>
          <w:szCs w:val="30"/>
        </w:rPr>
        <w:t>2561</w:t>
      </w:r>
      <w:r w:rsidRPr="001F508D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 w:rsidRPr="001F508D"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1F508D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 w:rsidRPr="001F508D">
        <w:rPr>
          <w:rFonts w:ascii="Angsana New" w:hAnsi="Angsana New" w:hint="cs"/>
          <w:sz w:val="30"/>
          <w:szCs w:val="30"/>
          <w:cs/>
        </w:rPr>
        <w:t>สี่</w:t>
      </w:r>
      <w:r w:rsidRPr="001F508D">
        <w:rPr>
          <w:rFonts w:ascii="Angsana New" w:hAnsi="Angsana New"/>
          <w:sz w:val="30"/>
          <w:szCs w:val="30"/>
          <w:cs/>
        </w:rPr>
        <w:t>ปี</w:t>
      </w:r>
      <w:r w:rsidRPr="001F508D">
        <w:rPr>
          <w:rFonts w:ascii="Angsana New" w:hAnsi="Angsana New" w:hint="cs"/>
          <w:sz w:val="30"/>
          <w:szCs w:val="30"/>
          <w:cs/>
        </w:rPr>
        <w:t>หกเดือน</w:t>
      </w:r>
      <w:r w:rsidRPr="001F508D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1F508D">
        <w:rPr>
          <w:rFonts w:ascii="Angsana New" w:hAnsi="Angsana New"/>
          <w:sz w:val="30"/>
          <w:szCs w:val="30"/>
        </w:rPr>
        <w:t>1</w:t>
      </w:r>
      <w:r w:rsidRPr="001F508D">
        <w:rPr>
          <w:rFonts w:ascii="Angsana New" w:hAnsi="Angsana New"/>
          <w:sz w:val="30"/>
          <w:szCs w:val="30"/>
          <w:cs/>
        </w:rPr>
        <w:t xml:space="preserve"> </w:t>
      </w:r>
      <w:r w:rsidRPr="001F508D">
        <w:rPr>
          <w:rFonts w:ascii="Angsana New" w:hAnsi="Angsana New" w:hint="cs"/>
          <w:sz w:val="30"/>
          <w:szCs w:val="30"/>
          <w:cs/>
        </w:rPr>
        <w:t>มิถุนายน</w:t>
      </w:r>
      <w:r w:rsidRPr="001F508D">
        <w:rPr>
          <w:rFonts w:ascii="Angsana New" w:hAnsi="Angsana New"/>
          <w:sz w:val="30"/>
          <w:szCs w:val="30"/>
          <w:cs/>
        </w:rPr>
        <w:t xml:space="preserve"> </w:t>
      </w:r>
      <w:r w:rsidRPr="001F508D">
        <w:rPr>
          <w:rFonts w:ascii="Angsana New" w:hAnsi="Angsana New"/>
          <w:sz w:val="30"/>
          <w:szCs w:val="30"/>
        </w:rPr>
        <w:t>2562</w:t>
      </w:r>
      <w:r w:rsidRPr="001F508D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Pr="001F508D"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14:paraId="1BE6E90E" w14:textId="77777777" w:rsidR="001F508D" w:rsidRPr="003343F6" w:rsidRDefault="001F508D" w:rsidP="001F5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Angsana New" w:hAnsi="Angsana New"/>
          <w:cs/>
        </w:rPr>
      </w:pPr>
    </w:p>
    <w:p w14:paraId="2C2C5B41" w14:textId="39CD267E" w:rsidR="00E00469" w:rsidRPr="00A97F8F" w:rsidRDefault="00E00469" w:rsidP="00E00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>
        <w:rPr>
          <w:rFonts w:ascii="Angsana New" w:hAnsi="Angsana New" w:hint="cs"/>
          <w:sz w:val="30"/>
          <w:szCs w:val="30"/>
          <w:cs/>
        </w:rPr>
        <w:br/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</w:t>
      </w:r>
      <w:r w:rsidRPr="00A97F8F">
        <w:rPr>
          <w:rFonts w:ascii="Angsana New" w:hAnsi="Angsana New" w:hint="cs"/>
          <w:sz w:val="30"/>
          <w:szCs w:val="30"/>
          <w:cs/>
        </w:rPr>
        <w:t>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3648657D" w14:textId="2CA9EC41" w:rsidR="0077024E" w:rsidRPr="00144E97" w:rsidRDefault="0077024E" w:rsidP="00793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9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A46FA5" w:rsidRPr="00ED6642">
        <w:rPr>
          <w:rFonts w:ascii="Angsana New" w:hAnsi="Angsana New"/>
          <w:sz w:val="30"/>
          <w:szCs w:val="30"/>
        </w:rPr>
        <w:t>3</w:t>
      </w:r>
      <w:r w:rsidR="00A46FA5">
        <w:rPr>
          <w:rFonts w:ascii="Angsana New" w:hAnsi="Angsana New"/>
          <w:sz w:val="30"/>
          <w:szCs w:val="30"/>
        </w:rPr>
        <w:t xml:space="preserve">1 </w:t>
      </w:r>
      <w:r w:rsidR="00A46FA5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A46FA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Pr="00D130F3">
        <w:rPr>
          <w:rFonts w:ascii="Angsana New" w:hAnsi="Angsana New"/>
          <w:sz w:val="30"/>
          <w:szCs w:val="30"/>
        </w:rPr>
        <w:t>3</w:t>
      </w:r>
      <w:r w:rsidRPr="00D830A6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A46FA5">
        <w:rPr>
          <w:rFonts w:ascii="Angsana New" w:hAnsi="Angsana New"/>
          <w:sz w:val="30"/>
          <w:szCs w:val="30"/>
        </w:rPr>
        <w:t>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276CAE6F" w14:textId="77777777" w:rsidR="00B85EE4" w:rsidRPr="00446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14:paraId="5B64F681" w14:textId="77777777" w:rsidTr="003140A8">
        <w:tc>
          <w:tcPr>
            <w:tcW w:w="3870" w:type="dxa"/>
          </w:tcPr>
          <w:p w14:paraId="0F6CB1B8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7EA87B4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144E97" w14:paraId="3577B350" w14:textId="77777777" w:rsidTr="003140A8">
        <w:tc>
          <w:tcPr>
            <w:tcW w:w="3870" w:type="dxa"/>
          </w:tcPr>
          <w:p w14:paraId="4B51A534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3B9CC7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3880D6C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7024E" w:rsidRPr="00144E97" w14:paraId="700C5680" w14:textId="77777777" w:rsidTr="003140A8">
        <w:tc>
          <w:tcPr>
            <w:tcW w:w="3870" w:type="dxa"/>
          </w:tcPr>
          <w:p w14:paraId="4C26DE0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217856" w14:textId="02D7FB3F" w:rsidR="0077024E" w:rsidRPr="00144E97" w:rsidRDefault="00A46FA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A984" w14:textId="1C47F10A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1B8DBF" w14:textId="0679E2D6" w:rsidR="0077024E" w:rsidRPr="00144E97" w:rsidRDefault="00A46FA5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806E18" w14:textId="7712AABA" w:rsidR="0077024E" w:rsidRPr="00144E97" w:rsidRDefault="0077024E" w:rsidP="0077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71782" w:rsidRPr="00144E97" w14:paraId="08EFE5AD" w14:textId="77777777" w:rsidTr="003140A8">
        <w:tc>
          <w:tcPr>
            <w:tcW w:w="3870" w:type="dxa"/>
          </w:tcPr>
          <w:p w14:paraId="245F5DCB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E00CC" w14:textId="363BF0DB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A46FA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0A2EB" w14:textId="2751C9DC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A46FA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EE990B" w14:textId="7A3DE463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A46FA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61E737" w14:textId="5C4AB7AD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A46FA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71782" w:rsidRPr="00144E97" w14:paraId="2D317AD4" w14:textId="77777777" w:rsidTr="003140A8">
        <w:trPr>
          <w:trHeight w:val="362"/>
        </w:trPr>
        <w:tc>
          <w:tcPr>
            <w:tcW w:w="3870" w:type="dxa"/>
          </w:tcPr>
          <w:p w14:paraId="764AD644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00AE64A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FA5" w:rsidRPr="00144E97" w14:paraId="75DAEE2D" w14:textId="77777777" w:rsidTr="00C06591">
        <w:trPr>
          <w:trHeight w:val="308"/>
        </w:trPr>
        <w:tc>
          <w:tcPr>
            <w:tcW w:w="3870" w:type="dxa"/>
          </w:tcPr>
          <w:p w14:paraId="5E41D79A" w14:textId="77777777" w:rsidR="00A46FA5" w:rsidRPr="00144E97" w:rsidRDefault="00A46FA5" w:rsidP="00A46FA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F91ED1" w14:textId="47C1E4C3" w:rsidR="00A46FA5" w:rsidRPr="00EA6DBA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525,070</w:t>
            </w:r>
          </w:p>
        </w:tc>
        <w:tc>
          <w:tcPr>
            <w:tcW w:w="270" w:type="dxa"/>
          </w:tcPr>
          <w:p w14:paraId="561FF2AB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738C" w14:textId="77FE38F0" w:rsidR="00A46FA5" w:rsidRPr="00C8760F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550,540</w:t>
            </w:r>
          </w:p>
        </w:tc>
        <w:tc>
          <w:tcPr>
            <w:tcW w:w="270" w:type="dxa"/>
          </w:tcPr>
          <w:p w14:paraId="73368B23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4B049" w14:textId="158D49F9" w:rsidR="00A46FA5" w:rsidRPr="00EA6DBA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(313,139)</w:t>
            </w:r>
          </w:p>
        </w:tc>
        <w:tc>
          <w:tcPr>
            <w:tcW w:w="270" w:type="dxa"/>
          </w:tcPr>
          <w:p w14:paraId="136B89A9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8CC128" w14:textId="6EC9336D" w:rsidR="00A46FA5" w:rsidRPr="00C8760F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(340,132)</w:t>
            </w:r>
          </w:p>
        </w:tc>
      </w:tr>
      <w:tr w:rsidR="00A46FA5" w:rsidRPr="00144E97" w14:paraId="13D4F894" w14:textId="77777777" w:rsidTr="003140A8">
        <w:tc>
          <w:tcPr>
            <w:tcW w:w="3870" w:type="dxa"/>
          </w:tcPr>
          <w:p w14:paraId="6AF01B99" w14:textId="77777777" w:rsidR="00A46FA5" w:rsidRPr="00144E97" w:rsidRDefault="00A46FA5" w:rsidP="00A46FA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185FA21D" w14:textId="54C79162" w:rsidR="00A46FA5" w:rsidRPr="00AD43F9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(313,139)</w:t>
            </w:r>
          </w:p>
        </w:tc>
        <w:tc>
          <w:tcPr>
            <w:tcW w:w="270" w:type="dxa"/>
          </w:tcPr>
          <w:p w14:paraId="27DAEACF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ECA7D" w14:textId="6EDB583B" w:rsidR="00A46FA5" w:rsidRPr="00C8760F" w:rsidRDefault="00A46FA5" w:rsidP="00BE7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(340,132)</w:t>
            </w:r>
          </w:p>
        </w:tc>
        <w:tc>
          <w:tcPr>
            <w:tcW w:w="270" w:type="dxa"/>
          </w:tcPr>
          <w:p w14:paraId="795AD53B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31EA3" w14:textId="4AB5E546" w:rsidR="00A46FA5" w:rsidRPr="00EA6DBA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313,139</w:t>
            </w:r>
          </w:p>
        </w:tc>
        <w:tc>
          <w:tcPr>
            <w:tcW w:w="270" w:type="dxa"/>
          </w:tcPr>
          <w:p w14:paraId="6EAB23C3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7D3CC" w14:textId="37C6CABE" w:rsidR="00A46FA5" w:rsidRPr="00C8760F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340,132</w:t>
            </w:r>
          </w:p>
        </w:tc>
      </w:tr>
      <w:tr w:rsidR="00A46FA5" w:rsidRPr="00144E97" w14:paraId="776178DC" w14:textId="77777777" w:rsidTr="003140A8">
        <w:tc>
          <w:tcPr>
            <w:tcW w:w="3870" w:type="dxa"/>
          </w:tcPr>
          <w:p w14:paraId="6C50F378" w14:textId="6BE05A67" w:rsidR="00A46FA5" w:rsidRPr="00144E97" w:rsidRDefault="00A46FA5" w:rsidP="00A46F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07214F8C" w:rsidR="00A46FA5" w:rsidRPr="00EA6DBA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211,931</w:t>
            </w:r>
          </w:p>
        </w:tc>
        <w:tc>
          <w:tcPr>
            <w:tcW w:w="270" w:type="dxa"/>
          </w:tcPr>
          <w:p w14:paraId="297F2B0D" w14:textId="77777777" w:rsidR="00A46FA5" w:rsidRPr="00EA6DBA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6FD4B1D0" w:rsidR="00A46FA5" w:rsidRPr="00C8760F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210,408</w:t>
            </w:r>
          </w:p>
        </w:tc>
        <w:tc>
          <w:tcPr>
            <w:tcW w:w="270" w:type="dxa"/>
          </w:tcPr>
          <w:p w14:paraId="29603EAA" w14:textId="7777777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3F299D06" w:rsidR="00A46FA5" w:rsidRPr="00144E97" w:rsidRDefault="003971C7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31AFA" w14:textId="77777777" w:rsidR="00A46FA5" w:rsidRPr="00EA6DBA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605CB576" w:rsidR="00A46FA5" w:rsidRPr="00240876" w:rsidRDefault="00A46FA5" w:rsidP="00BE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71667812" w14:textId="77777777" w:rsidR="00446EE4" w:rsidRDefault="00446EE4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14:paraId="0230C157" w14:textId="77777777" w:rsidTr="003140A8">
        <w:tc>
          <w:tcPr>
            <w:tcW w:w="3870" w:type="dxa"/>
          </w:tcPr>
          <w:p w14:paraId="03194DE4" w14:textId="77777777" w:rsidR="00B85EE4" w:rsidRPr="006D5404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</w:pPr>
          </w:p>
        </w:tc>
        <w:tc>
          <w:tcPr>
            <w:tcW w:w="5580" w:type="dxa"/>
            <w:gridSpan w:val="7"/>
          </w:tcPr>
          <w:p w14:paraId="7CCDE756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144E97" w14:paraId="39AF2A14" w14:textId="77777777" w:rsidTr="003140A8">
        <w:tc>
          <w:tcPr>
            <w:tcW w:w="3870" w:type="dxa"/>
          </w:tcPr>
          <w:p w14:paraId="2375CACC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8F1C3AF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ECFDAB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7CC74F2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46FA5" w:rsidRPr="00144E97" w14:paraId="4176A1AF" w14:textId="77777777" w:rsidTr="003140A8">
        <w:tc>
          <w:tcPr>
            <w:tcW w:w="3870" w:type="dxa"/>
          </w:tcPr>
          <w:p w14:paraId="0FEE03A8" w14:textId="7777777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0EF4F6" w14:textId="16793E83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3CBA9" w14:textId="30A292F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D8FA3F" w14:textId="7777777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51349" w14:textId="07543404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CC1AD89" w14:textId="7777777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2B4EB1" w14:textId="1F6950A9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6FA5" w:rsidRPr="00144E97" w14:paraId="59ADE6AB" w14:textId="77777777" w:rsidTr="003140A8">
        <w:tc>
          <w:tcPr>
            <w:tcW w:w="3870" w:type="dxa"/>
          </w:tcPr>
          <w:p w14:paraId="7F25980D" w14:textId="7777777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4736FD" w14:textId="3AEF292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D259" w14:textId="246CE39E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16FAADF" w14:textId="7777777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B27AC" w14:textId="3A74FE9F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52DB239" w14:textId="77777777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1B0C25" w14:textId="2FDCA2A3" w:rsidR="00A46FA5" w:rsidRPr="00144E97" w:rsidRDefault="00A46FA5" w:rsidP="00A4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71782" w:rsidRPr="00144E97" w14:paraId="71AA972F" w14:textId="77777777" w:rsidTr="003140A8">
        <w:trPr>
          <w:trHeight w:val="362"/>
        </w:trPr>
        <w:tc>
          <w:tcPr>
            <w:tcW w:w="3870" w:type="dxa"/>
          </w:tcPr>
          <w:p w14:paraId="7F77184A" w14:textId="77777777"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6EBDDD9" w14:textId="77777777"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FA5" w:rsidRPr="00144E97" w14:paraId="089FF4EB" w14:textId="77777777" w:rsidTr="003140A8">
        <w:tc>
          <w:tcPr>
            <w:tcW w:w="3870" w:type="dxa"/>
          </w:tcPr>
          <w:p w14:paraId="3876DF9C" w14:textId="77777777" w:rsidR="00A46FA5" w:rsidRPr="00144E97" w:rsidRDefault="00A46FA5" w:rsidP="00A46FA5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6D2F20" w14:textId="3A79CCEA" w:rsidR="00A46FA5" w:rsidRPr="00EA6DBA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119,900</w:t>
            </w:r>
          </w:p>
        </w:tc>
        <w:tc>
          <w:tcPr>
            <w:tcW w:w="270" w:type="dxa"/>
          </w:tcPr>
          <w:p w14:paraId="4EB5B517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124B9" w14:textId="38114EDE" w:rsidR="00A46FA5" w:rsidRPr="00EA6DBA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115,497</w:t>
            </w:r>
          </w:p>
        </w:tc>
        <w:tc>
          <w:tcPr>
            <w:tcW w:w="270" w:type="dxa"/>
          </w:tcPr>
          <w:p w14:paraId="5D1AA03A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1B4CC" w14:textId="50462D56" w:rsidR="00A46FA5" w:rsidRPr="00EA6DBA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(41,297)</w:t>
            </w:r>
          </w:p>
        </w:tc>
        <w:tc>
          <w:tcPr>
            <w:tcW w:w="270" w:type="dxa"/>
          </w:tcPr>
          <w:p w14:paraId="4801ED3F" w14:textId="77777777" w:rsidR="00A46FA5" w:rsidRPr="00EA6DBA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75C63" w14:textId="4674B15B" w:rsidR="00A46FA5" w:rsidRPr="00EA6DBA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(37,556)</w:t>
            </w:r>
          </w:p>
        </w:tc>
      </w:tr>
      <w:tr w:rsidR="00A46FA5" w:rsidRPr="00144E97" w14:paraId="2FF7DC92" w14:textId="77777777" w:rsidTr="00AF71E0">
        <w:tc>
          <w:tcPr>
            <w:tcW w:w="3870" w:type="dxa"/>
          </w:tcPr>
          <w:p w14:paraId="7B83A2A0" w14:textId="77777777" w:rsidR="00A46FA5" w:rsidRPr="00144E97" w:rsidRDefault="00A46FA5" w:rsidP="00A46FA5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0402CA5E" w14:textId="36395B51" w:rsidR="00A46FA5" w:rsidRPr="00EA6DBA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(41,297)</w:t>
            </w:r>
          </w:p>
        </w:tc>
        <w:tc>
          <w:tcPr>
            <w:tcW w:w="270" w:type="dxa"/>
          </w:tcPr>
          <w:p w14:paraId="7A1A1D89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EC031C" w14:textId="0B0B6295" w:rsidR="00A46FA5" w:rsidRPr="00EA6DBA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2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(37,556)</w:t>
            </w:r>
          </w:p>
        </w:tc>
        <w:tc>
          <w:tcPr>
            <w:tcW w:w="270" w:type="dxa"/>
          </w:tcPr>
          <w:p w14:paraId="37402A34" w14:textId="77777777" w:rsidR="00A46FA5" w:rsidRPr="00144E97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FEF59" w14:textId="11C3217E" w:rsidR="00A46FA5" w:rsidRPr="00EA6DBA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41,297</w:t>
            </w:r>
          </w:p>
        </w:tc>
        <w:tc>
          <w:tcPr>
            <w:tcW w:w="270" w:type="dxa"/>
          </w:tcPr>
          <w:p w14:paraId="19ADF6BC" w14:textId="77777777" w:rsidR="00A46FA5" w:rsidRPr="00EA6DBA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F5620" w14:textId="05C4BC58" w:rsidR="00A46FA5" w:rsidRPr="00EA6DBA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37,556</w:t>
            </w:r>
          </w:p>
        </w:tc>
      </w:tr>
      <w:tr w:rsidR="00A46FA5" w:rsidRPr="00144E97" w14:paraId="4B2F3273" w14:textId="77777777" w:rsidTr="003140A8">
        <w:tc>
          <w:tcPr>
            <w:tcW w:w="3870" w:type="dxa"/>
          </w:tcPr>
          <w:p w14:paraId="52D5A9CD" w14:textId="77777777" w:rsidR="00A46FA5" w:rsidRPr="00144E97" w:rsidRDefault="00A46FA5" w:rsidP="00A46FA5">
            <w:pPr>
              <w:spacing w:line="36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51710DD6" w:rsidR="00A46FA5" w:rsidRPr="00C06591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78,603</w:t>
            </w:r>
          </w:p>
        </w:tc>
        <w:tc>
          <w:tcPr>
            <w:tcW w:w="270" w:type="dxa"/>
          </w:tcPr>
          <w:p w14:paraId="4F61D245" w14:textId="77777777" w:rsidR="00A46FA5" w:rsidRPr="00C06591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4ED1AFFE" w:rsidR="00A46FA5" w:rsidRPr="00C06591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77,941</w:t>
            </w:r>
          </w:p>
        </w:tc>
        <w:tc>
          <w:tcPr>
            <w:tcW w:w="270" w:type="dxa"/>
          </w:tcPr>
          <w:p w14:paraId="1E06E2C8" w14:textId="77777777" w:rsidR="00A46FA5" w:rsidRPr="00C06591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05E8A55C" w:rsidR="00A46FA5" w:rsidRPr="00C06591" w:rsidRDefault="003971C7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B29FC" w14:textId="77777777" w:rsidR="00A46FA5" w:rsidRPr="00C06591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677A1CA3" w:rsidR="00A46FA5" w:rsidRPr="00C06591" w:rsidRDefault="00A46FA5" w:rsidP="00A4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446EE4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p w14:paraId="0F207D31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64DCD57" w14:textId="29B03565" w:rsidR="00A46FA5" w:rsidRDefault="00A46FA5" w:rsidP="00530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5865"/>
          <w:tab w:val="left" w:pos="9180"/>
          <w:tab w:val="left" w:pos="9630"/>
        </w:tabs>
        <w:spacing w:line="240" w:lineRule="auto"/>
        <w:ind w:left="547" w:right="-72"/>
        <w:jc w:val="thaiDistribute"/>
        <w:rPr>
          <w:rFonts w:ascii="Angsana New" w:eastAsia="MS Mincho" w:hAnsi="Angsana New"/>
          <w:sz w:val="30"/>
          <w:szCs w:val="30"/>
        </w:rPr>
      </w:pPr>
      <w:r w:rsidRPr="007647B1">
        <w:rPr>
          <w:rFonts w:ascii="Angsana New" w:eastAsia="MS Mincho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>
        <w:rPr>
          <w:rFonts w:ascii="Angsana New" w:eastAsia="MS Mincho" w:hAnsi="Angsana New" w:hint="cs"/>
          <w:sz w:val="30"/>
          <w:szCs w:val="30"/>
          <w:cs/>
        </w:rPr>
        <w:t>สาม</w:t>
      </w:r>
      <w:r w:rsidRPr="007647B1">
        <w:rPr>
          <w:rFonts w:ascii="Angsana New" w:eastAsia="MS Mincho" w:hAnsi="Angsana New"/>
          <w:sz w:val="30"/>
          <w:szCs w:val="30"/>
          <w:cs/>
        </w:rPr>
        <w:t>เดือนสิ้นสุดวันที่</w:t>
      </w:r>
      <w:r w:rsidR="00530719">
        <w:rPr>
          <w:rFonts w:ascii="Angsana New" w:eastAsia="MS Mincho" w:hAnsi="Angsana New"/>
          <w:sz w:val="30"/>
          <w:szCs w:val="30"/>
        </w:rPr>
        <w:br/>
      </w:r>
      <w:r w:rsidRPr="007647B1">
        <w:rPr>
          <w:rFonts w:ascii="Angsana New" w:eastAsia="MS Mincho" w:hAnsi="Angsana New"/>
          <w:sz w:val="30"/>
          <w:szCs w:val="30"/>
        </w:rPr>
        <w:t>3</w:t>
      </w:r>
      <w:r>
        <w:rPr>
          <w:rFonts w:ascii="Angsana New" w:eastAsia="MS Mincho" w:hAnsi="Angsana New"/>
          <w:sz w:val="30"/>
          <w:szCs w:val="30"/>
        </w:rPr>
        <w:t>1</w:t>
      </w:r>
      <w:r w:rsidRPr="007647B1"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มีนาคม</w:t>
      </w:r>
      <w:r w:rsidRPr="007647B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47B1">
        <w:rPr>
          <w:rFonts w:ascii="Angsana New" w:eastAsia="MS Mincho" w:hAnsi="Angsana New"/>
          <w:sz w:val="30"/>
          <w:szCs w:val="30"/>
        </w:rPr>
        <w:t>256</w:t>
      </w:r>
      <w:r>
        <w:rPr>
          <w:rFonts w:ascii="Angsana New" w:eastAsia="MS Mincho" w:hAnsi="Angsana New"/>
          <w:sz w:val="30"/>
          <w:szCs w:val="30"/>
        </w:rPr>
        <w:t xml:space="preserve">5 </w:t>
      </w:r>
      <w:r w:rsidRPr="007647B1">
        <w:rPr>
          <w:rFonts w:ascii="Angsana New" w:eastAsia="MS Mincho" w:hAnsi="Angsana New"/>
          <w:sz w:val="30"/>
          <w:szCs w:val="30"/>
          <w:cs/>
        </w:rPr>
        <w:t>มีดังนี้</w:t>
      </w:r>
    </w:p>
    <w:p w14:paraId="21CB77CC" w14:textId="77777777" w:rsidR="00A46FA5" w:rsidRPr="00DF3F80" w:rsidRDefault="00A46FA5" w:rsidP="00A46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170"/>
      </w:tblGrid>
      <w:tr w:rsidR="00A46FA5" w14:paraId="1D2373D7" w14:textId="77777777" w:rsidTr="00BE7CD6">
        <w:trPr>
          <w:tblHeader/>
        </w:trPr>
        <w:tc>
          <w:tcPr>
            <w:tcW w:w="4140" w:type="dxa"/>
          </w:tcPr>
          <w:p w14:paraId="15BF83E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F334679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6FA5" w14:paraId="48FED8CA" w14:textId="77777777" w:rsidTr="00BE7CD6">
        <w:trPr>
          <w:tblHeader/>
        </w:trPr>
        <w:tc>
          <w:tcPr>
            <w:tcW w:w="4140" w:type="dxa"/>
          </w:tcPr>
          <w:p w14:paraId="741FB786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0874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E211A4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CBCDF7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tcBorders>
              <w:left w:val="nil"/>
            </w:tcBorders>
          </w:tcPr>
          <w:p w14:paraId="79A973A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C63E88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459CD3B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234AF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46FA5" w14:paraId="4B1EFCFC" w14:textId="77777777" w:rsidTr="00BE7CD6">
        <w:trPr>
          <w:trHeight w:val="1099"/>
          <w:tblHeader/>
        </w:trPr>
        <w:tc>
          <w:tcPr>
            <w:tcW w:w="4140" w:type="dxa"/>
            <w:vAlign w:val="bottom"/>
          </w:tcPr>
          <w:p w14:paraId="73CFA408" w14:textId="77777777" w:rsidR="00A46FA5" w:rsidRPr="001311B1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11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FD4C14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071902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  <w:p w14:paraId="4B572A55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9FFD917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383BDF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35D9ECB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A1C836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70" w:type="dxa"/>
            <w:vAlign w:val="bottom"/>
          </w:tcPr>
          <w:p w14:paraId="6E8A79C2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6E05E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E47311" w14:textId="77777777" w:rsidR="00A46FA5" w:rsidRPr="00E9547D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A46FA5" w14:paraId="312B6AB5" w14:textId="77777777" w:rsidTr="00BE7CD6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7EDC3705" w14:textId="77777777" w:rsidR="00A46FA5" w:rsidRPr="0008536D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137B519" w14:textId="77777777" w:rsidR="00A46FA5" w:rsidRPr="00157ABC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AB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7A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57AB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46FA5" w14:paraId="28244767" w14:textId="77777777" w:rsidTr="00BE7CD6">
        <w:trPr>
          <w:trHeight w:hRule="exact" w:val="346"/>
          <w:tblHeader/>
        </w:trPr>
        <w:tc>
          <w:tcPr>
            <w:tcW w:w="4140" w:type="dxa"/>
            <w:vAlign w:val="bottom"/>
          </w:tcPr>
          <w:p w14:paraId="69A9676F" w14:textId="49B737AB" w:rsidR="00A46FA5" w:rsidRPr="0008536D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53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22F20AAE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08AA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231F06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C6A0F89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E2B2E4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F5B08B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828490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6FA5" w14:paraId="2CF886E8" w14:textId="77777777" w:rsidTr="00BE7CD6">
        <w:tc>
          <w:tcPr>
            <w:tcW w:w="4140" w:type="dxa"/>
          </w:tcPr>
          <w:p w14:paraId="12D4120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CC3BD87" w14:textId="77777777" w:rsidR="00A46FA5" w:rsidRPr="006E384F" w:rsidRDefault="00A46FA5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C4AC5FA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9CAE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9096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9C0CF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66E4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60C87F" w14:textId="77777777" w:rsidR="00A46FA5" w:rsidRDefault="00A46FA5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1C7" w14:paraId="0DBCB476" w14:textId="77777777" w:rsidTr="00825C75">
        <w:tc>
          <w:tcPr>
            <w:tcW w:w="4140" w:type="dxa"/>
          </w:tcPr>
          <w:p w14:paraId="555C32CB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D157EA5" w14:textId="0C1FA3A2" w:rsidR="003971C7" w:rsidRPr="001D6CFC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423,375</w:t>
            </w:r>
          </w:p>
        </w:tc>
        <w:tc>
          <w:tcPr>
            <w:tcW w:w="270" w:type="dxa"/>
          </w:tcPr>
          <w:p w14:paraId="4CA8652B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3E0BAB" w14:textId="65D4942D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11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(30,361)</w:t>
            </w:r>
          </w:p>
        </w:tc>
        <w:tc>
          <w:tcPr>
            <w:tcW w:w="270" w:type="dxa"/>
            <w:vAlign w:val="bottom"/>
          </w:tcPr>
          <w:p w14:paraId="2E52924A" w14:textId="77777777" w:rsidR="003971C7" w:rsidRPr="00EA6DBA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2DB67" w14:textId="27458181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  <w:vAlign w:val="bottom"/>
          </w:tcPr>
          <w:p w14:paraId="3E67D2F0" w14:textId="77777777" w:rsidR="003971C7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1416D5" w14:textId="3085EEB5" w:rsidR="003971C7" w:rsidRPr="00EA6DBA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392,961</w:t>
            </w:r>
          </w:p>
        </w:tc>
      </w:tr>
      <w:tr w:rsidR="003971C7" w:rsidRPr="002E100D" w14:paraId="27C2DD91" w14:textId="77777777" w:rsidTr="00825C75">
        <w:trPr>
          <w:trHeight w:val="353"/>
        </w:trPr>
        <w:tc>
          <w:tcPr>
            <w:tcW w:w="4140" w:type="dxa"/>
          </w:tcPr>
          <w:p w14:paraId="1B63C67F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5DC2AF61" w14:textId="675C9BC7" w:rsidR="003971C7" w:rsidRPr="001D6CFC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52,521</w:t>
            </w:r>
          </w:p>
        </w:tc>
        <w:tc>
          <w:tcPr>
            <w:tcW w:w="270" w:type="dxa"/>
          </w:tcPr>
          <w:p w14:paraId="10CF13C1" w14:textId="77777777" w:rsidR="003971C7" w:rsidRPr="002E100D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357BB9" w14:textId="1689C259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1,88</w:t>
            </w:r>
            <w:r w:rsidR="001F50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5D85347" w14:textId="77777777" w:rsidR="003971C7" w:rsidRPr="00EA6DBA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FFBA5D" w14:textId="70918D83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B9D4706" w14:textId="77777777" w:rsidR="003971C7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BA5E5D" w14:textId="781AAE2F" w:rsidR="003971C7" w:rsidRPr="00EA6DBA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54,41</w:t>
            </w:r>
            <w:r w:rsidR="001F508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971C7" w14:paraId="3888D73A" w14:textId="77777777" w:rsidTr="00825C75">
        <w:trPr>
          <w:trHeight w:val="344"/>
        </w:trPr>
        <w:tc>
          <w:tcPr>
            <w:tcW w:w="4140" w:type="dxa"/>
          </w:tcPr>
          <w:p w14:paraId="79BADDF6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80" w:type="dxa"/>
          </w:tcPr>
          <w:p w14:paraId="10E221DA" w14:textId="72B144F1" w:rsidR="003971C7" w:rsidRPr="001D6CFC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15,624</w:t>
            </w:r>
          </w:p>
        </w:tc>
        <w:tc>
          <w:tcPr>
            <w:tcW w:w="270" w:type="dxa"/>
          </w:tcPr>
          <w:p w14:paraId="4E3968DC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B789066" w14:textId="57D3B4EC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70" w:type="dxa"/>
            <w:vAlign w:val="bottom"/>
          </w:tcPr>
          <w:p w14:paraId="2B484FAE" w14:textId="77777777" w:rsidR="003971C7" w:rsidRPr="00063DCB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2589A6" w14:textId="6FD0B5B9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(124)</w:t>
            </w:r>
          </w:p>
        </w:tc>
        <w:tc>
          <w:tcPr>
            <w:tcW w:w="270" w:type="dxa"/>
            <w:vAlign w:val="bottom"/>
          </w:tcPr>
          <w:p w14:paraId="0B1E6B11" w14:textId="77777777" w:rsidR="003971C7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FE22C6" w14:textId="3A844879" w:rsidR="003971C7" w:rsidRPr="00063DCB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15,94</w:t>
            </w:r>
            <w:r w:rsidR="001F508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971C7" w14:paraId="27A184BC" w14:textId="77777777" w:rsidTr="00825C75">
        <w:tc>
          <w:tcPr>
            <w:tcW w:w="4140" w:type="dxa"/>
          </w:tcPr>
          <w:p w14:paraId="74B5A8FA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78208803" w14:textId="164617ED" w:rsidR="003971C7" w:rsidRPr="001D6CFC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12,430</w:t>
            </w:r>
          </w:p>
        </w:tc>
        <w:tc>
          <w:tcPr>
            <w:tcW w:w="270" w:type="dxa"/>
          </w:tcPr>
          <w:p w14:paraId="130ECB69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99E3969" w14:textId="6B259635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8,121</w:t>
            </w:r>
          </w:p>
        </w:tc>
        <w:tc>
          <w:tcPr>
            <w:tcW w:w="270" w:type="dxa"/>
            <w:vAlign w:val="bottom"/>
          </w:tcPr>
          <w:p w14:paraId="060D48D1" w14:textId="77777777" w:rsidR="003971C7" w:rsidRPr="00EA6DBA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AF1AF8" w14:textId="1C00541C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vAlign w:val="bottom"/>
          </w:tcPr>
          <w:p w14:paraId="46AA79E7" w14:textId="77777777" w:rsidR="003971C7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137CA5" w14:textId="53A77C87" w:rsidR="003971C7" w:rsidRPr="00EA6DBA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20,708</w:t>
            </w:r>
          </w:p>
        </w:tc>
      </w:tr>
      <w:tr w:rsidR="003971C7" w14:paraId="298CC1B6" w14:textId="77777777" w:rsidTr="00825C75">
        <w:tc>
          <w:tcPr>
            <w:tcW w:w="4140" w:type="dxa"/>
          </w:tcPr>
          <w:p w14:paraId="7A6DDC03" w14:textId="77777777" w:rsidR="003971C7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7F18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080" w:type="dxa"/>
          </w:tcPr>
          <w:p w14:paraId="639E5660" w14:textId="12ACE5D9" w:rsidR="003971C7" w:rsidRPr="001D6CFC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15,064</w:t>
            </w:r>
          </w:p>
        </w:tc>
        <w:tc>
          <w:tcPr>
            <w:tcW w:w="270" w:type="dxa"/>
          </w:tcPr>
          <w:p w14:paraId="4C64814F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C184C6" w14:textId="5B613663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11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(2,192)</w:t>
            </w:r>
          </w:p>
        </w:tc>
        <w:tc>
          <w:tcPr>
            <w:tcW w:w="270" w:type="dxa"/>
            <w:vAlign w:val="bottom"/>
          </w:tcPr>
          <w:p w14:paraId="090F67F1" w14:textId="77777777" w:rsidR="003971C7" w:rsidRPr="00EA6DBA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32B05" w14:textId="3B704AA8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  <w:vAlign w:val="bottom"/>
          </w:tcPr>
          <w:p w14:paraId="0D662793" w14:textId="77777777" w:rsidR="003971C7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08F431" w14:textId="5EDBDB80" w:rsidR="003971C7" w:rsidRPr="00EA6DBA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13,12</w:t>
            </w:r>
            <w:r w:rsidR="001F508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971C7" w14:paraId="5232151B" w14:textId="77777777" w:rsidTr="00825C75">
        <w:tc>
          <w:tcPr>
            <w:tcW w:w="4140" w:type="dxa"/>
          </w:tcPr>
          <w:p w14:paraId="17F028A7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735457B8" w14:textId="1AE153A4" w:rsidR="003971C7" w:rsidRPr="001D6CFC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31,526</w:t>
            </w:r>
          </w:p>
        </w:tc>
        <w:tc>
          <w:tcPr>
            <w:tcW w:w="270" w:type="dxa"/>
          </w:tcPr>
          <w:p w14:paraId="05B631DF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3ED96" w14:textId="65975A35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11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(3,845)</w:t>
            </w:r>
          </w:p>
        </w:tc>
        <w:tc>
          <w:tcPr>
            <w:tcW w:w="270" w:type="dxa"/>
            <w:vAlign w:val="bottom"/>
          </w:tcPr>
          <w:p w14:paraId="60DE6876" w14:textId="77777777" w:rsidR="003971C7" w:rsidRPr="00EA6DBA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5A4FF5" w14:textId="6831EB27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24</w:t>
            </w:r>
            <w:r w:rsidR="001F508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56BA42B8" w14:textId="77777777" w:rsidR="003971C7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9E6915" w14:textId="30AE6062" w:rsidR="003971C7" w:rsidRPr="00EA6DBA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27,921</w:t>
            </w:r>
          </w:p>
        </w:tc>
      </w:tr>
      <w:tr w:rsidR="003971C7" w14:paraId="026985AF" w14:textId="77777777" w:rsidTr="00825C75">
        <w:tc>
          <w:tcPr>
            <w:tcW w:w="4140" w:type="dxa"/>
          </w:tcPr>
          <w:p w14:paraId="66609BC6" w14:textId="77777777" w:rsidR="003971C7" w:rsidRDefault="003971C7" w:rsidP="00AF71E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44FB82" w14:textId="545E9C97" w:rsidR="003971C7" w:rsidRPr="001F508D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F508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550,540</w:t>
            </w:r>
          </w:p>
        </w:tc>
        <w:tc>
          <w:tcPr>
            <w:tcW w:w="270" w:type="dxa"/>
          </w:tcPr>
          <w:p w14:paraId="28717861" w14:textId="77777777" w:rsidR="003971C7" w:rsidRPr="001F508D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3E606" w14:textId="2CB44AB9" w:rsidR="003971C7" w:rsidRPr="001F508D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113" w:firstLine="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F508D">
              <w:rPr>
                <w:rFonts w:ascii="Angsana New" w:hAnsi="Angsana New"/>
                <w:b/>
                <w:sz w:val="30"/>
                <w:szCs w:val="30"/>
              </w:rPr>
              <w:t>(25,948)</w:t>
            </w:r>
          </w:p>
        </w:tc>
        <w:tc>
          <w:tcPr>
            <w:tcW w:w="270" w:type="dxa"/>
            <w:vAlign w:val="bottom"/>
          </w:tcPr>
          <w:p w14:paraId="103C4448" w14:textId="77777777" w:rsidR="003971C7" w:rsidRPr="001F508D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4384C" w14:textId="1BA35AC0" w:rsidR="003971C7" w:rsidRPr="001F508D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</w:rPr>
            </w:pPr>
            <w:r w:rsidRPr="001F508D">
              <w:rPr>
                <w:rFonts w:ascii="Angsana New" w:hAnsi="Angsana New"/>
                <w:b/>
                <w:sz w:val="30"/>
                <w:szCs w:val="30"/>
              </w:rPr>
              <w:t>478</w:t>
            </w:r>
          </w:p>
        </w:tc>
        <w:tc>
          <w:tcPr>
            <w:tcW w:w="270" w:type="dxa"/>
            <w:vAlign w:val="bottom"/>
          </w:tcPr>
          <w:p w14:paraId="69C0BA03" w14:textId="77777777" w:rsidR="003971C7" w:rsidRPr="001F508D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EF6A" w14:textId="64DD2C6C" w:rsidR="003971C7" w:rsidRPr="001F508D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F508D">
              <w:rPr>
                <w:rFonts w:ascii="Angsana New" w:hAnsi="Angsana New"/>
                <w:b/>
                <w:sz w:val="30"/>
                <w:szCs w:val="30"/>
              </w:rPr>
              <w:t>525,070</w:t>
            </w:r>
          </w:p>
        </w:tc>
      </w:tr>
      <w:tr w:rsidR="003971C7" w14:paraId="01FDCAFA" w14:textId="77777777" w:rsidTr="00825C75">
        <w:trPr>
          <w:trHeight w:val="233"/>
        </w:trPr>
        <w:tc>
          <w:tcPr>
            <w:tcW w:w="4140" w:type="dxa"/>
          </w:tcPr>
          <w:p w14:paraId="253A4BB0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672DC" w14:textId="77777777" w:rsidR="003971C7" w:rsidRDefault="003971C7" w:rsidP="00D3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03213D30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5170E" w14:textId="77777777" w:rsidR="003971C7" w:rsidRDefault="003971C7" w:rsidP="00D3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3" w:firstLine="8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8C24BE7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E6C945" w14:textId="77777777" w:rsidR="003971C7" w:rsidRDefault="003971C7" w:rsidP="00D3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C40235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957030" w14:textId="77777777" w:rsidR="003971C7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3971C7" w14:paraId="385EF6D6" w14:textId="77777777" w:rsidTr="00825C75">
        <w:trPr>
          <w:trHeight w:val="461"/>
        </w:trPr>
        <w:tc>
          <w:tcPr>
            <w:tcW w:w="4140" w:type="dxa"/>
          </w:tcPr>
          <w:p w14:paraId="0060996A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สินภาษีเงินได้รอการตัดบัญชี</w:t>
            </w:r>
          </w:p>
        </w:tc>
        <w:tc>
          <w:tcPr>
            <w:tcW w:w="1080" w:type="dxa"/>
          </w:tcPr>
          <w:p w14:paraId="14EA1AA8" w14:textId="77777777" w:rsidR="003971C7" w:rsidRDefault="003971C7" w:rsidP="00D3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40D4A68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EC6E3E" w14:textId="77777777" w:rsidR="003971C7" w:rsidRDefault="003971C7" w:rsidP="00D3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3" w:firstLine="8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4E211B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58E7D2" w14:textId="77777777" w:rsidR="003971C7" w:rsidRDefault="003971C7" w:rsidP="00D3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C2230E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C799AA" w14:textId="77777777" w:rsidR="003971C7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3971C7" w14:paraId="1C4BEB9B" w14:textId="77777777" w:rsidTr="00BE7CD6">
        <w:tc>
          <w:tcPr>
            <w:tcW w:w="4140" w:type="dxa"/>
          </w:tcPr>
          <w:p w14:paraId="2E302EAF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097BB93B" w14:textId="2030919C" w:rsidR="003971C7" w:rsidRPr="001D6CFC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340,132</w:t>
            </w:r>
          </w:p>
        </w:tc>
        <w:tc>
          <w:tcPr>
            <w:tcW w:w="270" w:type="dxa"/>
          </w:tcPr>
          <w:p w14:paraId="6A7DD51D" w14:textId="77777777" w:rsidR="003971C7" w:rsidRPr="00825C75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659AB7" w14:textId="13FE1FAD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11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(27,006)</w:t>
            </w:r>
          </w:p>
        </w:tc>
        <w:tc>
          <w:tcPr>
            <w:tcW w:w="270" w:type="dxa"/>
          </w:tcPr>
          <w:p w14:paraId="6CED4EDF" w14:textId="77777777" w:rsidR="003971C7" w:rsidRPr="00825C75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7AC88" w14:textId="1711EDAB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6A2D06C" w14:textId="77777777" w:rsidR="003971C7" w:rsidRPr="00825C75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22921A" w14:textId="25D766FB" w:rsidR="003971C7" w:rsidRPr="00EA6DBA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75">
              <w:rPr>
                <w:rFonts w:ascii="Angsana New" w:hAnsi="Angsana New"/>
                <w:sz w:val="30"/>
                <w:szCs w:val="30"/>
              </w:rPr>
              <w:t>313,139</w:t>
            </w:r>
          </w:p>
        </w:tc>
      </w:tr>
      <w:tr w:rsidR="003971C7" w14:paraId="1C1EACDC" w14:textId="77777777" w:rsidTr="00BE7CD6">
        <w:tc>
          <w:tcPr>
            <w:tcW w:w="4140" w:type="dxa"/>
          </w:tcPr>
          <w:p w14:paraId="279A4C09" w14:textId="77777777" w:rsidR="003971C7" w:rsidRDefault="003971C7" w:rsidP="00AF71E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63CDFC" w14:textId="1614F532" w:rsidR="003971C7" w:rsidRPr="001D6CFC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340,132</w:t>
            </w:r>
          </w:p>
        </w:tc>
        <w:tc>
          <w:tcPr>
            <w:tcW w:w="270" w:type="dxa"/>
          </w:tcPr>
          <w:p w14:paraId="40E218C9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DDA180" w14:textId="539664F4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113" w:firstLine="8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825C75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(27,006)</w:t>
            </w:r>
          </w:p>
        </w:tc>
        <w:tc>
          <w:tcPr>
            <w:tcW w:w="270" w:type="dxa"/>
          </w:tcPr>
          <w:p w14:paraId="1D89741C" w14:textId="77777777" w:rsidR="003971C7" w:rsidRPr="006A5FCA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80A06" w14:textId="4BABC034" w:rsidR="003971C7" w:rsidRPr="006A5FCA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825C75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270" w:type="dxa"/>
          </w:tcPr>
          <w:p w14:paraId="29E55655" w14:textId="77777777" w:rsidR="003971C7" w:rsidRPr="006A5FCA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2DBFA9" w14:textId="16F96362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825C75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313,139</w:t>
            </w:r>
          </w:p>
        </w:tc>
      </w:tr>
      <w:tr w:rsidR="003971C7" w14:paraId="4C3D7F94" w14:textId="77777777" w:rsidTr="00825C75">
        <w:trPr>
          <w:trHeight w:val="379"/>
        </w:trPr>
        <w:tc>
          <w:tcPr>
            <w:tcW w:w="4140" w:type="dxa"/>
          </w:tcPr>
          <w:p w14:paraId="5FDA2E11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61A37" w14:textId="3A505CE1" w:rsidR="003971C7" w:rsidRPr="001D6CFC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210,408</w:t>
            </w:r>
          </w:p>
        </w:tc>
        <w:tc>
          <w:tcPr>
            <w:tcW w:w="270" w:type="dxa"/>
          </w:tcPr>
          <w:p w14:paraId="60C89A3A" w14:textId="77777777" w:rsidR="003971C7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192A4" w14:textId="78666DEE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825C75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1,058</w:t>
            </w:r>
          </w:p>
        </w:tc>
        <w:tc>
          <w:tcPr>
            <w:tcW w:w="270" w:type="dxa"/>
          </w:tcPr>
          <w:p w14:paraId="24F362D0" w14:textId="77777777" w:rsidR="003971C7" w:rsidRPr="006A5FCA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2991C" w14:textId="0C9440AB" w:rsidR="003971C7" w:rsidRPr="006A5FCA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825C75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465</w:t>
            </w:r>
          </w:p>
        </w:tc>
        <w:tc>
          <w:tcPr>
            <w:tcW w:w="270" w:type="dxa"/>
          </w:tcPr>
          <w:p w14:paraId="52588EF4" w14:textId="77777777" w:rsidR="003971C7" w:rsidRPr="006A5FCA" w:rsidRDefault="003971C7" w:rsidP="0082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100EE" w14:textId="2E81A7AE" w:rsidR="003971C7" w:rsidRPr="00825C75" w:rsidRDefault="003971C7" w:rsidP="00D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825C75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211,931</w:t>
            </w:r>
          </w:p>
        </w:tc>
      </w:tr>
    </w:tbl>
    <w:p w14:paraId="6E5437CA" w14:textId="77777777" w:rsidR="00A46FA5" w:rsidRDefault="00A46FA5" w:rsidP="00A46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E0B7169" w14:textId="77777777" w:rsidR="00A46FA5" w:rsidRDefault="00A46FA5" w:rsidP="00324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686A3FD" w14:textId="564F9CF3" w:rsidR="00A46FA5" w:rsidRDefault="00A46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458"/>
        <w:gridCol w:w="270"/>
        <w:gridCol w:w="1440"/>
        <w:gridCol w:w="90"/>
        <w:gridCol w:w="252"/>
        <w:gridCol w:w="18"/>
        <w:gridCol w:w="236"/>
        <w:gridCol w:w="1276"/>
      </w:tblGrid>
      <w:tr w:rsidR="00A46FA5" w14:paraId="41EFB20C" w14:textId="77777777" w:rsidTr="003343F6">
        <w:trPr>
          <w:trHeight w:val="416"/>
          <w:tblHeader/>
        </w:trPr>
        <w:tc>
          <w:tcPr>
            <w:tcW w:w="4230" w:type="dxa"/>
          </w:tcPr>
          <w:p w14:paraId="3A2CC70A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14:paraId="62DC8BE5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FA5" w:rsidRPr="0080491C" w14:paraId="639EDED5" w14:textId="77777777" w:rsidTr="003343F6">
        <w:trPr>
          <w:tblHeader/>
        </w:trPr>
        <w:tc>
          <w:tcPr>
            <w:tcW w:w="4230" w:type="dxa"/>
          </w:tcPr>
          <w:p w14:paraId="238E58BE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6EF3775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5"/>
          </w:tcPr>
          <w:p w14:paraId="2CA15BB7" w14:textId="2FE56341" w:rsidR="00A46FA5" w:rsidRPr="00B142C4" w:rsidRDefault="00A46FA5" w:rsidP="0080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บันทึกเป็นรายได้ใน</w:t>
            </w:r>
          </w:p>
        </w:tc>
        <w:tc>
          <w:tcPr>
            <w:tcW w:w="236" w:type="dxa"/>
          </w:tcPr>
          <w:p w14:paraId="45483566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E35738D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6FA5" w14:paraId="0557623D" w14:textId="77777777" w:rsidTr="003343F6">
        <w:trPr>
          <w:tblHeader/>
        </w:trPr>
        <w:tc>
          <w:tcPr>
            <w:tcW w:w="4230" w:type="dxa"/>
            <w:vAlign w:val="bottom"/>
          </w:tcPr>
          <w:p w14:paraId="60D77FE5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311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8" w:type="dxa"/>
          </w:tcPr>
          <w:p w14:paraId="46527152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63D23DAA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948BA9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BE9142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D77A06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42" w:type="dxa"/>
            <w:gridSpan w:val="2"/>
            <w:tcBorders>
              <w:top w:val="single" w:sz="4" w:space="0" w:color="auto"/>
            </w:tcBorders>
          </w:tcPr>
          <w:p w14:paraId="2E712B59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4698AFC7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  <w:p w14:paraId="6A9C32D7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46FA5" w14:paraId="6D808EF0" w14:textId="77777777" w:rsidTr="003343F6">
        <w:trPr>
          <w:trHeight w:hRule="exact" w:val="360"/>
          <w:tblHeader/>
        </w:trPr>
        <w:tc>
          <w:tcPr>
            <w:tcW w:w="4230" w:type="dxa"/>
          </w:tcPr>
          <w:p w14:paraId="04606281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14:paraId="00AFA604" w14:textId="77777777" w:rsidR="00A46FA5" w:rsidRPr="0071769A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76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FA5" w14:paraId="3EECBDF7" w14:textId="77777777" w:rsidTr="003343F6">
        <w:trPr>
          <w:trHeight w:hRule="exact" w:val="360"/>
          <w:tblHeader/>
        </w:trPr>
        <w:tc>
          <w:tcPr>
            <w:tcW w:w="4230" w:type="dxa"/>
          </w:tcPr>
          <w:p w14:paraId="77F882D3" w14:textId="1F7B5067" w:rsidR="00A46FA5" w:rsidRPr="00464D91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4D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040" w:type="dxa"/>
            <w:gridSpan w:val="8"/>
          </w:tcPr>
          <w:p w14:paraId="13BFC4C7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46FA5" w14:paraId="6B9D0942" w14:textId="77777777" w:rsidTr="003343F6">
        <w:trPr>
          <w:trHeight w:hRule="exact" w:val="360"/>
        </w:trPr>
        <w:tc>
          <w:tcPr>
            <w:tcW w:w="4230" w:type="dxa"/>
            <w:vAlign w:val="center"/>
          </w:tcPr>
          <w:p w14:paraId="1B408500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8" w:type="dxa"/>
            <w:vAlign w:val="center"/>
          </w:tcPr>
          <w:p w14:paraId="153B036E" w14:textId="77777777" w:rsidR="00A46FA5" w:rsidRPr="00B142C4" w:rsidRDefault="00A46FA5" w:rsidP="00AF71E0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3FF4FCE" w14:textId="77777777" w:rsidR="00A46FA5" w:rsidRPr="00B142C4" w:rsidRDefault="00A46FA5" w:rsidP="00AF71E0">
            <w:pPr>
              <w:pStyle w:val="index"/>
              <w:tabs>
                <w:tab w:val="clear" w:pos="1134"/>
              </w:tabs>
              <w:spacing w:after="0" w:line="34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44A55832" w14:textId="77777777" w:rsidR="00A46FA5" w:rsidRPr="00B142C4" w:rsidRDefault="00A46FA5" w:rsidP="00AF71E0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6353F26" w14:textId="77777777" w:rsidR="00A46FA5" w:rsidRPr="00B142C4" w:rsidRDefault="00A46FA5" w:rsidP="00AF71E0">
            <w:pPr>
              <w:pStyle w:val="index"/>
              <w:tabs>
                <w:tab w:val="clear" w:pos="1134"/>
              </w:tabs>
              <w:spacing w:after="0" w:line="34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13C44523" w14:textId="77777777" w:rsidR="00A46FA5" w:rsidRPr="00B142C4" w:rsidRDefault="00A46FA5" w:rsidP="00AF71E0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</w:tr>
      <w:tr w:rsidR="003971C7" w14:paraId="137A078F" w14:textId="77777777" w:rsidTr="003343F6">
        <w:trPr>
          <w:trHeight w:hRule="exact" w:val="360"/>
        </w:trPr>
        <w:tc>
          <w:tcPr>
            <w:tcW w:w="4230" w:type="dxa"/>
          </w:tcPr>
          <w:p w14:paraId="02791600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8" w:type="dxa"/>
          </w:tcPr>
          <w:p w14:paraId="7A4DBC90" w14:textId="66967377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76,22</w:t>
            </w:r>
            <w:r w:rsidR="003343F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14:paraId="1347D3DB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597468F" w14:textId="25285A8B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bidi="ar-SA"/>
              </w:rPr>
              <w:t>3,320</w:t>
            </w:r>
          </w:p>
        </w:tc>
        <w:tc>
          <w:tcPr>
            <w:tcW w:w="270" w:type="dxa"/>
            <w:gridSpan w:val="2"/>
          </w:tcPr>
          <w:p w14:paraId="577AB929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gridSpan w:val="2"/>
          </w:tcPr>
          <w:p w14:paraId="1A1E323D" w14:textId="18265626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bidi="ar-SA"/>
              </w:rPr>
              <w:t>79,540</w:t>
            </w:r>
          </w:p>
        </w:tc>
      </w:tr>
      <w:tr w:rsidR="003971C7" w14:paraId="2FCCD993" w14:textId="77777777" w:rsidTr="003343F6">
        <w:trPr>
          <w:trHeight w:hRule="exact" w:val="360"/>
        </w:trPr>
        <w:tc>
          <w:tcPr>
            <w:tcW w:w="4230" w:type="dxa"/>
          </w:tcPr>
          <w:p w14:paraId="4B80B1AB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58" w:type="dxa"/>
          </w:tcPr>
          <w:p w14:paraId="232CDA38" w14:textId="772C6769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30,658</w:t>
            </w:r>
          </w:p>
        </w:tc>
        <w:tc>
          <w:tcPr>
            <w:tcW w:w="270" w:type="dxa"/>
          </w:tcPr>
          <w:p w14:paraId="0ABC5BCE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771AAFEB" w14:textId="11C3A681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bidi="ar-SA"/>
              </w:rPr>
              <w:t>1,008</w:t>
            </w:r>
          </w:p>
        </w:tc>
        <w:tc>
          <w:tcPr>
            <w:tcW w:w="270" w:type="dxa"/>
            <w:gridSpan w:val="2"/>
          </w:tcPr>
          <w:p w14:paraId="55DBD284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gridSpan w:val="2"/>
          </w:tcPr>
          <w:p w14:paraId="6D27ED70" w14:textId="19D76D45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bidi="ar-SA"/>
              </w:rPr>
              <w:t>31,666</w:t>
            </w:r>
          </w:p>
        </w:tc>
      </w:tr>
      <w:tr w:rsidR="003971C7" w14:paraId="69A816A4" w14:textId="77777777" w:rsidTr="003343F6">
        <w:trPr>
          <w:trHeight w:hRule="exact" w:val="360"/>
        </w:trPr>
        <w:tc>
          <w:tcPr>
            <w:tcW w:w="4230" w:type="dxa"/>
          </w:tcPr>
          <w:p w14:paraId="60C3A7DA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58" w:type="dxa"/>
          </w:tcPr>
          <w:p w14:paraId="4D0B5306" w14:textId="6162BCED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8,619</w:t>
            </w:r>
          </w:p>
        </w:tc>
        <w:tc>
          <w:tcPr>
            <w:tcW w:w="270" w:type="dxa"/>
          </w:tcPr>
          <w:p w14:paraId="467CFE8C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43E13E1" w14:textId="7887B1B3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bidi="ar-SA"/>
              </w:rPr>
              <w:t>75</w:t>
            </w:r>
          </w:p>
        </w:tc>
        <w:tc>
          <w:tcPr>
            <w:tcW w:w="270" w:type="dxa"/>
            <w:gridSpan w:val="2"/>
          </w:tcPr>
          <w:p w14:paraId="1C8D8278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gridSpan w:val="2"/>
          </w:tcPr>
          <w:p w14:paraId="7BD3065D" w14:textId="08B924BB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bidi="ar-SA"/>
              </w:rPr>
              <w:t>8,694</w:t>
            </w:r>
          </w:p>
        </w:tc>
      </w:tr>
      <w:tr w:rsidR="003971C7" w:rsidRPr="001402D7" w14:paraId="554A8A0B" w14:textId="77777777" w:rsidTr="003343F6">
        <w:trPr>
          <w:trHeight w:hRule="exact" w:val="360"/>
        </w:trPr>
        <w:tc>
          <w:tcPr>
            <w:tcW w:w="4230" w:type="dxa"/>
          </w:tcPr>
          <w:p w14:paraId="70799154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2C9381C" w14:textId="50C5A390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115,497</w:t>
            </w:r>
          </w:p>
        </w:tc>
        <w:tc>
          <w:tcPr>
            <w:tcW w:w="270" w:type="dxa"/>
          </w:tcPr>
          <w:p w14:paraId="7C7A2F8F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F734A" w14:textId="41C2C16C" w:rsidR="003971C7" w:rsidRPr="00B87472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4,403</w:t>
            </w:r>
          </w:p>
        </w:tc>
        <w:tc>
          <w:tcPr>
            <w:tcW w:w="270" w:type="dxa"/>
            <w:gridSpan w:val="2"/>
          </w:tcPr>
          <w:p w14:paraId="1276D5D9" w14:textId="77777777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691F6" w14:textId="67831B82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119,900</w:t>
            </w:r>
          </w:p>
        </w:tc>
      </w:tr>
      <w:tr w:rsidR="003971C7" w14:paraId="7762DEEB" w14:textId="77777777" w:rsidTr="003343F6">
        <w:trPr>
          <w:trHeight w:hRule="exact" w:val="360"/>
        </w:trPr>
        <w:tc>
          <w:tcPr>
            <w:tcW w:w="4230" w:type="dxa"/>
          </w:tcPr>
          <w:p w14:paraId="279EB59E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EAA3E46" w14:textId="77777777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3423CF09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CCA4A4F" w14:textId="77777777" w:rsidR="003971C7" w:rsidRPr="0071769A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/>
              <w:jc w:val="right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5791A1D3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14:paraId="08F9EF6D" w14:textId="77777777" w:rsidR="003971C7" w:rsidRPr="00B142C4" w:rsidRDefault="003971C7" w:rsidP="0033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71C7" w14:paraId="66626372" w14:textId="77777777" w:rsidTr="003343F6">
        <w:trPr>
          <w:trHeight w:hRule="exact" w:val="360"/>
        </w:trPr>
        <w:tc>
          <w:tcPr>
            <w:tcW w:w="4230" w:type="dxa"/>
          </w:tcPr>
          <w:p w14:paraId="270ED1A9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8" w:type="dxa"/>
          </w:tcPr>
          <w:p w14:paraId="7E8E16A2" w14:textId="77777777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C0747AE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2E559762" w14:textId="77777777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249D54C8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gridSpan w:val="2"/>
          </w:tcPr>
          <w:p w14:paraId="42CA4FC0" w14:textId="77777777" w:rsidR="003971C7" w:rsidRPr="00B142C4" w:rsidRDefault="003971C7" w:rsidP="0033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1C7" w14:paraId="0AC488A5" w14:textId="77777777" w:rsidTr="003343F6">
        <w:trPr>
          <w:trHeight w:hRule="exact" w:val="360"/>
        </w:trPr>
        <w:tc>
          <w:tcPr>
            <w:tcW w:w="4230" w:type="dxa"/>
          </w:tcPr>
          <w:p w14:paraId="678DFF6D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58" w:type="dxa"/>
          </w:tcPr>
          <w:p w14:paraId="4D8CF1D5" w14:textId="3A23B24F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37,556</w:t>
            </w:r>
          </w:p>
        </w:tc>
        <w:tc>
          <w:tcPr>
            <w:tcW w:w="270" w:type="dxa"/>
          </w:tcPr>
          <w:p w14:paraId="33264E2C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F91C6FF" w14:textId="2BC32AD0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bidi="ar-SA"/>
              </w:rPr>
              <w:t>3,741</w:t>
            </w:r>
          </w:p>
        </w:tc>
        <w:tc>
          <w:tcPr>
            <w:tcW w:w="270" w:type="dxa"/>
            <w:gridSpan w:val="2"/>
          </w:tcPr>
          <w:p w14:paraId="768C1CBE" w14:textId="77777777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gridSpan w:val="2"/>
          </w:tcPr>
          <w:p w14:paraId="7837ABBE" w14:textId="794E2635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bidi="ar-SA"/>
              </w:rPr>
              <w:t>41,297</w:t>
            </w:r>
          </w:p>
        </w:tc>
      </w:tr>
      <w:tr w:rsidR="003971C7" w:rsidRPr="00A815E0" w14:paraId="4C62D050" w14:textId="77777777" w:rsidTr="003343F6">
        <w:trPr>
          <w:trHeight w:hRule="exact" w:val="360"/>
        </w:trPr>
        <w:tc>
          <w:tcPr>
            <w:tcW w:w="4230" w:type="dxa"/>
          </w:tcPr>
          <w:p w14:paraId="30BAD5B8" w14:textId="77777777" w:rsidR="003971C7" w:rsidRPr="00B142C4" w:rsidRDefault="003971C7" w:rsidP="00AF71E0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AA5BB07" w14:textId="3E2FCE0D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37,556</w:t>
            </w:r>
          </w:p>
        </w:tc>
        <w:tc>
          <w:tcPr>
            <w:tcW w:w="270" w:type="dxa"/>
          </w:tcPr>
          <w:p w14:paraId="1304C474" w14:textId="77777777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13F80" w14:textId="461CA562" w:rsidR="003971C7" w:rsidRPr="00B87472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3,741</w:t>
            </w:r>
          </w:p>
        </w:tc>
        <w:tc>
          <w:tcPr>
            <w:tcW w:w="270" w:type="dxa"/>
            <w:gridSpan w:val="2"/>
          </w:tcPr>
          <w:p w14:paraId="1A1DF588" w14:textId="77777777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128B1" w14:textId="54016A41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41,297</w:t>
            </w:r>
          </w:p>
        </w:tc>
      </w:tr>
      <w:tr w:rsidR="003971C7" w14:paraId="3C379DD1" w14:textId="77777777" w:rsidTr="003343F6">
        <w:trPr>
          <w:trHeight w:hRule="exact" w:val="360"/>
        </w:trPr>
        <w:tc>
          <w:tcPr>
            <w:tcW w:w="4230" w:type="dxa"/>
          </w:tcPr>
          <w:p w14:paraId="05DE67E1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3DBE9" w14:textId="0B721486" w:rsidR="003971C7" w:rsidRPr="00B142C4" w:rsidRDefault="003971C7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77,941</w:t>
            </w:r>
          </w:p>
        </w:tc>
        <w:tc>
          <w:tcPr>
            <w:tcW w:w="270" w:type="dxa"/>
            <w:vAlign w:val="bottom"/>
          </w:tcPr>
          <w:p w14:paraId="065843D4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EC8C0" w14:textId="55562EA8" w:rsidR="003971C7" w:rsidRPr="00B87472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662</w:t>
            </w:r>
          </w:p>
        </w:tc>
        <w:tc>
          <w:tcPr>
            <w:tcW w:w="270" w:type="dxa"/>
            <w:gridSpan w:val="2"/>
          </w:tcPr>
          <w:p w14:paraId="34D83216" w14:textId="77777777" w:rsidR="003971C7" w:rsidRPr="00B142C4" w:rsidRDefault="003971C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642A5" w14:textId="6648C436" w:rsidR="003971C7" w:rsidRPr="00B142C4" w:rsidRDefault="003971C7" w:rsidP="00334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78,603</w:t>
            </w:r>
          </w:p>
        </w:tc>
      </w:tr>
    </w:tbl>
    <w:p w14:paraId="2339CA69" w14:textId="6DB0EAB5" w:rsidR="005D732C" w:rsidRPr="00BA3AC0" w:rsidRDefault="005D732C" w:rsidP="00BA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5865"/>
        </w:tabs>
        <w:spacing w:line="360" w:lineRule="auto"/>
        <w:ind w:left="547" w:right="-115"/>
        <w:jc w:val="thaiDistribute"/>
        <w:rPr>
          <w:rFonts w:ascii="Angsana New" w:hAnsi="Angsana New"/>
        </w:rPr>
      </w:pPr>
    </w:p>
    <w:p w14:paraId="68BF8ADA" w14:textId="21531D10" w:rsidR="00DE6C6F" w:rsidRPr="00DE6C6F" w:rsidRDefault="00252B83" w:rsidP="00494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</w:t>
      </w:r>
      <w:r w:rsidR="00B9442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 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</w:t>
      </w:r>
      <w:r w:rsidR="00B9442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</w:t>
      </w:r>
      <w:r w:rsidR="00B9442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   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36C57C98" w14:textId="77777777" w:rsidR="00494A90" w:rsidRDefault="00494A90" w:rsidP="00DE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9FACE6A" w14:textId="1A353ADA" w:rsidR="00701990" w:rsidRPr="00701990" w:rsidRDefault="00701990" w:rsidP="00701990">
      <w:pPr>
        <w:pStyle w:val="Heading5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990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701990">
        <w:rPr>
          <w:rFonts w:asciiTheme="majorBidi" w:hAnsiTheme="majorBidi" w:cstheme="majorBidi"/>
          <w:sz w:val="30"/>
          <w:szCs w:val="30"/>
          <w:lang w:val="en-US"/>
        </w:rPr>
        <w:tab/>
      </w:r>
      <w:r w:rsidRPr="00701990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071F8821" w14:textId="77777777" w:rsidR="00701990" w:rsidRPr="00701990" w:rsidRDefault="00701990" w:rsidP="0070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74FFB7E" w14:textId="7E3A20C3" w:rsidR="007D5734" w:rsidRPr="00701990" w:rsidRDefault="00252B83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1990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7D5734" w:rsidRPr="00701990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Pr="00701990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701990">
        <w:rPr>
          <w:rFonts w:asciiTheme="majorBidi" w:hAnsiTheme="majorBidi" w:cstheme="majorBidi"/>
          <w:sz w:val="30"/>
          <w:szCs w:val="30"/>
        </w:rPr>
        <w:t xml:space="preserve">2564 </w:t>
      </w:r>
      <w:r w:rsidR="007D5734" w:rsidRPr="00701990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52700357" w14:textId="77777777" w:rsidR="000870B9" w:rsidRPr="00701990" w:rsidRDefault="000870B9" w:rsidP="0008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700"/>
        <w:gridCol w:w="1890"/>
        <w:gridCol w:w="1890"/>
        <w:gridCol w:w="1440"/>
        <w:gridCol w:w="1260"/>
      </w:tblGrid>
      <w:tr w:rsidR="002348DA" w:rsidRPr="00734FEE" w14:paraId="7BA8D8EC" w14:textId="77777777" w:rsidTr="004D4E1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E3CF01B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D40AEE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752CB8" w14:textId="77777777" w:rsidR="0092028B" w:rsidRDefault="0092028B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5DD9F3EB" w14:textId="0FF457F7" w:rsidR="0039705F" w:rsidRPr="00734FEE" w:rsidRDefault="0039705F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234D07" w14:textId="77777777" w:rsidR="0039705F" w:rsidRDefault="0092028B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39705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  <w:p w14:paraId="065DE159" w14:textId="1DDFBB5B" w:rsidR="0092028B" w:rsidRPr="00734FEE" w:rsidRDefault="0092028B" w:rsidP="0025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6786BE" w14:textId="77777777" w:rsidR="0092028B" w:rsidRPr="00734FEE" w:rsidDel="00D43E7A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348DA" w:rsidRPr="00734FEE" w14:paraId="761F56E8" w14:textId="77777777" w:rsidTr="004D4E1F">
        <w:trPr>
          <w:tblHeader/>
        </w:trPr>
        <w:tc>
          <w:tcPr>
            <w:tcW w:w="2700" w:type="dxa"/>
            <w:shd w:val="clear" w:color="auto" w:fill="auto"/>
          </w:tcPr>
          <w:p w14:paraId="1796D4E4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071F749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F2877CB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88A380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</w:tcPr>
          <w:p w14:paraId="6009E191" w14:textId="77777777" w:rsidR="0092028B" w:rsidRPr="00734FEE" w:rsidRDefault="0092028B" w:rsidP="00D7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6FA5" w:rsidRPr="00734FEE" w14:paraId="30442D51" w14:textId="77777777" w:rsidTr="004D4E1F">
        <w:tc>
          <w:tcPr>
            <w:tcW w:w="2700" w:type="dxa"/>
            <w:shd w:val="clear" w:color="auto" w:fill="auto"/>
          </w:tcPr>
          <w:p w14:paraId="767D47F4" w14:textId="77777777" w:rsidR="00A46FA5" w:rsidRPr="00A74EDE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E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3F3E6223" w14:textId="77777777" w:rsidR="00A46FA5" w:rsidRPr="00734FEE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747B45A" w14:textId="77777777" w:rsidR="00A46FA5" w:rsidRPr="00734FEE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DEC027" w14:textId="77777777" w:rsidR="00A46FA5" w:rsidRPr="00734FEE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7E81BF" w14:textId="77777777" w:rsidR="00A46FA5" w:rsidRPr="00734FEE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FA5" w:rsidRPr="007421B1" w14:paraId="46FE733A" w14:textId="77777777" w:rsidTr="004D4E1F">
        <w:tc>
          <w:tcPr>
            <w:tcW w:w="2700" w:type="dxa"/>
            <w:shd w:val="clear" w:color="auto" w:fill="auto"/>
          </w:tcPr>
          <w:p w14:paraId="428B475B" w14:textId="05D62B8B" w:rsidR="00A46FA5" w:rsidRPr="00734FEE" w:rsidRDefault="00BE7CD6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="00A46FA5" w:rsidRPr="00734FE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A46FA5" w:rsidRPr="00734FEE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shd w:val="clear" w:color="auto" w:fill="auto"/>
          </w:tcPr>
          <w:p w14:paraId="743D3A1C" w14:textId="77777777" w:rsidR="00A46FA5" w:rsidRPr="00734FEE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6BEB2C05" w14:textId="77777777" w:rsidR="00A46FA5" w:rsidRPr="00734FEE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804B2BA" w14:textId="77777777" w:rsidR="00A46FA5" w:rsidRPr="007421B1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2" w:right="-145" w:firstLine="554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0.54</w:t>
            </w:r>
          </w:p>
        </w:tc>
        <w:tc>
          <w:tcPr>
            <w:tcW w:w="1260" w:type="dxa"/>
            <w:shd w:val="clear" w:color="auto" w:fill="auto"/>
          </w:tcPr>
          <w:p w14:paraId="27496D9A" w14:textId="77777777" w:rsidR="00A46FA5" w:rsidRPr="007421B1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918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470.82</w:t>
            </w:r>
          </w:p>
        </w:tc>
      </w:tr>
      <w:tr w:rsidR="00A46FA5" w:rsidRPr="007421B1" w14:paraId="1E769990" w14:textId="77777777" w:rsidTr="004D4E1F">
        <w:tc>
          <w:tcPr>
            <w:tcW w:w="2700" w:type="dxa"/>
            <w:shd w:val="clear" w:color="auto" w:fill="auto"/>
          </w:tcPr>
          <w:p w14:paraId="2A976072" w14:textId="3CD7B7B0" w:rsidR="00A46FA5" w:rsidRPr="00734FEE" w:rsidRDefault="00BE7CD6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="00A46FA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</w:p>
        </w:tc>
        <w:tc>
          <w:tcPr>
            <w:tcW w:w="1890" w:type="dxa"/>
            <w:shd w:val="clear" w:color="auto" w:fill="auto"/>
          </w:tcPr>
          <w:p w14:paraId="0C5BD03B" w14:textId="77777777" w:rsidR="00A46FA5" w:rsidRPr="00734FEE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3950209B" w14:textId="77777777" w:rsidR="00A46FA5" w:rsidRPr="00734FEE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1FFA47D" w14:textId="77777777" w:rsidR="00A46FA5" w:rsidRPr="007421B1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2" w:right="-145" w:firstLine="554"/>
              <w:rPr>
                <w:rFonts w:ascii="Angsana New" w:hAnsi="Angsana New"/>
                <w:bCs/>
                <w:sz w:val="30"/>
                <w:szCs w:val="30"/>
              </w:rPr>
            </w:pPr>
            <w:r w:rsidRPr="007421B1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1260" w:type="dxa"/>
            <w:shd w:val="clear" w:color="auto" w:fill="auto"/>
          </w:tcPr>
          <w:p w14:paraId="57562281" w14:textId="77777777" w:rsidR="00A46FA5" w:rsidRPr="007421B1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56" w:right="-91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453.37</w:t>
            </w:r>
          </w:p>
        </w:tc>
      </w:tr>
    </w:tbl>
    <w:p w14:paraId="292E90A6" w14:textId="408A8EDC" w:rsidR="00127D2E" w:rsidRDefault="00127D2E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1E975F4C" w14:textId="77777777" w:rsidR="00494A90" w:rsidRDefault="00494A90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7FF6685A" w14:textId="26DA8BB6" w:rsidR="004D7767" w:rsidRPr="00144E97" w:rsidRDefault="00CE57F4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11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127D2E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1"/>
        <w:gridCol w:w="2071"/>
        <w:gridCol w:w="268"/>
        <w:gridCol w:w="1891"/>
      </w:tblGrid>
      <w:tr w:rsidR="0067228A" w:rsidRPr="00A46FA5" w14:paraId="06706E4F" w14:textId="77777777" w:rsidTr="003C5969">
        <w:trPr>
          <w:tblHeader/>
        </w:trPr>
        <w:tc>
          <w:tcPr>
            <w:tcW w:w="2696" w:type="pct"/>
          </w:tcPr>
          <w:p w14:paraId="5FC9029B" w14:textId="144A5DB5" w:rsidR="00A97F8F" w:rsidRPr="007E004C" w:rsidRDefault="00A46FA5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E00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28" w:type="pct"/>
          </w:tcPr>
          <w:p w14:paraId="3D75D292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C1BF1D8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0719DE43" w14:textId="77777777" w:rsidR="00A97F8F" w:rsidRPr="00A46FA5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46FA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9C152A" w14:paraId="23595312" w14:textId="77777777" w:rsidTr="003C5969">
        <w:trPr>
          <w:tblHeader/>
        </w:trPr>
        <w:tc>
          <w:tcPr>
            <w:tcW w:w="2696" w:type="pct"/>
          </w:tcPr>
          <w:p w14:paraId="2244887E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pct"/>
            <w:gridSpan w:val="3"/>
          </w:tcPr>
          <w:p w14:paraId="3A3521AA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9C152A" w14:paraId="24688E90" w14:textId="77777777" w:rsidTr="003C5969">
        <w:tc>
          <w:tcPr>
            <w:tcW w:w="2696" w:type="pct"/>
          </w:tcPr>
          <w:p w14:paraId="34D4AAFD" w14:textId="77777777"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28" w:type="pct"/>
          </w:tcPr>
          <w:p w14:paraId="5DB07065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4D4AD47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0" w:type="pct"/>
          </w:tcPr>
          <w:p w14:paraId="7E086DC8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529ED" w:rsidRPr="009C152A" w14:paraId="6F37B879" w14:textId="77777777" w:rsidTr="003C5969">
        <w:tc>
          <w:tcPr>
            <w:tcW w:w="2696" w:type="pct"/>
          </w:tcPr>
          <w:p w14:paraId="37B550EB" w14:textId="22A13119" w:rsidR="001529ED" w:rsidRPr="00562D4D" w:rsidRDefault="001529ED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28" w:type="pct"/>
          </w:tcPr>
          <w:p w14:paraId="41EE0C15" w14:textId="77777777" w:rsidR="001529ED" w:rsidRPr="00DD1D5F" w:rsidRDefault="001529E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64524AC2" w14:textId="77777777" w:rsidR="001529ED" w:rsidRPr="00ED730E" w:rsidRDefault="001529ED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0" w:type="pct"/>
          </w:tcPr>
          <w:p w14:paraId="440AD91B" w14:textId="77777777" w:rsidR="001529ED" w:rsidRPr="00ED730E" w:rsidRDefault="001529ED" w:rsidP="00A46FA5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228A" w:rsidRPr="009C152A" w14:paraId="71DDE529" w14:textId="77777777" w:rsidTr="003C5969">
        <w:tc>
          <w:tcPr>
            <w:tcW w:w="2696" w:type="pct"/>
          </w:tcPr>
          <w:p w14:paraId="5A31FC5C" w14:textId="77777777" w:rsidR="00121031" w:rsidRPr="00ED730E" w:rsidRDefault="00121031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28" w:type="pct"/>
          </w:tcPr>
          <w:p w14:paraId="4AAB2B4A" w14:textId="6A0471F7" w:rsidR="00121031" w:rsidRPr="00DD1D5F" w:rsidRDefault="003971C7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88,640</w:t>
            </w:r>
          </w:p>
        </w:tc>
        <w:tc>
          <w:tcPr>
            <w:tcW w:w="146" w:type="pct"/>
          </w:tcPr>
          <w:p w14:paraId="23A895DE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0" w:type="pct"/>
          </w:tcPr>
          <w:p w14:paraId="158A3347" w14:textId="52BA7F2D" w:rsidR="00121031" w:rsidRPr="00ED730E" w:rsidRDefault="003971C7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88,322</w:t>
            </w:r>
          </w:p>
        </w:tc>
      </w:tr>
      <w:tr w:rsidR="00DD1D5F" w:rsidRPr="009C152A" w14:paraId="5A3C12AE" w14:textId="77777777" w:rsidTr="003C5969">
        <w:tc>
          <w:tcPr>
            <w:tcW w:w="2696" w:type="pct"/>
          </w:tcPr>
          <w:p w14:paraId="68AD42D7" w14:textId="77777777" w:rsidR="00DD1D5F" w:rsidRPr="00DD1D5F" w:rsidRDefault="00DD1D5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โปรแกรม</w:t>
            </w:r>
          </w:p>
        </w:tc>
        <w:tc>
          <w:tcPr>
            <w:tcW w:w="1128" w:type="pct"/>
          </w:tcPr>
          <w:p w14:paraId="59EA1024" w14:textId="4794F13D" w:rsidR="00DD1D5F" w:rsidRPr="00ED730E" w:rsidRDefault="003971C7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575</w:t>
            </w:r>
          </w:p>
        </w:tc>
        <w:tc>
          <w:tcPr>
            <w:tcW w:w="146" w:type="pct"/>
          </w:tcPr>
          <w:p w14:paraId="037A0D59" w14:textId="77777777" w:rsidR="00DD1D5F" w:rsidRPr="00ED730E" w:rsidRDefault="00DD1D5F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0" w:type="pct"/>
          </w:tcPr>
          <w:p w14:paraId="7C5EC1C1" w14:textId="57ADCFA4" w:rsidR="00DD1D5F" w:rsidRPr="00ED730E" w:rsidRDefault="003971C7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575</w:t>
            </w:r>
          </w:p>
        </w:tc>
      </w:tr>
      <w:tr w:rsidR="0067228A" w:rsidRPr="009C152A" w14:paraId="3DC4BC4C" w14:textId="77777777" w:rsidTr="003C5969">
        <w:tc>
          <w:tcPr>
            <w:tcW w:w="2696" w:type="pct"/>
          </w:tcPr>
          <w:p w14:paraId="4DA589EE" w14:textId="77777777"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8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37F78934" w:rsidR="00121031" w:rsidRPr="00910D5D" w:rsidRDefault="003971C7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89,215</w:t>
            </w:r>
          </w:p>
        </w:tc>
        <w:tc>
          <w:tcPr>
            <w:tcW w:w="146" w:type="pct"/>
          </w:tcPr>
          <w:p w14:paraId="16A6DB88" w14:textId="77777777" w:rsidR="00121031" w:rsidRPr="00910D5D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4203AECE" w:rsidR="00121031" w:rsidRPr="00910D5D" w:rsidRDefault="003971C7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88,897</w:t>
            </w:r>
          </w:p>
        </w:tc>
      </w:tr>
      <w:tr w:rsidR="0067228A" w:rsidRPr="00346816" w14:paraId="6F4575D3" w14:textId="77777777" w:rsidTr="003C5969">
        <w:tc>
          <w:tcPr>
            <w:tcW w:w="2696" w:type="pct"/>
          </w:tcPr>
          <w:p w14:paraId="3F789477" w14:textId="77777777" w:rsidR="007E004C" w:rsidRPr="004B1D4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28" w:type="pct"/>
          </w:tcPr>
          <w:p w14:paraId="0FE45F71" w14:textId="77777777"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472E2D18" w14:textId="77777777"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0" w:type="pct"/>
          </w:tcPr>
          <w:p w14:paraId="5184D0A7" w14:textId="77777777" w:rsidR="007E004C" w:rsidRPr="005419B1" w:rsidRDefault="007E004C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228A" w:rsidRPr="009C152A" w14:paraId="714973FD" w14:textId="77777777" w:rsidTr="003C5969">
        <w:tc>
          <w:tcPr>
            <w:tcW w:w="2696" w:type="pct"/>
          </w:tcPr>
          <w:p w14:paraId="56C613B7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28" w:type="pct"/>
          </w:tcPr>
          <w:p w14:paraId="07EF3B43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C11C67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E6B9BEC" w14:textId="77777777" w:rsidR="007E004C" w:rsidRPr="005419B1" w:rsidRDefault="007E004C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228A" w:rsidRPr="009C152A" w14:paraId="6BB34EB3" w14:textId="77777777" w:rsidTr="003C5969">
        <w:tc>
          <w:tcPr>
            <w:tcW w:w="2696" w:type="pct"/>
          </w:tcPr>
          <w:p w14:paraId="29F3A726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28" w:type="pct"/>
          </w:tcPr>
          <w:p w14:paraId="03602890" w14:textId="2255E1B7" w:rsidR="007E004C" w:rsidRPr="00ED730E" w:rsidRDefault="003971C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100,587</w:t>
            </w:r>
          </w:p>
        </w:tc>
        <w:tc>
          <w:tcPr>
            <w:tcW w:w="146" w:type="pct"/>
          </w:tcPr>
          <w:p w14:paraId="1B00C1EE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071C81FC" w14:textId="3E56D9E7" w:rsidR="007E004C" w:rsidRPr="005419B1" w:rsidRDefault="003971C7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100,587</w:t>
            </w:r>
          </w:p>
        </w:tc>
      </w:tr>
      <w:tr w:rsidR="0067228A" w:rsidRPr="009C152A" w14:paraId="5518E867" w14:textId="77777777" w:rsidTr="003C5969">
        <w:tc>
          <w:tcPr>
            <w:tcW w:w="2696" w:type="pct"/>
          </w:tcPr>
          <w:p w14:paraId="58DF2508" w14:textId="61EF4E61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28" w:type="pct"/>
          </w:tcPr>
          <w:p w14:paraId="039C956D" w14:textId="2EB83E56" w:rsidR="007E004C" w:rsidRPr="00ED730E" w:rsidRDefault="003971C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78,55</w:t>
            </w:r>
            <w:r w:rsidR="00494A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91D3131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5FF50049" w14:textId="39906934" w:rsidR="007E004C" w:rsidRPr="005419B1" w:rsidRDefault="003971C7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65,44</w:t>
            </w:r>
            <w:r w:rsidR="00494A9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67228A" w:rsidRPr="009C152A" w14:paraId="28A48988" w14:textId="77777777" w:rsidTr="003C5969">
        <w:tc>
          <w:tcPr>
            <w:tcW w:w="2696" w:type="pct"/>
          </w:tcPr>
          <w:p w14:paraId="3798A93C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8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2B001C9F" w:rsidR="007E004C" w:rsidRPr="00910D5D" w:rsidRDefault="003971C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179,144</w:t>
            </w:r>
          </w:p>
        </w:tc>
        <w:tc>
          <w:tcPr>
            <w:tcW w:w="146" w:type="pct"/>
          </w:tcPr>
          <w:p w14:paraId="221EB0B5" w14:textId="77777777" w:rsidR="007E004C" w:rsidRPr="00910D5D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7BABC059" w:rsidR="007E004C" w:rsidRPr="00910D5D" w:rsidRDefault="003971C7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166,031</w:t>
            </w:r>
          </w:p>
        </w:tc>
      </w:tr>
    </w:tbl>
    <w:p w14:paraId="7FE1BC09" w14:textId="11F7943E" w:rsidR="000E0080" w:rsidRDefault="000E0080" w:rsidP="009915CE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5615590" w14:textId="4B7DA6D6" w:rsidR="00701990" w:rsidRPr="000E0080" w:rsidRDefault="00DA6EF1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00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2E763D41" w14:textId="0918B478" w:rsidR="00DA6EF1" w:rsidRPr="00CD7157" w:rsidRDefault="00DA6EF1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24"/>
          <w:szCs w:val="24"/>
        </w:rPr>
      </w:pPr>
    </w:p>
    <w:p w14:paraId="13D00882" w14:textId="1A0342C1" w:rsidR="00DA6EF1" w:rsidRPr="000E0080" w:rsidRDefault="00DA6EF1" w:rsidP="00530719">
      <w:pPr>
        <w:tabs>
          <w:tab w:val="clear" w:pos="454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0E0080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โดยมีค่าตอนแทนที่แตกต่างกั</w:t>
      </w:r>
      <w:r w:rsidR="00C2642C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0E0080">
        <w:rPr>
          <w:rFonts w:asciiTheme="majorBidi" w:hAnsiTheme="majorBidi" w:cstheme="majorBidi"/>
          <w:sz w:val="30"/>
          <w:szCs w:val="30"/>
          <w:cs/>
        </w:rPr>
        <w:t>ขึ้นอยู่กับจำนวนปริมาณและธุรกิจที่กระทำ</w:t>
      </w:r>
      <w:r w:rsidR="00C2642C">
        <w:rPr>
          <w:rFonts w:asciiTheme="majorBidi" w:hAnsiTheme="majorBidi" w:cstheme="majorBidi"/>
          <w:sz w:val="30"/>
          <w:szCs w:val="30"/>
        </w:rPr>
        <w:t xml:space="preserve"> </w:t>
      </w:r>
      <w:r w:rsidRPr="000E0080">
        <w:rPr>
          <w:rFonts w:asciiTheme="majorBidi" w:hAnsiTheme="majorBidi" w:cstheme="majorBidi"/>
          <w:sz w:val="30"/>
          <w:szCs w:val="30"/>
          <w:cs/>
        </w:rPr>
        <w:t>ค่าตอบแทนที่เรียกเก็บ</w:t>
      </w:r>
      <w:r w:rsidR="00FF3391" w:rsidRPr="000E0080">
        <w:rPr>
          <w:rFonts w:asciiTheme="majorBidi" w:hAnsiTheme="majorBidi" w:cstheme="majorBidi"/>
          <w:sz w:val="30"/>
          <w:szCs w:val="30"/>
          <w:cs/>
        </w:rPr>
        <w:t>มายังกลุ่มบริษัทมีอัตราที่แน่นอนและมีกา</w:t>
      </w:r>
      <w:r w:rsidR="00C2642C">
        <w:rPr>
          <w:rFonts w:asciiTheme="majorBidi" w:hAnsiTheme="majorBidi" w:cstheme="majorBidi" w:hint="cs"/>
          <w:sz w:val="30"/>
          <w:szCs w:val="30"/>
          <w:cs/>
        </w:rPr>
        <w:t>รป</w:t>
      </w:r>
      <w:r w:rsidR="00FF3391" w:rsidRPr="000E0080">
        <w:rPr>
          <w:rFonts w:asciiTheme="majorBidi" w:hAnsiTheme="majorBidi" w:cstheme="majorBidi"/>
          <w:sz w:val="30"/>
          <w:szCs w:val="30"/>
          <w:cs/>
        </w:rPr>
        <w:t>รับปรุงเป็นระยะ ๆ โดยปกติสัญญาสามารถยกเลิกได้ภายในหนึ่งปีโดยที่กลุ่มบริษัทไม่มีภาระใด ๆ ที่มีนัยสำคัญ</w:t>
      </w:r>
    </w:p>
    <w:p w14:paraId="27D80FEB" w14:textId="26E76857" w:rsidR="00FF3391" w:rsidRPr="00CD7157" w:rsidRDefault="00FF3391" w:rsidP="00DA6EF1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69A8D67" w14:textId="6B4851A7" w:rsidR="00FF3391" w:rsidRPr="000E0080" w:rsidRDefault="00FF3391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00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หนี้สินที่อาจเกิดขึ้น</w:t>
      </w:r>
    </w:p>
    <w:p w14:paraId="50715DD7" w14:textId="2829E9C8" w:rsidR="00FF3391" w:rsidRPr="00CD7157" w:rsidRDefault="00FF3391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24"/>
          <w:szCs w:val="24"/>
        </w:rPr>
      </w:pPr>
    </w:p>
    <w:p w14:paraId="6AFA6DFA" w14:textId="67BDB15F" w:rsidR="00FF3391" w:rsidRPr="000E0080" w:rsidRDefault="00FF3391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30"/>
          <w:szCs w:val="30"/>
        </w:rPr>
      </w:pPr>
      <w:r w:rsidRPr="000E008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0E0080">
        <w:rPr>
          <w:rFonts w:asciiTheme="majorBidi" w:hAnsiTheme="majorBidi" w:cstheme="majorBidi"/>
          <w:sz w:val="30"/>
          <w:szCs w:val="30"/>
        </w:rPr>
        <w:t xml:space="preserve"> 31 </w:t>
      </w:r>
      <w:r w:rsidR="00CD715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E00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0080">
        <w:rPr>
          <w:rFonts w:asciiTheme="majorBidi" w:hAnsiTheme="majorBidi" w:cstheme="majorBidi"/>
          <w:sz w:val="30"/>
          <w:szCs w:val="30"/>
        </w:rPr>
        <w:t>256</w:t>
      </w:r>
      <w:r w:rsidR="00CD7157">
        <w:rPr>
          <w:rFonts w:asciiTheme="majorBidi" w:hAnsiTheme="majorBidi" w:cstheme="majorBidi"/>
          <w:sz w:val="30"/>
          <w:szCs w:val="30"/>
        </w:rPr>
        <w:t>5</w:t>
      </w:r>
      <w:r w:rsidRPr="000E0080">
        <w:rPr>
          <w:rFonts w:asciiTheme="majorBidi" w:hAnsiTheme="majorBidi" w:cstheme="majorBidi"/>
          <w:sz w:val="30"/>
          <w:szCs w:val="30"/>
        </w:rPr>
        <w:t xml:space="preserve"> </w:t>
      </w:r>
      <w:r w:rsidRPr="000E0080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</w:t>
      </w:r>
      <w:r w:rsidR="00646E12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0E0080">
        <w:rPr>
          <w:rFonts w:asciiTheme="majorBidi" w:hAnsiTheme="majorBidi" w:cstheme="majorBidi"/>
          <w:sz w:val="30"/>
          <w:szCs w:val="30"/>
          <w:cs/>
        </w:rPr>
        <w:t>เกิ</w:t>
      </w:r>
      <w:r w:rsidR="00646E12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0E0080">
        <w:rPr>
          <w:rFonts w:asciiTheme="majorBidi" w:hAnsiTheme="majorBidi" w:cstheme="majorBidi"/>
          <w:sz w:val="30"/>
          <w:szCs w:val="30"/>
          <w:cs/>
        </w:rPr>
        <w:t xml:space="preserve">กับสถาบันการเงินเพื่อค้ำประกันวงเงินกู้ยืมของบริษัทย่อยหลายแห่ง เป็นจำนวนเงิน </w:t>
      </w:r>
      <w:r w:rsidR="00F5451D" w:rsidRPr="000E0080">
        <w:rPr>
          <w:rFonts w:asciiTheme="majorBidi" w:hAnsiTheme="majorBidi" w:cstheme="majorBidi"/>
          <w:sz w:val="30"/>
          <w:szCs w:val="30"/>
        </w:rPr>
        <w:t xml:space="preserve">2,380 </w:t>
      </w:r>
      <w:r w:rsidR="00F5451D" w:rsidRPr="000E008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F5451D" w:rsidRPr="000E0080">
        <w:rPr>
          <w:rFonts w:asciiTheme="majorBidi" w:hAnsiTheme="majorBidi" w:cstheme="majorBidi"/>
          <w:sz w:val="30"/>
          <w:szCs w:val="30"/>
        </w:rPr>
        <w:t xml:space="preserve">56 </w:t>
      </w:r>
      <w:r w:rsidR="00F5451D" w:rsidRPr="000E0080">
        <w:rPr>
          <w:rFonts w:asciiTheme="majorBidi" w:hAnsiTheme="majorBidi" w:cstheme="majorBidi"/>
          <w:sz w:val="30"/>
          <w:szCs w:val="30"/>
          <w:cs/>
        </w:rPr>
        <w:t>ล้านเหร</w:t>
      </w:r>
      <w:r w:rsidR="00F172F2">
        <w:rPr>
          <w:rFonts w:asciiTheme="majorBidi" w:hAnsiTheme="majorBidi" w:cstheme="majorBidi" w:hint="cs"/>
          <w:sz w:val="30"/>
          <w:szCs w:val="30"/>
          <w:cs/>
        </w:rPr>
        <w:t>ี</w:t>
      </w:r>
      <w:r w:rsidR="00F5451D" w:rsidRPr="000E0080">
        <w:rPr>
          <w:rFonts w:asciiTheme="majorBidi" w:hAnsiTheme="majorBidi" w:cstheme="majorBidi"/>
          <w:sz w:val="30"/>
          <w:szCs w:val="30"/>
          <w:cs/>
        </w:rPr>
        <w:t xml:space="preserve">ยญสหรัฐอเมริกา 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E5B3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</w:rPr>
        <w:t>: 2,</w:t>
      </w:r>
      <w:r w:rsidR="006E5B3E">
        <w:rPr>
          <w:rFonts w:asciiTheme="majorBidi" w:hAnsiTheme="majorBidi" w:cstheme="majorBidi"/>
          <w:i/>
          <w:iCs/>
          <w:sz w:val="30"/>
          <w:szCs w:val="30"/>
        </w:rPr>
        <w:t>380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6E5B3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5451D" w:rsidRPr="00646E12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ล้านเหรียญสหรัฐอเมริกา)</w:t>
      </w:r>
    </w:p>
    <w:p w14:paraId="3D5306DE" w14:textId="77777777" w:rsidR="0022201E" w:rsidRPr="00CD7157" w:rsidRDefault="0022201E" w:rsidP="00DA6EF1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697BF2A" w14:textId="5F987237" w:rsidR="00F5451D" w:rsidRPr="000E0080" w:rsidRDefault="00F5451D" w:rsidP="00DA6EF1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00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7662838A" w14:textId="1FD503D2" w:rsidR="00F5451D" w:rsidRPr="00CD7157" w:rsidRDefault="00F5451D" w:rsidP="00DA6EF1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A004457" w14:textId="46D0820D" w:rsidR="0067537A" w:rsidRDefault="0067537A" w:rsidP="004E5557">
      <w:pPr>
        <w:tabs>
          <w:tab w:val="clear" w:pos="454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7537A">
        <w:rPr>
          <w:rFonts w:asciiTheme="majorBidi" w:hAnsiTheme="majorBidi"/>
          <w:sz w:val="30"/>
          <w:szCs w:val="30"/>
          <w:cs/>
        </w:rPr>
        <w:t>ณ ว</w:t>
      </w:r>
      <w:r w:rsidR="00DB2E5C">
        <w:rPr>
          <w:rFonts w:asciiTheme="majorBidi" w:hAnsiTheme="majorBidi" w:hint="cs"/>
          <w:sz w:val="30"/>
          <w:szCs w:val="30"/>
          <w:cs/>
        </w:rPr>
        <w:t>ั</w:t>
      </w:r>
      <w:r w:rsidRPr="0067537A">
        <w:rPr>
          <w:rFonts w:asciiTheme="majorBidi" w:hAnsiTheme="majorBidi"/>
          <w:sz w:val="30"/>
          <w:szCs w:val="30"/>
          <w:cs/>
        </w:rPr>
        <w:t xml:space="preserve">นที่ </w:t>
      </w:r>
      <w:r w:rsidRPr="0067537A">
        <w:rPr>
          <w:rFonts w:asciiTheme="majorBidi" w:hAnsiTheme="majorBidi" w:cstheme="majorBidi"/>
          <w:sz w:val="30"/>
          <w:szCs w:val="30"/>
        </w:rPr>
        <w:t>31</w:t>
      </w:r>
      <w:r w:rsidRPr="0067537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67537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7537A">
        <w:rPr>
          <w:rFonts w:asciiTheme="majorBidi" w:hAnsiTheme="majorBidi"/>
          <w:sz w:val="30"/>
          <w:szCs w:val="30"/>
          <w:cs/>
        </w:rPr>
        <w:t xml:space="preserve"> บริษัทย่อยในต่างประเทศแห่งหนึ่งได้รับคำสั่งให้จ่ายเพิ่มภาษีการบริการจากกรมภาษี</w:t>
      </w:r>
      <w:r w:rsidR="00CD7157">
        <w:rPr>
          <w:rFonts w:asciiTheme="majorBidi" w:hAnsiTheme="majorBidi" w:hint="cs"/>
          <w:sz w:val="30"/>
          <w:szCs w:val="30"/>
          <w:cs/>
        </w:rPr>
        <w:t>บ</w:t>
      </w:r>
      <w:r w:rsidRPr="0067537A">
        <w:rPr>
          <w:rFonts w:asciiTheme="majorBidi" w:hAnsiTheme="majorBidi"/>
          <w:sz w:val="30"/>
          <w:szCs w:val="30"/>
          <w:cs/>
        </w:rPr>
        <w:t>ริการ</w:t>
      </w:r>
      <w:r w:rsidR="00CD7157">
        <w:rPr>
          <w:rFonts w:asciiTheme="majorBidi" w:hAnsiTheme="majorBidi"/>
          <w:sz w:val="30"/>
          <w:szCs w:val="30"/>
        </w:rPr>
        <w:t xml:space="preserve"> </w:t>
      </w:r>
      <w:r w:rsidRPr="0067537A">
        <w:rPr>
          <w:rFonts w:asciiTheme="majorBidi" w:hAnsiTheme="majorBidi"/>
          <w:sz w:val="30"/>
          <w:szCs w:val="30"/>
          <w:cs/>
        </w:rPr>
        <w:t>โดยบริษัทย่อยได้ยื่นอุทธรณ์ต่อศุลกากรสรรพสามิตและภาษีบริการศาลวินิจฉัยอุทธรณ์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ดังนั้นจึงไม่มีการตั้งประมาณการเกี่ยวกับคดีความครั้งนี้</w:t>
      </w:r>
    </w:p>
    <w:p w14:paraId="4277BB9C" w14:textId="353B57E1" w:rsidR="003F0D00" w:rsidRDefault="003F0D00" w:rsidP="00CD7157">
      <w:pPr>
        <w:tabs>
          <w:tab w:val="clear" w:pos="454"/>
          <w:tab w:val="left" w:pos="540"/>
        </w:tabs>
        <w:spacing w:line="240" w:lineRule="auto"/>
        <w:ind w:left="540" w:right="18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="0067537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67537A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บริษัทย่อยในต่างประเทศแห่งหนึ่งได้รับคำสั่งให้จ่ายเพิ่มภาษีนิติบุคคลจากกรมสรรพากร 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40A7156D" w14:textId="77777777" w:rsidR="0022201E" w:rsidRDefault="0022201E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30"/>
          <w:szCs w:val="30"/>
        </w:rPr>
      </w:pPr>
    </w:p>
    <w:p w14:paraId="2610330B" w14:textId="74F53DC6" w:rsidR="006D0F0D" w:rsidRPr="007004B8" w:rsidRDefault="00D830A6" w:rsidP="006D0F0D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D830A6">
        <w:rPr>
          <w:rFonts w:ascii="Angsana New" w:hAnsi="Angsana New" w:cs="Angsana New"/>
          <w:b/>
          <w:bCs/>
          <w:lang w:val="en-US"/>
        </w:rPr>
        <w:t>1</w:t>
      </w:r>
      <w:r w:rsidR="00CE57F4">
        <w:rPr>
          <w:rFonts w:ascii="Angsana New" w:hAnsi="Angsana New" w:cs="Angsana New"/>
          <w:b/>
          <w:bCs/>
          <w:lang w:val="en-US"/>
        </w:rPr>
        <w:t>2</w:t>
      </w:r>
      <w:r w:rsidR="00D76B7C" w:rsidRPr="00D76B7C">
        <w:rPr>
          <w:rFonts w:ascii="Angsana New" w:hAnsi="Angsana New" w:cs="Angsana New"/>
          <w:b/>
          <w:bCs/>
          <w:lang w:val="en-US"/>
        </w:rPr>
        <w:t xml:space="preserve"> </w:t>
      </w:r>
      <w:r w:rsidR="00D76B7C">
        <w:rPr>
          <w:rFonts w:ascii="Angsana New" w:hAnsi="Angsana New" w:cs="Angsana New"/>
          <w:b/>
          <w:bCs/>
          <w:lang w:val="en-US"/>
        </w:rPr>
        <w:tab/>
      </w:r>
      <w:r w:rsidR="006D0F0D" w:rsidRPr="003270E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14:paraId="08E17547" w14:textId="6AB7E0DD" w:rsidR="006D0F0D" w:rsidRDefault="006D0F0D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lang w:val="en-US"/>
        </w:rPr>
      </w:pPr>
    </w:p>
    <w:p w14:paraId="46CC7A0A" w14:textId="1E034AFA" w:rsidR="0007230C" w:rsidRPr="00446F7F" w:rsidRDefault="003F0D00" w:rsidP="00446F7F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46F7F">
        <w:rPr>
          <w:rFonts w:asciiTheme="majorBidi" w:hAnsiTheme="majorBidi" w:cstheme="majorBidi" w:hint="cs"/>
          <w:sz w:val="30"/>
          <w:szCs w:val="30"/>
          <w:cs/>
        </w:rPr>
        <w:t>ในการประชุ</w:t>
      </w:r>
      <w:r w:rsidR="004C7BF6" w:rsidRPr="00446F7F">
        <w:rPr>
          <w:rFonts w:asciiTheme="majorBidi" w:hAnsiTheme="majorBidi" w:cstheme="majorBidi" w:hint="cs"/>
          <w:sz w:val="30"/>
          <w:szCs w:val="30"/>
          <w:cs/>
        </w:rPr>
        <w:t xml:space="preserve">มสามัญประจำปีของผู้ถือหุ้นของบริษัทเมื่อวันที่ </w:t>
      </w:r>
      <w:r w:rsidR="004C7BF6" w:rsidRPr="00446F7F">
        <w:rPr>
          <w:rFonts w:asciiTheme="majorBidi" w:hAnsiTheme="majorBidi" w:cstheme="majorBidi"/>
          <w:sz w:val="30"/>
          <w:szCs w:val="30"/>
        </w:rPr>
        <w:t xml:space="preserve">5 </w:t>
      </w:r>
      <w:r w:rsidR="004C7BF6" w:rsidRPr="00446F7F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4C7BF6" w:rsidRPr="00446F7F">
        <w:rPr>
          <w:rFonts w:asciiTheme="majorBidi" w:hAnsiTheme="majorBidi" w:cstheme="majorBidi"/>
          <w:sz w:val="30"/>
          <w:szCs w:val="30"/>
        </w:rPr>
        <w:t xml:space="preserve">2565 </w:t>
      </w:r>
      <w:r w:rsidR="004C7BF6" w:rsidRPr="00446F7F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ผู้ถือหุ้นมีมติอนุมัติการจัดสรรผลกำไรเป็นเงินปันผลในอัตราหุ้นละ </w:t>
      </w:r>
      <w:r w:rsidR="004C7BF6" w:rsidRPr="00446F7F">
        <w:rPr>
          <w:rFonts w:asciiTheme="majorBidi" w:hAnsiTheme="majorBidi" w:cstheme="majorBidi"/>
          <w:sz w:val="30"/>
          <w:szCs w:val="30"/>
        </w:rPr>
        <w:t>0.</w:t>
      </w:r>
      <w:r w:rsidR="00A1719F" w:rsidRPr="00446F7F">
        <w:rPr>
          <w:rFonts w:asciiTheme="majorBidi" w:hAnsiTheme="majorBidi" w:cstheme="majorBidi"/>
          <w:sz w:val="30"/>
          <w:szCs w:val="30"/>
        </w:rPr>
        <w:t>86</w:t>
      </w:r>
      <w:r w:rsidR="004C7BF6" w:rsidRPr="00446F7F">
        <w:rPr>
          <w:rFonts w:asciiTheme="majorBidi" w:hAnsiTheme="majorBidi" w:cstheme="majorBidi"/>
          <w:sz w:val="30"/>
          <w:szCs w:val="30"/>
        </w:rPr>
        <w:t xml:space="preserve"> </w:t>
      </w:r>
      <w:r w:rsidR="004C7BF6" w:rsidRPr="00446F7F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A1719F" w:rsidRPr="00446F7F">
        <w:rPr>
          <w:rFonts w:asciiTheme="majorBidi" w:hAnsiTheme="majorBidi" w:cstheme="majorBidi"/>
          <w:sz w:val="30"/>
          <w:szCs w:val="30"/>
        </w:rPr>
        <w:t>749.81</w:t>
      </w:r>
      <w:r w:rsidR="004C7BF6" w:rsidRPr="00446F7F">
        <w:rPr>
          <w:rFonts w:asciiTheme="majorBidi" w:hAnsiTheme="majorBidi" w:cstheme="majorBidi"/>
          <w:sz w:val="30"/>
          <w:szCs w:val="30"/>
        </w:rPr>
        <w:t xml:space="preserve"> </w:t>
      </w:r>
      <w:r w:rsidR="004C7BF6" w:rsidRPr="00446F7F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โดยเงินปันผลดังกล่าวจะจ่ายให้แก่ผู้ถือหุ้นของบริษัทในเดือนเมษายน </w:t>
      </w:r>
      <w:r w:rsidR="004C7BF6" w:rsidRPr="00446F7F">
        <w:rPr>
          <w:rFonts w:asciiTheme="majorBidi" w:hAnsiTheme="majorBidi" w:cstheme="majorBidi"/>
          <w:sz w:val="30"/>
          <w:szCs w:val="30"/>
        </w:rPr>
        <w:t>256</w:t>
      </w:r>
      <w:r w:rsidR="00A1719F" w:rsidRPr="00446F7F">
        <w:rPr>
          <w:rFonts w:asciiTheme="majorBidi" w:hAnsiTheme="majorBidi" w:cstheme="majorBidi"/>
          <w:sz w:val="30"/>
          <w:szCs w:val="30"/>
        </w:rPr>
        <w:t>5</w:t>
      </w:r>
    </w:p>
    <w:sectPr w:rsidR="0007230C" w:rsidRPr="00446F7F" w:rsidSect="003343F6">
      <w:headerReference w:type="default" r:id="rId13"/>
      <w:footerReference w:type="default" r:id="rId14"/>
      <w:pgSz w:w="11909" w:h="16834" w:code="9"/>
      <w:pgMar w:top="691" w:right="101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82713" w14:textId="77777777" w:rsidR="008E0F2A" w:rsidRDefault="008E0F2A" w:rsidP="00FC04D5">
      <w:r>
        <w:separator/>
      </w:r>
    </w:p>
  </w:endnote>
  <w:endnote w:type="continuationSeparator" w:id="0">
    <w:p w14:paraId="163DD951" w14:textId="77777777" w:rsidR="008E0F2A" w:rsidRDefault="008E0F2A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649295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031F92C" w14:textId="44AF96D4" w:rsidR="00825C75" w:rsidRPr="003123E5" w:rsidRDefault="00825C75" w:rsidP="003123E5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123E5">
          <w:rPr>
            <w:rFonts w:ascii="Angsana New" w:hAnsi="Angsana New" w:hint="cs"/>
            <w:sz w:val="30"/>
            <w:szCs w:val="30"/>
          </w:rPr>
          <w:fldChar w:fldCharType="begin"/>
        </w:r>
        <w:r w:rsidRPr="003123E5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123E5">
          <w:rPr>
            <w:rFonts w:ascii="Angsana New" w:hAnsi="Angsana New" w:hint="cs"/>
            <w:sz w:val="30"/>
            <w:szCs w:val="30"/>
          </w:rPr>
          <w:fldChar w:fldCharType="separate"/>
        </w:r>
        <w:r w:rsidR="0007230C">
          <w:rPr>
            <w:rFonts w:ascii="Angsana New" w:hAnsi="Angsana New"/>
            <w:noProof/>
            <w:sz w:val="30"/>
            <w:szCs w:val="30"/>
          </w:rPr>
          <w:t>13</w:t>
        </w:r>
        <w:r w:rsidRPr="003123E5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825C75" w:rsidRPr="005C306E" w:rsidRDefault="00825C7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07230C">
          <w:rPr>
            <w:rFonts w:ascii="Angsana New" w:hAnsi="Angsana New"/>
            <w:noProof/>
            <w:sz w:val="30"/>
            <w:szCs w:val="30"/>
          </w:rPr>
          <w:t>24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825C75" w:rsidRPr="00860E15" w:rsidRDefault="00825C7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07230C">
      <w:rPr>
        <w:rStyle w:val="PageNumber"/>
        <w:rFonts w:ascii="Angsana New" w:hAnsi="Angsana New"/>
        <w:noProof/>
        <w:sz w:val="30"/>
        <w:szCs w:val="30"/>
      </w:rPr>
      <w:t>31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825C75" w:rsidRPr="00D8432A" w:rsidRDefault="00825C75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56AE3" w14:textId="77777777" w:rsidR="008E0F2A" w:rsidRDefault="008E0F2A" w:rsidP="00FC04D5">
      <w:r>
        <w:separator/>
      </w:r>
    </w:p>
  </w:footnote>
  <w:footnote w:type="continuationSeparator" w:id="0">
    <w:p w14:paraId="20755175" w14:textId="77777777" w:rsidR="008E0F2A" w:rsidRDefault="008E0F2A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87EB" w14:textId="77777777" w:rsidR="00825C75" w:rsidRPr="003B5EBA" w:rsidRDefault="00825C75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C7C7889" w14:textId="77777777" w:rsidR="00825C75" w:rsidRPr="003B5EBA" w:rsidRDefault="00825C75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28E0F6" w14:textId="7F4319BF" w:rsidR="00825C75" w:rsidRPr="00AF256D" w:rsidRDefault="00825C75" w:rsidP="00145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16FC7EB" w14:textId="77777777" w:rsidR="00825C75" w:rsidRPr="00A34F3C" w:rsidRDefault="00825C75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825C75" w:rsidRPr="003B5EBA" w:rsidRDefault="00825C75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825C75" w:rsidRPr="003B5EBA" w:rsidRDefault="00825C75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40F3B3" w14:textId="7AD6B34E" w:rsidR="00825C75" w:rsidRPr="00AF256D" w:rsidRDefault="00825C75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825C75" w:rsidRPr="00164EBE" w:rsidRDefault="00825C75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B7480" w14:textId="77777777" w:rsidR="00825C75" w:rsidRPr="003B5EBA" w:rsidRDefault="00825C75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5D1325E" w14:textId="77777777" w:rsidR="00825C75" w:rsidRPr="003B5EBA" w:rsidRDefault="00825C75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863CD3" w14:textId="25934543" w:rsidR="00825C75" w:rsidRPr="00AF256D" w:rsidRDefault="00825C75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1C07EAD7" w14:textId="77777777" w:rsidR="00825C75" w:rsidRPr="001C28F5" w:rsidRDefault="00825C75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825C75" w:rsidRPr="003B5EBA" w:rsidRDefault="00825C75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825C75" w:rsidRPr="003B5EBA" w:rsidRDefault="00825C75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12C1A4" w14:textId="0BC0AF0E" w:rsidR="00825C75" w:rsidRPr="00AF256D" w:rsidRDefault="00825C75" w:rsidP="000B4A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825C75" w:rsidRPr="001C28F5" w:rsidRDefault="00825C75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863"/>
    <w:rsid w:val="00010997"/>
    <w:rsid w:val="00011695"/>
    <w:rsid w:val="0001222E"/>
    <w:rsid w:val="00012CB3"/>
    <w:rsid w:val="000134D7"/>
    <w:rsid w:val="00013B54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037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8EA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3B2D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5F75"/>
    <w:rsid w:val="000560F0"/>
    <w:rsid w:val="000566A8"/>
    <w:rsid w:val="000569D3"/>
    <w:rsid w:val="00056D4D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0F1E"/>
    <w:rsid w:val="000713B2"/>
    <w:rsid w:val="0007213B"/>
    <w:rsid w:val="00072196"/>
    <w:rsid w:val="0007230C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1FA"/>
    <w:rsid w:val="000B25B5"/>
    <w:rsid w:val="000B2A41"/>
    <w:rsid w:val="000B2BCC"/>
    <w:rsid w:val="000B300C"/>
    <w:rsid w:val="000B3061"/>
    <w:rsid w:val="000B309A"/>
    <w:rsid w:val="000B3137"/>
    <w:rsid w:val="000B31AA"/>
    <w:rsid w:val="000B3FDA"/>
    <w:rsid w:val="000B4201"/>
    <w:rsid w:val="000B4705"/>
    <w:rsid w:val="000B49F7"/>
    <w:rsid w:val="000B4A6F"/>
    <w:rsid w:val="000B4AC5"/>
    <w:rsid w:val="000B4C7C"/>
    <w:rsid w:val="000B4F1B"/>
    <w:rsid w:val="000B5183"/>
    <w:rsid w:val="000B5A26"/>
    <w:rsid w:val="000B5C68"/>
    <w:rsid w:val="000B5F7A"/>
    <w:rsid w:val="000B6171"/>
    <w:rsid w:val="000B639E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C7BA9"/>
    <w:rsid w:val="000D0793"/>
    <w:rsid w:val="000D079E"/>
    <w:rsid w:val="000D0A1F"/>
    <w:rsid w:val="000D1258"/>
    <w:rsid w:val="000D2103"/>
    <w:rsid w:val="000D22B4"/>
    <w:rsid w:val="000D29A9"/>
    <w:rsid w:val="000D31F9"/>
    <w:rsid w:val="000D37D5"/>
    <w:rsid w:val="000D3899"/>
    <w:rsid w:val="000D4615"/>
    <w:rsid w:val="000D4A59"/>
    <w:rsid w:val="000D4FC6"/>
    <w:rsid w:val="000D6A81"/>
    <w:rsid w:val="000D7C48"/>
    <w:rsid w:val="000D7C7C"/>
    <w:rsid w:val="000E0080"/>
    <w:rsid w:val="000E05ED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56A"/>
    <w:rsid w:val="000E46AF"/>
    <w:rsid w:val="000E4D8E"/>
    <w:rsid w:val="000E63B3"/>
    <w:rsid w:val="000E66BF"/>
    <w:rsid w:val="000E6C8F"/>
    <w:rsid w:val="000E701D"/>
    <w:rsid w:val="000E73AF"/>
    <w:rsid w:val="000E7F82"/>
    <w:rsid w:val="000F016C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0A0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3F0B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5F32"/>
    <w:rsid w:val="00126275"/>
    <w:rsid w:val="00126566"/>
    <w:rsid w:val="00126AB9"/>
    <w:rsid w:val="0012709F"/>
    <w:rsid w:val="0012768E"/>
    <w:rsid w:val="00127B9E"/>
    <w:rsid w:val="00127D2E"/>
    <w:rsid w:val="001308E3"/>
    <w:rsid w:val="00130FF3"/>
    <w:rsid w:val="0013121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B44"/>
    <w:rsid w:val="00137B81"/>
    <w:rsid w:val="00140027"/>
    <w:rsid w:val="001402D7"/>
    <w:rsid w:val="00140B82"/>
    <w:rsid w:val="0014114B"/>
    <w:rsid w:val="0014135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C47"/>
    <w:rsid w:val="00144D73"/>
    <w:rsid w:val="00144E97"/>
    <w:rsid w:val="00144FC4"/>
    <w:rsid w:val="00145320"/>
    <w:rsid w:val="0014552C"/>
    <w:rsid w:val="0014555F"/>
    <w:rsid w:val="00145B7B"/>
    <w:rsid w:val="00146178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3D"/>
    <w:rsid w:val="001529ED"/>
    <w:rsid w:val="00152D8C"/>
    <w:rsid w:val="0015397F"/>
    <w:rsid w:val="0015457F"/>
    <w:rsid w:val="001546D5"/>
    <w:rsid w:val="001546DB"/>
    <w:rsid w:val="00154AD7"/>
    <w:rsid w:val="00154BCC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46F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08D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EBA"/>
    <w:rsid w:val="00201F6F"/>
    <w:rsid w:val="0020201E"/>
    <w:rsid w:val="00202D8C"/>
    <w:rsid w:val="00203268"/>
    <w:rsid w:val="0020349D"/>
    <w:rsid w:val="00204EC6"/>
    <w:rsid w:val="002056E6"/>
    <w:rsid w:val="00205C60"/>
    <w:rsid w:val="00205D5D"/>
    <w:rsid w:val="00206255"/>
    <w:rsid w:val="002074B4"/>
    <w:rsid w:val="002076E8"/>
    <w:rsid w:val="00207EB3"/>
    <w:rsid w:val="002102F5"/>
    <w:rsid w:val="0021075B"/>
    <w:rsid w:val="00210D11"/>
    <w:rsid w:val="0021109B"/>
    <w:rsid w:val="00211F37"/>
    <w:rsid w:val="002127FA"/>
    <w:rsid w:val="00212D5D"/>
    <w:rsid w:val="00212EE5"/>
    <w:rsid w:val="002132A7"/>
    <w:rsid w:val="002141D2"/>
    <w:rsid w:val="00214310"/>
    <w:rsid w:val="00214686"/>
    <w:rsid w:val="0021478F"/>
    <w:rsid w:val="00214A1A"/>
    <w:rsid w:val="00214AA2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01E"/>
    <w:rsid w:val="002229D4"/>
    <w:rsid w:val="00222C6F"/>
    <w:rsid w:val="00222C99"/>
    <w:rsid w:val="00223989"/>
    <w:rsid w:val="00223A10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58"/>
    <w:rsid w:val="002860AE"/>
    <w:rsid w:val="00286750"/>
    <w:rsid w:val="002869DF"/>
    <w:rsid w:val="00286CBC"/>
    <w:rsid w:val="002873E8"/>
    <w:rsid w:val="0029035F"/>
    <w:rsid w:val="00290A48"/>
    <w:rsid w:val="002913C8"/>
    <w:rsid w:val="002914C9"/>
    <w:rsid w:val="00291F7C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9B4"/>
    <w:rsid w:val="002A1A34"/>
    <w:rsid w:val="002A1E98"/>
    <w:rsid w:val="002A22B5"/>
    <w:rsid w:val="002A250A"/>
    <w:rsid w:val="002A35E2"/>
    <w:rsid w:val="002A36B8"/>
    <w:rsid w:val="002A3963"/>
    <w:rsid w:val="002A3B3C"/>
    <w:rsid w:val="002A4027"/>
    <w:rsid w:val="002A524F"/>
    <w:rsid w:val="002A5468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4C03"/>
    <w:rsid w:val="002B5997"/>
    <w:rsid w:val="002B625A"/>
    <w:rsid w:val="002B6362"/>
    <w:rsid w:val="002B645E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2FE8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152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8FA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625C"/>
    <w:rsid w:val="002E641C"/>
    <w:rsid w:val="002E6A90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866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3E5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17850"/>
    <w:rsid w:val="003178EA"/>
    <w:rsid w:val="00317D1E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74FE"/>
    <w:rsid w:val="0032761E"/>
    <w:rsid w:val="003302BD"/>
    <w:rsid w:val="003302C0"/>
    <w:rsid w:val="00330356"/>
    <w:rsid w:val="003307A8"/>
    <w:rsid w:val="0033143A"/>
    <w:rsid w:val="00332BC9"/>
    <w:rsid w:val="003343F6"/>
    <w:rsid w:val="00334B3B"/>
    <w:rsid w:val="00334D4D"/>
    <w:rsid w:val="003359DC"/>
    <w:rsid w:val="00335BE6"/>
    <w:rsid w:val="0033633C"/>
    <w:rsid w:val="00336B52"/>
    <w:rsid w:val="00336C4C"/>
    <w:rsid w:val="00336F67"/>
    <w:rsid w:val="00337332"/>
    <w:rsid w:val="00337AF8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2B4C"/>
    <w:rsid w:val="003630A0"/>
    <w:rsid w:val="00363BB5"/>
    <w:rsid w:val="00364345"/>
    <w:rsid w:val="003644B7"/>
    <w:rsid w:val="00364BE2"/>
    <w:rsid w:val="00364EDE"/>
    <w:rsid w:val="003652A0"/>
    <w:rsid w:val="003652FF"/>
    <w:rsid w:val="00366224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B10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2DF2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05F"/>
    <w:rsid w:val="003971C7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6F62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5969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D03FA"/>
    <w:rsid w:val="003D139A"/>
    <w:rsid w:val="003D1554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666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0D00"/>
    <w:rsid w:val="003F1491"/>
    <w:rsid w:val="003F18CD"/>
    <w:rsid w:val="003F19FF"/>
    <w:rsid w:val="003F1B2F"/>
    <w:rsid w:val="003F1BF6"/>
    <w:rsid w:val="003F2AD6"/>
    <w:rsid w:val="003F2CD1"/>
    <w:rsid w:val="003F2D12"/>
    <w:rsid w:val="003F2F53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2820"/>
    <w:rsid w:val="0040312D"/>
    <w:rsid w:val="004033D0"/>
    <w:rsid w:val="00404E8E"/>
    <w:rsid w:val="004051B7"/>
    <w:rsid w:val="00405450"/>
    <w:rsid w:val="00405E40"/>
    <w:rsid w:val="00405FB1"/>
    <w:rsid w:val="00406029"/>
    <w:rsid w:val="00406419"/>
    <w:rsid w:val="00406561"/>
    <w:rsid w:val="00406820"/>
    <w:rsid w:val="00407161"/>
    <w:rsid w:val="00407583"/>
    <w:rsid w:val="00407769"/>
    <w:rsid w:val="00407CDE"/>
    <w:rsid w:val="00407D97"/>
    <w:rsid w:val="00407E83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9F2"/>
    <w:rsid w:val="00420BCE"/>
    <w:rsid w:val="00420C36"/>
    <w:rsid w:val="00421490"/>
    <w:rsid w:val="004215A6"/>
    <w:rsid w:val="00421981"/>
    <w:rsid w:val="00421EE1"/>
    <w:rsid w:val="004223A9"/>
    <w:rsid w:val="00422FEB"/>
    <w:rsid w:val="00423856"/>
    <w:rsid w:val="00423A5C"/>
    <w:rsid w:val="00423BBA"/>
    <w:rsid w:val="00424391"/>
    <w:rsid w:val="0042487A"/>
    <w:rsid w:val="004250BA"/>
    <w:rsid w:val="004253C3"/>
    <w:rsid w:val="004255F2"/>
    <w:rsid w:val="0042571A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6F7F"/>
    <w:rsid w:val="0044720D"/>
    <w:rsid w:val="004475A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0D84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4A9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A1"/>
    <w:rsid w:val="004949E4"/>
    <w:rsid w:val="00494A1E"/>
    <w:rsid w:val="00494A90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4A1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7AE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ABF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C7BF6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4E1F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001"/>
    <w:rsid w:val="004E08A4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557"/>
    <w:rsid w:val="004E5877"/>
    <w:rsid w:val="004E5B3D"/>
    <w:rsid w:val="004E687D"/>
    <w:rsid w:val="004E6AB6"/>
    <w:rsid w:val="004E7126"/>
    <w:rsid w:val="004E734A"/>
    <w:rsid w:val="004E7760"/>
    <w:rsid w:val="004E7981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C22"/>
    <w:rsid w:val="00503D46"/>
    <w:rsid w:val="00504607"/>
    <w:rsid w:val="005061DE"/>
    <w:rsid w:val="00506279"/>
    <w:rsid w:val="00507A3B"/>
    <w:rsid w:val="005105FA"/>
    <w:rsid w:val="00510D5D"/>
    <w:rsid w:val="00510E50"/>
    <w:rsid w:val="00511448"/>
    <w:rsid w:val="0051156D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6BA"/>
    <w:rsid w:val="00525B1A"/>
    <w:rsid w:val="005260C4"/>
    <w:rsid w:val="005264A0"/>
    <w:rsid w:val="00527061"/>
    <w:rsid w:val="0052751E"/>
    <w:rsid w:val="0052793E"/>
    <w:rsid w:val="00527EAE"/>
    <w:rsid w:val="00530719"/>
    <w:rsid w:val="005311C6"/>
    <w:rsid w:val="00531473"/>
    <w:rsid w:val="00531665"/>
    <w:rsid w:val="005321A4"/>
    <w:rsid w:val="005347CE"/>
    <w:rsid w:val="00534BDA"/>
    <w:rsid w:val="005355E9"/>
    <w:rsid w:val="00535733"/>
    <w:rsid w:val="00535838"/>
    <w:rsid w:val="00535C92"/>
    <w:rsid w:val="00535E34"/>
    <w:rsid w:val="005364A3"/>
    <w:rsid w:val="00536AF9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098"/>
    <w:rsid w:val="0054121F"/>
    <w:rsid w:val="005419B1"/>
    <w:rsid w:val="00541A3B"/>
    <w:rsid w:val="00541D09"/>
    <w:rsid w:val="005429C1"/>
    <w:rsid w:val="0054390F"/>
    <w:rsid w:val="005441C8"/>
    <w:rsid w:val="00544643"/>
    <w:rsid w:val="005446D9"/>
    <w:rsid w:val="00544BD9"/>
    <w:rsid w:val="00544C61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37E"/>
    <w:rsid w:val="0055456F"/>
    <w:rsid w:val="005551EB"/>
    <w:rsid w:val="005552C1"/>
    <w:rsid w:val="00556008"/>
    <w:rsid w:val="005561CD"/>
    <w:rsid w:val="00556BBD"/>
    <w:rsid w:val="00556BF2"/>
    <w:rsid w:val="00557844"/>
    <w:rsid w:val="005579EF"/>
    <w:rsid w:val="00557A65"/>
    <w:rsid w:val="00557B2E"/>
    <w:rsid w:val="00557B61"/>
    <w:rsid w:val="00557FC7"/>
    <w:rsid w:val="00560708"/>
    <w:rsid w:val="00560997"/>
    <w:rsid w:val="00560DC0"/>
    <w:rsid w:val="00560E43"/>
    <w:rsid w:val="00560EEC"/>
    <w:rsid w:val="0056146C"/>
    <w:rsid w:val="00562201"/>
    <w:rsid w:val="00562758"/>
    <w:rsid w:val="00562CAF"/>
    <w:rsid w:val="00562D4D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A2D"/>
    <w:rsid w:val="00570D42"/>
    <w:rsid w:val="0057110C"/>
    <w:rsid w:val="00571447"/>
    <w:rsid w:val="00571D98"/>
    <w:rsid w:val="00572B83"/>
    <w:rsid w:val="00573131"/>
    <w:rsid w:val="00573650"/>
    <w:rsid w:val="00573BB1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6847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073C"/>
    <w:rsid w:val="005A13E8"/>
    <w:rsid w:val="005A13EC"/>
    <w:rsid w:val="005A2652"/>
    <w:rsid w:val="005A302B"/>
    <w:rsid w:val="005A41DA"/>
    <w:rsid w:val="005A42DF"/>
    <w:rsid w:val="005A45CA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AB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138"/>
    <w:rsid w:val="005B373A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C7C"/>
    <w:rsid w:val="005C0D58"/>
    <w:rsid w:val="005C1446"/>
    <w:rsid w:val="005C18AE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253"/>
    <w:rsid w:val="005D482F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77AD"/>
    <w:rsid w:val="005F015D"/>
    <w:rsid w:val="005F02FB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424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259"/>
    <w:rsid w:val="00611440"/>
    <w:rsid w:val="00611B50"/>
    <w:rsid w:val="00611B70"/>
    <w:rsid w:val="00611CEE"/>
    <w:rsid w:val="00611D98"/>
    <w:rsid w:val="006120CD"/>
    <w:rsid w:val="006125F3"/>
    <w:rsid w:val="00612C2A"/>
    <w:rsid w:val="00612FA0"/>
    <w:rsid w:val="00614C39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46A"/>
    <w:rsid w:val="00630864"/>
    <w:rsid w:val="00630BB8"/>
    <w:rsid w:val="0063134E"/>
    <w:rsid w:val="0063147B"/>
    <w:rsid w:val="0063158D"/>
    <w:rsid w:val="006316AB"/>
    <w:rsid w:val="00631849"/>
    <w:rsid w:val="00632612"/>
    <w:rsid w:val="006329BB"/>
    <w:rsid w:val="006339B1"/>
    <w:rsid w:val="00633C7E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048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12"/>
    <w:rsid w:val="00646E49"/>
    <w:rsid w:val="00647599"/>
    <w:rsid w:val="00647610"/>
    <w:rsid w:val="006504D9"/>
    <w:rsid w:val="00650500"/>
    <w:rsid w:val="00650A08"/>
    <w:rsid w:val="00650CCC"/>
    <w:rsid w:val="00651BE4"/>
    <w:rsid w:val="00651CFC"/>
    <w:rsid w:val="00651E6B"/>
    <w:rsid w:val="00652488"/>
    <w:rsid w:val="0065285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1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37A"/>
    <w:rsid w:val="00675909"/>
    <w:rsid w:val="0067594F"/>
    <w:rsid w:val="00675A4E"/>
    <w:rsid w:val="00675A51"/>
    <w:rsid w:val="006766CF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0C3"/>
    <w:rsid w:val="006862AD"/>
    <w:rsid w:val="00686888"/>
    <w:rsid w:val="006870BD"/>
    <w:rsid w:val="0068717F"/>
    <w:rsid w:val="00687297"/>
    <w:rsid w:val="006875C5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6DA6"/>
    <w:rsid w:val="00697048"/>
    <w:rsid w:val="00697061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23E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C729D"/>
    <w:rsid w:val="006D089C"/>
    <w:rsid w:val="006D0D13"/>
    <w:rsid w:val="006D0F0D"/>
    <w:rsid w:val="006D1640"/>
    <w:rsid w:val="006D189F"/>
    <w:rsid w:val="006D1904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D7747"/>
    <w:rsid w:val="006D7E67"/>
    <w:rsid w:val="006E05E5"/>
    <w:rsid w:val="006E0AC8"/>
    <w:rsid w:val="006E0ED2"/>
    <w:rsid w:val="006E1476"/>
    <w:rsid w:val="006E1F86"/>
    <w:rsid w:val="006E27D0"/>
    <w:rsid w:val="006E33D3"/>
    <w:rsid w:val="006E37DA"/>
    <w:rsid w:val="006E42F8"/>
    <w:rsid w:val="006E441D"/>
    <w:rsid w:val="006E45C3"/>
    <w:rsid w:val="006E588D"/>
    <w:rsid w:val="006E58D5"/>
    <w:rsid w:val="006E5A2A"/>
    <w:rsid w:val="006E5B3E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990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16DD7"/>
    <w:rsid w:val="007174C2"/>
    <w:rsid w:val="007177B0"/>
    <w:rsid w:val="00717FDB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A41"/>
    <w:rsid w:val="00722C8B"/>
    <w:rsid w:val="00723337"/>
    <w:rsid w:val="007239B3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6D9"/>
    <w:rsid w:val="00735723"/>
    <w:rsid w:val="0073580B"/>
    <w:rsid w:val="00736530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319E"/>
    <w:rsid w:val="0074356A"/>
    <w:rsid w:val="007437C1"/>
    <w:rsid w:val="007437EB"/>
    <w:rsid w:val="00743F73"/>
    <w:rsid w:val="00745D88"/>
    <w:rsid w:val="00745F8E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26E"/>
    <w:rsid w:val="00754C1F"/>
    <w:rsid w:val="00755D98"/>
    <w:rsid w:val="007564D0"/>
    <w:rsid w:val="00756851"/>
    <w:rsid w:val="00756D7B"/>
    <w:rsid w:val="007570D5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552"/>
    <w:rsid w:val="00763891"/>
    <w:rsid w:val="007639AB"/>
    <w:rsid w:val="00763B4E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35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061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6ED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0204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05D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3E58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C18"/>
    <w:rsid w:val="007E43FD"/>
    <w:rsid w:val="007E49C3"/>
    <w:rsid w:val="007E4AE9"/>
    <w:rsid w:val="007E4D32"/>
    <w:rsid w:val="007E5491"/>
    <w:rsid w:val="007E56D0"/>
    <w:rsid w:val="007E609E"/>
    <w:rsid w:val="007E688F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D76"/>
    <w:rsid w:val="007F20E1"/>
    <w:rsid w:val="007F2177"/>
    <w:rsid w:val="007F36AE"/>
    <w:rsid w:val="007F4796"/>
    <w:rsid w:val="007F4BE8"/>
    <w:rsid w:val="007F512E"/>
    <w:rsid w:val="007F684E"/>
    <w:rsid w:val="007F75D0"/>
    <w:rsid w:val="007F77BB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31F"/>
    <w:rsid w:val="00807727"/>
    <w:rsid w:val="00807C9B"/>
    <w:rsid w:val="00807F0D"/>
    <w:rsid w:val="00807F47"/>
    <w:rsid w:val="00810B89"/>
    <w:rsid w:val="00810BA0"/>
    <w:rsid w:val="00811615"/>
    <w:rsid w:val="00812C07"/>
    <w:rsid w:val="008137D2"/>
    <w:rsid w:val="00813EAE"/>
    <w:rsid w:val="008141A3"/>
    <w:rsid w:val="008144F8"/>
    <w:rsid w:val="0081471C"/>
    <w:rsid w:val="00814E2F"/>
    <w:rsid w:val="0081509B"/>
    <w:rsid w:val="00815736"/>
    <w:rsid w:val="0081678B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559"/>
    <w:rsid w:val="008259DB"/>
    <w:rsid w:val="00825C75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4B99"/>
    <w:rsid w:val="00835018"/>
    <w:rsid w:val="008350F7"/>
    <w:rsid w:val="0083531A"/>
    <w:rsid w:val="0083568A"/>
    <w:rsid w:val="00835CAE"/>
    <w:rsid w:val="0083645B"/>
    <w:rsid w:val="0083693E"/>
    <w:rsid w:val="008378D5"/>
    <w:rsid w:val="00837E63"/>
    <w:rsid w:val="00837EA7"/>
    <w:rsid w:val="0084012C"/>
    <w:rsid w:val="0084096D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942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502D2"/>
    <w:rsid w:val="008503B6"/>
    <w:rsid w:val="0085051A"/>
    <w:rsid w:val="00850981"/>
    <w:rsid w:val="008509BA"/>
    <w:rsid w:val="00850D01"/>
    <w:rsid w:val="00851330"/>
    <w:rsid w:val="008517CC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4B17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A4B"/>
    <w:rsid w:val="00875D46"/>
    <w:rsid w:val="008760FA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A38"/>
    <w:rsid w:val="00886A8F"/>
    <w:rsid w:val="00886D54"/>
    <w:rsid w:val="00887355"/>
    <w:rsid w:val="008875B8"/>
    <w:rsid w:val="008876F0"/>
    <w:rsid w:val="00887C88"/>
    <w:rsid w:val="00891540"/>
    <w:rsid w:val="008919F3"/>
    <w:rsid w:val="00891C66"/>
    <w:rsid w:val="0089240E"/>
    <w:rsid w:val="008937B9"/>
    <w:rsid w:val="0089426E"/>
    <w:rsid w:val="00895DE4"/>
    <w:rsid w:val="00895EF7"/>
    <w:rsid w:val="008966CA"/>
    <w:rsid w:val="00896F08"/>
    <w:rsid w:val="00897026"/>
    <w:rsid w:val="008977B2"/>
    <w:rsid w:val="00897B38"/>
    <w:rsid w:val="008A070D"/>
    <w:rsid w:val="008A0B42"/>
    <w:rsid w:val="008A0D82"/>
    <w:rsid w:val="008A18D1"/>
    <w:rsid w:val="008A1FA5"/>
    <w:rsid w:val="008A2C99"/>
    <w:rsid w:val="008A309A"/>
    <w:rsid w:val="008A3395"/>
    <w:rsid w:val="008A3699"/>
    <w:rsid w:val="008A3747"/>
    <w:rsid w:val="008A3786"/>
    <w:rsid w:val="008A485F"/>
    <w:rsid w:val="008A4AAF"/>
    <w:rsid w:val="008A4CE0"/>
    <w:rsid w:val="008A56B6"/>
    <w:rsid w:val="008A5842"/>
    <w:rsid w:val="008A5AC7"/>
    <w:rsid w:val="008A5B72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19C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5800"/>
    <w:rsid w:val="008C5F75"/>
    <w:rsid w:val="008C5FAE"/>
    <w:rsid w:val="008C6349"/>
    <w:rsid w:val="008C6E6C"/>
    <w:rsid w:val="008C732D"/>
    <w:rsid w:val="008D0099"/>
    <w:rsid w:val="008D084E"/>
    <w:rsid w:val="008D0937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0F2A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27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154"/>
    <w:rsid w:val="00901899"/>
    <w:rsid w:val="009027C9"/>
    <w:rsid w:val="00902868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652"/>
    <w:rsid w:val="00914D2B"/>
    <w:rsid w:val="0091527D"/>
    <w:rsid w:val="0091628C"/>
    <w:rsid w:val="009172B5"/>
    <w:rsid w:val="00920118"/>
    <w:rsid w:val="00920220"/>
    <w:rsid w:val="0092028B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601"/>
    <w:rsid w:val="00926026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AEC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896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C99"/>
    <w:rsid w:val="009557AC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426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48F"/>
    <w:rsid w:val="009965F7"/>
    <w:rsid w:val="0099664C"/>
    <w:rsid w:val="00996B37"/>
    <w:rsid w:val="00996C5A"/>
    <w:rsid w:val="00997727"/>
    <w:rsid w:val="00997CF9"/>
    <w:rsid w:val="009A040A"/>
    <w:rsid w:val="009A138E"/>
    <w:rsid w:val="009A17EF"/>
    <w:rsid w:val="009A1878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872"/>
    <w:rsid w:val="009B5BF7"/>
    <w:rsid w:val="009B6529"/>
    <w:rsid w:val="009B65AD"/>
    <w:rsid w:val="009B6827"/>
    <w:rsid w:val="009B6FD3"/>
    <w:rsid w:val="009B71BC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D7C48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C1E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51D5"/>
    <w:rsid w:val="009F55E4"/>
    <w:rsid w:val="009F5B1C"/>
    <w:rsid w:val="009F5CB3"/>
    <w:rsid w:val="009F6569"/>
    <w:rsid w:val="009F6E65"/>
    <w:rsid w:val="009F739B"/>
    <w:rsid w:val="009F7C16"/>
    <w:rsid w:val="00A00260"/>
    <w:rsid w:val="00A002CE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19F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6FA5"/>
    <w:rsid w:val="00A4716E"/>
    <w:rsid w:val="00A47D46"/>
    <w:rsid w:val="00A50551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134D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951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4EDE"/>
    <w:rsid w:val="00A752C2"/>
    <w:rsid w:val="00A75FA5"/>
    <w:rsid w:val="00A7725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4DA"/>
    <w:rsid w:val="00AB371B"/>
    <w:rsid w:val="00AB3835"/>
    <w:rsid w:val="00AB3A24"/>
    <w:rsid w:val="00AB3AAF"/>
    <w:rsid w:val="00AB44A3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B7D80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5C6B"/>
    <w:rsid w:val="00AE63C9"/>
    <w:rsid w:val="00AE6AEB"/>
    <w:rsid w:val="00AE711A"/>
    <w:rsid w:val="00AE78E9"/>
    <w:rsid w:val="00AE7972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52B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1E0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692F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1A71"/>
    <w:rsid w:val="00B32803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4503"/>
    <w:rsid w:val="00B750DF"/>
    <w:rsid w:val="00B75D09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0B7"/>
    <w:rsid w:val="00B8782B"/>
    <w:rsid w:val="00B87F43"/>
    <w:rsid w:val="00B90055"/>
    <w:rsid w:val="00B90CB2"/>
    <w:rsid w:val="00B91537"/>
    <w:rsid w:val="00B9164F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7D6"/>
    <w:rsid w:val="00BA1876"/>
    <w:rsid w:val="00BA1EBC"/>
    <w:rsid w:val="00BA262A"/>
    <w:rsid w:val="00BA2889"/>
    <w:rsid w:val="00BA2981"/>
    <w:rsid w:val="00BA35EB"/>
    <w:rsid w:val="00BA3666"/>
    <w:rsid w:val="00BA37A1"/>
    <w:rsid w:val="00BA386C"/>
    <w:rsid w:val="00BA3AC0"/>
    <w:rsid w:val="00BA4339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39B"/>
    <w:rsid w:val="00BB3D41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788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901"/>
    <w:rsid w:val="00BC3AB1"/>
    <w:rsid w:val="00BC3C35"/>
    <w:rsid w:val="00BC4B18"/>
    <w:rsid w:val="00BC4B7E"/>
    <w:rsid w:val="00BC53D2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1E0"/>
    <w:rsid w:val="00BD3B61"/>
    <w:rsid w:val="00BD3CD2"/>
    <w:rsid w:val="00BD3E64"/>
    <w:rsid w:val="00BD40B4"/>
    <w:rsid w:val="00BD5151"/>
    <w:rsid w:val="00BD6811"/>
    <w:rsid w:val="00BD6A2D"/>
    <w:rsid w:val="00BD6F10"/>
    <w:rsid w:val="00BD734E"/>
    <w:rsid w:val="00BD7985"/>
    <w:rsid w:val="00BE02D3"/>
    <w:rsid w:val="00BE0EF1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E7CD6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86F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7C2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E10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19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B11"/>
    <w:rsid w:val="00C23DFE"/>
    <w:rsid w:val="00C24357"/>
    <w:rsid w:val="00C249CC"/>
    <w:rsid w:val="00C25274"/>
    <w:rsid w:val="00C25901"/>
    <w:rsid w:val="00C25CEE"/>
    <w:rsid w:val="00C26143"/>
    <w:rsid w:val="00C2642C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1933"/>
    <w:rsid w:val="00C4216E"/>
    <w:rsid w:val="00C422D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6640"/>
    <w:rsid w:val="00C47932"/>
    <w:rsid w:val="00C504C5"/>
    <w:rsid w:val="00C50C47"/>
    <w:rsid w:val="00C50E63"/>
    <w:rsid w:val="00C50E6E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76A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67A82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33A3"/>
    <w:rsid w:val="00C83C21"/>
    <w:rsid w:val="00C8406E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338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6B2"/>
    <w:rsid w:val="00CA4714"/>
    <w:rsid w:val="00CA4B8B"/>
    <w:rsid w:val="00CA4F31"/>
    <w:rsid w:val="00CA556A"/>
    <w:rsid w:val="00CA56BF"/>
    <w:rsid w:val="00CA5896"/>
    <w:rsid w:val="00CA58A5"/>
    <w:rsid w:val="00CA593E"/>
    <w:rsid w:val="00CA5A2C"/>
    <w:rsid w:val="00CA67BA"/>
    <w:rsid w:val="00CA6F88"/>
    <w:rsid w:val="00CA70F7"/>
    <w:rsid w:val="00CA72D0"/>
    <w:rsid w:val="00CA7309"/>
    <w:rsid w:val="00CA7503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12A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715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7F4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6C1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BF6"/>
    <w:rsid w:val="00D362D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AD0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169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203"/>
    <w:rsid w:val="00D71819"/>
    <w:rsid w:val="00D71B22"/>
    <w:rsid w:val="00D723E0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41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5815"/>
    <w:rsid w:val="00DA5D56"/>
    <w:rsid w:val="00DA62A0"/>
    <w:rsid w:val="00DA69B8"/>
    <w:rsid w:val="00DA6EF1"/>
    <w:rsid w:val="00DB053E"/>
    <w:rsid w:val="00DB0633"/>
    <w:rsid w:val="00DB0B8B"/>
    <w:rsid w:val="00DB0E2B"/>
    <w:rsid w:val="00DB0EED"/>
    <w:rsid w:val="00DB0EF1"/>
    <w:rsid w:val="00DB120C"/>
    <w:rsid w:val="00DB12DA"/>
    <w:rsid w:val="00DB2AFE"/>
    <w:rsid w:val="00DB2C47"/>
    <w:rsid w:val="00DB2E5C"/>
    <w:rsid w:val="00DB321D"/>
    <w:rsid w:val="00DB3277"/>
    <w:rsid w:val="00DB3796"/>
    <w:rsid w:val="00DB3A9E"/>
    <w:rsid w:val="00DB4C3C"/>
    <w:rsid w:val="00DB4E41"/>
    <w:rsid w:val="00DB5895"/>
    <w:rsid w:val="00DB5BAD"/>
    <w:rsid w:val="00DB5C32"/>
    <w:rsid w:val="00DB64D9"/>
    <w:rsid w:val="00DB727F"/>
    <w:rsid w:val="00DB763F"/>
    <w:rsid w:val="00DC032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588A"/>
    <w:rsid w:val="00DE6A8D"/>
    <w:rsid w:val="00DE6C6F"/>
    <w:rsid w:val="00DE6F73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2BF3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DF770D"/>
    <w:rsid w:val="00E00229"/>
    <w:rsid w:val="00E0046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0BB"/>
    <w:rsid w:val="00E11A21"/>
    <w:rsid w:val="00E11CF7"/>
    <w:rsid w:val="00E12116"/>
    <w:rsid w:val="00E1244D"/>
    <w:rsid w:val="00E12472"/>
    <w:rsid w:val="00E13BFD"/>
    <w:rsid w:val="00E1523E"/>
    <w:rsid w:val="00E1588B"/>
    <w:rsid w:val="00E15A6D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407"/>
    <w:rsid w:val="00E5461F"/>
    <w:rsid w:val="00E552E0"/>
    <w:rsid w:val="00E553E6"/>
    <w:rsid w:val="00E559AF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43C8"/>
    <w:rsid w:val="00E6475B"/>
    <w:rsid w:val="00E64FF7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3AE6"/>
    <w:rsid w:val="00E84501"/>
    <w:rsid w:val="00E8456B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6034"/>
    <w:rsid w:val="00E9648B"/>
    <w:rsid w:val="00E964FF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5A2C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790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5C56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581C"/>
    <w:rsid w:val="00F1652C"/>
    <w:rsid w:val="00F165F9"/>
    <w:rsid w:val="00F16AD0"/>
    <w:rsid w:val="00F172F2"/>
    <w:rsid w:val="00F176EF"/>
    <w:rsid w:val="00F179F6"/>
    <w:rsid w:val="00F203D4"/>
    <w:rsid w:val="00F20978"/>
    <w:rsid w:val="00F209FC"/>
    <w:rsid w:val="00F213AD"/>
    <w:rsid w:val="00F218F1"/>
    <w:rsid w:val="00F22940"/>
    <w:rsid w:val="00F22FF7"/>
    <w:rsid w:val="00F232B9"/>
    <w:rsid w:val="00F2382F"/>
    <w:rsid w:val="00F2393F"/>
    <w:rsid w:val="00F2427F"/>
    <w:rsid w:val="00F247F6"/>
    <w:rsid w:val="00F24BBD"/>
    <w:rsid w:val="00F25246"/>
    <w:rsid w:val="00F25536"/>
    <w:rsid w:val="00F25FCB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CEF"/>
    <w:rsid w:val="00F34EED"/>
    <w:rsid w:val="00F35700"/>
    <w:rsid w:val="00F35D07"/>
    <w:rsid w:val="00F3624F"/>
    <w:rsid w:val="00F3635A"/>
    <w:rsid w:val="00F36600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6087"/>
    <w:rsid w:val="00F46AD0"/>
    <w:rsid w:val="00F46FE0"/>
    <w:rsid w:val="00F47696"/>
    <w:rsid w:val="00F47DB5"/>
    <w:rsid w:val="00F5018F"/>
    <w:rsid w:val="00F5025B"/>
    <w:rsid w:val="00F50F40"/>
    <w:rsid w:val="00F5126E"/>
    <w:rsid w:val="00F51B73"/>
    <w:rsid w:val="00F51FE8"/>
    <w:rsid w:val="00F52139"/>
    <w:rsid w:val="00F52A8E"/>
    <w:rsid w:val="00F52A95"/>
    <w:rsid w:val="00F52C39"/>
    <w:rsid w:val="00F52D15"/>
    <w:rsid w:val="00F53ACD"/>
    <w:rsid w:val="00F53BFB"/>
    <w:rsid w:val="00F53E64"/>
    <w:rsid w:val="00F54087"/>
    <w:rsid w:val="00F543CF"/>
    <w:rsid w:val="00F5451D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63E1"/>
    <w:rsid w:val="00F67672"/>
    <w:rsid w:val="00F67B81"/>
    <w:rsid w:val="00F70F82"/>
    <w:rsid w:val="00F71274"/>
    <w:rsid w:val="00F714AD"/>
    <w:rsid w:val="00F71A8A"/>
    <w:rsid w:val="00F72485"/>
    <w:rsid w:val="00F72681"/>
    <w:rsid w:val="00F7278F"/>
    <w:rsid w:val="00F729D7"/>
    <w:rsid w:val="00F72E0F"/>
    <w:rsid w:val="00F73493"/>
    <w:rsid w:val="00F73641"/>
    <w:rsid w:val="00F74821"/>
    <w:rsid w:val="00F74FC7"/>
    <w:rsid w:val="00F7524B"/>
    <w:rsid w:val="00F7546C"/>
    <w:rsid w:val="00F76E6D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5D2E"/>
    <w:rsid w:val="00FA662F"/>
    <w:rsid w:val="00FA7A41"/>
    <w:rsid w:val="00FB0409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0829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960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391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  <w15:docId w15:val="{C8F80E02-3916-412B-B1D7-ABAF6CA7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EC5BE-863A-46F5-A823-335FD9FB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19</Pages>
  <Words>3255</Words>
  <Characters>18559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เมก้า ไลฟ์ไซแอ็นซ์ จำกัด (มหาชน)</vt:lpstr>
    </vt:vector>
  </TitlesOfParts>
  <Company>KPMG</Company>
  <LinksUpToDate>false</LinksUpToDate>
  <CharactersWithSpaces>21771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เมก้า ไลฟ์ไซแอ็นซ์ จำกัด (มหาชน)</dc:title>
  <dc:creator>Chanon, Jutakanon</dc:creator>
  <cp:lastModifiedBy>Klinsukon, Yendee</cp:lastModifiedBy>
  <cp:revision>2</cp:revision>
  <cp:lastPrinted>2022-05-06T07:41:00Z</cp:lastPrinted>
  <dcterms:created xsi:type="dcterms:W3CDTF">2022-05-10T07:15:00Z</dcterms:created>
  <dcterms:modified xsi:type="dcterms:W3CDTF">2022-05-10T07:15:00Z</dcterms:modified>
</cp:coreProperties>
</file>