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783" w:rsidRDefault="00DD2783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  <w:sectPr w:rsidR="00DD2783" w:rsidSect="00D8661F">
          <w:headerReference w:type="default" r:id="rId7"/>
          <w:footerReference w:type="even" r:id="rId8"/>
          <w:footerReference w:type="default" r:id="rId9"/>
          <w:footerReference w:type="first" r:id="rId10"/>
          <w:pgSz w:w="11909" w:h="16834" w:code="9"/>
          <w:pgMar w:top="1440" w:right="1152" w:bottom="806" w:left="1440" w:header="475" w:footer="590" w:gutter="0"/>
          <w:pgNumType w:start="0"/>
          <w:cols w:space="720"/>
          <w:docGrid w:linePitch="245"/>
        </w:sectPr>
      </w:pPr>
    </w:p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</w:p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0" w:name="ExtraText"/>
    </w:p>
    <w:bookmarkEnd w:id="0"/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sz w:val="22"/>
          <w:szCs w:val="22"/>
        </w:rPr>
      </w:pPr>
    </w:p>
    <w:p w:rsidR="000B48E4" w:rsidRDefault="00AB4240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 xml:space="preserve">บริษัท </w:t>
      </w:r>
      <w:r w:rsidR="00C33220">
        <w:rPr>
          <w:rFonts w:ascii="Angsana New" w:hAnsi="Angsana New" w:hint="cs"/>
          <w:sz w:val="52"/>
          <w:szCs w:val="52"/>
          <w:cs/>
        </w:rPr>
        <w:t>ผลิตภัณฑ์คอนกรีตชลบุรี</w:t>
      </w:r>
      <w:r w:rsidR="001646F0">
        <w:rPr>
          <w:rFonts w:ascii="Angsana New" w:hAnsi="Angsana New" w:hint="cs"/>
          <w:sz w:val="52"/>
          <w:szCs w:val="52"/>
          <w:cs/>
        </w:rPr>
        <w:t xml:space="preserve"> จำกัด (มหาชน) </w:t>
      </w:r>
      <w:r w:rsidR="006C4A9C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:rsidR="00DA7A38" w:rsidRPr="00436641" w:rsidRDefault="00DA7A38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</w:pP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83761" w:rsidRPr="00436641" w:rsidRDefault="005E13AB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203708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</w:p>
    <w:p w:rsidR="00F83761" w:rsidRPr="004A6E9F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 w:rsidRPr="00436641">
        <w:rPr>
          <w:rFonts w:ascii="Angsana New" w:hAnsi="Angsana New"/>
          <w:sz w:val="32"/>
          <w:szCs w:val="32"/>
          <w:cs/>
        </w:rPr>
        <w:t>สำหรับ</w:t>
      </w:r>
      <w:r w:rsidR="00203708" w:rsidRPr="00436641">
        <w:rPr>
          <w:rFonts w:ascii="Angsana New" w:hAnsi="Angsana New" w:hint="cs"/>
          <w:sz w:val="32"/>
          <w:szCs w:val="32"/>
          <w:cs/>
        </w:rPr>
        <w:t>งวดบัญชี</w:t>
      </w:r>
      <w:r w:rsidRPr="0043664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22D8D">
        <w:rPr>
          <w:rFonts w:ascii="Angsana New" w:hAnsi="Angsana New"/>
          <w:sz w:val="32"/>
          <w:szCs w:val="32"/>
        </w:rPr>
        <w:t>3</w:t>
      </w:r>
      <w:r w:rsidR="009078F7">
        <w:rPr>
          <w:rFonts w:ascii="Angsana New" w:hAnsi="Angsana New"/>
          <w:sz w:val="32"/>
          <w:szCs w:val="32"/>
        </w:rPr>
        <w:t>1</w:t>
      </w:r>
      <w:r w:rsidR="00722D8D">
        <w:rPr>
          <w:rFonts w:ascii="Angsana New" w:hAnsi="Angsana New"/>
          <w:sz w:val="32"/>
          <w:szCs w:val="32"/>
        </w:rPr>
        <w:t xml:space="preserve"> </w:t>
      </w:r>
      <w:r w:rsidR="009078F7">
        <w:rPr>
          <w:rFonts w:ascii="Angsana New" w:hAnsi="Angsana New" w:hint="cs"/>
          <w:sz w:val="32"/>
          <w:szCs w:val="32"/>
          <w:cs/>
        </w:rPr>
        <w:t>มีนาคม</w:t>
      </w:r>
      <w:r w:rsidR="00722D8D">
        <w:rPr>
          <w:rFonts w:ascii="Angsana New" w:hAnsi="Angsana New"/>
          <w:sz w:val="32"/>
          <w:szCs w:val="32"/>
          <w:cs/>
        </w:rPr>
        <w:t xml:space="preserve"> </w:t>
      </w:r>
      <w:r w:rsidR="007C40D1">
        <w:rPr>
          <w:rFonts w:ascii="Angsana New" w:hAnsi="Angsana New"/>
          <w:sz w:val="32"/>
          <w:szCs w:val="32"/>
        </w:rPr>
        <w:t>256</w:t>
      </w:r>
      <w:r w:rsidR="00E37C59">
        <w:rPr>
          <w:rFonts w:ascii="Angsana New" w:hAnsi="Angsana New" w:hint="cs"/>
          <w:sz w:val="32"/>
          <w:szCs w:val="32"/>
          <w:cs/>
        </w:rPr>
        <w:t>5</w:t>
      </w: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/>
          <w:sz w:val="32"/>
          <w:szCs w:val="32"/>
          <w:lang w:eastAsia="ja-JP"/>
        </w:rPr>
      </w:pPr>
      <w:r w:rsidRPr="00436641">
        <w:rPr>
          <w:rFonts w:ascii="Angsana New" w:hAnsi="Angsana New"/>
          <w:sz w:val="32"/>
          <w:szCs w:val="32"/>
          <w:cs/>
        </w:rPr>
        <w:t>แล</w:t>
      </w:r>
      <w:r w:rsidRPr="00436641">
        <w:rPr>
          <w:rFonts w:ascii="Angsana New" w:eastAsia="MS Mincho" w:hAnsi="Angsana New" w:hint="cs"/>
          <w:sz w:val="32"/>
          <w:szCs w:val="32"/>
          <w:cs/>
          <w:lang w:eastAsia="ja-JP"/>
        </w:rPr>
        <w:t>ะ</w:t>
      </w:r>
      <w:r w:rsidRPr="00436641">
        <w:rPr>
          <w:rFonts w:ascii="Angsana New" w:hAnsi="Angsana New"/>
          <w:sz w:val="32"/>
          <w:szCs w:val="32"/>
          <w:cs/>
        </w:rPr>
        <w:t>รายงาน</w:t>
      </w:r>
      <w:r w:rsidR="007B0429" w:rsidRPr="00436641">
        <w:rPr>
          <w:rFonts w:ascii="Angsana New" w:hAnsi="Angsana New" w:hint="cs"/>
          <w:sz w:val="32"/>
          <w:szCs w:val="32"/>
          <w:cs/>
        </w:rPr>
        <w:t>การสอบทาน</w:t>
      </w:r>
      <w:r w:rsidR="005E13AB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5E13AB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  <w:r w:rsidR="005E13AB">
        <w:rPr>
          <w:rFonts w:ascii="Angsana New" w:hAnsi="Angsana New" w:hint="cs"/>
          <w:sz w:val="32"/>
          <w:szCs w:val="32"/>
          <w:cs/>
        </w:rPr>
        <w:t>โดย</w:t>
      </w:r>
      <w:r w:rsidRPr="00436641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27AB0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27AB0" w:rsidRPr="00436641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CA778A" w:rsidRPr="00436641" w:rsidRDefault="00CA778A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i/>
          <w:iCs/>
          <w:sz w:val="48"/>
          <w:szCs w:val="48"/>
        </w:rPr>
      </w:pPr>
      <w:r w:rsidRPr="00436641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190804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43664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E904D8" w:rsidRDefault="001646F0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32"/>
          <w:szCs w:val="32"/>
        </w:rPr>
      </w:pPr>
      <w:r>
        <w:br w:type="page"/>
      </w:r>
    </w:p>
    <w:p w:rsidR="00CB5196" w:rsidRDefault="00CB5196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D17F0" w:rsidRPr="00A85AD1" w:rsidRDefault="00FD17F0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รายงาน</w:t>
      </w:r>
      <w:r w:rsidRPr="00A85AD1">
        <w:rPr>
          <w:rFonts w:ascii="Angsana New" w:hAnsi="Angsana New" w:hint="cs"/>
          <w:sz w:val="28"/>
          <w:szCs w:val="28"/>
          <w:cs/>
        </w:rPr>
        <w:t>การสอบทาน</w:t>
      </w:r>
      <w:r w:rsidR="005E13AB" w:rsidRPr="00A85AD1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A85AD1">
        <w:rPr>
          <w:rFonts w:ascii="Angsana New" w:hAnsi="Angsana New" w:hint="cs"/>
          <w:sz w:val="28"/>
          <w:szCs w:val="28"/>
          <w:cs/>
        </w:rPr>
        <w:t>โดย</w:t>
      </w:r>
      <w:r w:rsidRPr="00A85AD1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  <w:u w:val="single"/>
        </w:rPr>
      </w:pPr>
    </w:p>
    <w:p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เสนอ  </w:t>
      </w:r>
      <w:r w:rsidRPr="00A85AD1">
        <w:rPr>
          <w:rFonts w:ascii="Angsana New" w:hAnsi="Angsana New" w:hint="cs"/>
          <w:b/>
          <w:bCs/>
          <w:sz w:val="28"/>
          <w:szCs w:val="28"/>
          <w:cs/>
        </w:rPr>
        <w:t>คณะกรรมการ</w:t>
      </w: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C33220" w:rsidRPr="00A85AD1">
        <w:rPr>
          <w:rFonts w:ascii="Angsana New" w:hAnsi="Angsana New"/>
          <w:b/>
          <w:bCs/>
          <w:sz w:val="28"/>
          <w:szCs w:val="28"/>
          <w:cs/>
        </w:rPr>
        <w:t>ผลิตภัณฑ์คอนกรีตชลบุรี</w:t>
      </w: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 จำกัด </w:t>
      </w:r>
      <w:r w:rsidRPr="00A85AD1">
        <w:rPr>
          <w:rFonts w:ascii="Angsana New" w:hAnsi="Angsana New"/>
          <w:b/>
          <w:bCs/>
          <w:sz w:val="28"/>
          <w:szCs w:val="28"/>
        </w:rPr>
        <w:t>(</w:t>
      </w:r>
      <w:r w:rsidRPr="00A85AD1">
        <w:rPr>
          <w:rFonts w:ascii="Angsana New" w:hAnsi="Angsana New"/>
          <w:b/>
          <w:bCs/>
          <w:sz w:val="28"/>
          <w:szCs w:val="28"/>
          <w:cs/>
        </w:rPr>
        <w:t>มหาชน</w:t>
      </w:r>
      <w:r w:rsidRPr="00A85AD1">
        <w:rPr>
          <w:rFonts w:ascii="Angsana New" w:hAnsi="Angsana New"/>
          <w:b/>
          <w:bCs/>
          <w:sz w:val="28"/>
          <w:szCs w:val="28"/>
        </w:rPr>
        <w:t>)</w:t>
      </w:r>
    </w:p>
    <w:p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A61DD" w:rsidRPr="00A85AD1" w:rsidRDefault="001A61DD" w:rsidP="001A6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ข้าพเจ้าได้สอบทาน</w:t>
      </w:r>
      <w:r w:rsidRPr="00A85AD1">
        <w:rPr>
          <w:rFonts w:ascii="Angsana New" w:hAnsi="Angsana New" w:hint="cs"/>
          <w:sz w:val="28"/>
          <w:szCs w:val="28"/>
          <w:cs/>
        </w:rPr>
        <w:t>งบการเงินรวมของ</w:t>
      </w:r>
      <w:r w:rsidRPr="00A85AD1">
        <w:rPr>
          <w:rFonts w:ascii="Angsana New" w:hAnsi="Angsana New"/>
          <w:sz w:val="28"/>
          <w:szCs w:val="28"/>
          <w:cs/>
        </w:rPr>
        <w:t xml:space="preserve">บริษัท ผลิตภัณฑ์คอนกรีตชลบุรี จำกัด </w:t>
      </w:r>
      <w:r w:rsidRPr="00A85AD1">
        <w:rPr>
          <w:rFonts w:ascii="Angsana New" w:hAnsi="Angsana New"/>
          <w:sz w:val="28"/>
          <w:szCs w:val="28"/>
        </w:rPr>
        <w:t>(</w:t>
      </w:r>
      <w:r w:rsidRPr="00A85AD1">
        <w:rPr>
          <w:rFonts w:ascii="Angsana New" w:hAnsi="Angsana New"/>
          <w:sz w:val="28"/>
          <w:szCs w:val="28"/>
          <w:cs/>
        </w:rPr>
        <w:t>มหาชน</w:t>
      </w:r>
      <w:r w:rsidRPr="00A85AD1">
        <w:rPr>
          <w:rFonts w:ascii="Angsana New" w:hAnsi="Angsana New"/>
          <w:sz w:val="28"/>
          <w:szCs w:val="28"/>
        </w:rPr>
        <w:t>)</w:t>
      </w:r>
      <w:r w:rsidRPr="00A85AD1">
        <w:rPr>
          <w:rFonts w:ascii="Angsana New" w:hAnsi="Angsana New" w:hint="cs"/>
          <w:sz w:val="28"/>
          <w:szCs w:val="28"/>
          <w:cs/>
        </w:rPr>
        <w:t xml:space="preserve"> และบริษัทย่อยซึ่งประกอบด้วย </w:t>
      </w:r>
      <w:r w:rsidRPr="00A85AD1">
        <w:rPr>
          <w:rFonts w:ascii="Angsana New" w:hAnsi="Angsana New"/>
          <w:sz w:val="28"/>
          <w:szCs w:val="28"/>
          <w:cs/>
        </w:rPr>
        <w:t>งบ</w:t>
      </w:r>
      <w:r w:rsidRPr="00A85AD1">
        <w:rPr>
          <w:rFonts w:ascii="Angsana New" w:hAnsi="Angsana New" w:hint="cs"/>
          <w:sz w:val="28"/>
          <w:szCs w:val="28"/>
          <w:cs/>
        </w:rPr>
        <w:t>แสดงฐานะการเงิน</w:t>
      </w:r>
      <w:r w:rsidRPr="00A85AD1">
        <w:rPr>
          <w:rFonts w:ascii="Angsana New" w:hAnsi="Angsana New"/>
          <w:sz w:val="28"/>
          <w:szCs w:val="28"/>
          <w:cs/>
        </w:rPr>
        <w:t>รวม ณ</w:t>
      </w:r>
      <w:r w:rsidRPr="00A85AD1">
        <w:rPr>
          <w:rFonts w:ascii="Angsana New" w:hAnsi="Angsana New" w:hint="cs"/>
          <w:sz w:val="28"/>
          <w:szCs w:val="28"/>
          <w:cs/>
        </w:rPr>
        <w:t xml:space="preserve"> วันที่ 3</w:t>
      </w:r>
      <w:r w:rsidRPr="00A85AD1">
        <w:rPr>
          <w:rFonts w:ascii="Angsana New" w:hAnsi="Angsana New"/>
          <w:sz w:val="28"/>
          <w:szCs w:val="28"/>
        </w:rPr>
        <w:t>1</w:t>
      </w:r>
      <w:r w:rsidR="006057F2">
        <w:rPr>
          <w:rFonts w:ascii="Angsana New" w:hAnsi="Angsana New" w:hint="cs"/>
          <w:sz w:val="28"/>
          <w:szCs w:val="28"/>
          <w:cs/>
        </w:rPr>
        <w:t xml:space="preserve"> มีนาคม 256</w:t>
      </w:r>
      <w:r w:rsidR="00E37C59">
        <w:rPr>
          <w:rFonts w:ascii="Angsana New" w:hAnsi="Angsana New" w:hint="cs"/>
          <w:sz w:val="28"/>
          <w:szCs w:val="28"/>
          <w:cs/>
        </w:rPr>
        <w:t>5</w:t>
      </w:r>
      <w:r w:rsidRPr="00A85AD1">
        <w:rPr>
          <w:rFonts w:ascii="Angsana New" w:hAnsi="Angsana New" w:hint="cs"/>
          <w:sz w:val="28"/>
          <w:szCs w:val="28"/>
          <w:cs/>
        </w:rPr>
        <w:t xml:space="preserve"> และงบกำไรขาดทุนเบ็ดเสร็จรวม</w:t>
      </w:r>
      <w:r w:rsidRPr="00A85AD1">
        <w:rPr>
          <w:rFonts w:ascii="Angsana New" w:hAnsi="Angsana New"/>
          <w:sz w:val="28"/>
          <w:szCs w:val="28"/>
        </w:rPr>
        <w:t xml:space="preserve"> </w:t>
      </w:r>
      <w:r w:rsidRPr="00A85AD1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Pr="00A85AD1">
        <w:rPr>
          <w:rFonts w:ascii="Angsana New" w:hAnsi="Angsana New" w:hint="cs"/>
          <w:sz w:val="28"/>
          <w:szCs w:val="28"/>
          <w:cs/>
        </w:rPr>
        <w:t>สาม</w:t>
      </w:r>
      <w:r w:rsidRPr="00A85AD1">
        <w:rPr>
          <w:rFonts w:ascii="Angsana New" w:hAnsi="Angsana New"/>
          <w:sz w:val="28"/>
          <w:szCs w:val="28"/>
          <w:cs/>
        </w:rPr>
        <w:t>เดือนสิ้นสุด</w:t>
      </w:r>
      <w:r w:rsidRPr="00A85AD1">
        <w:rPr>
          <w:rFonts w:ascii="Angsana New" w:hAnsi="Angsana New" w:hint="cs"/>
          <w:sz w:val="28"/>
          <w:szCs w:val="28"/>
          <w:cs/>
        </w:rPr>
        <w:t>วันเดียวกันและหมายเหตุประกอบงบการเงินรวมแบบย่อ</w:t>
      </w:r>
      <w:r w:rsidRPr="00A85AD1">
        <w:rPr>
          <w:rFonts w:ascii="Angsana New" w:hAnsi="Angsana New"/>
          <w:sz w:val="28"/>
          <w:szCs w:val="28"/>
        </w:rPr>
        <w:t xml:space="preserve"> </w:t>
      </w:r>
      <w:r w:rsidRPr="00A85AD1">
        <w:rPr>
          <w:rFonts w:ascii="Angsana New" w:hAnsi="Angsana New" w:hint="cs"/>
          <w:sz w:val="28"/>
          <w:szCs w:val="28"/>
          <w:cs/>
        </w:rPr>
        <w:t>และได้สอบทานงบการเงินเฉพาะกิจการของ</w:t>
      </w:r>
      <w:r w:rsidRPr="00A85AD1">
        <w:rPr>
          <w:rFonts w:ascii="Angsana New" w:hAnsi="Angsana New"/>
          <w:sz w:val="28"/>
          <w:szCs w:val="28"/>
          <w:cs/>
        </w:rPr>
        <w:t xml:space="preserve">บริษัท ผลิตภัณฑ์คอนกรีตชลบุรี จำกัด </w:t>
      </w:r>
      <w:r w:rsidRPr="00A85AD1">
        <w:rPr>
          <w:rFonts w:ascii="Angsana New" w:hAnsi="Angsana New"/>
          <w:sz w:val="28"/>
          <w:szCs w:val="28"/>
        </w:rPr>
        <w:t>(</w:t>
      </w:r>
      <w:r w:rsidRPr="00A85AD1">
        <w:rPr>
          <w:rFonts w:ascii="Angsana New" w:hAnsi="Angsana New"/>
          <w:sz w:val="28"/>
          <w:szCs w:val="28"/>
          <w:cs/>
        </w:rPr>
        <w:t>มหาชน</w:t>
      </w:r>
      <w:r w:rsidRPr="00A85AD1">
        <w:rPr>
          <w:rFonts w:ascii="Angsana New" w:hAnsi="Angsana New"/>
          <w:sz w:val="28"/>
          <w:szCs w:val="28"/>
        </w:rPr>
        <w:t>)</w:t>
      </w:r>
      <w:r w:rsidRPr="00A85AD1">
        <w:rPr>
          <w:rFonts w:ascii="Angsana New" w:hAnsi="Angsana New" w:hint="cs"/>
          <w:sz w:val="28"/>
          <w:szCs w:val="28"/>
          <w:cs/>
        </w:rPr>
        <w:t xml:space="preserve"> ซึ่งประกอบด้วย งบแสดงฐานะการเงิน</w:t>
      </w:r>
      <w:r w:rsidR="00336881" w:rsidRPr="00A85AD1">
        <w:rPr>
          <w:rFonts w:ascii="Angsana New" w:hAnsi="Angsana New" w:hint="cs"/>
          <w:sz w:val="28"/>
          <w:szCs w:val="28"/>
          <w:cs/>
        </w:rPr>
        <w:t>เฉพาะกิจการ</w:t>
      </w:r>
      <w:r w:rsidRPr="00A85AD1">
        <w:rPr>
          <w:rFonts w:ascii="Angsana New" w:hAnsi="Angsana New"/>
          <w:sz w:val="28"/>
          <w:szCs w:val="28"/>
          <w:cs/>
        </w:rPr>
        <w:t xml:space="preserve"> ณ วันที่ 3</w:t>
      </w:r>
      <w:r w:rsidRPr="00A85AD1">
        <w:rPr>
          <w:rFonts w:ascii="Angsana New" w:hAnsi="Angsana New"/>
          <w:sz w:val="28"/>
          <w:szCs w:val="28"/>
        </w:rPr>
        <w:t>1</w:t>
      </w:r>
      <w:r w:rsidRPr="00A85AD1">
        <w:rPr>
          <w:rFonts w:ascii="Angsana New" w:hAnsi="Angsana New"/>
          <w:sz w:val="28"/>
          <w:szCs w:val="28"/>
          <w:cs/>
        </w:rPr>
        <w:t xml:space="preserve"> </w:t>
      </w:r>
      <w:r w:rsidRPr="00A85AD1">
        <w:rPr>
          <w:rFonts w:ascii="Angsana New" w:hAnsi="Angsana New" w:hint="cs"/>
          <w:sz w:val="28"/>
          <w:szCs w:val="28"/>
          <w:cs/>
        </w:rPr>
        <w:t>มีนาคม</w:t>
      </w:r>
      <w:r w:rsidRPr="00A85AD1">
        <w:rPr>
          <w:rFonts w:ascii="Angsana New" w:hAnsi="Angsana New"/>
          <w:sz w:val="28"/>
          <w:szCs w:val="28"/>
          <w:cs/>
        </w:rPr>
        <w:t xml:space="preserve"> 25</w:t>
      </w:r>
      <w:r w:rsidR="00E37C59">
        <w:rPr>
          <w:rFonts w:ascii="Angsana New" w:hAnsi="Angsana New"/>
          <w:sz w:val="28"/>
          <w:szCs w:val="28"/>
        </w:rPr>
        <w:t>6</w:t>
      </w:r>
      <w:r w:rsidR="00E37C59">
        <w:rPr>
          <w:rFonts w:ascii="Angsana New" w:hAnsi="Angsana New" w:hint="cs"/>
          <w:sz w:val="28"/>
          <w:szCs w:val="28"/>
          <w:cs/>
        </w:rPr>
        <w:t>5</w:t>
      </w:r>
      <w:r w:rsidRPr="00A85AD1">
        <w:rPr>
          <w:rFonts w:ascii="Angsana New" w:hAnsi="Angsana New"/>
          <w:sz w:val="28"/>
          <w:szCs w:val="28"/>
        </w:rPr>
        <w:t xml:space="preserve"> </w:t>
      </w:r>
      <w:r w:rsidRPr="00A85AD1">
        <w:rPr>
          <w:rFonts w:ascii="Angsana New" w:hAnsi="Angsana New" w:hint="cs"/>
          <w:sz w:val="28"/>
          <w:szCs w:val="28"/>
          <w:cs/>
        </w:rPr>
        <w:t>และ</w:t>
      </w:r>
      <w:r w:rsidRPr="00A85AD1">
        <w:rPr>
          <w:rFonts w:ascii="Angsana New" w:hAnsi="Angsana New"/>
          <w:sz w:val="28"/>
          <w:szCs w:val="28"/>
          <w:cs/>
        </w:rPr>
        <w:t>งบกำไรขาดทุน</w:t>
      </w:r>
      <w:r w:rsidRPr="00A85AD1">
        <w:rPr>
          <w:rFonts w:ascii="Angsana New" w:hAnsi="Angsana New" w:hint="cs"/>
          <w:sz w:val="28"/>
          <w:szCs w:val="28"/>
          <w:cs/>
        </w:rPr>
        <w:t>เบ็ดเสร็จ</w:t>
      </w:r>
      <w:r w:rsidR="00336881" w:rsidRPr="00A85AD1">
        <w:rPr>
          <w:rFonts w:ascii="Angsana New" w:hAnsi="Angsana New" w:hint="cs"/>
          <w:sz w:val="28"/>
          <w:szCs w:val="28"/>
          <w:cs/>
        </w:rPr>
        <w:t>เฉพาะกิจการ</w:t>
      </w:r>
      <w:r w:rsidRPr="00A85AD1">
        <w:rPr>
          <w:rFonts w:ascii="Angsana New" w:hAnsi="Angsana New" w:hint="cs"/>
          <w:sz w:val="28"/>
          <w:szCs w:val="28"/>
          <w:cs/>
        </w:rPr>
        <w:t xml:space="preserve"> </w:t>
      </w:r>
      <w:r w:rsidRPr="00A85AD1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</w:t>
      </w:r>
      <w:r w:rsidR="00336881" w:rsidRPr="00A85AD1">
        <w:rPr>
          <w:rFonts w:ascii="Angsana New" w:hAnsi="Angsana New" w:hint="cs"/>
          <w:sz w:val="28"/>
          <w:szCs w:val="28"/>
          <w:cs/>
        </w:rPr>
        <w:t>เฉพาะกิจการ</w:t>
      </w:r>
      <w:r w:rsidR="00336881">
        <w:rPr>
          <w:rFonts w:ascii="Angsana New" w:hAnsi="Angsana New" w:hint="cs"/>
          <w:sz w:val="28"/>
          <w:szCs w:val="28"/>
          <w:cs/>
        </w:rPr>
        <w:t xml:space="preserve"> </w:t>
      </w:r>
      <w:r w:rsidRPr="00A85AD1">
        <w:rPr>
          <w:rFonts w:ascii="Angsana New" w:hAnsi="Angsana New"/>
          <w:sz w:val="28"/>
          <w:szCs w:val="28"/>
          <w:cs/>
        </w:rPr>
        <w:t>และงบกระแสเงินสด</w:t>
      </w:r>
      <w:r w:rsidR="00336881" w:rsidRPr="00A85AD1">
        <w:rPr>
          <w:rFonts w:ascii="Angsana New" w:hAnsi="Angsana New" w:hint="cs"/>
          <w:sz w:val="28"/>
          <w:szCs w:val="28"/>
          <w:cs/>
        </w:rPr>
        <w:t>เฉพาะกิจการ</w:t>
      </w:r>
      <w:r w:rsidRPr="00A85AD1">
        <w:rPr>
          <w:rFonts w:ascii="Angsana New" w:hAnsi="Angsana New"/>
          <w:sz w:val="28"/>
          <w:szCs w:val="28"/>
          <w:cs/>
        </w:rPr>
        <w:t>สำหรับงวด</w:t>
      </w:r>
      <w:r w:rsidRPr="00A85AD1">
        <w:rPr>
          <w:rFonts w:ascii="Angsana New" w:hAnsi="Angsana New" w:hint="cs"/>
          <w:sz w:val="28"/>
          <w:szCs w:val="28"/>
          <w:cs/>
        </w:rPr>
        <w:t>สาม</w:t>
      </w:r>
      <w:r w:rsidRPr="00A85AD1">
        <w:rPr>
          <w:rFonts w:ascii="Angsana New" w:hAnsi="Angsana New"/>
          <w:sz w:val="28"/>
          <w:szCs w:val="28"/>
          <w:cs/>
        </w:rPr>
        <w:t>เดือนสิ้นสุด</w:t>
      </w:r>
      <w:r w:rsidRPr="00A85AD1">
        <w:rPr>
          <w:rFonts w:ascii="Angsana New" w:hAnsi="Angsana New" w:hint="cs"/>
          <w:sz w:val="28"/>
          <w:szCs w:val="28"/>
          <w:cs/>
        </w:rPr>
        <w:t>วันเดียวกันและหมายเหตุประกอบงบการเงิน</w:t>
      </w:r>
      <w:r w:rsidR="00336881" w:rsidRPr="00A85AD1">
        <w:rPr>
          <w:rFonts w:ascii="Angsana New" w:hAnsi="Angsana New" w:hint="cs"/>
          <w:sz w:val="28"/>
          <w:szCs w:val="28"/>
          <w:cs/>
        </w:rPr>
        <w:t>เฉพาะกิจการ</w:t>
      </w:r>
      <w:r w:rsidRPr="00A85AD1">
        <w:rPr>
          <w:rFonts w:ascii="Angsana New" w:hAnsi="Angsana New" w:hint="cs"/>
          <w:sz w:val="28"/>
          <w:szCs w:val="28"/>
          <w:cs/>
        </w:rPr>
        <w:t xml:space="preserve">แบบย่อ </w:t>
      </w:r>
      <w:r w:rsidRPr="00A85AD1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A85AD1">
        <w:rPr>
          <w:rFonts w:ascii="Angsana New" w:hAnsi="Angsana New"/>
          <w:sz w:val="28"/>
          <w:szCs w:val="28"/>
        </w:rPr>
        <w:t xml:space="preserve"> 34 </w:t>
      </w:r>
      <w:r w:rsidRPr="00A85AD1">
        <w:rPr>
          <w:rFonts w:ascii="Angsana New" w:hAnsi="Angsana New"/>
          <w:sz w:val="28"/>
          <w:szCs w:val="28"/>
          <w:cs/>
        </w:rPr>
        <w:t>เรื่อง</w:t>
      </w:r>
      <w:r w:rsidRPr="00A85AD1">
        <w:rPr>
          <w:rFonts w:ascii="Angsana New" w:hAnsi="Angsana New"/>
          <w:sz w:val="28"/>
          <w:szCs w:val="28"/>
        </w:rPr>
        <w:t xml:space="preserve"> “</w:t>
      </w:r>
      <w:r w:rsidR="00872213" w:rsidRPr="00A85AD1">
        <w:rPr>
          <w:rFonts w:ascii="Angsana New" w:hAnsi="Angsana New" w:hint="cs"/>
          <w:sz w:val="28"/>
          <w:szCs w:val="28"/>
          <w:cs/>
        </w:rPr>
        <w:t>การรายงานทางการเงินระหว่างกาล</w:t>
      </w:r>
      <w:r w:rsidRPr="00A85AD1">
        <w:rPr>
          <w:rFonts w:ascii="Angsana New" w:hAnsi="Angsana New"/>
          <w:sz w:val="28"/>
          <w:szCs w:val="28"/>
        </w:rPr>
        <w:t xml:space="preserve">” </w:t>
      </w:r>
      <w:r w:rsidRPr="00A85AD1">
        <w:rPr>
          <w:rFonts w:ascii="Angsana New" w:hAnsi="Angsan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A85AD1">
        <w:rPr>
          <w:rFonts w:ascii="Angsana New" w:hAnsi="Angsana New" w:hint="cs"/>
          <w:sz w:val="28"/>
          <w:szCs w:val="28"/>
          <w:cs/>
        </w:rPr>
        <w:t xml:space="preserve"> </w:t>
      </w:r>
    </w:p>
    <w:p w:rsidR="00CB5196" w:rsidRPr="00A85AD1" w:rsidRDefault="00CB519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 w:hint="cs"/>
          <w:b/>
          <w:bCs/>
          <w:sz w:val="28"/>
          <w:szCs w:val="28"/>
          <w:cs/>
        </w:rPr>
        <w:t>ขอบเขตการสอบทาน</w:t>
      </w: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5E0A88" w:rsidRPr="00A85AD1" w:rsidRDefault="005E0A88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ข้าพเจ้า</w:t>
      </w:r>
      <w:r w:rsidR="006D5E0A" w:rsidRPr="00A85AD1">
        <w:rPr>
          <w:rFonts w:ascii="Angsana New" w:hAnsi="Angsana New"/>
          <w:sz w:val="28"/>
          <w:szCs w:val="28"/>
          <w:cs/>
        </w:rPr>
        <w:t>ได้ปฏิบัติงานสอบทานตามมาตรฐาน</w:t>
      </w:r>
      <w:r w:rsidR="006D5E0A" w:rsidRPr="00A85AD1">
        <w:rPr>
          <w:rFonts w:ascii="Angsana New" w:hAnsi="Angsana New" w:hint="cs"/>
          <w:sz w:val="28"/>
          <w:szCs w:val="28"/>
          <w:cs/>
        </w:rPr>
        <w:t>งาน</w:t>
      </w:r>
      <w:r w:rsidRPr="00A85AD1">
        <w:rPr>
          <w:rFonts w:ascii="Angsana New" w:hAnsi="Angsana New"/>
          <w:sz w:val="28"/>
          <w:szCs w:val="28"/>
          <w:cs/>
        </w:rPr>
        <w:t>สอบทาน</w:t>
      </w:r>
      <w:r w:rsidR="006D5E0A" w:rsidRPr="00A85AD1">
        <w:rPr>
          <w:rFonts w:ascii="Angsana New" w:hAnsi="Angsana New" w:hint="cs"/>
          <w:sz w:val="28"/>
          <w:szCs w:val="28"/>
          <w:cs/>
        </w:rPr>
        <w:t xml:space="preserve"> รหัส </w:t>
      </w:r>
      <w:r w:rsidR="006D5E0A" w:rsidRPr="00A85AD1">
        <w:rPr>
          <w:rFonts w:ascii="Angsana New" w:hAnsi="Angsana New"/>
          <w:sz w:val="28"/>
          <w:szCs w:val="28"/>
        </w:rPr>
        <w:t>2410</w:t>
      </w:r>
      <w:r w:rsidR="006D5E0A" w:rsidRPr="00A85AD1">
        <w:rPr>
          <w:rFonts w:ascii="Angsana New" w:hAnsi="Angsana New" w:hint="cs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 w:rsidR="00D07ABA">
        <w:rPr>
          <w:rFonts w:ascii="Angsana New" w:hAnsi="Angsana New" w:hint="cs"/>
          <w:sz w:val="28"/>
          <w:szCs w:val="28"/>
          <w:cs/>
        </w:rPr>
        <w:t>ีและการวิเคราะห์เปรียบเทียบและวิ</w:t>
      </w:r>
      <w:r w:rsidR="006D5E0A" w:rsidRPr="00A85AD1">
        <w:rPr>
          <w:rFonts w:ascii="Angsana New" w:hAnsi="Angsana New" w:hint="cs"/>
          <w:sz w:val="28"/>
          <w:szCs w:val="28"/>
          <w:cs/>
        </w:rPr>
        <w:t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F16829" w:rsidRPr="00A85AD1">
        <w:rPr>
          <w:rFonts w:ascii="Angsana New" w:hAnsi="Angsana New" w:hint="cs"/>
          <w:sz w:val="28"/>
          <w:szCs w:val="28"/>
          <w:cs/>
        </w:rPr>
        <w:t>ได้ความเชื่อมั่</w:t>
      </w:r>
      <w:r w:rsidR="006D5E0A" w:rsidRPr="00A85AD1">
        <w:rPr>
          <w:rFonts w:ascii="Angsana New" w:hAnsi="Angsana New" w:hint="cs"/>
          <w:sz w:val="28"/>
          <w:szCs w:val="28"/>
          <w:cs/>
        </w:rPr>
        <w:t>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6D5E0A" w:rsidRPr="00A85AD1">
        <w:rPr>
          <w:rFonts w:ascii="Angsana New" w:hAnsi="Angsana New"/>
          <w:sz w:val="28"/>
          <w:szCs w:val="28"/>
          <w:cs/>
        </w:rPr>
        <w:t xml:space="preserve"> </w:t>
      </w:r>
    </w:p>
    <w:p w:rsidR="007C5546" w:rsidRPr="00A85AD1" w:rsidRDefault="007C554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 w:hint="cs"/>
          <w:b/>
          <w:bCs/>
          <w:sz w:val="28"/>
          <w:szCs w:val="28"/>
          <w:cs/>
        </w:rPr>
        <w:t>ข้อสรุป</w:t>
      </w: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B07FD7" w:rsidRPr="00A85AD1" w:rsidRDefault="00B414D8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B07FD7" w:rsidRPr="00A85AD1">
        <w:rPr>
          <w:rFonts w:ascii="Angsana New" w:hAnsi="Angsana New" w:hint="cs"/>
          <w:sz w:val="28"/>
          <w:szCs w:val="28"/>
          <w:cs/>
        </w:rPr>
        <w:t xml:space="preserve"> </w:t>
      </w:r>
      <w:r w:rsidRPr="00A85AD1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A85AD1">
        <w:rPr>
          <w:rFonts w:ascii="Angsana New" w:hAnsi="Angsana New"/>
          <w:sz w:val="28"/>
          <w:szCs w:val="28"/>
        </w:rPr>
        <w:t xml:space="preserve">34 </w:t>
      </w:r>
      <w:r w:rsidRPr="00A85AD1">
        <w:rPr>
          <w:rFonts w:ascii="Angsana New" w:hAnsi="Angsana New"/>
          <w:sz w:val="28"/>
          <w:szCs w:val="28"/>
          <w:cs/>
        </w:rPr>
        <w:t xml:space="preserve">เรื่อง </w:t>
      </w:r>
      <w:r w:rsidRPr="00A85AD1">
        <w:rPr>
          <w:rFonts w:ascii="Angsana New" w:hAnsi="Angsana New" w:hint="cs"/>
          <w:sz w:val="28"/>
          <w:szCs w:val="28"/>
          <w:cs/>
        </w:rPr>
        <w:t>“การรายงานทาง</w:t>
      </w:r>
      <w:r w:rsidRPr="00A85AD1">
        <w:rPr>
          <w:rFonts w:ascii="Angsana New" w:hAnsi="Angsana New"/>
          <w:sz w:val="28"/>
          <w:szCs w:val="28"/>
          <w:cs/>
        </w:rPr>
        <w:t>การเงินระหว่างกาล</w:t>
      </w:r>
      <w:r w:rsidRPr="00A85AD1">
        <w:rPr>
          <w:rFonts w:ascii="Angsana New" w:hAnsi="Angsana New" w:hint="cs"/>
          <w:sz w:val="28"/>
          <w:szCs w:val="28"/>
          <w:cs/>
        </w:rPr>
        <w:t>”</w:t>
      </w:r>
      <w:r w:rsidRPr="00A85AD1">
        <w:rPr>
          <w:rFonts w:ascii="Angsana New" w:hAnsi="Angsana New"/>
          <w:sz w:val="28"/>
          <w:szCs w:val="28"/>
          <w:cs/>
        </w:rPr>
        <w:t xml:space="preserve"> ในสาระสำคัญจากการสอบทานของข้าพเจ้า </w:t>
      </w:r>
    </w:p>
    <w:p w:rsidR="00B07FD7" w:rsidRDefault="00B07FD7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A85AD1" w:rsidRDefault="00A85AD1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A85AD1" w:rsidRDefault="00A85AD1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872213" w:rsidRPr="00A85AD1" w:rsidRDefault="00872213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A85AD1">
        <w:rPr>
          <w:rFonts w:ascii="Angsana New" w:hAnsi="Angsana New"/>
          <w:sz w:val="28"/>
          <w:szCs w:val="28"/>
          <w:cs/>
        </w:rPr>
        <w:t>(</w:t>
      </w:r>
      <w:r w:rsidRPr="00A85AD1">
        <w:rPr>
          <w:rFonts w:ascii="Angsana New" w:hAnsi="Angsana New" w:hint="cs"/>
          <w:sz w:val="28"/>
          <w:szCs w:val="28"/>
          <w:cs/>
        </w:rPr>
        <w:t>นางสาววราภรณ์ วารีเศวตสุวรรณ</w:t>
      </w:r>
      <w:r w:rsidRPr="00A85AD1">
        <w:rPr>
          <w:rFonts w:ascii="Angsana New" w:hAnsi="Angsana New"/>
          <w:sz w:val="28"/>
          <w:szCs w:val="28"/>
          <w:cs/>
        </w:rPr>
        <w:t>)</w:t>
      </w: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Pr="00A85AD1">
        <w:rPr>
          <w:rFonts w:ascii="Angsana New" w:hAnsi="Angsana New" w:hint="cs"/>
          <w:sz w:val="28"/>
          <w:szCs w:val="28"/>
          <w:cs/>
        </w:rPr>
        <w:t>5087</w:t>
      </w:r>
    </w:p>
    <w:p w:rsidR="00CB5196" w:rsidRPr="00A85AD1" w:rsidRDefault="00CB5196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บริษัท เอ็ม อาร์ แอนด์ แอสโซซิเอท จำกัด</w:t>
      </w: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A85AD1">
        <w:rPr>
          <w:rFonts w:ascii="Angsana New" w:hAnsi="Angsana New"/>
          <w:sz w:val="28"/>
          <w:szCs w:val="28"/>
          <w:cs/>
        </w:rPr>
        <w:t>กรุงเทพมหานคร</w:t>
      </w:r>
    </w:p>
    <w:p w:rsidR="00453C2A" w:rsidRPr="00A85AD1" w:rsidRDefault="00556CA6" w:rsidP="003A5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t>13</w:t>
      </w:r>
      <w:r w:rsidR="00872213" w:rsidRPr="00556CA6">
        <w:rPr>
          <w:rFonts w:ascii="Angsana New" w:hAnsi="Angsana New"/>
          <w:sz w:val="28"/>
          <w:szCs w:val="28"/>
        </w:rPr>
        <w:t xml:space="preserve"> </w:t>
      </w:r>
      <w:r w:rsidR="007C40D1" w:rsidRPr="00556CA6">
        <w:rPr>
          <w:rFonts w:ascii="Angsana New" w:hAnsi="Angsana New" w:hint="cs"/>
          <w:sz w:val="28"/>
          <w:szCs w:val="28"/>
          <w:cs/>
        </w:rPr>
        <w:t>พฤษภาคม</w:t>
      </w:r>
      <w:r w:rsidR="00872213" w:rsidRPr="00556CA6">
        <w:rPr>
          <w:rFonts w:ascii="Angsana New" w:hAnsi="Angsana New"/>
          <w:sz w:val="28"/>
          <w:szCs w:val="28"/>
          <w:cs/>
        </w:rPr>
        <w:t xml:space="preserve"> </w:t>
      </w:r>
      <w:r w:rsidR="00E37C59" w:rsidRPr="00556CA6">
        <w:rPr>
          <w:rFonts w:ascii="Angsana New" w:hAnsi="Angsana New"/>
          <w:sz w:val="28"/>
          <w:szCs w:val="28"/>
        </w:rPr>
        <w:t>256</w:t>
      </w:r>
      <w:r w:rsidR="00E37C59" w:rsidRPr="00556CA6">
        <w:rPr>
          <w:rFonts w:ascii="Angsana New" w:hAnsi="Angsana New" w:hint="cs"/>
          <w:sz w:val="28"/>
          <w:szCs w:val="28"/>
          <w:cs/>
        </w:rPr>
        <w:t>5</w:t>
      </w:r>
    </w:p>
    <w:sectPr w:rsidR="00453C2A" w:rsidRPr="00A85AD1" w:rsidSect="00151FBA">
      <w:headerReference w:type="default" r:id="rId11"/>
      <w:footerReference w:type="default" r:id="rId12"/>
      <w:footerReference w:type="first" r:id="rId13"/>
      <w:type w:val="continuous"/>
      <w:pgSz w:w="11909" w:h="16834" w:code="9"/>
      <w:pgMar w:top="1440" w:right="1152" w:bottom="0" w:left="1440" w:header="475" w:footer="59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02F" w:rsidRDefault="0034502F">
      <w:r>
        <w:separator/>
      </w:r>
    </w:p>
  </w:endnote>
  <w:endnote w:type="continuationSeparator" w:id="0">
    <w:p w:rsidR="0034502F" w:rsidRDefault="003450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0562AA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7B20" w:rsidRDefault="00857B20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0562AA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36881">
      <w:rPr>
        <w:rStyle w:val="PageNumber"/>
        <w:noProof/>
      </w:rPr>
      <w:t>0</w:t>
    </w:r>
    <w:r>
      <w:rPr>
        <w:rStyle w:val="PageNumber"/>
      </w:rPr>
      <w:fldChar w:fldCharType="end"/>
    </w:r>
  </w:p>
  <w:p w:rsidR="00857B20" w:rsidRDefault="00857B20" w:rsidP="003242F2">
    <w:pPr>
      <w:pStyle w:val="Footer"/>
      <w:ind w:right="360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857B20" w:rsidP="003242F2">
    <w:pPr>
      <w:pStyle w:val="Footer"/>
      <w:jc w:val="right"/>
    </w:pPr>
    <w:r>
      <w:tab/>
      <w:t>0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0562AA" w:rsidP="00F50FF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36881">
      <w:rPr>
        <w:rStyle w:val="PageNumber"/>
        <w:noProof/>
      </w:rPr>
      <w:t>1</w:t>
    </w:r>
    <w:r>
      <w:rPr>
        <w:rStyle w:val="PageNumber"/>
      </w:rPr>
      <w:fldChar w:fldCharType="end"/>
    </w:r>
  </w:p>
  <w:p w:rsidR="00857B20" w:rsidRPr="00E95A64" w:rsidRDefault="00857B20" w:rsidP="00A03C74">
    <w:pPr>
      <w:tabs>
        <w:tab w:val="left" w:pos="900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Pr="00D66E49" w:rsidRDefault="00857B20" w:rsidP="00A03C7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jc w:val="right"/>
      <w:rPr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  <w:cs/>
      </w:rPr>
      <w:tab/>
    </w:r>
    <w:r w:rsidRPr="00D66E49">
      <w:rPr>
        <w:rStyle w:val="PageNumber"/>
        <w:rFonts w:ascii="Angsana New" w:hAnsi="Angsana New"/>
        <w:sz w:val="30"/>
        <w:szCs w:val="3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02F" w:rsidRDefault="0034502F">
      <w:r>
        <w:separator/>
      </w:r>
    </w:p>
  </w:footnote>
  <w:footnote w:type="continuationSeparator" w:id="0">
    <w:p w:rsidR="0034502F" w:rsidRDefault="003450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857B20" w:rsidP="00D0316B">
    <w:pPr>
      <w:pStyle w:val="Header"/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  <w:r>
      <w:rPr>
        <w:rFonts w:ascii="Angsana New" w:hAnsi="Angsana New"/>
        <w:b/>
        <w:bCs/>
        <w:sz w:val="34"/>
        <w:szCs w:val="34"/>
      </w:rPr>
      <w:t xml:space="preserve"> </w:t>
    </w:r>
  </w:p>
  <w:p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122D7D76"/>
    <w:multiLevelType w:val="hybridMultilevel"/>
    <w:tmpl w:val="3A74D622"/>
    <w:lvl w:ilvl="0" w:tplc="83F0336C">
      <w:start w:val="2"/>
      <w:numFmt w:val="thaiLetters"/>
      <w:lvlText w:val="%1)"/>
      <w:lvlJc w:val="left"/>
      <w:pPr>
        <w:tabs>
          <w:tab w:val="num" w:pos="1037"/>
        </w:tabs>
        <w:ind w:left="1037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11">
    <w:nsid w:val="1CEB0E7B"/>
    <w:multiLevelType w:val="multilevel"/>
    <w:tmpl w:val="A6C0B7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440"/>
        </w:tabs>
        <w:ind w:left="10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0"/>
        </w:tabs>
        <w:ind w:left="13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80"/>
        </w:tabs>
        <w:ind w:left="17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520"/>
        </w:tabs>
        <w:ind w:left="20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120"/>
        </w:tabs>
        <w:ind w:left="24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360"/>
        </w:tabs>
        <w:ind w:left="27360" w:hanging="1440"/>
      </w:pPr>
      <w:rPr>
        <w:rFonts w:hint="default"/>
      </w:rPr>
    </w:lvl>
  </w:abstractNum>
  <w:abstractNum w:abstractNumId="12">
    <w:nsid w:val="24B8571D"/>
    <w:multiLevelType w:val="multilevel"/>
    <w:tmpl w:val="B16E5518"/>
    <w:lvl w:ilvl="0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30B83BD1"/>
    <w:multiLevelType w:val="hybridMultilevel"/>
    <w:tmpl w:val="828C9C14"/>
    <w:lvl w:ilvl="0" w:tplc="638A2D2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554E248">
      <w:start w:val="10"/>
      <w:numFmt w:val="thaiLetters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>
    <w:nsid w:val="48EF29D7"/>
    <w:multiLevelType w:val="hybridMultilevel"/>
    <w:tmpl w:val="BF6C101E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9">
    <w:nsid w:val="53AD5D8D"/>
    <w:multiLevelType w:val="hybridMultilevel"/>
    <w:tmpl w:val="055624BC"/>
    <w:lvl w:ilvl="0" w:tplc="AB7EA2DA">
      <w:start w:val="4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>
    <w:nsid w:val="712D1576"/>
    <w:multiLevelType w:val="hybridMultilevel"/>
    <w:tmpl w:val="AA202FB0"/>
    <w:lvl w:ilvl="0" w:tplc="FBFC7A12">
      <w:start w:val="5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76CD7786"/>
    <w:multiLevelType w:val="hybridMultilevel"/>
    <w:tmpl w:val="8434226A"/>
    <w:lvl w:ilvl="0" w:tplc="C3F8B27A">
      <w:start w:val="5"/>
      <w:numFmt w:val="thaiLetters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23">
    <w:nsid w:val="775378C6"/>
    <w:multiLevelType w:val="hybridMultilevel"/>
    <w:tmpl w:val="79E23310"/>
    <w:lvl w:ilvl="0" w:tplc="8B00E562">
      <w:start w:val="2"/>
      <w:numFmt w:val="thaiLetters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192AD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7AC58B4">
      <w:start w:val="8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563B14"/>
    <w:multiLevelType w:val="hybridMultilevel"/>
    <w:tmpl w:val="547807AC"/>
    <w:lvl w:ilvl="0" w:tplc="46266BF8">
      <w:start w:val="2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0"/>
  </w:num>
  <w:num w:numId="14">
    <w:abstractNumId w:val="15"/>
  </w:num>
  <w:num w:numId="15">
    <w:abstractNumId w:val="17"/>
  </w:num>
  <w:num w:numId="16">
    <w:abstractNumId w:val="18"/>
  </w:num>
  <w:num w:numId="17">
    <w:abstractNumId w:val="22"/>
  </w:num>
  <w:num w:numId="18">
    <w:abstractNumId w:val="10"/>
  </w:num>
  <w:num w:numId="19">
    <w:abstractNumId w:val="21"/>
  </w:num>
  <w:num w:numId="20">
    <w:abstractNumId w:val="11"/>
  </w:num>
  <w:num w:numId="21">
    <w:abstractNumId w:val="19"/>
  </w:num>
  <w:num w:numId="22">
    <w:abstractNumId w:val="14"/>
  </w:num>
  <w:num w:numId="23">
    <w:abstractNumId w:val="23"/>
  </w:num>
  <w:num w:numId="24">
    <w:abstractNumId w:val="24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embedSystemFonts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32098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100A"/>
    <w:rsid w:val="0000153E"/>
    <w:rsid w:val="00003227"/>
    <w:rsid w:val="000032E3"/>
    <w:rsid w:val="0000423F"/>
    <w:rsid w:val="00005376"/>
    <w:rsid w:val="000060C1"/>
    <w:rsid w:val="000069E9"/>
    <w:rsid w:val="00006A26"/>
    <w:rsid w:val="000076A2"/>
    <w:rsid w:val="00007F7B"/>
    <w:rsid w:val="000112DA"/>
    <w:rsid w:val="000117B0"/>
    <w:rsid w:val="00011B30"/>
    <w:rsid w:val="0001223B"/>
    <w:rsid w:val="000125C1"/>
    <w:rsid w:val="00012BE7"/>
    <w:rsid w:val="00013416"/>
    <w:rsid w:val="00013942"/>
    <w:rsid w:val="00016282"/>
    <w:rsid w:val="00017841"/>
    <w:rsid w:val="00017F8E"/>
    <w:rsid w:val="0002004E"/>
    <w:rsid w:val="000201D9"/>
    <w:rsid w:val="00020E42"/>
    <w:rsid w:val="00022604"/>
    <w:rsid w:val="00022E74"/>
    <w:rsid w:val="0002330A"/>
    <w:rsid w:val="00025171"/>
    <w:rsid w:val="000260F1"/>
    <w:rsid w:val="000264A4"/>
    <w:rsid w:val="000268B9"/>
    <w:rsid w:val="0003046A"/>
    <w:rsid w:val="000321EB"/>
    <w:rsid w:val="00032C38"/>
    <w:rsid w:val="00032E12"/>
    <w:rsid w:val="0003360D"/>
    <w:rsid w:val="00034035"/>
    <w:rsid w:val="0003484F"/>
    <w:rsid w:val="000351B2"/>
    <w:rsid w:val="00037D9B"/>
    <w:rsid w:val="00040C07"/>
    <w:rsid w:val="00042052"/>
    <w:rsid w:val="00042A87"/>
    <w:rsid w:val="00043537"/>
    <w:rsid w:val="000451F8"/>
    <w:rsid w:val="00046FBF"/>
    <w:rsid w:val="0004786F"/>
    <w:rsid w:val="00047EC7"/>
    <w:rsid w:val="00052224"/>
    <w:rsid w:val="00052D77"/>
    <w:rsid w:val="00054F9F"/>
    <w:rsid w:val="00055744"/>
    <w:rsid w:val="00055C32"/>
    <w:rsid w:val="000562AA"/>
    <w:rsid w:val="00057813"/>
    <w:rsid w:val="000601D3"/>
    <w:rsid w:val="00060AA0"/>
    <w:rsid w:val="00061853"/>
    <w:rsid w:val="000623D4"/>
    <w:rsid w:val="000624A8"/>
    <w:rsid w:val="00062681"/>
    <w:rsid w:val="0006476B"/>
    <w:rsid w:val="00064929"/>
    <w:rsid w:val="00065A39"/>
    <w:rsid w:val="00065D19"/>
    <w:rsid w:val="000668B4"/>
    <w:rsid w:val="00066D45"/>
    <w:rsid w:val="00067110"/>
    <w:rsid w:val="00067E38"/>
    <w:rsid w:val="00070738"/>
    <w:rsid w:val="00070E33"/>
    <w:rsid w:val="000725DD"/>
    <w:rsid w:val="00072CA7"/>
    <w:rsid w:val="00073731"/>
    <w:rsid w:val="0007532D"/>
    <w:rsid w:val="00076C83"/>
    <w:rsid w:val="00077B9D"/>
    <w:rsid w:val="00080735"/>
    <w:rsid w:val="00080C8F"/>
    <w:rsid w:val="0008156D"/>
    <w:rsid w:val="0008191F"/>
    <w:rsid w:val="00083E1D"/>
    <w:rsid w:val="00084564"/>
    <w:rsid w:val="00086012"/>
    <w:rsid w:val="00086831"/>
    <w:rsid w:val="00086AF0"/>
    <w:rsid w:val="00086D61"/>
    <w:rsid w:val="00087252"/>
    <w:rsid w:val="000872CD"/>
    <w:rsid w:val="00090340"/>
    <w:rsid w:val="0009064C"/>
    <w:rsid w:val="0009113E"/>
    <w:rsid w:val="0009181C"/>
    <w:rsid w:val="0009208F"/>
    <w:rsid w:val="000925AC"/>
    <w:rsid w:val="00092A02"/>
    <w:rsid w:val="000930C3"/>
    <w:rsid w:val="000940EF"/>
    <w:rsid w:val="00094104"/>
    <w:rsid w:val="00095A80"/>
    <w:rsid w:val="00095CD1"/>
    <w:rsid w:val="00097821"/>
    <w:rsid w:val="000A1842"/>
    <w:rsid w:val="000A1960"/>
    <w:rsid w:val="000A3466"/>
    <w:rsid w:val="000A3CC9"/>
    <w:rsid w:val="000A5EEE"/>
    <w:rsid w:val="000A688F"/>
    <w:rsid w:val="000A7201"/>
    <w:rsid w:val="000B0518"/>
    <w:rsid w:val="000B0E11"/>
    <w:rsid w:val="000B14D0"/>
    <w:rsid w:val="000B2AAA"/>
    <w:rsid w:val="000B48E4"/>
    <w:rsid w:val="000B492A"/>
    <w:rsid w:val="000B6C88"/>
    <w:rsid w:val="000C0DEA"/>
    <w:rsid w:val="000C12B8"/>
    <w:rsid w:val="000C1603"/>
    <w:rsid w:val="000C1864"/>
    <w:rsid w:val="000C1955"/>
    <w:rsid w:val="000C1F89"/>
    <w:rsid w:val="000C204F"/>
    <w:rsid w:val="000C2594"/>
    <w:rsid w:val="000C3790"/>
    <w:rsid w:val="000C3E4D"/>
    <w:rsid w:val="000C406D"/>
    <w:rsid w:val="000C4350"/>
    <w:rsid w:val="000C4AFD"/>
    <w:rsid w:val="000C4DC3"/>
    <w:rsid w:val="000C512E"/>
    <w:rsid w:val="000C6128"/>
    <w:rsid w:val="000D05CA"/>
    <w:rsid w:val="000D074F"/>
    <w:rsid w:val="000D120A"/>
    <w:rsid w:val="000D1A6D"/>
    <w:rsid w:val="000D269A"/>
    <w:rsid w:val="000D300A"/>
    <w:rsid w:val="000D6C83"/>
    <w:rsid w:val="000D7B32"/>
    <w:rsid w:val="000E2BFD"/>
    <w:rsid w:val="000E2CF8"/>
    <w:rsid w:val="000E5047"/>
    <w:rsid w:val="000E5311"/>
    <w:rsid w:val="000E5352"/>
    <w:rsid w:val="000E5AF1"/>
    <w:rsid w:val="000E733D"/>
    <w:rsid w:val="000F005D"/>
    <w:rsid w:val="000F093D"/>
    <w:rsid w:val="000F146E"/>
    <w:rsid w:val="000F1B02"/>
    <w:rsid w:val="000F1F11"/>
    <w:rsid w:val="000F3226"/>
    <w:rsid w:val="000F383D"/>
    <w:rsid w:val="000F4C57"/>
    <w:rsid w:val="000F5085"/>
    <w:rsid w:val="000F5B6B"/>
    <w:rsid w:val="000F60A9"/>
    <w:rsid w:val="000F6528"/>
    <w:rsid w:val="000F79A6"/>
    <w:rsid w:val="001006FF"/>
    <w:rsid w:val="00101B39"/>
    <w:rsid w:val="00101BE6"/>
    <w:rsid w:val="00101E71"/>
    <w:rsid w:val="0010252C"/>
    <w:rsid w:val="00105088"/>
    <w:rsid w:val="00105847"/>
    <w:rsid w:val="001062AF"/>
    <w:rsid w:val="00107710"/>
    <w:rsid w:val="00110354"/>
    <w:rsid w:val="00110C25"/>
    <w:rsid w:val="001112F9"/>
    <w:rsid w:val="001114CA"/>
    <w:rsid w:val="0011210F"/>
    <w:rsid w:val="00113FAE"/>
    <w:rsid w:val="001147C9"/>
    <w:rsid w:val="001151B0"/>
    <w:rsid w:val="00115AA8"/>
    <w:rsid w:val="001164E3"/>
    <w:rsid w:val="00117CA0"/>
    <w:rsid w:val="0012167A"/>
    <w:rsid w:val="001228AE"/>
    <w:rsid w:val="00124AC3"/>
    <w:rsid w:val="00126E20"/>
    <w:rsid w:val="0013067C"/>
    <w:rsid w:val="001317BA"/>
    <w:rsid w:val="00131EFE"/>
    <w:rsid w:val="00132477"/>
    <w:rsid w:val="00132BBB"/>
    <w:rsid w:val="00134ED7"/>
    <w:rsid w:val="00135740"/>
    <w:rsid w:val="00135985"/>
    <w:rsid w:val="00137196"/>
    <w:rsid w:val="001401BD"/>
    <w:rsid w:val="001403B1"/>
    <w:rsid w:val="00140AFD"/>
    <w:rsid w:val="0014123F"/>
    <w:rsid w:val="00141848"/>
    <w:rsid w:val="00142274"/>
    <w:rsid w:val="00144F8D"/>
    <w:rsid w:val="001451C4"/>
    <w:rsid w:val="0014526A"/>
    <w:rsid w:val="00145421"/>
    <w:rsid w:val="00146D9D"/>
    <w:rsid w:val="00147B98"/>
    <w:rsid w:val="00151210"/>
    <w:rsid w:val="00151FBA"/>
    <w:rsid w:val="0015214B"/>
    <w:rsid w:val="00152888"/>
    <w:rsid w:val="00155C28"/>
    <w:rsid w:val="00156072"/>
    <w:rsid w:val="0015655B"/>
    <w:rsid w:val="001605B1"/>
    <w:rsid w:val="00162816"/>
    <w:rsid w:val="001646F0"/>
    <w:rsid w:val="001647A3"/>
    <w:rsid w:val="00165259"/>
    <w:rsid w:val="00166F80"/>
    <w:rsid w:val="00170CFB"/>
    <w:rsid w:val="00170F57"/>
    <w:rsid w:val="001725BB"/>
    <w:rsid w:val="00173427"/>
    <w:rsid w:val="00174B80"/>
    <w:rsid w:val="001752CD"/>
    <w:rsid w:val="0017612E"/>
    <w:rsid w:val="00176876"/>
    <w:rsid w:val="0018077F"/>
    <w:rsid w:val="001809E1"/>
    <w:rsid w:val="00181D6B"/>
    <w:rsid w:val="00183444"/>
    <w:rsid w:val="00183635"/>
    <w:rsid w:val="00184EF2"/>
    <w:rsid w:val="00185EC9"/>
    <w:rsid w:val="001865F1"/>
    <w:rsid w:val="00186EDC"/>
    <w:rsid w:val="00187000"/>
    <w:rsid w:val="00187024"/>
    <w:rsid w:val="00190804"/>
    <w:rsid w:val="0019191D"/>
    <w:rsid w:val="00192C6E"/>
    <w:rsid w:val="0019345A"/>
    <w:rsid w:val="0019346C"/>
    <w:rsid w:val="001941D5"/>
    <w:rsid w:val="0019655F"/>
    <w:rsid w:val="00197804"/>
    <w:rsid w:val="001A0740"/>
    <w:rsid w:val="001A0D92"/>
    <w:rsid w:val="001A0FE8"/>
    <w:rsid w:val="001A2538"/>
    <w:rsid w:val="001A259F"/>
    <w:rsid w:val="001A36A1"/>
    <w:rsid w:val="001A4F9B"/>
    <w:rsid w:val="001A5955"/>
    <w:rsid w:val="001A5BA6"/>
    <w:rsid w:val="001A61DD"/>
    <w:rsid w:val="001A6973"/>
    <w:rsid w:val="001A7037"/>
    <w:rsid w:val="001A7738"/>
    <w:rsid w:val="001A7A27"/>
    <w:rsid w:val="001A7EF1"/>
    <w:rsid w:val="001B0777"/>
    <w:rsid w:val="001B0C78"/>
    <w:rsid w:val="001B0EA3"/>
    <w:rsid w:val="001B1640"/>
    <w:rsid w:val="001B296A"/>
    <w:rsid w:val="001B2C21"/>
    <w:rsid w:val="001B2DB1"/>
    <w:rsid w:val="001B3DE2"/>
    <w:rsid w:val="001B3FD7"/>
    <w:rsid w:val="001B47A9"/>
    <w:rsid w:val="001B4AF2"/>
    <w:rsid w:val="001B5D92"/>
    <w:rsid w:val="001B78B6"/>
    <w:rsid w:val="001B79CD"/>
    <w:rsid w:val="001B7F7E"/>
    <w:rsid w:val="001C0C3D"/>
    <w:rsid w:val="001C1033"/>
    <w:rsid w:val="001C10FF"/>
    <w:rsid w:val="001C1A8B"/>
    <w:rsid w:val="001C238B"/>
    <w:rsid w:val="001C27DB"/>
    <w:rsid w:val="001C2B48"/>
    <w:rsid w:val="001C38C1"/>
    <w:rsid w:val="001C4458"/>
    <w:rsid w:val="001C49EB"/>
    <w:rsid w:val="001C60A9"/>
    <w:rsid w:val="001C62DE"/>
    <w:rsid w:val="001C7A14"/>
    <w:rsid w:val="001C7A79"/>
    <w:rsid w:val="001D0609"/>
    <w:rsid w:val="001D2711"/>
    <w:rsid w:val="001D30F3"/>
    <w:rsid w:val="001D62F4"/>
    <w:rsid w:val="001D6EEA"/>
    <w:rsid w:val="001E07F9"/>
    <w:rsid w:val="001E0898"/>
    <w:rsid w:val="001E10B3"/>
    <w:rsid w:val="001E10E0"/>
    <w:rsid w:val="001E130F"/>
    <w:rsid w:val="001E154F"/>
    <w:rsid w:val="001E1A61"/>
    <w:rsid w:val="001E1F4F"/>
    <w:rsid w:val="001E2696"/>
    <w:rsid w:val="001E2DD6"/>
    <w:rsid w:val="001E2F0C"/>
    <w:rsid w:val="001E2F55"/>
    <w:rsid w:val="001E3434"/>
    <w:rsid w:val="001E35DD"/>
    <w:rsid w:val="001E71C4"/>
    <w:rsid w:val="001E77D4"/>
    <w:rsid w:val="001E790F"/>
    <w:rsid w:val="001E7B35"/>
    <w:rsid w:val="001E7F70"/>
    <w:rsid w:val="001F0046"/>
    <w:rsid w:val="001F069A"/>
    <w:rsid w:val="001F2872"/>
    <w:rsid w:val="001F3486"/>
    <w:rsid w:val="001F4AFF"/>
    <w:rsid w:val="001F4E2E"/>
    <w:rsid w:val="001F5ED5"/>
    <w:rsid w:val="001F5F6E"/>
    <w:rsid w:val="001F60C5"/>
    <w:rsid w:val="001F6AE8"/>
    <w:rsid w:val="001F6C42"/>
    <w:rsid w:val="001F7047"/>
    <w:rsid w:val="001F737E"/>
    <w:rsid w:val="001F77EE"/>
    <w:rsid w:val="002000D7"/>
    <w:rsid w:val="00201AC9"/>
    <w:rsid w:val="00201B87"/>
    <w:rsid w:val="00201FA0"/>
    <w:rsid w:val="00203093"/>
    <w:rsid w:val="00203708"/>
    <w:rsid w:val="00204EF7"/>
    <w:rsid w:val="00205943"/>
    <w:rsid w:val="002106A2"/>
    <w:rsid w:val="002106E7"/>
    <w:rsid w:val="002111E4"/>
    <w:rsid w:val="00211B08"/>
    <w:rsid w:val="00213143"/>
    <w:rsid w:val="00215C6D"/>
    <w:rsid w:val="00215C6E"/>
    <w:rsid w:val="00216B05"/>
    <w:rsid w:val="00216CF4"/>
    <w:rsid w:val="00216E9A"/>
    <w:rsid w:val="00217627"/>
    <w:rsid w:val="00217807"/>
    <w:rsid w:val="00221B34"/>
    <w:rsid w:val="00222D7B"/>
    <w:rsid w:val="00223518"/>
    <w:rsid w:val="0022443E"/>
    <w:rsid w:val="00224837"/>
    <w:rsid w:val="00225FB2"/>
    <w:rsid w:val="0022620D"/>
    <w:rsid w:val="00227289"/>
    <w:rsid w:val="0022742B"/>
    <w:rsid w:val="00227920"/>
    <w:rsid w:val="00227ADA"/>
    <w:rsid w:val="0023126F"/>
    <w:rsid w:val="00231E67"/>
    <w:rsid w:val="00233476"/>
    <w:rsid w:val="00235420"/>
    <w:rsid w:val="002359D1"/>
    <w:rsid w:val="002378DD"/>
    <w:rsid w:val="0024130A"/>
    <w:rsid w:val="0024132C"/>
    <w:rsid w:val="00241E9F"/>
    <w:rsid w:val="00241F21"/>
    <w:rsid w:val="00242FEE"/>
    <w:rsid w:val="0024544C"/>
    <w:rsid w:val="002463CE"/>
    <w:rsid w:val="002463CF"/>
    <w:rsid w:val="00246876"/>
    <w:rsid w:val="00247B06"/>
    <w:rsid w:val="00247E6B"/>
    <w:rsid w:val="002507F6"/>
    <w:rsid w:val="0025131B"/>
    <w:rsid w:val="00251901"/>
    <w:rsid w:val="002532AD"/>
    <w:rsid w:val="00254DD0"/>
    <w:rsid w:val="00257881"/>
    <w:rsid w:val="0026190F"/>
    <w:rsid w:val="00261E25"/>
    <w:rsid w:val="00262B7D"/>
    <w:rsid w:val="002636C3"/>
    <w:rsid w:val="0026453D"/>
    <w:rsid w:val="00264AC2"/>
    <w:rsid w:val="00264FC5"/>
    <w:rsid w:val="00265AA3"/>
    <w:rsid w:val="00266057"/>
    <w:rsid w:val="002676A1"/>
    <w:rsid w:val="002722F8"/>
    <w:rsid w:val="00272699"/>
    <w:rsid w:val="002732DE"/>
    <w:rsid w:val="0027566F"/>
    <w:rsid w:val="00277166"/>
    <w:rsid w:val="002775FC"/>
    <w:rsid w:val="00280F20"/>
    <w:rsid w:val="0028173E"/>
    <w:rsid w:val="00282B32"/>
    <w:rsid w:val="00284F73"/>
    <w:rsid w:val="00285912"/>
    <w:rsid w:val="002878A0"/>
    <w:rsid w:val="00290178"/>
    <w:rsid w:val="00290F5A"/>
    <w:rsid w:val="00292C2A"/>
    <w:rsid w:val="00293227"/>
    <w:rsid w:val="00293264"/>
    <w:rsid w:val="002944D4"/>
    <w:rsid w:val="002947CF"/>
    <w:rsid w:val="00295470"/>
    <w:rsid w:val="00295D22"/>
    <w:rsid w:val="00296E8B"/>
    <w:rsid w:val="002A150A"/>
    <w:rsid w:val="002A1C24"/>
    <w:rsid w:val="002A3A5F"/>
    <w:rsid w:val="002A617D"/>
    <w:rsid w:val="002B02B4"/>
    <w:rsid w:val="002B0649"/>
    <w:rsid w:val="002B2DB2"/>
    <w:rsid w:val="002B351F"/>
    <w:rsid w:val="002B3CAF"/>
    <w:rsid w:val="002B3EA2"/>
    <w:rsid w:val="002B4DF8"/>
    <w:rsid w:val="002B7E48"/>
    <w:rsid w:val="002C09A2"/>
    <w:rsid w:val="002C1D77"/>
    <w:rsid w:val="002C1E64"/>
    <w:rsid w:val="002C2C89"/>
    <w:rsid w:val="002C3064"/>
    <w:rsid w:val="002C359F"/>
    <w:rsid w:val="002C35FC"/>
    <w:rsid w:val="002C3779"/>
    <w:rsid w:val="002C4968"/>
    <w:rsid w:val="002C6470"/>
    <w:rsid w:val="002C64E7"/>
    <w:rsid w:val="002C65F4"/>
    <w:rsid w:val="002C6EBA"/>
    <w:rsid w:val="002C6F4B"/>
    <w:rsid w:val="002C7941"/>
    <w:rsid w:val="002D145B"/>
    <w:rsid w:val="002D3E47"/>
    <w:rsid w:val="002D4026"/>
    <w:rsid w:val="002D414A"/>
    <w:rsid w:val="002D4FDC"/>
    <w:rsid w:val="002E0661"/>
    <w:rsid w:val="002E56A1"/>
    <w:rsid w:val="002E665C"/>
    <w:rsid w:val="002E6DF0"/>
    <w:rsid w:val="002E7BB7"/>
    <w:rsid w:val="002F09CE"/>
    <w:rsid w:val="002F2E12"/>
    <w:rsid w:val="002F729A"/>
    <w:rsid w:val="00300875"/>
    <w:rsid w:val="0030090C"/>
    <w:rsid w:val="00302BE8"/>
    <w:rsid w:val="00302E7A"/>
    <w:rsid w:val="00302EB7"/>
    <w:rsid w:val="0030347E"/>
    <w:rsid w:val="00304BEA"/>
    <w:rsid w:val="00305250"/>
    <w:rsid w:val="00306FD9"/>
    <w:rsid w:val="003102F0"/>
    <w:rsid w:val="00312086"/>
    <w:rsid w:val="003138CF"/>
    <w:rsid w:val="0031729F"/>
    <w:rsid w:val="00317F6E"/>
    <w:rsid w:val="0032051D"/>
    <w:rsid w:val="00320C3A"/>
    <w:rsid w:val="00321189"/>
    <w:rsid w:val="00322136"/>
    <w:rsid w:val="003242F2"/>
    <w:rsid w:val="00324E03"/>
    <w:rsid w:val="00325D54"/>
    <w:rsid w:val="0032618C"/>
    <w:rsid w:val="0032636A"/>
    <w:rsid w:val="00326719"/>
    <w:rsid w:val="00327258"/>
    <w:rsid w:val="00330070"/>
    <w:rsid w:val="003309B4"/>
    <w:rsid w:val="0033330D"/>
    <w:rsid w:val="003333E7"/>
    <w:rsid w:val="0033361D"/>
    <w:rsid w:val="00333F55"/>
    <w:rsid w:val="003347E2"/>
    <w:rsid w:val="0033513A"/>
    <w:rsid w:val="003361A7"/>
    <w:rsid w:val="00336486"/>
    <w:rsid w:val="00336881"/>
    <w:rsid w:val="00336A22"/>
    <w:rsid w:val="00336A85"/>
    <w:rsid w:val="00336F3C"/>
    <w:rsid w:val="00337110"/>
    <w:rsid w:val="00337328"/>
    <w:rsid w:val="00341A0C"/>
    <w:rsid w:val="00341D85"/>
    <w:rsid w:val="00343BFB"/>
    <w:rsid w:val="00344DDD"/>
    <w:rsid w:val="0034502F"/>
    <w:rsid w:val="0034519E"/>
    <w:rsid w:val="003455AE"/>
    <w:rsid w:val="00345980"/>
    <w:rsid w:val="0034625A"/>
    <w:rsid w:val="003469D7"/>
    <w:rsid w:val="00346AB9"/>
    <w:rsid w:val="0034779C"/>
    <w:rsid w:val="0035012D"/>
    <w:rsid w:val="00350925"/>
    <w:rsid w:val="00350A66"/>
    <w:rsid w:val="003510DF"/>
    <w:rsid w:val="00352543"/>
    <w:rsid w:val="00353BEE"/>
    <w:rsid w:val="00353CA1"/>
    <w:rsid w:val="00353D61"/>
    <w:rsid w:val="00353FD5"/>
    <w:rsid w:val="003543AD"/>
    <w:rsid w:val="003565F1"/>
    <w:rsid w:val="0035734D"/>
    <w:rsid w:val="00360C77"/>
    <w:rsid w:val="0036205A"/>
    <w:rsid w:val="00362524"/>
    <w:rsid w:val="003633A2"/>
    <w:rsid w:val="00364EFB"/>
    <w:rsid w:val="0036504B"/>
    <w:rsid w:val="00365DB5"/>
    <w:rsid w:val="00365E4D"/>
    <w:rsid w:val="00367171"/>
    <w:rsid w:val="00370053"/>
    <w:rsid w:val="00371132"/>
    <w:rsid w:val="0037226C"/>
    <w:rsid w:val="00376769"/>
    <w:rsid w:val="00380F12"/>
    <w:rsid w:val="003815BA"/>
    <w:rsid w:val="00382BD2"/>
    <w:rsid w:val="00383794"/>
    <w:rsid w:val="003837FE"/>
    <w:rsid w:val="00385C4C"/>
    <w:rsid w:val="0038653B"/>
    <w:rsid w:val="00387D65"/>
    <w:rsid w:val="003909BA"/>
    <w:rsid w:val="003911CF"/>
    <w:rsid w:val="003916BB"/>
    <w:rsid w:val="00391CB8"/>
    <w:rsid w:val="00394197"/>
    <w:rsid w:val="0039478B"/>
    <w:rsid w:val="003959E5"/>
    <w:rsid w:val="003A0254"/>
    <w:rsid w:val="003A08A5"/>
    <w:rsid w:val="003A31FD"/>
    <w:rsid w:val="003A3FBC"/>
    <w:rsid w:val="003A567D"/>
    <w:rsid w:val="003A5E56"/>
    <w:rsid w:val="003A7700"/>
    <w:rsid w:val="003A7C7D"/>
    <w:rsid w:val="003B1238"/>
    <w:rsid w:val="003B40BE"/>
    <w:rsid w:val="003B4C62"/>
    <w:rsid w:val="003B52C8"/>
    <w:rsid w:val="003B579D"/>
    <w:rsid w:val="003B59A2"/>
    <w:rsid w:val="003C110E"/>
    <w:rsid w:val="003C2E0A"/>
    <w:rsid w:val="003C3219"/>
    <w:rsid w:val="003C3466"/>
    <w:rsid w:val="003C4239"/>
    <w:rsid w:val="003C44BC"/>
    <w:rsid w:val="003C5C47"/>
    <w:rsid w:val="003C5FD6"/>
    <w:rsid w:val="003C64BB"/>
    <w:rsid w:val="003C76E2"/>
    <w:rsid w:val="003D0128"/>
    <w:rsid w:val="003D07F8"/>
    <w:rsid w:val="003D1C43"/>
    <w:rsid w:val="003D3226"/>
    <w:rsid w:val="003D3571"/>
    <w:rsid w:val="003D493D"/>
    <w:rsid w:val="003D5521"/>
    <w:rsid w:val="003D5A83"/>
    <w:rsid w:val="003D5F57"/>
    <w:rsid w:val="003D6888"/>
    <w:rsid w:val="003E0CF6"/>
    <w:rsid w:val="003E0F00"/>
    <w:rsid w:val="003E1D93"/>
    <w:rsid w:val="003E2D47"/>
    <w:rsid w:val="003E3457"/>
    <w:rsid w:val="003E5298"/>
    <w:rsid w:val="003E5B01"/>
    <w:rsid w:val="003E5FA6"/>
    <w:rsid w:val="003E671F"/>
    <w:rsid w:val="003E689B"/>
    <w:rsid w:val="003E7324"/>
    <w:rsid w:val="003E73EA"/>
    <w:rsid w:val="003F05A8"/>
    <w:rsid w:val="003F07F3"/>
    <w:rsid w:val="003F0B7B"/>
    <w:rsid w:val="003F101B"/>
    <w:rsid w:val="003F29BB"/>
    <w:rsid w:val="003F2FE1"/>
    <w:rsid w:val="003F3F36"/>
    <w:rsid w:val="003F3F77"/>
    <w:rsid w:val="003F4A17"/>
    <w:rsid w:val="003F4E22"/>
    <w:rsid w:val="003F6AE5"/>
    <w:rsid w:val="003F6C85"/>
    <w:rsid w:val="003F6CF5"/>
    <w:rsid w:val="003F798C"/>
    <w:rsid w:val="003F7BA0"/>
    <w:rsid w:val="003F7BE1"/>
    <w:rsid w:val="0040267C"/>
    <w:rsid w:val="00402990"/>
    <w:rsid w:val="00403B4D"/>
    <w:rsid w:val="00403C0D"/>
    <w:rsid w:val="00407706"/>
    <w:rsid w:val="004077A5"/>
    <w:rsid w:val="00407F70"/>
    <w:rsid w:val="0041137E"/>
    <w:rsid w:val="004117E6"/>
    <w:rsid w:val="00412FB6"/>
    <w:rsid w:val="0041370F"/>
    <w:rsid w:val="004143FD"/>
    <w:rsid w:val="00415A12"/>
    <w:rsid w:val="00415F44"/>
    <w:rsid w:val="00420315"/>
    <w:rsid w:val="0042053A"/>
    <w:rsid w:val="00420C29"/>
    <w:rsid w:val="00420FE2"/>
    <w:rsid w:val="00421BD1"/>
    <w:rsid w:val="004220A6"/>
    <w:rsid w:val="004221EF"/>
    <w:rsid w:val="00422C2D"/>
    <w:rsid w:val="004232B5"/>
    <w:rsid w:val="00424D0C"/>
    <w:rsid w:val="00425AF6"/>
    <w:rsid w:val="0042612B"/>
    <w:rsid w:val="0042762D"/>
    <w:rsid w:val="00430A17"/>
    <w:rsid w:val="00430BFC"/>
    <w:rsid w:val="0043432E"/>
    <w:rsid w:val="00434999"/>
    <w:rsid w:val="004365D0"/>
    <w:rsid w:val="00436641"/>
    <w:rsid w:val="004366A9"/>
    <w:rsid w:val="004423E9"/>
    <w:rsid w:val="004464A1"/>
    <w:rsid w:val="0044719E"/>
    <w:rsid w:val="00447A30"/>
    <w:rsid w:val="00447DDC"/>
    <w:rsid w:val="004507D9"/>
    <w:rsid w:val="004513D1"/>
    <w:rsid w:val="00452144"/>
    <w:rsid w:val="00452A88"/>
    <w:rsid w:val="0045318E"/>
    <w:rsid w:val="004538A8"/>
    <w:rsid w:val="00453C2A"/>
    <w:rsid w:val="00454B7E"/>
    <w:rsid w:val="00455194"/>
    <w:rsid w:val="00455EFE"/>
    <w:rsid w:val="004568D7"/>
    <w:rsid w:val="0045788B"/>
    <w:rsid w:val="004579D1"/>
    <w:rsid w:val="00457C4D"/>
    <w:rsid w:val="004614B6"/>
    <w:rsid w:val="00461787"/>
    <w:rsid w:val="00462809"/>
    <w:rsid w:val="00462F55"/>
    <w:rsid w:val="004639CC"/>
    <w:rsid w:val="004654F4"/>
    <w:rsid w:val="0046600D"/>
    <w:rsid w:val="00466512"/>
    <w:rsid w:val="00466F17"/>
    <w:rsid w:val="00467A34"/>
    <w:rsid w:val="00471790"/>
    <w:rsid w:val="00471D27"/>
    <w:rsid w:val="00471D8C"/>
    <w:rsid w:val="00472263"/>
    <w:rsid w:val="0047236A"/>
    <w:rsid w:val="00473DFE"/>
    <w:rsid w:val="0047515D"/>
    <w:rsid w:val="00475266"/>
    <w:rsid w:val="004756C2"/>
    <w:rsid w:val="00475B4B"/>
    <w:rsid w:val="00475F36"/>
    <w:rsid w:val="00477808"/>
    <w:rsid w:val="00480EC7"/>
    <w:rsid w:val="004825CE"/>
    <w:rsid w:val="00482BEE"/>
    <w:rsid w:val="0048412C"/>
    <w:rsid w:val="00487799"/>
    <w:rsid w:val="00487F84"/>
    <w:rsid w:val="00490BA7"/>
    <w:rsid w:val="00491C42"/>
    <w:rsid w:val="00493CB0"/>
    <w:rsid w:val="00494064"/>
    <w:rsid w:val="00494A1D"/>
    <w:rsid w:val="00494E4F"/>
    <w:rsid w:val="004956AF"/>
    <w:rsid w:val="004956E8"/>
    <w:rsid w:val="00497159"/>
    <w:rsid w:val="004A1580"/>
    <w:rsid w:val="004A15D0"/>
    <w:rsid w:val="004A244A"/>
    <w:rsid w:val="004A28EA"/>
    <w:rsid w:val="004A4B7F"/>
    <w:rsid w:val="004A63FE"/>
    <w:rsid w:val="004A6E9F"/>
    <w:rsid w:val="004A7855"/>
    <w:rsid w:val="004B0B9A"/>
    <w:rsid w:val="004B3662"/>
    <w:rsid w:val="004B3A94"/>
    <w:rsid w:val="004B3E81"/>
    <w:rsid w:val="004B6011"/>
    <w:rsid w:val="004B7164"/>
    <w:rsid w:val="004B78B2"/>
    <w:rsid w:val="004B7D4B"/>
    <w:rsid w:val="004C0A37"/>
    <w:rsid w:val="004C181C"/>
    <w:rsid w:val="004C1D42"/>
    <w:rsid w:val="004C3AFA"/>
    <w:rsid w:val="004C465D"/>
    <w:rsid w:val="004C47ED"/>
    <w:rsid w:val="004C5658"/>
    <w:rsid w:val="004C5F62"/>
    <w:rsid w:val="004C77E2"/>
    <w:rsid w:val="004C7DBE"/>
    <w:rsid w:val="004D4913"/>
    <w:rsid w:val="004D5EDE"/>
    <w:rsid w:val="004D783E"/>
    <w:rsid w:val="004D7E8B"/>
    <w:rsid w:val="004E0069"/>
    <w:rsid w:val="004E21B7"/>
    <w:rsid w:val="004E239A"/>
    <w:rsid w:val="004E3559"/>
    <w:rsid w:val="004E4616"/>
    <w:rsid w:val="004E49DF"/>
    <w:rsid w:val="004E4A53"/>
    <w:rsid w:val="004E5915"/>
    <w:rsid w:val="004F01CE"/>
    <w:rsid w:val="004F1A2A"/>
    <w:rsid w:val="004F2835"/>
    <w:rsid w:val="004F336E"/>
    <w:rsid w:val="004F49A1"/>
    <w:rsid w:val="004F5771"/>
    <w:rsid w:val="004F634B"/>
    <w:rsid w:val="0050066D"/>
    <w:rsid w:val="0050153B"/>
    <w:rsid w:val="00501E8D"/>
    <w:rsid w:val="00502E00"/>
    <w:rsid w:val="00503C4E"/>
    <w:rsid w:val="00504B50"/>
    <w:rsid w:val="00505342"/>
    <w:rsid w:val="00505A39"/>
    <w:rsid w:val="00506B62"/>
    <w:rsid w:val="005076FD"/>
    <w:rsid w:val="00507905"/>
    <w:rsid w:val="00507BBD"/>
    <w:rsid w:val="00513654"/>
    <w:rsid w:val="00513E74"/>
    <w:rsid w:val="00514150"/>
    <w:rsid w:val="00515821"/>
    <w:rsid w:val="0051632D"/>
    <w:rsid w:val="005165C7"/>
    <w:rsid w:val="00516EC0"/>
    <w:rsid w:val="00517612"/>
    <w:rsid w:val="00517B90"/>
    <w:rsid w:val="00517CF8"/>
    <w:rsid w:val="00522BB1"/>
    <w:rsid w:val="00523837"/>
    <w:rsid w:val="00524659"/>
    <w:rsid w:val="00526FA3"/>
    <w:rsid w:val="0052737B"/>
    <w:rsid w:val="00530C32"/>
    <w:rsid w:val="00530DF5"/>
    <w:rsid w:val="00532CAC"/>
    <w:rsid w:val="00533A1D"/>
    <w:rsid w:val="00534564"/>
    <w:rsid w:val="00535433"/>
    <w:rsid w:val="00535C0B"/>
    <w:rsid w:val="00537D7B"/>
    <w:rsid w:val="0054051D"/>
    <w:rsid w:val="00541CA5"/>
    <w:rsid w:val="005422DF"/>
    <w:rsid w:val="00542545"/>
    <w:rsid w:val="005430B7"/>
    <w:rsid w:val="005433E4"/>
    <w:rsid w:val="00550234"/>
    <w:rsid w:val="00550939"/>
    <w:rsid w:val="00551394"/>
    <w:rsid w:val="00551D44"/>
    <w:rsid w:val="005540C9"/>
    <w:rsid w:val="00554F82"/>
    <w:rsid w:val="00555326"/>
    <w:rsid w:val="005562B2"/>
    <w:rsid w:val="005566D6"/>
    <w:rsid w:val="00556BAF"/>
    <w:rsid w:val="00556CA6"/>
    <w:rsid w:val="00557692"/>
    <w:rsid w:val="00560950"/>
    <w:rsid w:val="00561B9B"/>
    <w:rsid w:val="005620B0"/>
    <w:rsid w:val="00562421"/>
    <w:rsid w:val="00562B9B"/>
    <w:rsid w:val="005639CE"/>
    <w:rsid w:val="00563EF5"/>
    <w:rsid w:val="00565922"/>
    <w:rsid w:val="00565AFD"/>
    <w:rsid w:val="00565FDA"/>
    <w:rsid w:val="00566173"/>
    <w:rsid w:val="005663ED"/>
    <w:rsid w:val="005673C1"/>
    <w:rsid w:val="00567D51"/>
    <w:rsid w:val="00570370"/>
    <w:rsid w:val="00570D40"/>
    <w:rsid w:val="00572680"/>
    <w:rsid w:val="00573616"/>
    <w:rsid w:val="00573712"/>
    <w:rsid w:val="005750F6"/>
    <w:rsid w:val="00575B3F"/>
    <w:rsid w:val="005760F3"/>
    <w:rsid w:val="005767A6"/>
    <w:rsid w:val="005769EA"/>
    <w:rsid w:val="00580579"/>
    <w:rsid w:val="005814A5"/>
    <w:rsid w:val="00581E7E"/>
    <w:rsid w:val="00583FCD"/>
    <w:rsid w:val="005850EE"/>
    <w:rsid w:val="005860AD"/>
    <w:rsid w:val="0058621F"/>
    <w:rsid w:val="00586881"/>
    <w:rsid w:val="0058691B"/>
    <w:rsid w:val="005869D4"/>
    <w:rsid w:val="005873A3"/>
    <w:rsid w:val="005876BE"/>
    <w:rsid w:val="00587E1F"/>
    <w:rsid w:val="00591D1B"/>
    <w:rsid w:val="00597281"/>
    <w:rsid w:val="0059760B"/>
    <w:rsid w:val="005A04E5"/>
    <w:rsid w:val="005A17E9"/>
    <w:rsid w:val="005A17F1"/>
    <w:rsid w:val="005A1B18"/>
    <w:rsid w:val="005A1B85"/>
    <w:rsid w:val="005A3712"/>
    <w:rsid w:val="005A41A8"/>
    <w:rsid w:val="005A4754"/>
    <w:rsid w:val="005A5BAF"/>
    <w:rsid w:val="005A5DA2"/>
    <w:rsid w:val="005A74CB"/>
    <w:rsid w:val="005B09B5"/>
    <w:rsid w:val="005B13D4"/>
    <w:rsid w:val="005B7E74"/>
    <w:rsid w:val="005B7EEB"/>
    <w:rsid w:val="005C07BA"/>
    <w:rsid w:val="005C0B9D"/>
    <w:rsid w:val="005C105A"/>
    <w:rsid w:val="005C140C"/>
    <w:rsid w:val="005C21EC"/>
    <w:rsid w:val="005C437E"/>
    <w:rsid w:val="005C4587"/>
    <w:rsid w:val="005C53FE"/>
    <w:rsid w:val="005C5580"/>
    <w:rsid w:val="005C6704"/>
    <w:rsid w:val="005C74C2"/>
    <w:rsid w:val="005C7A1F"/>
    <w:rsid w:val="005D06EF"/>
    <w:rsid w:val="005D2D37"/>
    <w:rsid w:val="005D3530"/>
    <w:rsid w:val="005D3E58"/>
    <w:rsid w:val="005D5D55"/>
    <w:rsid w:val="005E011C"/>
    <w:rsid w:val="005E0A88"/>
    <w:rsid w:val="005E1022"/>
    <w:rsid w:val="005E13AB"/>
    <w:rsid w:val="005E202F"/>
    <w:rsid w:val="005E23FF"/>
    <w:rsid w:val="005E2497"/>
    <w:rsid w:val="005E27ED"/>
    <w:rsid w:val="005E293E"/>
    <w:rsid w:val="005E32DB"/>
    <w:rsid w:val="005E3426"/>
    <w:rsid w:val="005E4052"/>
    <w:rsid w:val="005E41A2"/>
    <w:rsid w:val="005E4A97"/>
    <w:rsid w:val="005E4D00"/>
    <w:rsid w:val="005E6393"/>
    <w:rsid w:val="005E694C"/>
    <w:rsid w:val="005E6B9B"/>
    <w:rsid w:val="005E7108"/>
    <w:rsid w:val="005E7AFB"/>
    <w:rsid w:val="005E7FC7"/>
    <w:rsid w:val="005F02CE"/>
    <w:rsid w:val="005F0515"/>
    <w:rsid w:val="005F18D0"/>
    <w:rsid w:val="005F22DB"/>
    <w:rsid w:val="005F5934"/>
    <w:rsid w:val="005F6DA6"/>
    <w:rsid w:val="005F70D2"/>
    <w:rsid w:val="006018BE"/>
    <w:rsid w:val="006020F6"/>
    <w:rsid w:val="0060251B"/>
    <w:rsid w:val="006026A6"/>
    <w:rsid w:val="00602911"/>
    <w:rsid w:val="00603FB0"/>
    <w:rsid w:val="006045A0"/>
    <w:rsid w:val="006057F2"/>
    <w:rsid w:val="00606553"/>
    <w:rsid w:val="006066E6"/>
    <w:rsid w:val="00607DEA"/>
    <w:rsid w:val="00610729"/>
    <w:rsid w:val="00611C57"/>
    <w:rsid w:val="0061334B"/>
    <w:rsid w:val="0061352D"/>
    <w:rsid w:val="00614ED4"/>
    <w:rsid w:val="006150FC"/>
    <w:rsid w:val="00615648"/>
    <w:rsid w:val="00617479"/>
    <w:rsid w:val="006218E4"/>
    <w:rsid w:val="0062232A"/>
    <w:rsid w:val="006224B6"/>
    <w:rsid w:val="0062326E"/>
    <w:rsid w:val="006246B3"/>
    <w:rsid w:val="006254A9"/>
    <w:rsid w:val="00625648"/>
    <w:rsid w:val="006301E5"/>
    <w:rsid w:val="00631072"/>
    <w:rsid w:val="006313F4"/>
    <w:rsid w:val="006332C4"/>
    <w:rsid w:val="006342DC"/>
    <w:rsid w:val="0063530D"/>
    <w:rsid w:val="006356B6"/>
    <w:rsid w:val="00636DBB"/>
    <w:rsid w:val="0064140C"/>
    <w:rsid w:val="006419DB"/>
    <w:rsid w:val="006438B1"/>
    <w:rsid w:val="00644996"/>
    <w:rsid w:val="00645F8C"/>
    <w:rsid w:val="006478F9"/>
    <w:rsid w:val="0065023C"/>
    <w:rsid w:val="0065141D"/>
    <w:rsid w:val="00651B47"/>
    <w:rsid w:val="00651D6D"/>
    <w:rsid w:val="006526B2"/>
    <w:rsid w:val="00652BF4"/>
    <w:rsid w:val="006549E8"/>
    <w:rsid w:val="00654AEF"/>
    <w:rsid w:val="00655695"/>
    <w:rsid w:val="00655CF1"/>
    <w:rsid w:val="0065621D"/>
    <w:rsid w:val="00657E25"/>
    <w:rsid w:val="0066136F"/>
    <w:rsid w:val="00662149"/>
    <w:rsid w:val="00663DB1"/>
    <w:rsid w:val="00664337"/>
    <w:rsid w:val="00666EC1"/>
    <w:rsid w:val="00670724"/>
    <w:rsid w:val="006719DC"/>
    <w:rsid w:val="00671C52"/>
    <w:rsid w:val="00675E72"/>
    <w:rsid w:val="006761B1"/>
    <w:rsid w:val="00677307"/>
    <w:rsid w:val="00677CF8"/>
    <w:rsid w:val="00682BB9"/>
    <w:rsid w:val="0068436B"/>
    <w:rsid w:val="00684F10"/>
    <w:rsid w:val="0068555C"/>
    <w:rsid w:val="00685F36"/>
    <w:rsid w:val="006863AB"/>
    <w:rsid w:val="0068703A"/>
    <w:rsid w:val="006874BC"/>
    <w:rsid w:val="00693228"/>
    <w:rsid w:val="006933DF"/>
    <w:rsid w:val="006942A6"/>
    <w:rsid w:val="0069438D"/>
    <w:rsid w:val="00695B77"/>
    <w:rsid w:val="0069617D"/>
    <w:rsid w:val="0069649C"/>
    <w:rsid w:val="006976B9"/>
    <w:rsid w:val="006A074A"/>
    <w:rsid w:val="006A2640"/>
    <w:rsid w:val="006A2AC1"/>
    <w:rsid w:val="006A3358"/>
    <w:rsid w:val="006A367E"/>
    <w:rsid w:val="006A4A93"/>
    <w:rsid w:val="006A5455"/>
    <w:rsid w:val="006A54B9"/>
    <w:rsid w:val="006A708C"/>
    <w:rsid w:val="006A74E4"/>
    <w:rsid w:val="006A7B85"/>
    <w:rsid w:val="006B00BD"/>
    <w:rsid w:val="006B1784"/>
    <w:rsid w:val="006B19C5"/>
    <w:rsid w:val="006B2310"/>
    <w:rsid w:val="006B2322"/>
    <w:rsid w:val="006B2E68"/>
    <w:rsid w:val="006B2F4F"/>
    <w:rsid w:val="006B3288"/>
    <w:rsid w:val="006B3EAB"/>
    <w:rsid w:val="006B46B8"/>
    <w:rsid w:val="006B6437"/>
    <w:rsid w:val="006C1D3C"/>
    <w:rsid w:val="006C33C3"/>
    <w:rsid w:val="006C413F"/>
    <w:rsid w:val="006C468D"/>
    <w:rsid w:val="006C4A9C"/>
    <w:rsid w:val="006C4C52"/>
    <w:rsid w:val="006C5D92"/>
    <w:rsid w:val="006C5DBB"/>
    <w:rsid w:val="006C5F21"/>
    <w:rsid w:val="006D0B98"/>
    <w:rsid w:val="006D1E0C"/>
    <w:rsid w:val="006D2244"/>
    <w:rsid w:val="006D3066"/>
    <w:rsid w:val="006D3254"/>
    <w:rsid w:val="006D4BED"/>
    <w:rsid w:val="006D5E0A"/>
    <w:rsid w:val="006E01B6"/>
    <w:rsid w:val="006E099D"/>
    <w:rsid w:val="006E1F0C"/>
    <w:rsid w:val="006E26AA"/>
    <w:rsid w:val="006E2823"/>
    <w:rsid w:val="006E34C1"/>
    <w:rsid w:val="006E34F9"/>
    <w:rsid w:val="006E357B"/>
    <w:rsid w:val="006E3B83"/>
    <w:rsid w:val="006E5307"/>
    <w:rsid w:val="006E588C"/>
    <w:rsid w:val="006E659F"/>
    <w:rsid w:val="006E75D4"/>
    <w:rsid w:val="006E7DB8"/>
    <w:rsid w:val="006F19FF"/>
    <w:rsid w:val="006F32AA"/>
    <w:rsid w:val="006F552D"/>
    <w:rsid w:val="006F772A"/>
    <w:rsid w:val="00701A51"/>
    <w:rsid w:val="00702D90"/>
    <w:rsid w:val="00703CA2"/>
    <w:rsid w:val="0070670F"/>
    <w:rsid w:val="00707755"/>
    <w:rsid w:val="00707842"/>
    <w:rsid w:val="00707E8B"/>
    <w:rsid w:val="007126C9"/>
    <w:rsid w:val="00712DF1"/>
    <w:rsid w:val="0071339D"/>
    <w:rsid w:val="007146AF"/>
    <w:rsid w:val="00715930"/>
    <w:rsid w:val="00720EC1"/>
    <w:rsid w:val="007210D7"/>
    <w:rsid w:val="00721895"/>
    <w:rsid w:val="00721E57"/>
    <w:rsid w:val="007220EE"/>
    <w:rsid w:val="00722D8D"/>
    <w:rsid w:val="00722FD9"/>
    <w:rsid w:val="007231DE"/>
    <w:rsid w:val="00723B1D"/>
    <w:rsid w:val="00723DFB"/>
    <w:rsid w:val="00726053"/>
    <w:rsid w:val="0072628F"/>
    <w:rsid w:val="00726918"/>
    <w:rsid w:val="00727D0B"/>
    <w:rsid w:val="00730027"/>
    <w:rsid w:val="007304F1"/>
    <w:rsid w:val="0073082C"/>
    <w:rsid w:val="00731208"/>
    <w:rsid w:val="0073132C"/>
    <w:rsid w:val="00732A83"/>
    <w:rsid w:val="0073313E"/>
    <w:rsid w:val="007331B5"/>
    <w:rsid w:val="00734F81"/>
    <w:rsid w:val="00736597"/>
    <w:rsid w:val="00736CD2"/>
    <w:rsid w:val="00737E98"/>
    <w:rsid w:val="00740308"/>
    <w:rsid w:val="00741772"/>
    <w:rsid w:val="00741991"/>
    <w:rsid w:val="00741FD4"/>
    <w:rsid w:val="0074297F"/>
    <w:rsid w:val="00744248"/>
    <w:rsid w:val="00745019"/>
    <w:rsid w:val="00746C48"/>
    <w:rsid w:val="00746FEC"/>
    <w:rsid w:val="00752599"/>
    <w:rsid w:val="0075371B"/>
    <w:rsid w:val="0075386A"/>
    <w:rsid w:val="007546A8"/>
    <w:rsid w:val="00755866"/>
    <w:rsid w:val="00755FFD"/>
    <w:rsid w:val="00760CFE"/>
    <w:rsid w:val="00761466"/>
    <w:rsid w:val="00762692"/>
    <w:rsid w:val="0076347B"/>
    <w:rsid w:val="00764503"/>
    <w:rsid w:val="00765D06"/>
    <w:rsid w:val="00770EC0"/>
    <w:rsid w:val="00772301"/>
    <w:rsid w:val="00772C72"/>
    <w:rsid w:val="0077544D"/>
    <w:rsid w:val="00776279"/>
    <w:rsid w:val="007774F8"/>
    <w:rsid w:val="00777A4C"/>
    <w:rsid w:val="00781095"/>
    <w:rsid w:val="007817FD"/>
    <w:rsid w:val="00781FC0"/>
    <w:rsid w:val="0078254A"/>
    <w:rsid w:val="00783555"/>
    <w:rsid w:val="007855DD"/>
    <w:rsid w:val="00785EC8"/>
    <w:rsid w:val="00786077"/>
    <w:rsid w:val="00786218"/>
    <w:rsid w:val="00787A8A"/>
    <w:rsid w:val="00787E44"/>
    <w:rsid w:val="007931D3"/>
    <w:rsid w:val="00795828"/>
    <w:rsid w:val="00796CBD"/>
    <w:rsid w:val="0079757B"/>
    <w:rsid w:val="007976BF"/>
    <w:rsid w:val="00797CBF"/>
    <w:rsid w:val="007A00C1"/>
    <w:rsid w:val="007A03BA"/>
    <w:rsid w:val="007A1605"/>
    <w:rsid w:val="007A25D5"/>
    <w:rsid w:val="007A279F"/>
    <w:rsid w:val="007A2BCD"/>
    <w:rsid w:val="007A35FF"/>
    <w:rsid w:val="007A6102"/>
    <w:rsid w:val="007A65B9"/>
    <w:rsid w:val="007B0429"/>
    <w:rsid w:val="007B2CAE"/>
    <w:rsid w:val="007B4273"/>
    <w:rsid w:val="007B64F9"/>
    <w:rsid w:val="007B6A76"/>
    <w:rsid w:val="007C0925"/>
    <w:rsid w:val="007C306D"/>
    <w:rsid w:val="007C3200"/>
    <w:rsid w:val="007C32AE"/>
    <w:rsid w:val="007C35BB"/>
    <w:rsid w:val="007C3C7E"/>
    <w:rsid w:val="007C40D1"/>
    <w:rsid w:val="007C4E06"/>
    <w:rsid w:val="007C4EE6"/>
    <w:rsid w:val="007C5546"/>
    <w:rsid w:val="007C717C"/>
    <w:rsid w:val="007C7D78"/>
    <w:rsid w:val="007D0CC6"/>
    <w:rsid w:val="007D2255"/>
    <w:rsid w:val="007D3883"/>
    <w:rsid w:val="007D3970"/>
    <w:rsid w:val="007D4547"/>
    <w:rsid w:val="007D6A5D"/>
    <w:rsid w:val="007D6F44"/>
    <w:rsid w:val="007D7ED4"/>
    <w:rsid w:val="007E03E2"/>
    <w:rsid w:val="007E05A1"/>
    <w:rsid w:val="007E0663"/>
    <w:rsid w:val="007E0828"/>
    <w:rsid w:val="007E2136"/>
    <w:rsid w:val="007E5DD5"/>
    <w:rsid w:val="007E6468"/>
    <w:rsid w:val="007E7ED7"/>
    <w:rsid w:val="007F0B70"/>
    <w:rsid w:val="007F0FC6"/>
    <w:rsid w:val="007F1EE2"/>
    <w:rsid w:val="007F35D1"/>
    <w:rsid w:val="007F35FF"/>
    <w:rsid w:val="007F37F7"/>
    <w:rsid w:val="007F42A8"/>
    <w:rsid w:val="007F4333"/>
    <w:rsid w:val="007F471C"/>
    <w:rsid w:val="007F47B7"/>
    <w:rsid w:val="007F5954"/>
    <w:rsid w:val="007F6D2D"/>
    <w:rsid w:val="0080133D"/>
    <w:rsid w:val="00801F9B"/>
    <w:rsid w:val="00802570"/>
    <w:rsid w:val="00805161"/>
    <w:rsid w:val="00810D8C"/>
    <w:rsid w:val="00811582"/>
    <w:rsid w:val="00811651"/>
    <w:rsid w:val="00812086"/>
    <w:rsid w:val="008124E1"/>
    <w:rsid w:val="00812DA1"/>
    <w:rsid w:val="00812F2E"/>
    <w:rsid w:val="00813E16"/>
    <w:rsid w:val="00816E2B"/>
    <w:rsid w:val="00820F27"/>
    <w:rsid w:val="008248B4"/>
    <w:rsid w:val="00825A7C"/>
    <w:rsid w:val="0082634D"/>
    <w:rsid w:val="00826780"/>
    <w:rsid w:val="00826B36"/>
    <w:rsid w:val="00827F46"/>
    <w:rsid w:val="0083005A"/>
    <w:rsid w:val="00830542"/>
    <w:rsid w:val="008306D7"/>
    <w:rsid w:val="008324E4"/>
    <w:rsid w:val="00832510"/>
    <w:rsid w:val="00834232"/>
    <w:rsid w:val="00835287"/>
    <w:rsid w:val="00835FE9"/>
    <w:rsid w:val="0083617C"/>
    <w:rsid w:val="00836BF7"/>
    <w:rsid w:val="00837C6F"/>
    <w:rsid w:val="00840688"/>
    <w:rsid w:val="00841451"/>
    <w:rsid w:val="008415CD"/>
    <w:rsid w:val="008417CB"/>
    <w:rsid w:val="008428D0"/>
    <w:rsid w:val="00842AFB"/>
    <w:rsid w:val="00843694"/>
    <w:rsid w:val="00844420"/>
    <w:rsid w:val="008451A3"/>
    <w:rsid w:val="008451BC"/>
    <w:rsid w:val="008467FD"/>
    <w:rsid w:val="0084779D"/>
    <w:rsid w:val="008501AA"/>
    <w:rsid w:val="00850E91"/>
    <w:rsid w:val="008525C4"/>
    <w:rsid w:val="008525F8"/>
    <w:rsid w:val="00852AB8"/>
    <w:rsid w:val="00853EFF"/>
    <w:rsid w:val="008567F1"/>
    <w:rsid w:val="00856FA9"/>
    <w:rsid w:val="00857B20"/>
    <w:rsid w:val="00861B29"/>
    <w:rsid w:val="0086349E"/>
    <w:rsid w:val="0086432F"/>
    <w:rsid w:val="0086443C"/>
    <w:rsid w:val="00865E27"/>
    <w:rsid w:val="008674ED"/>
    <w:rsid w:val="00867E78"/>
    <w:rsid w:val="00870513"/>
    <w:rsid w:val="008705BF"/>
    <w:rsid w:val="00871C47"/>
    <w:rsid w:val="00872213"/>
    <w:rsid w:val="0087272E"/>
    <w:rsid w:val="00875EEF"/>
    <w:rsid w:val="008760CE"/>
    <w:rsid w:val="00876558"/>
    <w:rsid w:val="0087694D"/>
    <w:rsid w:val="00877A17"/>
    <w:rsid w:val="00877BD4"/>
    <w:rsid w:val="00882279"/>
    <w:rsid w:val="008823C2"/>
    <w:rsid w:val="00882419"/>
    <w:rsid w:val="0088255F"/>
    <w:rsid w:val="00882DAB"/>
    <w:rsid w:val="00885839"/>
    <w:rsid w:val="00886676"/>
    <w:rsid w:val="0088686B"/>
    <w:rsid w:val="00886ADA"/>
    <w:rsid w:val="00886D7A"/>
    <w:rsid w:val="00890F8C"/>
    <w:rsid w:val="00891144"/>
    <w:rsid w:val="0089180C"/>
    <w:rsid w:val="008924A1"/>
    <w:rsid w:val="0089279A"/>
    <w:rsid w:val="00894295"/>
    <w:rsid w:val="008969BD"/>
    <w:rsid w:val="00896BE0"/>
    <w:rsid w:val="00896D74"/>
    <w:rsid w:val="00896FB0"/>
    <w:rsid w:val="00897500"/>
    <w:rsid w:val="008A05B4"/>
    <w:rsid w:val="008A10B1"/>
    <w:rsid w:val="008A199B"/>
    <w:rsid w:val="008A3F3A"/>
    <w:rsid w:val="008A48A9"/>
    <w:rsid w:val="008A54E7"/>
    <w:rsid w:val="008A7874"/>
    <w:rsid w:val="008A7D1C"/>
    <w:rsid w:val="008A7D65"/>
    <w:rsid w:val="008B1D21"/>
    <w:rsid w:val="008B257E"/>
    <w:rsid w:val="008B2688"/>
    <w:rsid w:val="008B50BF"/>
    <w:rsid w:val="008B663E"/>
    <w:rsid w:val="008B7080"/>
    <w:rsid w:val="008C0EF2"/>
    <w:rsid w:val="008C16C7"/>
    <w:rsid w:val="008C1C9D"/>
    <w:rsid w:val="008C2847"/>
    <w:rsid w:val="008C339E"/>
    <w:rsid w:val="008C4E66"/>
    <w:rsid w:val="008C596F"/>
    <w:rsid w:val="008C722C"/>
    <w:rsid w:val="008D23D4"/>
    <w:rsid w:val="008D279B"/>
    <w:rsid w:val="008D491D"/>
    <w:rsid w:val="008D4C77"/>
    <w:rsid w:val="008D4F07"/>
    <w:rsid w:val="008D5EE2"/>
    <w:rsid w:val="008D77A5"/>
    <w:rsid w:val="008D77D4"/>
    <w:rsid w:val="008E0C5F"/>
    <w:rsid w:val="008E0E55"/>
    <w:rsid w:val="008E1C91"/>
    <w:rsid w:val="008E2AC3"/>
    <w:rsid w:val="008E34FD"/>
    <w:rsid w:val="008E4DA1"/>
    <w:rsid w:val="008E4E0C"/>
    <w:rsid w:val="008E4F4A"/>
    <w:rsid w:val="008E52C5"/>
    <w:rsid w:val="008E67B9"/>
    <w:rsid w:val="008E6CF2"/>
    <w:rsid w:val="008E759F"/>
    <w:rsid w:val="008F2719"/>
    <w:rsid w:val="008F3D51"/>
    <w:rsid w:val="008F3D6A"/>
    <w:rsid w:val="008F4AB8"/>
    <w:rsid w:val="008F5FC7"/>
    <w:rsid w:val="008F5FCC"/>
    <w:rsid w:val="008F6152"/>
    <w:rsid w:val="008F67F0"/>
    <w:rsid w:val="008F7744"/>
    <w:rsid w:val="0090121C"/>
    <w:rsid w:val="00901284"/>
    <w:rsid w:val="0090143F"/>
    <w:rsid w:val="009015BE"/>
    <w:rsid w:val="00901A8E"/>
    <w:rsid w:val="00902D35"/>
    <w:rsid w:val="00904D51"/>
    <w:rsid w:val="0090518D"/>
    <w:rsid w:val="009053A4"/>
    <w:rsid w:val="009070F5"/>
    <w:rsid w:val="00907321"/>
    <w:rsid w:val="0090741A"/>
    <w:rsid w:val="009078F7"/>
    <w:rsid w:val="00910764"/>
    <w:rsid w:val="00911AE2"/>
    <w:rsid w:val="00912851"/>
    <w:rsid w:val="00913C7E"/>
    <w:rsid w:val="00914474"/>
    <w:rsid w:val="00914984"/>
    <w:rsid w:val="00915256"/>
    <w:rsid w:val="009161D9"/>
    <w:rsid w:val="00916F66"/>
    <w:rsid w:val="00917B47"/>
    <w:rsid w:val="00920027"/>
    <w:rsid w:val="00922828"/>
    <w:rsid w:val="009238F5"/>
    <w:rsid w:val="00924AB4"/>
    <w:rsid w:val="00924AEF"/>
    <w:rsid w:val="00925A6E"/>
    <w:rsid w:val="00927AB0"/>
    <w:rsid w:val="0093089D"/>
    <w:rsid w:val="00930BBB"/>
    <w:rsid w:val="00932821"/>
    <w:rsid w:val="00933B12"/>
    <w:rsid w:val="00933D2A"/>
    <w:rsid w:val="0093629F"/>
    <w:rsid w:val="00942BAD"/>
    <w:rsid w:val="009434ED"/>
    <w:rsid w:val="00946EFE"/>
    <w:rsid w:val="00950921"/>
    <w:rsid w:val="00951464"/>
    <w:rsid w:val="009534E0"/>
    <w:rsid w:val="00955120"/>
    <w:rsid w:val="0095620B"/>
    <w:rsid w:val="00960164"/>
    <w:rsid w:val="009609C6"/>
    <w:rsid w:val="00960F29"/>
    <w:rsid w:val="00961194"/>
    <w:rsid w:val="009636EB"/>
    <w:rsid w:val="009656AF"/>
    <w:rsid w:val="0096723F"/>
    <w:rsid w:val="00967C9E"/>
    <w:rsid w:val="00971039"/>
    <w:rsid w:val="00971CEB"/>
    <w:rsid w:val="0097298D"/>
    <w:rsid w:val="00974527"/>
    <w:rsid w:val="00974AB1"/>
    <w:rsid w:val="00977D94"/>
    <w:rsid w:val="009802E6"/>
    <w:rsid w:val="00981547"/>
    <w:rsid w:val="00981ED2"/>
    <w:rsid w:val="0098294A"/>
    <w:rsid w:val="009838CC"/>
    <w:rsid w:val="009842E5"/>
    <w:rsid w:val="00985041"/>
    <w:rsid w:val="00985185"/>
    <w:rsid w:val="00987696"/>
    <w:rsid w:val="00990522"/>
    <w:rsid w:val="00990BE9"/>
    <w:rsid w:val="009915E0"/>
    <w:rsid w:val="00991ABD"/>
    <w:rsid w:val="00991C08"/>
    <w:rsid w:val="0099291B"/>
    <w:rsid w:val="00992BB5"/>
    <w:rsid w:val="009934F8"/>
    <w:rsid w:val="00994107"/>
    <w:rsid w:val="00994F57"/>
    <w:rsid w:val="00996BC9"/>
    <w:rsid w:val="009A1083"/>
    <w:rsid w:val="009A18B5"/>
    <w:rsid w:val="009A36A6"/>
    <w:rsid w:val="009A3E1F"/>
    <w:rsid w:val="009A4852"/>
    <w:rsid w:val="009A60C8"/>
    <w:rsid w:val="009A6198"/>
    <w:rsid w:val="009B162C"/>
    <w:rsid w:val="009B1946"/>
    <w:rsid w:val="009B223A"/>
    <w:rsid w:val="009B31F9"/>
    <w:rsid w:val="009B3EEE"/>
    <w:rsid w:val="009B4F8C"/>
    <w:rsid w:val="009B5CC5"/>
    <w:rsid w:val="009B6EC3"/>
    <w:rsid w:val="009B70DB"/>
    <w:rsid w:val="009C061C"/>
    <w:rsid w:val="009C1E4F"/>
    <w:rsid w:val="009C2853"/>
    <w:rsid w:val="009C43C5"/>
    <w:rsid w:val="009C45C7"/>
    <w:rsid w:val="009C473E"/>
    <w:rsid w:val="009C50E3"/>
    <w:rsid w:val="009C5A64"/>
    <w:rsid w:val="009C69DE"/>
    <w:rsid w:val="009C76D9"/>
    <w:rsid w:val="009D107B"/>
    <w:rsid w:val="009D2B4C"/>
    <w:rsid w:val="009D2EE5"/>
    <w:rsid w:val="009D4120"/>
    <w:rsid w:val="009D46AD"/>
    <w:rsid w:val="009D4898"/>
    <w:rsid w:val="009D4F6A"/>
    <w:rsid w:val="009D4FBB"/>
    <w:rsid w:val="009D5EFC"/>
    <w:rsid w:val="009D6674"/>
    <w:rsid w:val="009D674B"/>
    <w:rsid w:val="009D724E"/>
    <w:rsid w:val="009D7E77"/>
    <w:rsid w:val="009E0C6D"/>
    <w:rsid w:val="009E0CCE"/>
    <w:rsid w:val="009E1C2E"/>
    <w:rsid w:val="009E1F9A"/>
    <w:rsid w:val="009E21DB"/>
    <w:rsid w:val="009E2995"/>
    <w:rsid w:val="009E3330"/>
    <w:rsid w:val="009E4041"/>
    <w:rsid w:val="009E4558"/>
    <w:rsid w:val="009E4F6C"/>
    <w:rsid w:val="009E5668"/>
    <w:rsid w:val="009F0578"/>
    <w:rsid w:val="009F1592"/>
    <w:rsid w:val="009F1858"/>
    <w:rsid w:val="009F2B71"/>
    <w:rsid w:val="009F3AF5"/>
    <w:rsid w:val="009F4DAB"/>
    <w:rsid w:val="009F578B"/>
    <w:rsid w:val="00A00434"/>
    <w:rsid w:val="00A0069C"/>
    <w:rsid w:val="00A0089A"/>
    <w:rsid w:val="00A01F5D"/>
    <w:rsid w:val="00A02EDB"/>
    <w:rsid w:val="00A02F70"/>
    <w:rsid w:val="00A03C74"/>
    <w:rsid w:val="00A05C21"/>
    <w:rsid w:val="00A06114"/>
    <w:rsid w:val="00A06C74"/>
    <w:rsid w:val="00A11B78"/>
    <w:rsid w:val="00A120A7"/>
    <w:rsid w:val="00A12FE1"/>
    <w:rsid w:val="00A14778"/>
    <w:rsid w:val="00A16436"/>
    <w:rsid w:val="00A16AE5"/>
    <w:rsid w:val="00A2022C"/>
    <w:rsid w:val="00A2119A"/>
    <w:rsid w:val="00A21F1E"/>
    <w:rsid w:val="00A23CAA"/>
    <w:rsid w:val="00A24F3C"/>
    <w:rsid w:val="00A25103"/>
    <w:rsid w:val="00A25755"/>
    <w:rsid w:val="00A25ED1"/>
    <w:rsid w:val="00A274D7"/>
    <w:rsid w:val="00A3029B"/>
    <w:rsid w:val="00A30957"/>
    <w:rsid w:val="00A30D47"/>
    <w:rsid w:val="00A313FD"/>
    <w:rsid w:val="00A317A5"/>
    <w:rsid w:val="00A33767"/>
    <w:rsid w:val="00A374CB"/>
    <w:rsid w:val="00A41072"/>
    <w:rsid w:val="00A41AE7"/>
    <w:rsid w:val="00A4203D"/>
    <w:rsid w:val="00A456B3"/>
    <w:rsid w:val="00A45CCD"/>
    <w:rsid w:val="00A46657"/>
    <w:rsid w:val="00A46CEE"/>
    <w:rsid w:val="00A50B67"/>
    <w:rsid w:val="00A50CEB"/>
    <w:rsid w:val="00A51699"/>
    <w:rsid w:val="00A52BD1"/>
    <w:rsid w:val="00A54465"/>
    <w:rsid w:val="00A54A7C"/>
    <w:rsid w:val="00A54BDD"/>
    <w:rsid w:val="00A5508F"/>
    <w:rsid w:val="00A55706"/>
    <w:rsid w:val="00A55890"/>
    <w:rsid w:val="00A56C3F"/>
    <w:rsid w:val="00A60717"/>
    <w:rsid w:val="00A60F14"/>
    <w:rsid w:val="00A6203F"/>
    <w:rsid w:val="00A63039"/>
    <w:rsid w:val="00A631E2"/>
    <w:rsid w:val="00A6437C"/>
    <w:rsid w:val="00A6487D"/>
    <w:rsid w:val="00A64D4A"/>
    <w:rsid w:val="00A66785"/>
    <w:rsid w:val="00A66E2B"/>
    <w:rsid w:val="00A6764B"/>
    <w:rsid w:val="00A67D0E"/>
    <w:rsid w:val="00A713F5"/>
    <w:rsid w:val="00A72D91"/>
    <w:rsid w:val="00A7731D"/>
    <w:rsid w:val="00A81B87"/>
    <w:rsid w:val="00A82BA8"/>
    <w:rsid w:val="00A8327A"/>
    <w:rsid w:val="00A838F5"/>
    <w:rsid w:val="00A83971"/>
    <w:rsid w:val="00A83A94"/>
    <w:rsid w:val="00A84387"/>
    <w:rsid w:val="00A84F11"/>
    <w:rsid w:val="00A85127"/>
    <w:rsid w:val="00A85AD1"/>
    <w:rsid w:val="00A86142"/>
    <w:rsid w:val="00A861F6"/>
    <w:rsid w:val="00A86269"/>
    <w:rsid w:val="00A869BF"/>
    <w:rsid w:val="00A87EB5"/>
    <w:rsid w:val="00A90FA5"/>
    <w:rsid w:val="00A9194D"/>
    <w:rsid w:val="00A91EC9"/>
    <w:rsid w:val="00A92883"/>
    <w:rsid w:val="00A942E8"/>
    <w:rsid w:val="00A95590"/>
    <w:rsid w:val="00A961A1"/>
    <w:rsid w:val="00A963CB"/>
    <w:rsid w:val="00A97049"/>
    <w:rsid w:val="00A9760C"/>
    <w:rsid w:val="00AA01CA"/>
    <w:rsid w:val="00AA14D4"/>
    <w:rsid w:val="00AA1C35"/>
    <w:rsid w:val="00AA25E7"/>
    <w:rsid w:val="00AA4224"/>
    <w:rsid w:val="00AA447F"/>
    <w:rsid w:val="00AA5D9C"/>
    <w:rsid w:val="00AA5E0F"/>
    <w:rsid w:val="00AA73A9"/>
    <w:rsid w:val="00AA783C"/>
    <w:rsid w:val="00AB0261"/>
    <w:rsid w:val="00AB1822"/>
    <w:rsid w:val="00AB2599"/>
    <w:rsid w:val="00AB2A0B"/>
    <w:rsid w:val="00AB3C87"/>
    <w:rsid w:val="00AB4240"/>
    <w:rsid w:val="00AB74AE"/>
    <w:rsid w:val="00AC0961"/>
    <w:rsid w:val="00AC1316"/>
    <w:rsid w:val="00AC18E1"/>
    <w:rsid w:val="00AC1D2D"/>
    <w:rsid w:val="00AC442B"/>
    <w:rsid w:val="00AC5A1C"/>
    <w:rsid w:val="00AC65E1"/>
    <w:rsid w:val="00AC7B4E"/>
    <w:rsid w:val="00AC7D41"/>
    <w:rsid w:val="00AC7D93"/>
    <w:rsid w:val="00AD1E27"/>
    <w:rsid w:val="00AD20C7"/>
    <w:rsid w:val="00AD26B6"/>
    <w:rsid w:val="00AD2776"/>
    <w:rsid w:val="00AD4AC3"/>
    <w:rsid w:val="00AD4E1C"/>
    <w:rsid w:val="00AD535F"/>
    <w:rsid w:val="00AD5D0D"/>
    <w:rsid w:val="00AD6E46"/>
    <w:rsid w:val="00AD766E"/>
    <w:rsid w:val="00AD7CC9"/>
    <w:rsid w:val="00AE2197"/>
    <w:rsid w:val="00AE21DE"/>
    <w:rsid w:val="00AE3107"/>
    <w:rsid w:val="00AE3AC7"/>
    <w:rsid w:val="00AE4139"/>
    <w:rsid w:val="00AE493F"/>
    <w:rsid w:val="00AE5E0D"/>
    <w:rsid w:val="00AE6849"/>
    <w:rsid w:val="00AE69E9"/>
    <w:rsid w:val="00AE6BD1"/>
    <w:rsid w:val="00AE7847"/>
    <w:rsid w:val="00AF08DD"/>
    <w:rsid w:val="00AF0910"/>
    <w:rsid w:val="00AF0D5A"/>
    <w:rsid w:val="00AF0D78"/>
    <w:rsid w:val="00AF11A9"/>
    <w:rsid w:val="00AF3AA6"/>
    <w:rsid w:val="00AF5DED"/>
    <w:rsid w:val="00AF5F12"/>
    <w:rsid w:val="00AF62A5"/>
    <w:rsid w:val="00AF767D"/>
    <w:rsid w:val="00B00608"/>
    <w:rsid w:val="00B0064D"/>
    <w:rsid w:val="00B02581"/>
    <w:rsid w:val="00B02D3B"/>
    <w:rsid w:val="00B03010"/>
    <w:rsid w:val="00B03A81"/>
    <w:rsid w:val="00B05844"/>
    <w:rsid w:val="00B05A82"/>
    <w:rsid w:val="00B063DA"/>
    <w:rsid w:val="00B06E1C"/>
    <w:rsid w:val="00B07042"/>
    <w:rsid w:val="00B07FD7"/>
    <w:rsid w:val="00B10077"/>
    <w:rsid w:val="00B136E5"/>
    <w:rsid w:val="00B1413D"/>
    <w:rsid w:val="00B144D1"/>
    <w:rsid w:val="00B146A6"/>
    <w:rsid w:val="00B209F4"/>
    <w:rsid w:val="00B22E09"/>
    <w:rsid w:val="00B235C1"/>
    <w:rsid w:val="00B23DCA"/>
    <w:rsid w:val="00B25D2F"/>
    <w:rsid w:val="00B26873"/>
    <w:rsid w:val="00B26A4C"/>
    <w:rsid w:val="00B27075"/>
    <w:rsid w:val="00B279AC"/>
    <w:rsid w:val="00B304F7"/>
    <w:rsid w:val="00B329FD"/>
    <w:rsid w:val="00B32B67"/>
    <w:rsid w:val="00B33095"/>
    <w:rsid w:val="00B34464"/>
    <w:rsid w:val="00B3456C"/>
    <w:rsid w:val="00B3573C"/>
    <w:rsid w:val="00B40144"/>
    <w:rsid w:val="00B414D8"/>
    <w:rsid w:val="00B416A2"/>
    <w:rsid w:val="00B416FD"/>
    <w:rsid w:val="00B41875"/>
    <w:rsid w:val="00B41A3B"/>
    <w:rsid w:val="00B41B41"/>
    <w:rsid w:val="00B42846"/>
    <w:rsid w:val="00B433BC"/>
    <w:rsid w:val="00B43995"/>
    <w:rsid w:val="00B475C6"/>
    <w:rsid w:val="00B4768F"/>
    <w:rsid w:val="00B506AE"/>
    <w:rsid w:val="00B50AF0"/>
    <w:rsid w:val="00B50D4F"/>
    <w:rsid w:val="00B50F41"/>
    <w:rsid w:val="00B51649"/>
    <w:rsid w:val="00B51992"/>
    <w:rsid w:val="00B51F05"/>
    <w:rsid w:val="00B543FB"/>
    <w:rsid w:val="00B5553F"/>
    <w:rsid w:val="00B56644"/>
    <w:rsid w:val="00B567ED"/>
    <w:rsid w:val="00B572D2"/>
    <w:rsid w:val="00B60624"/>
    <w:rsid w:val="00B60A86"/>
    <w:rsid w:val="00B60E65"/>
    <w:rsid w:val="00B61596"/>
    <w:rsid w:val="00B62C4D"/>
    <w:rsid w:val="00B64AC0"/>
    <w:rsid w:val="00B64E73"/>
    <w:rsid w:val="00B6516E"/>
    <w:rsid w:val="00B65D0C"/>
    <w:rsid w:val="00B6646A"/>
    <w:rsid w:val="00B6750B"/>
    <w:rsid w:val="00B67B67"/>
    <w:rsid w:val="00B70741"/>
    <w:rsid w:val="00B70B77"/>
    <w:rsid w:val="00B70CDD"/>
    <w:rsid w:val="00B728D0"/>
    <w:rsid w:val="00B72AC3"/>
    <w:rsid w:val="00B730DE"/>
    <w:rsid w:val="00B7328F"/>
    <w:rsid w:val="00B73BFF"/>
    <w:rsid w:val="00B753E7"/>
    <w:rsid w:val="00B762E9"/>
    <w:rsid w:val="00B7631F"/>
    <w:rsid w:val="00B767A6"/>
    <w:rsid w:val="00B767D9"/>
    <w:rsid w:val="00B76A55"/>
    <w:rsid w:val="00B770F1"/>
    <w:rsid w:val="00B80CFE"/>
    <w:rsid w:val="00B8304F"/>
    <w:rsid w:val="00B832AB"/>
    <w:rsid w:val="00B9304F"/>
    <w:rsid w:val="00B9354E"/>
    <w:rsid w:val="00B942D9"/>
    <w:rsid w:val="00B94BE6"/>
    <w:rsid w:val="00B95430"/>
    <w:rsid w:val="00B95861"/>
    <w:rsid w:val="00B95E90"/>
    <w:rsid w:val="00B95F98"/>
    <w:rsid w:val="00B968D9"/>
    <w:rsid w:val="00B97FE3"/>
    <w:rsid w:val="00BA10AC"/>
    <w:rsid w:val="00BA14EF"/>
    <w:rsid w:val="00BA2377"/>
    <w:rsid w:val="00BA2D9E"/>
    <w:rsid w:val="00BA300E"/>
    <w:rsid w:val="00BA476A"/>
    <w:rsid w:val="00BA4B8A"/>
    <w:rsid w:val="00BA4C19"/>
    <w:rsid w:val="00BA5A28"/>
    <w:rsid w:val="00BA7240"/>
    <w:rsid w:val="00BA769C"/>
    <w:rsid w:val="00BA77C4"/>
    <w:rsid w:val="00BA7BF6"/>
    <w:rsid w:val="00BB1093"/>
    <w:rsid w:val="00BB222D"/>
    <w:rsid w:val="00BB2E6B"/>
    <w:rsid w:val="00BB5831"/>
    <w:rsid w:val="00BB5866"/>
    <w:rsid w:val="00BB6AA3"/>
    <w:rsid w:val="00BC37A9"/>
    <w:rsid w:val="00BC4631"/>
    <w:rsid w:val="00BC4E62"/>
    <w:rsid w:val="00BC78BF"/>
    <w:rsid w:val="00BD0161"/>
    <w:rsid w:val="00BD0EAF"/>
    <w:rsid w:val="00BD11F7"/>
    <w:rsid w:val="00BD15BD"/>
    <w:rsid w:val="00BD25B6"/>
    <w:rsid w:val="00BD2AE7"/>
    <w:rsid w:val="00BD5093"/>
    <w:rsid w:val="00BD5C5E"/>
    <w:rsid w:val="00BD61E2"/>
    <w:rsid w:val="00BD6DC5"/>
    <w:rsid w:val="00BE0433"/>
    <w:rsid w:val="00BE0A25"/>
    <w:rsid w:val="00BE18F3"/>
    <w:rsid w:val="00BE2AB9"/>
    <w:rsid w:val="00BE4378"/>
    <w:rsid w:val="00BE4876"/>
    <w:rsid w:val="00BF09DA"/>
    <w:rsid w:val="00BF150A"/>
    <w:rsid w:val="00BF23EE"/>
    <w:rsid w:val="00BF2E0D"/>
    <w:rsid w:val="00BF3BFE"/>
    <w:rsid w:val="00BF7274"/>
    <w:rsid w:val="00BF7ADE"/>
    <w:rsid w:val="00BF7B7F"/>
    <w:rsid w:val="00C01A21"/>
    <w:rsid w:val="00C020D2"/>
    <w:rsid w:val="00C02100"/>
    <w:rsid w:val="00C027D5"/>
    <w:rsid w:val="00C04A62"/>
    <w:rsid w:val="00C052F0"/>
    <w:rsid w:val="00C055D7"/>
    <w:rsid w:val="00C05755"/>
    <w:rsid w:val="00C06CFA"/>
    <w:rsid w:val="00C07D8F"/>
    <w:rsid w:val="00C100C9"/>
    <w:rsid w:val="00C111BF"/>
    <w:rsid w:val="00C12B59"/>
    <w:rsid w:val="00C12C99"/>
    <w:rsid w:val="00C131FE"/>
    <w:rsid w:val="00C159A5"/>
    <w:rsid w:val="00C15FA2"/>
    <w:rsid w:val="00C167AC"/>
    <w:rsid w:val="00C16CD1"/>
    <w:rsid w:val="00C16F5F"/>
    <w:rsid w:val="00C216E5"/>
    <w:rsid w:val="00C22FAA"/>
    <w:rsid w:val="00C230E4"/>
    <w:rsid w:val="00C237BA"/>
    <w:rsid w:val="00C23B97"/>
    <w:rsid w:val="00C25024"/>
    <w:rsid w:val="00C2511E"/>
    <w:rsid w:val="00C25B36"/>
    <w:rsid w:val="00C25ECC"/>
    <w:rsid w:val="00C30756"/>
    <w:rsid w:val="00C3110F"/>
    <w:rsid w:val="00C32978"/>
    <w:rsid w:val="00C32D43"/>
    <w:rsid w:val="00C33220"/>
    <w:rsid w:val="00C33291"/>
    <w:rsid w:val="00C340A1"/>
    <w:rsid w:val="00C341E8"/>
    <w:rsid w:val="00C34865"/>
    <w:rsid w:val="00C34EB6"/>
    <w:rsid w:val="00C367C6"/>
    <w:rsid w:val="00C375E6"/>
    <w:rsid w:val="00C37713"/>
    <w:rsid w:val="00C37B70"/>
    <w:rsid w:val="00C40167"/>
    <w:rsid w:val="00C421C0"/>
    <w:rsid w:val="00C4326C"/>
    <w:rsid w:val="00C43551"/>
    <w:rsid w:val="00C43672"/>
    <w:rsid w:val="00C458CF"/>
    <w:rsid w:val="00C463A0"/>
    <w:rsid w:val="00C46770"/>
    <w:rsid w:val="00C468A9"/>
    <w:rsid w:val="00C47345"/>
    <w:rsid w:val="00C502EE"/>
    <w:rsid w:val="00C50D8E"/>
    <w:rsid w:val="00C54AA4"/>
    <w:rsid w:val="00C566F2"/>
    <w:rsid w:val="00C60BD3"/>
    <w:rsid w:val="00C60E37"/>
    <w:rsid w:val="00C6268D"/>
    <w:rsid w:val="00C62FE4"/>
    <w:rsid w:val="00C64554"/>
    <w:rsid w:val="00C6519F"/>
    <w:rsid w:val="00C6561B"/>
    <w:rsid w:val="00C67066"/>
    <w:rsid w:val="00C710FE"/>
    <w:rsid w:val="00C71208"/>
    <w:rsid w:val="00C7172E"/>
    <w:rsid w:val="00C72319"/>
    <w:rsid w:val="00C72784"/>
    <w:rsid w:val="00C732DB"/>
    <w:rsid w:val="00C73892"/>
    <w:rsid w:val="00C73ECE"/>
    <w:rsid w:val="00C745FB"/>
    <w:rsid w:val="00C74626"/>
    <w:rsid w:val="00C76261"/>
    <w:rsid w:val="00C77B51"/>
    <w:rsid w:val="00C8108D"/>
    <w:rsid w:val="00C8121B"/>
    <w:rsid w:val="00C81F0A"/>
    <w:rsid w:val="00C823DB"/>
    <w:rsid w:val="00C826B2"/>
    <w:rsid w:val="00C83207"/>
    <w:rsid w:val="00C83426"/>
    <w:rsid w:val="00C83505"/>
    <w:rsid w:val="00C854EF"/>
    <w:rsid w:val="00C858FA"/>
    <w:rsid w:val="00C86E81"/>
    <w:rsid w:val="00C905AF"/>
    <w:rsid w:val="00C927B3"/>
    <w:rsid w:val="00C9383D"/>
    <w:rsid w:val="00C939E6"/>
    <w:rsid w:val="00C95163"/>
    <w:rsid w:val="00C96816"/>
    <w:rsid w:val="00CA0D10"/>
    <w:rsid w:val="00CA1BDB"/>
    <w:rsid w:val="00CA1D9C"/>
    <w:rsid w:val="00CA240E"/>
    <w:rsid w:val="00CA2A1D"/>
    <w:rsid w:val="00CA3353"/>
    <w:rsid w:val="00CA358D"/>
    <w:rsid w:val="00CA4939"/>
    <w:rsid w:val="00CA4FA0"/>
    <w:rsid w:val="00CA573E"/>
    <w:rsid w:val="00CA5803"/>
    <w:rsid w:val="00CA6C61"/>
    <w:rsid w:val="00CA778A"/>
    <w:rsid w:val="00CB1A99"/>
    <w:rsid w:val="00CB28E0"/>
    <w:rsid w:val="00CB2DD8"/>
    <w:rsid w:val="00CB4DFE"/>
    <w:rsid w:val="00CB4EBF"/>
    <w:rsid w:val="00CB4FCE"/>
    <w:rsid w:val="00CB5196"/>
    <w:rsid w:val="00CB619F"/>
    <w:rsid w:val="00CB6F97"/>
    <w:rsid w:val="00CB79CB"/>
    <w:rsid w:val="00CC24F7"/>
    <w:rsid w:val="00CC3655"/>
    <w:rsid w:val="00CC3ECC"/>
    <w:rsid w:val="00CC416C"/>
    <w:rsid w:val="00CC42A9"/>
    <w:rsid w:val="00CC4EFF"/>
    <w:rsid w:val="00CC5FE1"/>
    <w:rsid w:val="00CC6669"/>
    <w:rsid w:val="00CC6844"/>
    <w:rsid w:val="00CC69A0"/>
    <w:rsid w:val="00CC7B06"/>
    <w:rsid w:val="00CD026E"/>
    <w:rsid w:val="00CD050F"/>
    <w:rsid w:val="00CD15ED"/>
    <w:rsid w:val="00CD32CD"/>
    <w:rsid w:val="00CD356C"/>
    <w:rsid w:val="00CD3BEC"/>
    <w:rsid w:val="00CD44D9"/>
    <w:rsid w:val="00CD4E2E"/>
    <w:rsid w:val="00CD75E6"/>
    <w:rsid w:val="00CD7B2C"/>
    <w:rsid w:val="00CE18FB"/>
    <w:rsid w:val="00CE1B13"/>
    <w:rsid w:val="00CE1BD4"/>
    <w:rsid w:val="00CE3519"/>
    <w:rsid w:val="00CE3A01"/>
    <w:rsid w:val="00CE40A4"/>
    <w:rsid w:val="00CE4C8A"/>
    <w:rsid w:val="00CE61E9"/>
    <w:rsid w:val="00CE7870"/>
    <w:rsid w:val="00CE7CDD"/>
    <w:rsid w:val="00CF0739"/>
    <w:rsid w:val="00CF08FD"/>
    <w:rsid w:val="00CF0A95"/>
    <w:rsid w:val="00CF1080"/>
    <w:rsid w:val="00CF1716"/>
    <w:rsid w:val="00CF1794"/>
    <w:rsid w:val="00CF21F8"/>
    <w:rsid w:val="00CF312B"/>
    <w:rsid w:val="00CF3481"/>
    <w:rsid w:val="00CF46EF"/>
    <w:rsid w:val="00CF6350"/>
    <w:rsid w:val="00D011AD"/>
    <w:rsid w:val="00D0125C"/>
    <w:rsid w:val="00D01686"/>
    <w:rsid w:val="00D01D10"/>
    <w:rsid w:val="00D0206C"/>
    <w:rsid w:val="00D0316B"/>
    <w:rsid w:val="00D0432E"/>
    <w:rsid w:val="00D059C2"/>
    <w:rsid w:val="00D06AA0"/>
    <w:rsid w:val="00D06EA0"/>
    <w:rsid w:val="00D07032"/>
    <w:rsid w:val="00D07704"/>
    <w:rsid w:val="00D07ABA"/>
    <w:rsid w:val="00D10071"/>
    <w:rsid w:val="00D11101"/>
    <w:rsid w:val="00D111EF"/>
    <w:rsid w:val="00D149D0"/>
    <w:rsid w:val="00D2034A"/>
    <w:rsid w:val="00D20A53"/>
    <w:rsid w:val="00D20F26"/>
    <w:rsid w:val="00D20F6B"/>
    <w:rsid w:val="00D23249"/>
    <w:rsid w:val="00D23EE9"/>
    <w:rsid w:val="00D2402D"/>
    <w:rsid w:val="00D24E6E"/>
    <w:rsid w:val="00D2529F"/>
    <w:rsid w:val="00D267E0"/>
    <w:rsid w:val="00D31E6B"/>
    <w:rsid w:val="00D3236A"/>
    <w:rsid w:val="00D3336A"/>
    <w:rsid w:val="00D33744"/>
    <w:rsid w:val="00D337DF"/>
    <w:rsid w:val="00D3489D"/>
    <w:rsid w:val="00D34FB6"/>
    <w:rsid w:val="00D36D01"/>
    <w:rsid w:val="00D40565"/>
    <w:rsid w:val="00D41450"/>
    <w:rsid w:val="00D41855"/>
    <w:rsid w:val="00D45234"/>
    <w:rsid w:val="00D45CA0"/>
    <w:rsid w:val="00D46A6D"/>
    <w:rsid w:val="00D46C28"/>
    <w:rsid w:val="00D47794"/>
    <w:rsid w:val="00D51267"/>
    <w:rsid w:val="00D51376"/>
    <w:rsid w:val="00D52A75"/>
    <w:rsid w:val="00D536C4"/>
    <w:rsid w:val="00D5418B"/>
    <w:rsid w:val="00D54E72"/>
    <w:rsid w:val="00D55F5D"/>
    <w:rsid w:val="00D56320"/>
    <w:rsid w:val="00D57A54"/>
    <w:rsid w:val="00D6038C"/>
    <w:rsid w:val="00D62A7B"/>
    <w:rsid w:val="00D63792"/>
    <w:rsid w:val="00D63941"/>
    <w:rsid w:val="00D64A28"/>
    <w:rsid w:val="00D655FC"/>
    <w:rsid w:val="00D6579A"/>
    <w:rsid w:val="00D66359"/>
    <w:rsid w:val="00D674EA"/>
    <w:rsid w:val="00D7067F"/>
    <w:rsid w:val="00D7244B"/>
    <w:rsid w:val="00D73058"/>
    <w:rsid w:val="00D73126"/>
    <w:rsid w:val="00D7453B"/>
    <w:rsid w:val="00D748B6"/>
    <w:rsid w:val="00D7607E"/>
    <w:rsid w:val="00D7647D"/>
    <w:rsid w:val="00D767D7"/>
    <w:rsid w:val="00D7726B"/>
    <w:rsid w:val="00D8069A"/>
    <w:rsid w:val="00D808F9"/>
    <w:rsid w:val="00D81DEB"/>
    <w:rsid w:val="00D82191"/>
    <w:rsid w:val="00D822FA"/>
    <w:rsid w:val="00D8506C"/>
    <w:rsid w:val="00D85136"/>
    <w:rsid w:val="00D8661F"/>
    <w:rsid w:val="00D86824"/>
    <w:rsid w:val="00D91831"/>
    <w:rsid w:val="00D91B00"/>
    <w:rsid w:val="00D93539"/>
    <w:rsid w:val="00D935DA"/>
    <w:rsid w:val="00D93CD1"/>
    <w:rsid w:val="00D94397"/>
    <w:rsid w:val="00D95274"/>
    <w:rsid w:val="00D97BF4"/>
    <w:rsid w:val="00D97FA4"/>
    <w:rsid w:val="00DA0285"/>
    <w:rsid w:val="00DA0D34"/>
    <w:rsid w:val="00DA2EA9"/>
    <w:rsid w:val="00DA3E33"/>
    <w:rsid w:val="00DA53F7"/>
    <w:rsid w:val="00DA5C19"/>
    <w:rsid w:val="00DA6144"/>
    <w:rsid w:val="00DA71E4"/>
    <w:rsid w:val="00DA7A38"/>
    <w:rsid w:val="00DB0944"/>
    <w:rsid w:val="00DB098E"/>
    <w:rsid w:val="00DB0A21"/>
    <w:rsid w:val="00DB181B"/>
    <w:rsid w:val="00DB1D00"/>
    <w:rsid w:val="00DB448F"/>
    <w:rsid w:val="00DB4E88"/>
    <w:rsid w:val="00DC065F"/>
    <w:rsid w:val="00DC18C9"/>
    <w:rsid w:val="00DC1E17"/>
    <w:rsid w:val="00DC20A9"/>
    <w:rsid w:val="00DC408E"/>
    <w:rsid w:val="00DC5FF4"/>
    <w:rsid w:val="00DC64F3"/>
    <w:rsid w:val="00DC6CD9"/>
    <w:rsid w:val="00DC7CCB"/>
    <w:rsid w:val="00DD01D5"/>
    <w:rsid w:val="00DD0DB6"/>
    <w:rsid w:val="00DD2241"/>
    <w:rsid w:val="00DD2783"/>
    <w:rsid w:val="00DD36ED"/>
    <w:rsid w:val="00DD37CB"/>
    <w:rsid w:val="00DD44FC"/>
    <w:rsid w:val="00DD6031"/>
    <w:rsid w:val="00DD696E"/>
    <w:rsid w:val="00DD7C78"/>
    <w:rsid w:val="00DD7CE7"/>
    <w:rsid w:val="00DE03DA"/>
    <w:rsid w:val="00DE2867"/>
    <w:rsid w:val="00DE3CB3"/>
    <w:rsid w:val="00DE4EDD"/>
    <w:rsid w:val="00DE5560"/>
    <w:rsid w:val="00DE57E6"/>
    <w:rsid w:val="00DE65D7"/>
    <w:rsid w:val="00DE66DF"/>
    <w:rsid w:val="00DE7638"/>
    <w:rsid w:val="00DF2B43"/>
    <w:rsid w:val="00DF2E8B"/>
    <w:rsid w:val="00DF3D7B"/>
    <w:rsid w:val="00DF4406"/>
    <w:rsid w:val="00DF4ACC"/>
    <w:rsid w:val="00DF7198"/>
    <w:rsid w:val="00DF7D52"/>
    <w:rsid w:val="00E01A35"/>
    <w:rsid w:val="00E0295A"/>
    <w:rsid w:val="00E046F0"/>
    <w:rsid w:val="00E04AFF"/>
    <w:rsid w:val="00E04EA6"/>
    <w:rsid w:val="00E04EB7"/>
    <w:rsid w:val="00E06581"/>
    <w:rsid w:val="00E06FCC"/>
    <w:rsid w:val="00E073A3"/>
    <w:rsid w:val="00E0781E"/>
    <w:rsid w:val="00E10BB0"/>
    <w:rsid w:val="00E12986"/>
    <w:rsid w:val="00E149F0"/>
    <w:rsid w:val="00E14C6C"/>
    <w:rsid w:val="00E171CB"/>
    <w:rsid w:val="00E1744A"/>
    <w:rsid w:val="00E20053"/>
    <w:rsid w:val="00E20573"/>
    <w:rsid w:val="00E216FD"/>
    <w:rsid w:val="00E23690"/>
    <w:rsid w:val="00E240FE"/>
    <w:rsid w:val="00E2414F"/>
    <w:rsid w:val="00E253C5"/>
    <w:rsid w:val="00E263D3"/>
    <w:rsid w:val="00E26A52"/>
    <w:rsid w:val="00E3097B"/>
    <w:rsid w:val="00E30A4D"/>
    <w:rsid w:val="00E30EA9"/>
    <w:rsid w:val="00E316CB"/>
    <w:rsid w:val="00E322BF"/>
    <w:rsid w:val="00E33998"/>
    <w:rsid w:val="00E347E0"/>
    <w:rsid w:val="00E34A50"/>
    <w:rsid w:val="00E3503C"/>
    <w:rsid w:val="00E37C59"/>
    <w:rsid w:val="00E41048"/>
    <w:rsid w:val="00E41404"/>
    <w:rsid w:val="00E4164F"/>
    <w:rsid w:val="00E41710"/>
    <w:rsid w:val="00E4245F"/>
    <w:rsid w:val="00E426BD"/>
    <w:rsid w:val="00E429B5"/>
    <w:rsid w:val="00E4324C"/>
    <w:rsid w:val="00E44CC9"/>
    <w:rsid w:val="00E44D4D"/>
    <w:rsid w:val="00E473AC"/>
    <w:rsid w:val="00E47ABF"/>
    <w:rsid w:val="00E51D30"/>
    <w:rsid w:val="00E52084"/>
    <w:rsid w:val="00E530B4"/>
    <w:rsid w:val="00E54618"/>
    <w:rsid w:val="00E5635C"/>
    <w:rsid w:val="00E5797F"/>
    <w:rsid w:val="00E579DA"/>
    <w:rsid w:val="00E61219"/>
    <w:rsid w:val="00E61E4B"/>
    <w:rsid w:val="00E627DD"/>
    <w:rsid w:val="00E62FF6"/>
    <w:rsid w:val="00E63838"/>
    <w:rsid w:val="00E63886"/>
    <w:rsid w:val="00E64DC5"/>
    <w:rsid w:val="00E6501B"/>
    <w:rsid w:val="00E661DD"/>
    <w:rsid w:val="00E66393"/>
    <w:rsid w:val="00E6728D"/>
    <w:rsid w:val="00E70BE5"/>
    <w:rsid w:val="00E713E9"/>
    <w:rsid w:val="00E725C6"/>
    <w:rsid w:val="00E731E8"/>
    <w:rsid w:val="00E744AB"/>
    <w:rsid w:val="00E80066"/>
    <w:rsid w:val="00E80508"/>
    <w:rsid w:val="00E80576"/>
    <w:rsid w:val="00E81BB3"/>
    <w:rsid w:val="00E82DDB"/>
    <w:rsid w:val="00E84703"/>
    <w:rsid w:val="00E8517D"/>
    <w:rsid w:val="00E904D8"/>
    <w:rsid w:val="00E906D9"/>
    <w:rsid w:val="00E90A48"/>
    <w:rsid w:val="00E90B5F"/>
    <w:rsid w:val="00E91181"/>
    <w:rsid w:val="00E91654"/>
    <w:rsid w:val="00E927F7"/>
    <w:rsid w:val="00E94D58"/>
    <w:rsid w:val="00E956E4"/>
    <w:rsid w:val="00E9601A"/>
    <w:rsid w:val="00E96E9E"/>
    <w:rsid w:val="00E97872"/>
    <w:rsid w:val="00E97E03"/>
    <w:rsid w:val="00EA0673"/>
    <w:rsid w:val="00EA13BF"/>
    <w:rsid w:val="00EA2804"/>
    <w:rsid w:val="00EA2A4C"/>
    <w:rsid w:val="00EA3455"/>
    <w:rsid w:val="00EA3635"/>
    <w:rsid w:val="00EA3D67"/>
    <w:rsid w:val="00EA40B7"/>
    <w:rsid w:val="00EA40EE"/>
    <w:rsid w:val="00EA520D"/>
    <w:rsid w:val="00EA7BCD"/>
    <w:rsid w:val="00EB0036"/>
    <w:rsid w:val="00EB00F5"/>
    <w:rsid w:val="00EB0270"/>
    <w:rsid w:val="00EB08A7"/>
    <w:rsid w:val="00EB1596"/>
    <w:rsid w:val="00EB2BF6"/>
    <w:rsid w:val="00EB2E6C"/>
    <w:rsid w:val="00EB300D"/>
    <w:rsid w:val="00EB3646"/>
    <w:rsid w:val="00EB5C52"/>
    <w:rsid w:val="00EB6347"/>
    <w:rsid w:val="00EB6FD5"/>
    <w:rsid w:val="00EB700D"/>
    <w:rsid w:val="00EB72C5"/>
    <w:rsid w:val="00EC0D8A"/>
    <w:rsid w:val="00EC0EC6"/>
    <w:rsid w:val="00EC1004"/>
    <w:rsid w:val="00EC12A2"/>
    <w:rsid w:val="00EC24CF"/>
    <w:rsid w:val="00EC28D3"/>
    <w:rsid w:val="00EC2AE7"/>
    <w:rsid w:val="00EC3787"/>
    <w:rsid w:val="00EC7D54"/>
    <w:rsid w:val="00ED0F3C"/>
    <w:rsid w:val="00ED1A89"/>
    <w:rsid w:val="00ED2363"/>
    <w:rsid w:val="00ED39E8"/>
    <w:rsid w:val="00ED4414"/>
    <w:rsid w:val="00ED46BB"/>
    <w:rsid w:val="00ED4C5F"/>
    <w:rsid w:val="00ED4E5F"/>
    <w:rsid w:val="00ED4E97"/>
    <w:rsid w:val="00ED710F"/>
    <w:rsid w:val="00EE14BF"/>
    <w:rsid w:val="00EE160F"/>
    <w:rsid w:val="00EE1ABD"/>
    <w:rsid w:val="00EE1E80"/>
    <w:rsid w:val="00EE26B5"/>
    <w:rsid w:val="00EE4607"/>
    <w:rsid w:val="00EE4F1D"/>
    <w:rsid w:val="00EE4F67"/>
    <w:rsid w:val="00EE51B3"/>
    <w:rsid w:val="00EE58F6"/>
    <w:rsid w:val="00EE6ABE"/>
    <w:rsid w:val="00EE75B6"/>
    <w:rsid w:val="00EE7E13"/>
    <w:rsid w:val="00EF1D09"/>
    <w:rsid w:val="00EF294C"/>
    <w:rsid w:val="00EF32AA"/>
    <w:rsid w:val="00EF3C2D"/>
    <w:rsid w:val="00EF6DF0"/>
    <w:rsid w:val="00EF6F72"/>
    <w:rsid w:val="00EF7319"/>
    <w:rsid w:val="00EF764E"/>
    <w:rsid w:val="00F00966"/>
    <w:rsid w:val="00F0283B"/>
    <w:rsid w:val="00F02890"/>
    <w:rsid w:val="00F036C7"/>
    <w:rsid w:val="00F03B11"/>
    <w:rsid w:val="00F044F8"/>
    <w:rsid w:val="00F04EE3"/>
    <w:rsid w:val="00F053E6"/>
    <w:rsid w:val="00F0580F"/>
    <w:rsid w:val="00F0716F"/>
    <w:rsid w:val="00F1046A"/>
    <w:rsid w:val="00F10C74"/>
    <w:rsid w:val="00F11210"/>
    <w:rsid w:val="00F11528"/>
    <w:rsid w:val="00F15AE7"/>
    <w:rsid w:val="00F16829"/>
    <w:rsid w:val="00F17277"/>
    <w:rsid w:val="00F17C2A"/>
    <w:rsid w:val="00F22865"/>
    <w:rsid w:val="00F22D29"/>
    <w:rsid w:val="00F2348A"/>
    <w:rsid w:val="00F254C5"/>
    <w:rsid w:val="00F25EE8"/>
    <w:rsid w:val="00F26369"/>
    <w:rsid w:val="00F30514"/>
    <w:rsid w:val="00F3088D"/>
    <w:rsid w:val="00F317E4"/>
    <w:rsid w:val="00F326DA"/>
    <w:rsid w:val="00F3343E"/>
    <w:rsid w:val="00F34E74"/>
    <w:rsid w:val="00F358E1"/>
    <w:rsid w:val="00F35B43"/>
    <w:rsid w:val="00F370FA"/>
    <w:rsid w:val="00F4057F"/>
    <w:rsid w:val="00F41211"/>
    <w:rsid w:val="00F415DE"/>
    <w:rsid w:val="00F41884"/>
    <w:rsid w:val="00F42836"/>
    <w:rsid w:val="00F429EC"/>
    <w:rsid w:val="00F43899"/>
    <w:rsid w:val="00F447DC"/>
    <w:rsid w:val="00F44FB7"/>
    <w:rsid w:val="00F450EE"/>
    <w:rsid w:val="00F45B54"/>
    <w:rsid w:val="00F46CB7"/>
    <w:rsid w:val="00F47953"/>
    <w:rsid w:val="00F47EF1"/>
    <w:rsid w:val="00F50FF4"/>
    <w:rsid w:val="00F527DB"/>
    <w:rsid w:val="00F52857"/>
    <w:rsid w:val="00F53F13"/>
    <w:rsid w:val="00F546FD"/>
    <w:rsid w:val="00F54D1B"/>
    <w:rsid w:val="00F56583"/>
    <w:rsid w:val="00F57EA2"/>
    <w:rsid w:val="00F607D0"/>
    <w:rsid w:val="00F61607"/>
    <w:rsid w:val="00F64972"/>
    <w:rsid w:val="00F65EFC"/>
    <w:rsid w:val="00F70C8B"/>
    <w:rsid w:val="00F71813"/>
    <w:rsid w:val="00F72101"/>
    <w:rsid w:val="00F729BA"/>
    <w:rsid w:val="00F73BB1"/>
    <w:rsid w:val="00F74010"/>
    <w:rsid w:val="00F74F32"/>
    <w:rsid w:val="00F750FC"/>
    <w:rsid w:val="00F75810"/>
    <w:rsid w:val="00F76C45"/>
    <w:rsid w:val="00F76C8C"/>
    <w:rsid w:val="00F77392"/>
    <w:rsid w:val="00F77A2E"/>
    <w:rsid w:val="00F77D2A"/>
    <w:rsid w:val="00F804CA"/>
    <w:rsid w:val="00F80604"/>
    <w:rsid w:val="00F80831"/>
    <w:rsid w:val="00F81B39"/>
    <w:rsid w:val="00F824A3"/>
    <w:rsid w:val="00F826C0"/>
    <w:rsid w:val="00F83761"/>
    <w:rsid w:val="00F83BB9"/>
    <w:rsid w:val="00F84F29"/>
    <w:rsid w:val="00F86044"/>
    <w:rsid w:val="00F86C37"/>
    <w:rsid w:val="00F878CA"/>
    <w:rsid w:val="00F9233B"/>
    <w:rsid w:val="00F93ACA"/>
    <w:rsid w:val="00F95897"/>
    <w:rsid w:val="00F95FDD"/>
    <w:rsid w:val="00F97509"/>
    <w:rsid w:val="00F97642"/>
    <w:rsid w:val="00FA22EA"/>
    <w:rsid w:val="00FA3B6C"/>
    <w:rsid w:val="00FA3B76"/>
    <w:rsid w:val="00FA3D3E"/>
    <w:rsid w:val="00FA3DDB"/>
    <w:rsid w:val="00FA6C2B"/>
    <w:rsid w:val="00FA70F0"/>
    <w:rsid w:val="00FA78E6"/>
    <w:rsid w:val="00FB1498"/>
    <w:rsid w:val="00FB4545"/>
    <w:rsid w:val="00FB5F0E"/>
    <w:rsid w:val="00FB5F5C"/>
    <w:rsid w:val="00FB6A2D"/>
    <w:rsid w:val="00FB6DDD"/>
    <w:rsid w:val="00FB6EAF"/>
    <w:rsid w:val="00FB7829"/>
    <w:rsid w:val="00FC097B"/>
    <w:rsid w:val="00FC13C9"/>
    <w:rsid w:val="00FC15AE"/>
    <w:rsid w:val="00FC1D45"/>
    <w:rsid w:val="00FC381B"/>
    <w:rsid w:val="00FC4E46"/>
    <w:rsid w:val="00FC5CFE"/>
    <w:rsid w:val="00FC638F"/>
    <w:rsid w:val="00FC69D6"/>
    <w:rsid w:val="00FD17F0"/>
    <w:rsid w:val="00FD2578"/>
    <w:rsid w:val="00FD2AE8"/>
    <w:rsid w:val="00FD3F93"/>
    <w:rsid w:val="00FD3FE6"/>
    <w:rsid w:val="00FD4AC4"/>
    <w:rsid w:val="00FD4ED1"/>
    <w:rsid w:val="00FD5EDF"/>
    <w:rsid w:val="00FD63A9"/>
    <w:rsid w:val="00FD79CE"/>
    <w:rsid w:val="00FE085A"/>
    <w:rsid w:val="00FE0871"/>
    <w:rsid w:val="00FE09D2"/>
    <w:rsid w:val="00FE0A63"/>
    <w:rsid w:val="00FE109D"/>
    <w:rsid w:val="00FE153A"/>
    <w:rsid w:val="00FE2524"/>
    <w:rsid w:val="00FE3F15"/>
    <w:rsid w:val="00FE4EAF"/>
    <w:rsid w:val="00FE65A7"/>
    <w:rsid w:val="00FF1BEF"/>
    <w:rsid w:val="00FF2AF7"/>
    <w:rsid w:val="00FF2EB3"/>
    <w:rsid w:val="00FF3AEC"/>
    <w:rsid w:val="00FF3B98"/>
    <w:rsid w:val="00FF41A7"/>
    <w:rsid w:val="00FF47EB"/>
    <w:rsid w:val="00FF6282"/>
    <w:rsid w:val="00FF6D9C"/>
    <w:rsid w:val="00FF7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098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0252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025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0252C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10252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0252C"/>
    <w:rPr>
      <w:b/>
      <w:bCs/>
    </w:rPr>
  </w:style>
  <w:style w:type="paragraph" w:styleId="ListBullet">
    <w:name w:val="List Bullet"/>
    <w:basedOn w:val="Normal"/>
    <w:rsid w:val="0010252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0252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0252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0252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0252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0252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0252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0252C"/>
    <w:pPr>
      <w:ind w:left="284"/>
    </w:pPr>
  </w:style>
  <w:style w:type="paragraph" w:customStyle="1" w:styleId="AAFrameAddress">
    <w:name w:val="AA Frame Address"/>
    <w:basedOn w:val="Heading1"/>
    <w:rsid w:val="0010252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0252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0252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0252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0252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0252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0252C"/>
    <w:pPr>
      <w:ind w:left="851" w:hanging="284"/>
    </w:pPr>
  </w:style>
  <w:style w:type="paragraph" w:styleId="Index4">
    <w:name w:val="index 4"/>
    <w:basedOn w:val="Normal"/>
    <w:next w:val="Normal"/>
    <w:semiHidden/>
    <w:rsid w:val="0010252C"/>
    <w:pPr>
      <w:ind w:left="1135" w:hanging="284"/>
    </w:pPr>
  </w:style>
  <w:style w:type="paragraph" w:styleId="Index6">
    <w:name w:val="index 6"/>
    <w:basedOn w:val="Normal"/>
    <w:next w:val="Normal"/>
    <w:semiHidden/>
    <w:rsid w:val="0010252C"/>
    <w:pPr>
      <w:ind w:left="1702" w:hanging="284"/>
    </w:pPr>
  </w:style>
  <w:style w:type="paragraph" w:styleId="Index5">
    <w:name w:val="index 5"/>
    <w:basedOn w:val="Normal"/>
    <w:next w:val="Normal"/>
    <w:semiHidden/>
    <w:rsid w:val="0010252C"/>
    <w:pPr>
      <w:ind w:left="1418" w:hanging="284"/>
    </w:pPr>
  </w:style>
  <w:style w:type="paragraph" w:styleId="Index7">
    <w:name w:val="index 7"/>
    <w:basedOn w:val="Normal"/>
    <w:next w:val="Normal"/>
    <w:semiHidden/>
    <w:rsid w:val="0010252C"/>
    <w:pPr>
      <w:ind w:left="1985" w:hanging="284"/>
    </w:pPr>
  </w:style>
  <w:style w:type="paragraph" w:styleId="Index8">
    <w:name w:val="index 8"/>
    <w:basedOn w:val="Normal"/>
    <w:next w:val="Normal"/>
    <w:semiHidden/>
    <w:rsid w:val="0010252C"/>
    <w:pPr>
      <w:ind w:left="2269" w:hanging="284"/>
    </w:pPr>
  </w:style>
  <w:style w:type="paragraph" w:styleId="Index9">
    <w:name w:val="index 9"/>
    <w:basedOn w:val="Normal"/>
    <w:next w:val="Normal"/>
    <w:semiHidden/>
    <w:rsid w:val="0010252C"/>
    <w:pPr>
      <w:ind w:left="2552" w:hanging="284"/>
    </w:pPr>
  </w:style>
  <w:style w:type="paragraph" w:styleId="TOC2">
    <w:name w:val="toc 2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0252C"/>
    <w:pPr>
      <w:ind w:left="851"/>
    </w:pPr>
  </w:style>
  <w:style w:type="paragraph" w:styleId="TOC5">
    <w:name w:val="toc 5"/>
    <w:basedOn w:val="Normal"/>
    <w:next w:val="Normal"/>
    <w:semiHidden/>
    <w:rsid w:val="0010252C"/>
    <w:pPr>
      <w:ind w:left="1134"/>
    </w:pPr>
  </w:style>
  <w:style w:type="paragraph" w:styleId="TOC6">
    <w:name w:val="toc 6"/>
    <w:basedOn w:val="Normal"/>
    <w:next w:val="Normal"/>
    <w:semiHidden/>
    <w:rsid w:val="0010252C"/>
    <w:pPr>
      <w:ind w:left="1418"/>
    </w:pPr>
  </w:style>
  <w:style w:type="paragraph" w:styleId="TOC7">
    <w:name w:val="toc 7"/>
    <w:basedOn w:val="Normal"/>
    <w:next w:val="Normal"/>
    <w:semiHidden/>
    <w:rsid w:val="0010252C"/>
    <w:pPr>
      <w:ind w:left="1701"/>
    </w:pPr>
  </w:style>
  <w:style w:type="paragraph" w:styleId="TOC8">
    <w:name w:val="toc 8"/>
    <w:basedOn w:val="Normal"/>
    <w:next w:val="Normal"/>
    <w:semiHidden/>
    <w:rsid w:val="0010252C"/>
    <w:pPr>
      <w:ind w:left="1985"/>
    </w:pPr>
  </w:style>
  <w:style w:type="paragraph" w:styleId="TOC9">
    <w:name w:val="toc 9"/>
    <w:basedOn w:val="Normal"/>
    <w:next w:val="Normal"/>
    <w:semiHidden/>
    <w:rsid w:val="0010252C"/>
    <w:pPr>
      <w:ind w:left="2268"/>
    </w:pPr>
  </w:style>
  <w:style w:type="paragraph" w:styleId="TableofFigures">
    <w:name w:val="table of figures"/>
    <w:basedOn w:val="Normal"/>
    <w:next w:val="Normal"/>
    <w:semiHidden/>
    <w:rsid w:val="0010252C"/>
    <w:pPr>
      <w:ind w:left="567" w:hanging="567"/>
    </w:pPr>
  </w:style>
  <w:style w:type="paragraph" w:styleId="ListBullet5">
    <w:name w:val="List Bullet 5"/>
    <w:basedOn w:val="Normal"/>
    <w:rsid w:val="0010252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0252C"/>
    <w:pPr>
      <w:spacing w:after="120"/>
    </w:pPr>
  </w:style>
  <w:style w:type="paragraph" w:styleId="BodyTextFirstIndent">
    <w:name w:val="Body Text First Indent"/>
    <w:basedOn w:val="BodyText"/>
    <w:rsid w:val="0010252C"/>
    <w:pPr>
      <w:ind w:firstLine="284"/>
    </w:pPr>
  </w:style>
  <w:style w:type="paragraph" w:styleId="BodyTextIndent">
    <w:name w:val="Body Text Indent"/>
    <w:basedOn w:val="Normal"/>
    <w:rsid w:val="0010252C"/>
    <w:pPr>
      <w:spacing w:after="120"/>
      <w:ind w:left="283"/>
    </w:pPr>
  </w:style>
  <w:style w:type="paragraph" w:styleId="BodyTextFirstIndent2">
    <w:name w:val="Body Text First Indent 2"/>
    <w:basedOn w:val="BodyTextIndent"/>
    <w:rsid w:val="0010252C"/>
    <w:pPr>
      <w:ind w:left="284" w:firstLine="284"/>
    </w:pPr>
  </w:style>
  <w:style w:type="character" w:styleId="Strong">
    <w:name w:val="Strong"/>
    <w:basedOn w:val="DefaultParagraphFont"/>
    <w:qFormat/>
    <w:rsid w:val="0010252C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10252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0252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10252C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10252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0252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025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0252C"/>
    <w:pPr>
      <w:framePr w:h="1054" w:wrap="around" w:y="5920"/>
    </w:pPr>
  </w:style>
  <w:style w:type="paragraph" w:customStyle="1" w:styleId="ReportHeading3">
    <w:name w:val="ReportHeading3"/>
    <w:basedOn w:val="ReportHeading2"/>
    <w:rsid w:val="0010252C"/>
    <w:pPr>
      <w:framePr w:h="443" w:wrap="around" w:y="8223"/>
    </w:pPr>
  </w:style>
  <w:style w:type="paragraph" w:customStyle="1" w:styleId="a">
    <w:name w:val="¢éÍ¤ÇÒÁ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0252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0252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0252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0252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0252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0252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10252C"/>
  </w:style>
  <w:style w:type="paragraph" w:styleId="BodyText2">
    <w:name w:val="Body Text 2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10252C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31">
    <w:name w:val="EmailStyle93"/>
    <w:aliases w:val="EmailStyle93"/>
    <w:basedOn w:val="DefaultParagraphFont"/>
    <w:semiHidden/>
    <w:personal/>
    <w:personalCompose/>
    <w:rsid w:val="00162816"/>
    <w:rPr>
      <w:rFonts w:ascii="Arial" w:hAnsi="Arial" w:cs="Cordia New"/>
      <w:color w:val="auto"/>
      <w:sz w:val="20"/>
      <w:szCs w:val="23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D4C5F"/>
    <w:rPr>
      <w:rFonts w:ascii="Arial" w:hAnsi="Arial" w:cs="Angsana New"/>
      <w:sz w:val="18"/>
      <w:szCs w:val="18"/>
      <w:lang w:val="en-US" w:eastAsia="en-US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51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Toshiba</cp:lastModifiedBy>
  <cp:revision>30</cp:revision>
  <cp:lastPrinted>2022-05-11T03:05:00Z</cp:lastPrinted>
  <dcterms:created xsi:type="dcterms:W3CDTF">2017-07-31T08:26:00Z</dcterms:created>
  <dcterms:modified xsi:type="dcterms:W3CDTF">2022-05-11T03:05:00Z</dcterms:modified>
</cp:coreProperties>
</file>