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2D5C12">
        <w:rPr>
          <w:rFonts w:ascii="Angsana New" w:hAnsi="Angsana New" w:hint="cs"/>
          <w:sz w:val="30"/>
          <w:szCs w:val="30"/>
          <w:cs/>
        </w:rPr>
        <w:t>4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3F250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3F250B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:rsidR="00284EE6" w:rsidRDefault="00284EE6"/>
    <w:p w:rsidR="0025797F" w:rsidRDefault="0025797F"/>
    <w:p w:rsidR="00887882" w:rsidRDefault="00887882"/>
    <w:p w:rsidR="004A3E26" w:rsidRDefault="004A3E26"/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5C1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E66787" w:rsidTr="004B1EAF">
        <w:tc>
          <w:tcPr>
            <w:tcW w:w="2942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E66787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3F250B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E66787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EB666A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284EE6" w:rsidTr="007F05B0">
        <w:tc>
          <w:tcPr>
            <w:tcW w:w="2942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3F250B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284EE6" w:rsidRPr="003F250B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3F250B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3F250B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3F250B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3F250B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3F250B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3F250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3F250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3F250B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3F250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3F250B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3F250B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250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B0CEA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FB7FAE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2565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:rsidR="00097572" w:rsidRPr="00781CC4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ข้อมูลทางการเงินระหว่างกาลสำหรับงวดสามเดือนสิ้นสุดวันที่ 31 มีนาคม 256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097572">
        <w:rPr>
          <w:rFonts w:ascii="Angsana New" w:hAnsi="Angsana New" w:hint="cs"/>
          <w:sz w:val="30"/>
          <w:szCs w:val="30"/>
          <w:cs/>
        </w:rPr>
        <w:t>4</w:t>
      </w:r>
    </w:p>
    <w:p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5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097572">
        <w:rPr>
          <w:rFonts w:ascii="Angsana New" w:hAnsi="Angsana New" w:hint="cs"/>
          <w:sz w:val="30"/>
          <w:szCs w:val="30"/>
          <w:cs/>
        </w:rPr>
        <w:t>4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13700D" w:rsidRDefault="00097572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097572" w:rsidRPr="0013700D" w:rsidRDefault="00097572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97572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33,433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396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B66C5" w:rsidRDefault="001B66C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  <w:tc>
          <w:tcPr>
            <w:tcW w:w="284" w:type="dxa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B66C5" w:rsidRDefault="001B66C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15,467</w:t>
            </w:r>
          </w:p>
        </w:tc>
        <w:tc>
          <w:tcPr>
            <w:tcW w:w="284" w:type="dxa"/>
          </w:tcPr>
          <w:p w:rsidR="00097572" w:rsidRPr="0013700D" w:rsidRDefault="0009757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979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732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B66C5" w:rsidRDefault="001B66C5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789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B66C5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B66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66C5" w:rsidRPr="001B66C5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642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97572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55,846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370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552</w:t>
            </w:r>
          </w:p>
        </w:tc>
      </w:tr>
      <w:tr w:rsidR="00097572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4,244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741</w:t>
            </w:r>
          </w:p>
        </w:tc>
      </w:tr>
      <w:tr w:rsidR="00097572" w:rsidRPr="0013700D" w:rsidTr="00100A07">
        <w:trPr>
          <w:cantSplit/>
        </w:trPr>
        <w:tc>
          <w:tcPr>
            <w:tcW w:w="3776" w:type="dxa"/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6C5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84" w:type="dxa"/>
          </w:tcPr>
          <w:p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816</w:t>
            </w:r>
          </w:p>
        </w:tc>
      </w:tr>
      <w:tr w:rsidR="00100A07" w:rsidRPr="0013700D" w:rsidTr="00100A07">
        <w:trPr>
          <w:cantSplit/>
        </w:trPr>
        <w:tc>
          <w:tcPr>
            <w:tcW w:w="3776" w:type="dxa"/>
          </w:tcPr>
          <w:p w:rsidR="00100A07" w:rsidRPr="00293A18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00A07" w:rsidRPr="0013700D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00A07" w:rsidRPr="0013700D" w:rsidRDefault="00100A0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00A07" w:rsidRPr="0013700D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00A07" w:rsidRPr="0013700D" w:rsidRDefault="00100A0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00A07" w:rsidRPr="001B66C5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100A07" w:rsidRPr="00293A18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00A07" w:rsidRPr="00100A07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A07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</w:tbl>
    <w:p w:rsidR="00364E65" w:rsidRDefault="00364E65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p w:rsidR="00DE3401" w:rsidRDefault="00DE3401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97572" w:rsidRPr="00F51F88" w:rsidTr="00255C85">
        <w:trPr>
          <w:cantSplit/>
        </w:trPr>
        <w:tc>
          <w:tcPr>
            <w:tcW w:w="3776" w:type="dxa"/>
          </w:tcPr>
          <w:p w:rsidR="00097572" w:rsidRPr="00E9777E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097572" w:rsidRPr="00F51F88" w:rsidRDefault="00097572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097572" w:rsidRPr="00F51F88" w:rsidRDefault="00097572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7572" w:rsidRPr="00F51F88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1B66C5" w:rsidRPr="00B14380" w:rsidTr="00255C85">
        <w:trPr>
          <w:cantSplit/>
        </w:trPr>
        <w:tc>
          <w:tcPr>
            <w:tcW w:w="3776" w:type="dxa"/>
          </w:tcPr>
          <w:p w:rsidR="001B66C5" w:rsidRPr="005373A3" w:rsidRDefault="001B66C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B66C5" w:rsidRPr="00D34786" w:rsidRDefault="001B66C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478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34786">
              <w:rPr>
                <w:rFonts w:ascii="Angsana New" w:hAnsi="Angsana New"/>
                <w:sz w:val="30"/>
                <w:szCs w:val="30"/>
              </w:rPr>
              <w:t>,</w:t>
            </w:r>
            <w:r w:rsidR="00EC10B6" w:rsidRPr="00D34786"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  <w:tc>
          <w:tcPr>
            <w:tcW w:w="284" w:type="dxa"/>
          </w:tcPr>
          <w:p w:rsidR="001B66C5" w:rsidRPr="00B14380" w:rsidRDefault="001B66C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B66C5" w:rsidRPr="00353030" w:rsidRDefault="001B66C5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530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283" w:type="dxa"/>
          </w:tcPr>
          <w:p w:rsidR="001B66C5" w:rsidRPr="00B14380" w:rsidRDefault="001B66C5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B66C5" w:rsidRPr="00353030" w:rsidRDefault="001B66C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B66C5" w:rsidRPr="00B14380" w:rsidRDefault="001B66C5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B66C5" w:rsidRPr="00353030" w:rsidRDefault="001B66C5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</w:tr>
      <w:tr w:rsidR="002B070B" w:rsidRPr="00B14380" w:rsidTr="001B66C5">
        <w:trPr>
          <w:cantSplit/>
        </w:trPr>
        <w:tc>
          <w:tcPr>
            <w:tcW w:w="3776" w:type="dxa"/>
          </w:tcPr>
          <w:p w:rsidR="002B070B" w:rsidRPr="005373A3" w:rsidRDefault="002B070B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B070B" w:rsidRPr="001B66C5" w:rsidRDefault="002B070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B070B" w:rsidRPr="00EA5359" w:rsidRDefault="002B070B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B070B" w:rsidRPr="00353030" w:rsidRDefault="002B070B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303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2B070B" w:rsidRPr="00EA5359" w:rsidRDefault="002B070B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B070B" w:rsidRPr="001B66C5" w:rsidRDefault="002B070B" w:rsidP="00E0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2B070B" w:rsidRPr="00EA5359" w:rsidRDefault="002B070B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B070B" w:rsidRPr="00353030" w:rsidRDefault="002B070B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97572" w:rsidRPr="00B14380" w:rsidTr="001B66C5">
        <w:trPr>
          <w:cantSplit/>
        </w:trPr>
        <w:tc>
          <w:tcPr>
            <w:tcW w:w="3776" w:type="dxa"/>
          </w:tcPr>
          <w:p w:rsidR="00097572" w:rsidRPr="005373A3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2B070B" w:rsidRDefault="002B070B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97572" w:rsidRPr="002B070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097572" w:rsidRPr="00EA5359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30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097572" w:rsidRPr="00EA5359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097572" w:rsidRPr="001B66C5" w:rsidRDefault="00097572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97572" w:rsidRPr="00EA5359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F52061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B070B" w:rsidRPr="00B14380" w:rsidTr="00255C85">
        <w:trPr>
          <w:cantSplit/>
        </w:trPr>
        <w:tc>
          <w:tcPr>
            <w:tcW w:w="3776" w:type="dxa"/>
          </w:tcPr>
          <w:p w:rsidR="002B070B" w:rsidRPr="00F37565" w:rsidRDefault="002B070B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B070B" w:rsidRPr="00DD2DCB" w:rsidRDefault="002B070B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84" w:type="dxa"/>
          </w:tcPr>
          <w:p w:rsidR="002B070B" w:rsidRPr="00EA5359" w:rsidRDefault="002B070B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2B070B" w:rsidRPr="00353030" w:rsidRDefault="002B070B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B070B" w:rsidRPr="00EA5359" w:rsidRDefault="002B070B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2B070B" w:rsidRPr="00DD2DCB" w:rsidRDefault="002B070B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B070B" w:rsidRPr="00EA5359" w:rsidRDefault="002B070B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2B070B" w:rsidRPr="00F52061" w:rsidRDefault="002B070B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061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2B070B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70B">
              <w:rPr>
                <w:rFonts w:ascii="Angsana New" w:hAnsi="Angsana New"/>
                <w:sz w:val="30"/>
                <w:szCs w:val="30"/>
              </w:rPr>
              <w:t>2</w:t>
            </w:r>
            <w:r w:rsidR="002B070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B070B">
              <w:rPr>
                <w:rFonts w:ascii="Angsana New" w:hAnsi="Angsana New"/>
                <w:sz w:val="30"/>
                <w:szCs w:val="30"/>
              </w:rPr>
              <w:t>,</w:t>
            </w:r>
            <w:r w:rsidR="002B070B">
              <w:rPr>
                <w:rFonts w:ascii="Angsana New" w:hAnsi="Angsana New" w:hint="cs"/>
                <w:sz w:val="30"/>
                <w:szCs w:val="30"/>
                <w:cs/>
              </w:rPr>
              <w:t>675</w:t>
            </w:r>
          </w:p>
        </w:tc>
        <w:tc>
          <w:tcPr>
            <w:tcW w:w="284" w:type="dxa"/>
          </w:tcPr>
          <w:p w:rsidR="00097572" w:rsidRPr="00B14380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</w:p>
        </w:tc>
        <w:tc>
          <w:tcPr>
            <w:tcW w:w="283" w:type="dxa"/>
          </w:tcPr>
          <w:p w:rsidR="00097572" w:rsidRPr="00B14380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97572" w:rsidRPr="001B66C5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1B66C5">
              <w:rPr>
                <w:rFonts w:ascii="Angsana New" w:hAnsi="Angsana New"/>
                <w:sz w:val="30"/>
                <w:szCs w:val="30"/>
              </w:rPr>
              <w:t>,</w:t>
            </w:r>
            <w:r w:rsidR="001B66C5" w:rsidRPr="001B66C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84" w:type="dxa"/>
          </w:tcPr>
          <w:p w:rsidR="00097572" w:rsidRPr="00B14380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3530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Default="00097572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103454" w:rsidRDefault="00103454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508</w:t>
            </w:r>
          </w:p>
        </w:tc>
        <w:tc>
          <w:tcPr>
            <w:tcW w:w="284" w:type="dxa"/>
          </w:tcPr>
          <w:p w:rsidR="00097572" w:rsidRPr="0066040A" w:rsidRDefault="00097572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383</w:t>
            </w:r>
          </w:p>
        </w:tc>
        <w:tc>
          <w:tcPr>
            <w:tcW w:w="283" w:type="dxa"/>
          </w:tcPr>
          <w:p w:rsidR="00097572" w:rsidRPr="0066040A" w:rsidRDefault="00097572" w:rsidP="00C16FA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97572" w:rsidRPr="001B66C5" w:rsidRDefault="001B66C5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:rsidR="00097572" w:rsidRPr="00DD2DCB" w:rsidRDefault="00097572" w:rsidP="00C16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DD2DCB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191</w:t>
            </w:r>
          </w:p>
        </w:tc>
      </w:tr>
      <w:tr w:rsidR="00097572" w:rsidRPr="00B14380" w:rsidTr="00255C85">
        <w:trPr>
          <w:cantSplit/>
        </w:trPr>
        <w:tc>
          <w:tcPr>
            <w:tcW w:w="3776" w:type="dxa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103454" w:rsidRDefault="00103454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284" w:type="dxa"/>
          </w:tcPr>
          <w:p w:rsidR="00097572" w:rsidRPr="0066040A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83" w:type="dxa"/>
          </w:tcPr>
          <w:p w:rsidR="00097572" w:rsidRPr="0066040A" w:rsidRDefault="00097572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97572" w:rsidRPr="001B66C5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97572" w:rsidRPr="00B14380" w:rsidRDefault="00097572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97572" w:rsidRPr="00353030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Pr="00293A18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00A07" w:rsidRPr="00103454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345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A96664" w:rsidRPr="0010345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100A07" w:rsidRPr="0013700D" w:rsidRDefault="00100A0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00A07" w:rsidRPr="009B7AB0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283" w:type="dxa"/>
          </w:tcPr>
          <w:p w:rsidR="00100A07" w:rsidRPr="0013700D" w:rsidRDefault="00100A07" w:rsidP="000C3B6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00A07" w:rsidRPr="001B66C5" w:rsidRDefault="001B66C5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4" w:type="dxa"/>
          </w:tcPr>
          <w:p w:rsidR="00100A07" w:rsidRPr="00293A18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00A07" w:rsidRPr="009B7AB0" w:rsidRDefault="00100A0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</w:tr>
      <w:tr w:rsidR="00100A07" w:rsidRPr="00A92FC6" w:rsidTr="00255C85">
        <w:trPr>
          <w:cantSplit/>
        </w:trPr>
        <w:tc>
          <w:tcPr>
            <w:tcW w:w="3776" w:type="dxa"/>
          </w:tcPr>
          <w:p w:rsidR="00100A07" w:rsidRPr="00A92FC6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00A07" w:rsidRPr="00097572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00A07" w:rsidRPr="00A92FC6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100A07" w:rsidRPr="00A92FC6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00A07" w:rsidRPr="00A92FC6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100A07" w:rsidRPr="00097572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00A07" w:rsidRPr="00A92FC6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00A07" w:rsidRPr="00A92FC6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100A07" w:rsidRPr="00097572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00A07" w:rsidRPr="00F96A6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00A07" w:rsidRPr="00097572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00A07" w:rsidRPr="00B14380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00A07" w:rsidRPr="00F96A6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Default="00100A07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100A07" w:rsidRPr="003C404F" w:rsidRDefault="003C404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9,573</w:t>
            </w:r>
          </w:p>
        </w:tc>
        <w:tc>
          <w:tcPr>
            <w:tcW w:w="284" w:type="dxa"/>
          </w:tcPr>
          <w:p w:rsidR="00100A07" w:rsidRPr="006E327A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11,</w:t>
            </w: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83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00A07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  <w:tc>
          <w:tcPr>
            <w:tcW w:w="284" w:type="dxa"/>
          </w:tcPr>
          <w:p w:rsidR="00100A07" w:rsidRPr="00B14380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Default="00100A07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0A07" w:rsidRPr="003C404F" w:rsidRDefault="003C404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4" w:type="dxa"/>
          </w:tcPr>
          <w:p w:rsidR="00100A07" w:rsidRPr="00B43FA4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3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00A07" w:rsidRPr="001B66C5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1</w:t>
            </w:r>
            <w:r w:rsidR="001B66C5" w:rsidRPr="001B66C5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:rsidR="00100A07" w:rsidRPr="00B14380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100A07" w:rsidRPr="00B14380" w:rsidTr="00255C85">
        <w:trPr>
          <w:cantSplit/>
        </w:trPr>
        <w:tc>
          <w:tcPr>
            <w:tcW w:w="3776" w:type="dxa"/>
          </w:tcPr>
          <w:p w:rsidR="00100A07" w:rsidRPr="004C7AA6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00A07" w:rsidRPr="003C404F" w:rsidRDefault="003C404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284" w:type="dxa"/>
          </w:tcPr>
          <w:p w:rsidR="00100A07" w:rsidRPr="006E327A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11,</w:t>
            </w: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3" w:type="dxa"/>
          </w:tcPr>
          <w:p w:rsidR="00100A07" w:rsidRPr="00B14380" w:rsidRDefault="00100A07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100A07" w:rsidRPr="001B66C5" w:rsidRDefault="001B66C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/>
                <w:sz w:val="30"/>
                <w:szCs w:val="30"/>
              </w:rPr>
              <w:t>3,182</w:t>
            </w:r>
          </w:p>
        </w:tc>
        <w:tc>
          <w:tcPr>
            <w:tcW w:w="284" w:type="dxa"/>
          </w:tcPr>
          <w:p w:rsidR="00100A07" w:rsidRPr="00B14380" w:rsidRDefault="00100A0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00A07" w:rsidRPr="002A177A" w:rsidRDefault="00100A0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77A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31 มีนาคม 256</w:t>
      </w:r>
      <w:r w:rsidR="00CA23CF">
        <w:rPr>
          <w:rFonts w:ascii="Angsana New" w:hAnsi="Angsana New" w:hint="cs"/>
          <w:sz w:val="30"/>
          <w:szCs w:val="30"/>
          <w:cs/>
        </w:rPr>
        <w:t>5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CA23CF">
        <w:rPr>
          <w:rFonts w:ascii="Angsana New" w:hAnsi="Angsana New" w:hint="cs"/>
          <w:sz w:val="30"/>
          <w:szCs w:val="30"/>
          <w:cs/>
        </w:rPr>
        <w:t>4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55D6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8F38E6" w:rsidRDefault="008755D6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8755D6" w:rsidRPr="008F38E6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8755D6" w:rsidRPr="008F38E6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8755D6" w:rsidRPr="008F38E6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755D6" w:rsidRPr="008F38E6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802B2B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097572" w:rsidRPr="00DA1F69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F6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4E4492" w:rsidRDefault="00097572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4F13D7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26</w:t>
            </w:r>
            <w:r w:rsidR="00097572" w:rsidRPr="004F13D7">
              <w:rPr>
                <w:rFonts w:ascii="Angsana New" w:hAnsi="Angsana New"/>
                <w:sz w:val="30"/>
                <w:szCs w:val="30"/>
              </w:rPr>
              <w:t>,</w:t>
            </w:r>
            <w:r w:rsidRPr="004F13D7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9" w:type="dxa"/>
          </w:tcPr>
          <w:p w:rsidR="00097572" w:rsidRPr="00E24209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CB78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4F13D7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4F13D7" w:rsidRPr="00802B2B" w:rsidRDefault="004F13D7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F13D7" w:rsidRPr="00DA1F69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13D7" w:rsidRPr="00DA1F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5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4F13D7" w:rsidRPr="004E4492" w:rsidRDefault="004F13D7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4F13D7" w:rsidRPr="00CB7859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F13D7" w:rsidRPr="00E24209" w:rsidRDefault="004F13D7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F13D7" w:rsidRPr="00CB7859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DA1F69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DA1F69" w:rsidRDefault="00DA1F6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F69" w:rsidRPr="00DA1F69" w:rsidRDefault="00DA1F6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A1F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5" w:type="dxa"/>
          </w:tcPr>
          <w:p w:rsidR="00DA1F69" w:rsidRPr="004E4492" w:rsidRDefault="00DA1F6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69" w:rsidRPr="00CB7859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DA1F69" w:rsidRPr="004E4492" w:rsidRDefault="00DA1F69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F69" w:rsidRPr="004F13D7" w:rsidRDefault="00DA1F69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26,679</w:t>
            </w:r>
          </w:p>
        </w:tc>
        <w:tc>
          <w:tcPr>
            <w:tcW w:w="289" w:type="dxa"/>
          </w:tcPr>
          <w:p w:rsidR="00DA1F69" w:rsidRPr="00E24209" w:rsidRDefault="00DA1F69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CB7859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C86109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097572" w:rsidRPr="00C86109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61CAE" w:rsidRDefault="0009757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097572" w:rsidRPr="00DA1F69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2,653</w:t>
            </w:r>
          </w:p>
        </w:tc>
        <w:tc>
          <w:tcPr>
            <w:tcW w:w="285" w:type="dxa"/>
          </w:tcPr>
          <w:p w:rsidR="00097572" w:rsidRPr="007E2CE7" w:rsidRDefault="0009757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097572" w:rsidRPr="00D13286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  <w:tc>
          <w:tcPr>
            <w:tcW w:w="290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4F13D7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26</w:t>
            </w:r>
            <w:r w:rsidR="00097572" w:rsidRPr="004F13D7">
              <w:rPr>
                <w:rFonts w:ascii="Angsana New" w:hAnsi="Angsana New"/>
                <w:sz w:val="30"/>
                <w:szCs w:val="30"/>
              </w:rPr>
              <w:t>,</w:t>
            </w:r>
            <w:r w:rsidRPr="004F13D7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89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19,853</w:t>
            </w: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61CAE" w:rsidRDefault="00097572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97572" w:rsidRPr="00DA1F69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097572" w:rsidRPr="007E2CE7" w:rsidRDefault="0009757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097572" w:rsidRPr="00D13286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4F13D7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097572" w:rsidRPr="00161CAE" w:rsidRDefault="00097572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097572" w:rsidRPr="00DA1F69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85" w:type="dxa"/>
          </w:tcPr>
          <w:p w:rsidR="00097572" w:rsidRPr="007E2CE7" w:rsidRDefault="00097572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097572" w:rsidRPr="00D13286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90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097572" w:rsidRPr="004F13D7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9" w:type="dxa"/>
          </w:tcPr>
          <w:p w:rsidR="00097572" w:rsidRPr="000233DF" w:rsidRDefault="00097572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DA1F69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DA1F69" w:rsidRPr="00E24209" w:rsidRDefault="00DA1F69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F69" w:rsidRPr="00DA1F69" w:rsidRDefault="00DA1F6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A1F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5" w:type="dxa"/>
          </w:tcPr>
          <w:p w:rsidR="00DA1F69" w:rsidRPr="007E2CE7" w:rsidRDefault="00DA1F69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69" w:rsidRPr="00D13286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:rsidR="00DA1F69" w:rsidRPr="000233DF" w:rsidRDefault="00DA1F69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F69" w:rsidRPr="004F13D7" w:rsidRDefault="00DA1F69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26,679</w:t>
            </w:r>
          </w:p>
        </w:tc>
        <w:tc>
          <w:tcPr>
            <w:tcW w:w="289" w:type="dxa"/>
          </w:tcPr>
          <w:p w:rsidR="00DA1F69" w:rsidRPr="000233DF" w:rsidRDefault="00DA1F69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CB7859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20,462</w:t>
            </w:r>
          </w:p>
        </w:tc>
      </w:tr>
      <w:tr w:rsidR="00097572" w:rsidRPr="00E55B20" w:rsidTr="00E55B20">
        <w:trPr>
          <w:cantSplit/>
        </w:trPr>
        <w:tc>
          <w:tcPr>
            <w:tcW w:w="3755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E55B20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097572" w:rsidRPr="00E55B20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69708B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E55B20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DA1F69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A1F6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F13D7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CB7859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</w:tr>
      <w:tr w:rsidR="004F13D7" w:rsidRPr="00E24209" w:rsidTr="00DE3401">
        <w:trPr>
          <w:cantSplit/>
        </w:trPr>
        <w:tc>
          <w:tcPr>
            <w:tcW w:w="3755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F13D7" w:rsidRPr="00DE3401" w:rsidRDefault="004F13D7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4F13D7" w:rsidRPr="00DE3401" w:rsidRDefault="004F13D7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4F13D7" w:rsidRPr="00DE3401" w:rsidRDefault="004F13D7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" w:type="dxa"/>
          </w:tcPr>
          <w:p w:rsidR="004F13D7" w:rsidRPr="00DE3401" w:rsidRDefault="004F13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4F13D7" w:rsidRPr="00DE3401" w:rsidRDefault="004F13D7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25797F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097572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DA1F69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A1F6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F13D7" w:rsidRDefault="004F13D7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DA1F69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4F13D7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FDD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Default="00DA1F69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DA1F69" w:rsidRDefault="00DA1F6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A1F69" w:rsidRPr="004F13D7" w:rsidRDefault="00DA1F69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DA1F69" w:rsidRPr="00E24209" w:rsidTr="0069708B">
        <w:trPr>
          <w:cantSplit/>
        </w:trPr>
        <w:tc>
          <w:tcPr>
            <w:tcW w:w="3755" w:type="dxa"/>
          </w:tcPr>
          <w:p w:rsidR="00DA1F69" w:rsidRPr="006167C3" w:rsidRDefault="00DA1F6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DA1F69" w:rsidRDefault="00DA1F6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93" w:type="dxa"/>
            <w:gridSpan w:val="2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B30A45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:rsidR="00DA1F69" w:rsidRPr="00E24209" w:rsidRDefault="00DA1F69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DA1F69" w:rsidRPr="004F13D7" w:rsidRDefault="00DA1F69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3D7">
              <w:rPr>
                <w:rFonts w:ascii="Angsana New" w:hAnsi="Angsana New"/>
                <w:sz w:val="30"/>
                <w:szCs w:val="30"/>
              </w:rPr>
              <w:t>1,837</w:t>
            </w:r>
          </w:p>
        </w:tc>
        <w:tc>
          <w:tcPr>
            <w:tcW w:w="289" w:type="dxa"/>
          </w:tcPr>
          <w:p w:rsidR="00DA1F69" w:rsidRPr="00E24209" w:rsidRDefault="00DA1F6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69" w:rsidRPr="00386FDD" w:rsidRDefault="00DA1F69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</w:tr>
      <w:tr w:rsidR="00097572" w:rsidRPr="00E24209" w:rsidTr="0069708B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E24209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283C9E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E24209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</w:tbl>
    <w:p w:rsidR="00571CF4" w:rsidRDefault="00571CF4"/>
    <w:p w:rsidR="00DE3401" w:rsidRDefault="00DE3401"/>
    <w:p w:rsidR="00DE3401" w:rsidRDefault="00DE3401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55B20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286BF5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9" w:type="dxa"/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57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A16C43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503ACA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3AC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097572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E1788B" w:rsidRDefault="00E1788B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88B">
              <w:rPr>
                <w:rFonts w:ascii="Angsana New" w:hAnsi="Angsana New"/>
                <w:sz w:val="30"/>
                <w:szCs w:val="30"/>
              </w:rPr>
              <w:t>35,3</w:t>
            </w:r>
            <w:r w:rsidR="00097572" w:rsidRPr="00E1788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097572" w:rsidRPr="00E24209" w:rsidRDefault="00097572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03ACA" w:rsidRPr="00B30A45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03ACA" w:rsidRPr="00E1788B" w:rsidRDefault="00503AC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88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03ACA" w:rsidRPr="00C632CF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:rsidR="00503ACA" w:rsidRPr="00A2716F" w:rsidRDefault="00503ACA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E1788B" w:rsidRDefault="00503AC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88B">
              <w:rPr>
                <w:rFonts w:ascii="Angsana New" w:hAnsi="Angsana New"/>
                <w:sz w:val="30"/>
                <w:szCs w:val="30"/>
              </w:rPr>
              <w:t>35,300</w:t>
            </w:r>
          </w:p>
        </w:tc>
        <w:tc>
          <w:tcPr>
            <w:tcW w:w="289" w:type="dxa"/>
          </w:tcPr>
          <w:p w:rsidR="00503ACA" w:rsidRPr="00E24209" w:rsidRDefault="00503ACA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Pr="00386FDD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097572" w:rsidRPr="00C632CF" w:rsidTr="00E55B20">
        <w:trPr>
          <w:cantSplit/>
        </w:trPr>
        <w:tc>
          <w:tcPr>
            <w:tcW w:w="3755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A2716F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A2716F" w:rsidRDefault="00097572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A2716F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230745" w:rsidRDefault="0009757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F957A3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097572" w:rsidRPr="00A2716F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A2716F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A2716F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503ACA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097572" w:rsidRPr="00F1452F" w:rsidRDefault="00F1452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52</w:t>
            </w:r>
            <w:r w:rsidR="00097572" w:rsidRPr="00F1452F">
              <w:rPr>
                <w:rFonts w:ascii="Angsana New" w:hAnsi="Angsana New"/>
                <w:sz w:val="30"/>
                <w:szCs w:val="30"/>
              </w:rPr>
              <w:t>,9</w:t>
            </w:r>
            <w:r w:rsidRPr="00F1452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30,325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802B2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503ACA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4,664</w:t>
            </w:r>
          </w:p>
        </w:tc>
        <w:tc>
          <w:tcPr>
            <w:tcW w:w="293" w:type="dxa"/>
            <w:gridSpan w:val="2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097572" w:rsidRPr="00A2716F" w:rsidRDefault="00097572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F1452F" w:rsidRDefault="00F1452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4</w:t>
            </w:r>
            <w:r w:rsidR="00097572" w:rsidRPr="00F1452F">
              <w:rPr>
                <w:rFonts w:ascii="Angsana New" w:hAnsi="Angsana New"/>
                <w:sz w:val="30"/>
                <w:szCs w:val="30"/>
              </w:rPr>
              <w:t>,</w:t>
            </w:r>
            <w:r w:rsidRPr="00F1452F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89" w:type="dxa"/>
          </w:tcPr>
          <w:p w:rsidR="00097572" w:rsidRPr="0076366C" w:rsidRDefault="00097572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5,125</w:t>
            </w:r>
          </w:p>
        </w:tc>
      </w:tr>
      <w:tr w:rsidR="00503ACA" w:rsidRPr="00734C60" w:rsidTr="00E55B20">
        <w:trPr>
          <w:cantSplit/>
        </w:trPr>
        <w:tc>
          <w:tcPr>
            <w:tcW w:w="3755" w:type="dxa"/>
          </w:tcPr>
          <w:p w:rsidR="00503ACA" w:rsidRPr="00802B2B" w:rsidRDefault="00503ACA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503ACA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4,664</w:t>
            </w:r>
          </w:p>
        </w:tc>
        <w:tc>
          <w:tcPr>
            <w:tcW w:w="293" w:type="dxa"/>
            <w:gridSpan w:val="2"/>
          </w:tcPr>
          <w:p w:rsidR="00503ACA" w:rsidRPr="00A2716F" w:rsidRDefault="00503AC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5,454</w:t>
            </w:r>
          </w:p>
        </w:tc>
        <w:tc>
          <w:tcPr>
            <w:tcW w:w="290" w:type="dxa"/>
          </w:tcPr>
          <w:p w:rsidR="00503ACA" w:rsidRPr="00A2716F" w:rsidRDefault="00503ACA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F1452F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57,270</w:t>
            </w:r>
          </w:p>
        </w:tc>
        <w:tc>
          <w:tcPr>
            <w:tcW w:w="289" w:type="dxa"/>
          </w:tcPr>
          <w:p w:rsidR="00503ACA" w:rsidRPr="0076366C" w:rsidRDefault="00503ACA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35,450</w:t>
            </w:r>
          </w:p>
        </w:tc>
      </w:tr>
      <w:tr w:rsidR="00097572" w:rsidRPr="00734C60" w:rsidTr="00E55B20">
        <w:trPr>
          <w:cantSplit/>
        </w:trPr>
        <w:tc>
          <w:tcPr>
            <w:tcW w:w="3755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36070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A2716F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097572" w:rsidRPr="00A2716F" w:rsidRDefault="00097572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F500D4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144D58" w:rsidRDefault="00097572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F957A3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097572" w:rsidRPr="0036070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F500D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211056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802B2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503ACA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22335A" w:rsidRDefault="00097572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F1452F" w:rsidRDefault="00F1452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4</w:t>
            </w:r>
            <w:r w:rsidR="00097572" w:rsidRPr="00F1452F">
              <w:rPr>
                <w:rFonts w:ascii="Angsana New" w:hAnsi="Angsana New"/>
                <w:sz w:val="30"/>
                <w:szCs w:val="30"/>
              </w:rPr>
              <w:t>,</w:t>
            </w:r>
            <w:r w:rsidRPr="00F1452F">
              <w:rPr>
                <w:rFonts w:ascii="Angsana New" w:hAnsi="Angsana New"/>
                <w:sz w:val="30"/>
                <w:szCs w:val="30"/>
              </w:rPr>
              <w:t>2</w:t>
            </w:r>
            <w:r w:rsidR="00097572" w:rsidRPr="00F1452F">
              <w:rPr>
                <w:rFonts w:ascii="Angsana New" w:hAnsi="Angsana New"/>
                <w:sz w:val="30"/>
                <w:szCs w:val="30"/>
              </w:rPr>
              <w:t>1</w:t>
            </w:r>
            <w:r w:rsidRPr="00F145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4,447</w:t>
            </w:r>
          </w:p>
        </w:tc>
      </w:tr>
      <w:tr w:rsidR="00097572" w:rsidRPr="00775D54" w:rsidTr="00F500D4">
        <w:trPr>
          <w:cantSplit/>
        </w:trPr>
        <w:tc>
          <w:tcPr>
            <w:tcW w:w="3755" w:type="dxa"/>
          </w:tcPr>
          <w:p w:rsidR="00097572" w:rsidRPr="00802B2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503ACA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503ACA">
              <w:rPr>
                <w:rFonts w:ascii="Angsana New" w:hAnsi="Angsana New"/>
                <w:sz w:val="30"/>
                <w:szCs w:val="30"/>
              </w:rPr>
              <w:t>8</w:t>
            </w:r>
            <w:r w:rsidRPr="00503ACA">
              <w:rPr>
                <w:rFonts w:ascii="Angsana New" w:hAnsi="Angsana New"/>
                <w:sz w:val="30"/>
                <w:szCs w:val="30"/>
              </w:rPr>
              <w:t>,</w:t>
            </w:r>
            <w:r w:rsidR="00503ACA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F1452F" w:rsidRDefault="00F1452F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</w:tr>
      <w:tr w:rsidR="00503ACA" w:rsidRPr="00775D54" w:rsidTr="0069708B">
        <w:trPr>
          <w:cantSplit/>
        </w:trPr>
        <w:tc>
          <w:tcPr>
            <w:tcW w:w="3755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503ACA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03A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5,931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03ACA" w:rsidRPr="00F1452F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52F"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4,501</w:t>
            </w: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97572" w:rsidRPr="0069708B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097572" w:rsidRPr="0069708B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:rsidR="00097572" w:rsidRPr="0069708B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097572" w:rsidRPr="0069708B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571CF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097572" w:rsidRPr="005A5003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B1EAF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097572" w:rsidRPr="005A5003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C0031F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4B1EAF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Default="00097572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503ACA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5A4450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2,464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2,435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503ACA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5A4450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503ACA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5A4450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3,405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76366C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97572" w:rsidRPr="005A5003" w:rsidRDefault="00097572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097572" w:rsidRPr="00571CF4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97572" w:rsidRPr="00775D54" w:rsidTr="0069708B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97572" w:rsidRPr="00503ACA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097572" w:rsidRPr="005A4450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49</w:t>
            </w:r>
            <w:r w:rsidR="00097572" w:rsidRPr="005A4450">
              <w:rPr>
                <w:rFonts w:ascii="Angsana New" w:hAnsi="Angsana New"/>
                <w:sz w:val="30"/>
                <w:szCs w:val="30"/>
              </w:rPr>
              <w:t>,</w:t>
            </w:r>
            <w:r w:rsidRPr="005A4450">
              <w:rPr>
                <w:rFonts w:ascii="Angsana New" w:hAnsi="Angsana New"/>
                <w:sz w:val="30"/>
                <w:szCs w:val="30"/>
              </w:rPr>
              <w:t>2</w:t>
            </w:r>
            <w:r w:rsidR="007D3A3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49,887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Pr="00802B2B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7572" w:rsidRPr="00503ACA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8,919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97572" w:rsidRPr="005A4450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8</w:t>
            </w:r>
            <w:r w:rsidR="00097572" w:rsidRPr="005A4450">
              <w:rPr>
                <w:rFonts w:ascii="Angsana New" w:hAnsi="Angsana New"/>
                <w:sz w:val="30"/>
                <w:szCs w:val="30"/>
              </w:rPr>
              <w:t>,9</w:t>
            </w:r>
            <w:r w:rsidRPr="005A4450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</w:tr>
      <w:tr w:rsidR="00503ACA" w:rsidRPr="00775D54" w:rsidTr="00571CF4">
        <w:trPr>
          <w:cantSplit/>
        </w:trPr>
        <w:tc>
          <w:tcPr>
            <w:tcW w:w="3755" w:type="dxa"/>
          </w:tcPr>
          <w:p w:rsidR="00503ACA" w:rsidRDefault="00503AC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503ACA" w:rsidRDefault="00503AC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8,919</w:t>
            </w:r>
          </w:p>
        </w:tc>
        <w:tc>
          <w:tcPr>
            <w:tcW w:w="293" w:type="dxa"/>
            <w:gridSpan w:val="2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B30A45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9,051</w:t>
            </w:r>
          </w:p>
        </w:tc>
        <w:tc>
          <w:tcPr>
            <w:tcW w:w="290" w:type="dxa"/>
          </w:tcPr>
          <w:p w:rsidR="00503ACA" w:rsidRPr="0076366C" w:rsidRDefault="00503ACA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03ACA" w:rsidRPr="005A4450" w:rsidRDefault="00503ACA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58,17</w:t>
            </w:r>
            <w:r w:rsidR="007D3A3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9" w:type="dxa"/>
          </w:tcPr>
          <w:p w:rsidR="00503ACA" w:rsidRPr="0076366C" w:rsidRDefault="00503ACA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ACA" w:rsidRPr="00386FDD" w:rsidRDefault="00503ACA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58,938</w:t>
            </w:r>
          </w:p>
        </w:tc>
      </w:tr>
      <w:tr w:rsidR="00097572" w:rsidRPr="00775D54" w:rsidTr="00571CF4">
        <w:trPr>
          <w:cantSplit/>
        </w:trPr>
        <w:tc>
          <w:tcPr>
            <w:tcW w:w="3755" w:type="dxa"/>
          </w:tcPr>
          <w:p w:rsidR="00097572" w:rsidRDefault="0009757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503ACA" w:rsidRDefault="0009757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3ACA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503ACA"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293" w:type="dxa"/>
            <w:gridSpan w:val="2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B30A45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A45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097572" w:rsidRPr="0076366C" w:rsidRDefault="00097572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097572" w:rsidRPr="005A4450" w:rsidRDefault="005A4450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4450">
              <w:rPr>
                <w:rFonts w:ascii="Angsana New" w:hAnsi="Angsana New"/>
                <w:sz w:val="30"/>
                <w:szCs w:val="30"/>
              </w:rPr>
              <w:t>61</w:t>
            </w:r>
            <w:r w:rsidR="00097572" w:rsidRPr="005A4450">
              <w:rPr>
                <w:rFonts w:ascii="Angsana New" w:hAnsi="Angsana New"/>
                <w:sz w:val="30"/>
                <w:szCs w:val="30"/>
              </w:rPr>
              <w:t>,</w:t>
            </w:r>
            <w:r w:rsidRPr="005A4450">
              <w:rPr>
                <w:rFonts w:ascii="Angsana New" w:hAnsi="Angsana New"/>
                <w:sz w:val="30"/>
                <w:szCs w:val="30"/>
              </w:rPr>
              <w:t>62</w:t>
            </w:r>
            <w:r w:rsidR="007D3A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097572" w:rsidRPr="0076366C" w:rsidRDefault="00097572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7572" w:rsidRPr="00386FD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62,343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5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F554B3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:rsidTr="00783015">
        <w:trPr>
          <w:cantSplit/>
        </w:trPr>
        <w:tc>
          <w:tcPr>
            <w:tcW w:w="4059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84" w:type="dxa"/>
          </w:tcPr>
          <w:p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351766" w:rsidRPr="00D413D6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1766" w:rsidRPr="00E24209" w:rsidTr="00783015">
        <w:trPr>
          <w:cantSplit/>
        </w:trPr>
        <w:tc>
          <w:tcPr>
            <w:tcW w:w="4059" w:type="dxa"/>
          </w:tcPr>
          <w:p w:rsidR="00351766" w:rsidRPr="00D91419" w:rsidRDefault="00351766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51766" w:rsidRPr="00BE06E7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BE06E7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351766" w:rsidRPr="00E24209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51766" w:rsidRPr="00E24209" w:rsidTr="00783015">
        <w:trPr>
          <w:cantSplit/>
        </w:trPr>
        <w:tc>
          <w:tcPr>
            <w:tcW w:w="4059" w:type="dxa"/>
          </w:tcPr>
          <w:p w:rsidR="00351766" w:rsidRPr="00840E3A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351766" w:rsidRPr="000974AA" w:rsidRDefault="000974A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="00351766"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351766" w:rsidRPr="00E24209" w:rsidRDefault="003517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51766" w:rsidRPr="0081586F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3" w:type="dxa"/>
          </w:tcPr>
          <w:p w:rsidR="00351766" w:rsidRPr="00E24209" w:rsidRDefault="003517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351766" w:rsidRPr="00E1788B" w:rsidRDefault="00E1788B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27,3</w:t>
            </w:r>
            <w:r w:rsidR="00351766" w:rsidRPr="00E1788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351766" w:rsidRPr="00D413D6" w:rsidRDefault="003517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351766" w:rsidRPr="0081586F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81586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0974AA" w:rsidRPr="00E24209" w:rsidTr="00783015">
        <w:trPr>
          <w:cantSplit/>
        </w:trPr>
        <w:tc>
          <w:tcPr>
            <w:tcW w:w="4059" w:type="dxa"/>
          </w:tcPr>
          <w:p w:rsidR="000974AA" w:rsidRPr="00B97542" w:rsidRDefault="000974A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0974AA" w:rsidRPr="004B1EAF" w:rsidRDefault="000974A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974AA" w:rsidRPr="00EC7D7C" w:rsidRDefault="000974A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0974AA" w:rsidRPr="00FD0923" w:rsidRDefault="000974A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</w:t>
            </w:r>
          </w:p>
        </w:tc>
        <w:tc>
          <w:tcPr>
            <w:tcW w:w="283" w:type="dxa"/>
          </w:tcPr>
          <w:p w:rsidR="000974AA" w:rsidRPr="00EC7D7C" w:rsidRDefault="000974A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0974AA" w:rsidRPr="00E1788B" w:rsidRDefault="000974AA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:rsidR="000974AA" w:rsidRPr="00EC7D7C" w:rsidRDefault="000974A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0974AA" w:rsidRPr="00145120" w:rsidRDefault="000974A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14512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E1788B" w:rsidRPr="00E24209" w:rsidTr="00862576">
        <w:trPr>
          <w:cantSplit/>
        </w:trPr>
        <w:tc>
          <w:tcPr>
            <w:tcW w:w="4059" w:type="dxa"/>
          </w:tcPr>
          <w:p w:rsidR="00E1788B" w:rsidRPr="00B97542" w:rsidRDefault="00E1788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1788B" w:rsidRPr="000974AA" w:rsidRDefault="00E1788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1788B" w:rsidRPr="00EC7D7C" w:rsidRDefault="00E1788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1788B" w:rsidRPr="004B1EAF" w:rsidRDefault="00E1788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1788B" w:rsidRPr="00EC7D7C" w:rsidRDefault="00E1788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E1788B" w:rsidRPr="00E1788B" w:rsidRDefault="00E1788B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</w:t>
            </w:r>
            <w:r w:rsidRPr="00E1788B">
              <w:rPr>
                <w:rFonts w:ascii="Angsana New" w:hAnsi="Angsana New"/>
                <w:bCs/>
                <w:sz w:val="30"/>
                <w:szCs w:val="30"/>
              </w:rPr>
              <w:t>,000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1788B" w:rsidRPr="00EC7D7C" w:rsidRDefault="00E1788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1788B" w:rsidRPr="004B1EAF" w:rsidRDefault="00E1788B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974AA" w:rsidRPr="00E24209" w:rsidTr="00862576">
        <w:trPr>
          <w:cantSplit/>
        </w:trPr>
        <w:tc>
          <w:tcPr>
            <w:tcW w:w="4059" w:type="dxa"/>
          </w:tcPr>
          <w:p w:rsidR="000974AA" w:rsidRPr="00840E3A" w:rsidRDefault="000974AA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4AA" w:rsidRPr="000974AA" w:rsidRDefault="000974A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0974AA" w:rsidRPr="00EC7D7C" w:rsidRDefault="000974A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0974AA" w:rsidRPr="00FD0923" w:rsidRDefault="000974A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FD0923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</w:p>
        </w:tc>
        <w:tc>
          <w:tcPr>
            <w:tcW w:w="283" w:type="dxa"/>
          </w:tcPr>
          <w:p w:rsidR="000974AA" w:rsidRPr="00EC7D7C" w:rsidRDefault="000974A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4AA" w:rsidRPr="00E1788B" w:rsidRDefault="000974A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E1788B">
              <w:rPr>
                <w:rFonts w:ascii="Angsana New" w:hAnsi="Angsana New" w:hint="cs"/>
                <w:b/>
                <w:sz w:val="30"/>
                <w:szCs w:val="30"/>
                <w:cs/>
              </w:rPr>
              <w:t>,300</w:t>
            </w:r>
          </w:p>
        </w:tc>
        <w:tc>
          <w:tcPr>
            <w:tcW w:w="284" w:type="dxa"/>
          </w:tcPr>
          <w:p w:rsidR="000974AA" w:rsidRPr="00EC7D7C" w:rsidRDefault="000974A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0974AA" w:rsidRPr="00FD0923" w:rsidRDefault="000974A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0923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Pr="00FD0923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FB7FAE">
        <w:trPr>
          <w:cantSplit/>
        </w:trPr>
        <w:tc>
          <w:tcPr>
            <w:tcW w:w="4149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51766" w:rsidRPr="005B22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:rsidR="00351766" w:rsidRPr="007E2CE7" w:rsidRDefault="00351766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</w:t>
            </w:r>
            <w:r w:rsidRPr="00805C0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26,679</w:t>
            </w:r>
          </w:p>
        </w:tc>
        <w:tc>
          <w:tcPr>
            <w:tcW w:w="284" w:type="dxa"/>
          </w:tcPr>
          <w:p w:rsidR="00351766" w:rsidRPr="000233DF" w:rsidRDefault="00351766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20,462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367</w:t>
            </w:r>
            <w:r w:rsidR="00351766" w:rsidRPr="005B222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5C08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164,516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370,536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340,933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191,195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187,468</w:t>
            </w:r>
          </w:p>
        </w:tc>
      </w:tr>
      <w:tr w:rsidR="00351766" w:rsidRPr="002918CA" w:rsidTr="00FB7FAE">
        <w:trPr>
          <w:cantSplit/>
        </w:trPr>
        <w:tc>
          <w:tcPr>
            <w:tcW w:w="4149" w:type="dxa"/>
          </w:tcPr>
          <w:p w:rsidR="00351766" w:rsidRPr="002918CA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351766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351766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51766" w:rsidRPr="002918CA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1,837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2,151</w:t>
            </w:r>
          </w:p>
        </w:tc>
      </w:tr>
      <w:tr w:rsidR="004F263C" w:rsidRPr="005F7388" w:rsidTr="00FB7FAE">
        <w:trPr>
          <w:cantSplit/>
        </w:trPr>
        <w:tc>
          <w:tcPr>
            <w:tcW w:w="4149" w:type="dxa"/>
          </w:tcPr>
          <w:p w:rsidR="004F263C" w:rsidRPr="00161CAE" w:rsidRDefault="004F263C" w:rsidP="00494C13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4F263C" w:rsidRPr="005B222F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21,336</w:t>
            </w:r>
          </w:p>
        </w:tc>
        <w:tc>
          <w:tcPr>
            <w:tcW w:w="270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25,788</w:t>
            </w:r>
          </w:p>
        </w:tc>
        <w:tc>
          <w:tcPr>
            <w:tcW w:w="288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4F263C" w:rsidRPr="00E1788B" w:rsidRDefault="00075AE8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4F263C" w:rsidRPr="00E1788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:rsidR="004F263C" w:rsidRPr="00B9369C" w:rsidRDefault="004F263C" w:rsidP="00494C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4F263C" w:rsidRPr="00805C08" w:rsidRDefault="004F263C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24,146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8,316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9,493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7,49</w:t>
            </w:r>
            <w:r w:rsidR="00351766" w:rsidRPr="00E1788B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8,831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5B222F" w:rsidRDefault="005B222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9,83</w:t>
            </w:r>
            <w:r w:rsidR="006F6E5C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7,638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10,872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8,150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5B222F" w:rsidRDefault="00ED1D1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5B222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43,080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E1788B" w:rsidRDefault="00075AE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E1788B" w:rsidRPr="00E1788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436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43,278</w:t>
            </w:r>
          </w:p>
        </w:tc>
      </w:tr>
      <w:tr w:rsidR="00351766" w:rsidRPr="005F7388" w:rsidTr="00FB7FAE">
        <w:trPr>
          <w:cantSplit/>
        </w:trPr>
        <w:tc>
          <w:tcPr>
            <w:tcW w:w="4149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5B222F" w:rsidRDefault="00ED1D1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410</w:t>
            </w:r>
            <w:r w:rsidR="005B222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384,013</w:t>
            </w:r>
          </w:p>
        </w:tc>
        <w:tc>
          <w:tcPr>
            <w:tcW w:w="288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E1788B" w:rsidRDefault="00075AE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  <w:r w:rsidR="00E1788B" w:rsidRPr="00E1788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631</w:t>
            </w:r>
          </w:p>
        </w:tc>
        <w:tc>
          <w:tcPr>
            <w:tcW w:w="284" w:type="dxa"/>
          </w:tcPr>
          <w:p w:rsidR="00351766" w:rsidRPr="00AF3FEE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805C08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230,746</w:t>
            </w:r>
          </w:p>
        </w:tc>
      </w:tr>
    </w:tbl>
    <w:p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255549">
        <w:trPr>
          <w:cantSplit/>
        </w:trPr>
        <w:tc>
          <w:tcPr>
            <w:tcW w:w="3866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D413D6" w:rsidTr="00255549">
        <w:trPr>
          <w:cantSplit/>
        </w:trPr>
        <w:tc>
          <w:tcPr>
            <w:tcW w:w="3866" w:type="dxa"/>
          </w:tcPr>
          <w:p w:rsidR="005750F9" w:rsidRPr="00F51F8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8" w:type="dxa"/>
          </w:tcPr>
          <w:p w:rsidR="005750F9" w:rsidRPr="008F38E6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8F38E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176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750F9" w:rsidRPr="00E24209" w:rsidTr="00255549">
        <w:trPr>
          <w:cantSplit/>
        </w:trPr>
        <w:tc>
          <w:tcPr>
            <w:tcW w:w="3866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273,626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250,583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107,125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117,897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351766" w:rsidRPr="00981C07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351766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82,267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79,673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1788B" w:rsidRPr="00E1788B">
              <w:rPr>
                <w:rFonts w:ascii="Angsana New" w:hAnsi="Angsana New"/>
                <w:bCs/>
                <w:sz w:val="30"/>
                <w:szCs w:val="30"/>
              </w:rPr>
              <w:t>7,269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43,971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13,665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7,788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8,721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3,609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3,259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6,148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E1788B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E1788B" w:rsidRPr="00E1788B">
              <w:rPr>
                <w:rFonts w:ascii="Angsana New" w:hAnsi="Angsana New"/>
                <w:bCs/>
                <w:sz w:val="30"/>
                <w:szCs w:val="30"/>
              </w:rPr>
              <w:t>022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2,768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18,407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18,707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51766" w:rsidRPr="00E1788B" w:rsidRDefault="00E178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788B">
              <w:rPr>
                <w:rFonts w:ascii="Angsana New" w:hAnsi="Angsana New"/>
                <w:bCs/>
                <w:sz w:val="30"/>
                <w:szCs w:val="30"/>
              </w:rPr>
              <w:t>9,288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8,358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391,224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362,899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351766" w:rsidRPr="00992500" w:rsidRDefault="0099250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2500">
              <w:rPr>
                <w:rFonts w:ascii="Angsana New" w:hAnsi="Angsana New"/>
                <w:bCs/>
                <w:sz w:val="30"/>
                <w:szCs w:val="30"/>
              </w:rPr>
              <w:t>173,425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176,603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351766" w:rsidRPr="00981C07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351766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(23,844</w:t>
            </w:r>
            <w:r w:rsidR="00351766" w:rsidRPr="00981C0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(24,154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351766" w:rsidRPr="00992500" w:rsidRDefault="0099250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2500">
              <w:rPr>
                <w:rFonts w:ascii="Angsana New" w:hAnsi="Angsana New"/>
                <w:bCs/>
                <w:sz w:val="30"/>
                <w:szCs w:val="30"/>
              </w:rPr>
              <w:t xml:space="preserve">   (8,90</w:t>
            </w:r>
            <w:r w:rsidR="00351766" w:rsidRPr="00992500">
              <w:rPr>
                <w:rFonts w:ascii="Angsana New" w:hAnsi="Angsana New"/>
                <w:bCs/>
                <w:sz w:val="30"/>
                <w:szCs w:val="30"/>
              </w:rPr>
              <w:t>9)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351766" w:rsidRPr="00E24209" w:rsidTr="00255549">
        <w:trPr>
          <w:cantSplit/>
        </w:trPr>
        <w:tc>
          <w:tcPr>
            <w:tcW w:w="3866" w:type="dxa"/>
          </w:tcPr>
          <w:p w:rsidR="00351766" w:rsidRPr="00161CAE" w:rsidRDefault="003517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981C07" w:rsidRDefault="00981C0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367</w:t>
            </w:r>
            <w:r w:rsidR="00351766" w:rsidRPr="00981C0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992500" w:rsidRDefault="0099250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2500">
              <w:rPr>
                <w:rFonts w:ascii="Angsana New" w:hAnsi="Angsana New"/>
                <w:bCs/>
                <w:sz w:val="30"/>
                <w:szCs w:val="30"/>
              </w:rPr>
              <w:t>164,516</w:t>
            </w:r>
          </w:p>
        </w:tc>
        <w:tc>
          <w:tcPr>
            <w:tcW w:w="284" w:type="dxa"/>
          </w:tcPr>
          <w:p w:rsidR="00351766" w:rsidRPr="00B9369C" w:rsidRDefault="00351766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1766" w:rsidRPr="00C90724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167,006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1C07" w:rsidRDefault="00567B74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รายการเคลื่อนไหวสำหรับ</w:t>
      </w:r>
      <w:r w:rsidR="008C14E1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="00186861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981C07">
        <w:rPr>
          <w:rFonts w:ascii="Angsana New" w:hAnsi="Angsana New" w:hint="cs"/>
          <w:color w:val="000000"/>
          <w:sz w:val="30"/>
          <w:szCs w:val="30"/>
          <w:cs/>
        </w:rPr>
        <w:t>สิ้นสุดวันที่ 31 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ีนาคม 2565 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</w:t>
      </w:r>
      <w:r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981C07" w:rsidRPr="00880C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ผลขาดทุนด้านเครดิตที่คาดว่าจะเกิดขึ้นของลูกหนี้การค้า</w:t>
      </w:r>
      <w:r w:rsidR="00981C07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</w:p>
    <w:p w:rsidR="00981C07" w:rsidRPr="00EF6F7E" w:rsidRDefault="00981C07" w:rsidP="009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4858"/>
        <w:gridCol w:w="2268"/>
        <w:gridCol w:w="283"/>
        <w:gridCol w:w="2127"/>
      </w:tblGrid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783015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81C07" w:rsidRPr="004F07C8" w:rsidTr="00567B74">
        <w:trPr>
          <w:cantSplit/>
        </w:trPr>
        <w:tc>
          <w:tcPr>
            <w:tcW w:w="4858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81C07" w:rsidRPr="004F07C8" w:rsidRDefault="00981C07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81C07" w:rsidRPr="004F07C8" w:rsidRDefault="00981C07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67B74" w:rsidRPr="006E653A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(24,154</w:t>
            </w:r>
            <w:r w:rsidRPr="006E653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2D7D69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567B74" w:rsidRPr="00C90724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567B7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 (เพิ่มขึ้น)</w:t>
            </w:r>
          </w:p>
        </w:tc>
        <w:tc>
          <w:tcPr>
            <w:tcW w:w="2268" w:type="dxa"/>
          </w:tcPr>
          <w:p w:rsidR="00567B74" w:rsidRPr="00C90724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(1,617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7B2B5F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567B74" w:rsidRPr="00C90724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(791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C531A4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67B74" w:rsidRPr="008C14E1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C14E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927</w:t>
            </w:r>
          </w:p>
        </w:tc>
        <w:tc>
          <w:tcPr>
            <w:tcW w:w="283" w:type="dxa"/>
          </w:tcPr>
          <w:p w:rsidR="00567B74" w:rsidRPr="007B2B5F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B74" w:rsidRPr="008C14E1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C14E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479</w:t>
            </w:r>
          </w:p>
        </w:tc>
      </w:tr>
      <w:tr w:rsidR="00567B74" w:rsidRPr="00F05498" w:rsidTr="00567B74">
        <w:trPr>
          <w:cantSplit/>
        </w:trPr>
        <w:tc>
          <w:tcPr>
            <w:tcW w:w="4858" w:type="dxa"/>
          </w:tcPr>
          <w:p w:rsidR="00567B74" w:rsidRPr="006D7FB3" w:rsidRDefault="00567B74" w:rsidP="00567B74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567B74" w:rsidRPr="00981C07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(23,844</w:t>
            </w:r>
            <w:r w:rsidRPr="00981C0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67B74" w:rsidRPr="002D7D69" w:rsidRDefault="00567B74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B74" w:rsidRPr="00992500" w:rsidRDefault="00567B7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2500">
              <w:rPr>
                <w:rFonts w:ascii="Angsana New" w:hAnsi="Angsana New"/>
                <w:bCs/>
                <w:sz w:val="30"/>
                <w:szCs w:val="30"/>
              </w:rPr>
              <w:t xml:space="preserve">   (8,909)</w:t>
            </w:r>
          </w:p>
        </w:tc>
      </w:tr>
    </w:tbl>
    <w:p w:rsid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67B74" w:rsidRPr="005A5003" w:rsidRDefault="00567B74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0C3B69" w:rsidRPr="00920DE6" w:rsidRDefault="000C3B69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:rsidTr="000C3B69">
        <w:trPr>
          <w:cantSplit/>
        </w:trPr>
        <w:tc>
          <w:tcPr>
            <w:tcW w:w="4149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7201" w:rsidRPr="00F51F88" w:rsidTr="000C3B69">
        <w:trPr>
          <w:cantSplit/>
        </w:trPr>
        <w:tc>
          <w:tcPr>
            <w:tcW w:w="4149" w:type="dxa"/>
          </w:tcPr>
          <w:p w:rsidR="00357201" w:rsidRPr="00F51F88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70" w:type="dxa"/>
          </w:tcPr>
          <w:p w:rsidR="00357201" w:rsidRPr="00D413D6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4" w:type="dxa"/>
          </w:tcPr>
          <w:p w:rsidR="00357201" w:rsidRPr="00D413D6" w:rsidRDefault="00357201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</w:tcPr>
          <w:p w:rsidR="00357201" w:rsidRPr="00D413D6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201" w:rsidRPr="00E24209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  <w:r w:rsidR="00357201" w:rsidRPr="0041264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646B7">
              <w:rPr>
                <w:rFonts w:ascii="Angsana New" w:hAnsi="Angsana New"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211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819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720A4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120</w:t>
            </w:r>
            <w:r w:rsidR="00357201" w:rsidRPr="00F720A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 w:rsidRPr="00F720A4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116,413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6,139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5,172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720A4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F720A4" w:rsidRPr="00F720A4"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4,034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:rsidR="00357201" w:rsidRPr="00412641" w:rsidRDefault="00C531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</w:t>
            </w:r>
            <w:r w:rsidR="00412641">
              <w:rPr>
                <w:rFonts w:ascii="Angsana New" w:hAnsi="Angsana New"/>
                <w:bCs/>
                <w:sz w:val="30"/>
                <w:szCs w:val="30"/>
              </w:rPr>
              <w:t>,799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77,557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720A4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57201" w:rsidRPr="00F720A4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Pr="00F720A4">
              <w:rPr>
                <w:rFonts w:ascii="Angsana New" w:hAnsi="Angsana New"/>
                <w:bCs/>
                <w:sz w:val="30"/>
                <w:szCs w:val="30"/>
              </w:rPr>
              <w:t>754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64,885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45,477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46,808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720A4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30,</w:t>
            </w:r>
            <w:r w:rsidR="00F720A4" w:rsidRPr="00F720A4">
              <w:rPr>
                <w:rFonts w:ascii="Angsana New" w:hAnsi="Angsana New"/>
                <w:bCs/>
                <w:sz w:val="30"/>
                <w:szCs w:val="30"/>
              </w:rPr>
              <w:t>688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30,497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57201" w:rsidRPr="0041264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2,330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720A4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0A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102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350,</w:t>
            </w:r>
            <w:r w:rsidR="00A646B7">
              <w:rPr>
                <w:rFonts w:ascii="Angsana New" w:hAnsi="Angsana New"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343,686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720A4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230</w:t>
            </w:r>
            <w:r w:rsidR="00357201" w:rsidRPr="00F720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720A4">
              <w:rPr>
                <w:rFonts w:ascii="Angsana New" w:hAnsi="Angsana New"/>
                <w:bCs/>
                <w:sz w:val="30"/>
                <w:szCs w:val="30"/>
              </w:rPr>
              <w:t>533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215,829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:rsidR="00357201" w:rsidRPr="00412641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357201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:rsidR="00357201" w:rsidRPr="00412641" w:rsidRDefault="00A646B7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(22,054</w:t>
            </w:r>
            <w:r w:rsidR="00357201" w:rsidRPr="0041264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(22,532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720A4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(7,710</w:t>
            </w:r>
            <w:r w:rsidR="00357201" w:rsidRPr="00F720A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(8,199</w:t>
            </w:r>
            <w:r w:rsidRPr="00F8102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357201" w:rsidRPr="00E24209" w:rsidTr="000C3B69">
        <w:trPr>
          <w:cantSplit/>
        </w:trPr>
        <w:tc>
          <w:tcPr>
            <w:tcW w:w="4149" w:type="dxa"/>
          </w:tcPr>
          <w:p w:rsidR="00357201" w:rsidRPr="00161CAE" w:rsidRDefault="0035720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412641" w:rsidRDefault="00412641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328,</w:t>
            </w:r>
            <w:r w:rsidR="00A646B7">
              <w:rPr>
                <w:rFonts w:ascii="Angsana New" w:hAnsi="Angsana New"/>
                <w:bCs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:rsidR="00357201" w:rsidRPr="00D40D00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321,154</w:t>
            </w:r>
          </w:p>
        </w:tc>
        <w:tc>
          <w:tcPr>
            <w:tcW w:w="284" w:type="dxa"/>
          </w:tcPr>
          <w:p w:rsidR="00357201" w:rsidRPr="00C844F6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F720A4" w:rsidRDefault="00F720A4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222</w:t>
            </w:r>
            <w:r w:rsidR="00357201" w:rsidRPr="00F720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720A4">
              <w:rPr>
                <w:rFonts w:ascii="Angsana New" w:hAnsi="Angsana New"/>
                <w:bCs/>
                <w:sz w:val="30"/>
                <w:szCs w:val="30"/>
              </w:rPr>
              <w:t>823</w:t>
            </w:r>
          </w:p>
        </w:tc>
        <w:tc>
          <w:tcPr>
            <w:tcW w:w="283" w:type="dxa"/>
          </w:tcPr>
          <w:p w:rsidR="00357201" w:rsidRPr="000233DF" w:rsidRDefault="00357201" w:rsidP="000C3B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7201" w:rsidRPr="00F81028" w:rsidRDefault="00357201" w:rsidP="004F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207,630</w:t>
            </w:r>
          </w:p>
        </w:tc>
      </w:tr>
    </w:tbl>
    <w:p w:rsidR="003572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:rsidR="00357201" w:rsidRDefault="00357201" w:rsidP="0035720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357201" w:rsidRDefault="00357201" w:rsidP="0035720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14168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2"/>
          <w:cols w:space="720"/>
          <w:titlePg/>
          <w:docGrid w:linePitch="245"/>
        </w:sectPr>
      </w:pPr>
    </w:p>
    <w:p w:rsidR="004E0F56" w:rsidRDefault="00994B2D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4B5F4F">
        <w:rPr>
          <w:rFonts w:ascii="Angsana New" w:hAnsi="Angsana New" w:hint="cs"/>
          <w:sz w:val="30"/>
          <w:szCs w:val="30"/>
          <w:cs/>
        </w:rPr>
        <w:t>4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645819" w:rsidRPr="00D02D1D" w:rsidTr="00182CE2">
        <w:trPr>
          <w:cantSplit/>
        </w:trPr>
        <w:tc>
          <w:tcPr>
            <w:tcW w:w="386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45819" w:rsidRPr="008F38E6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8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Pr="008F38E6" w:rsidRDefault="0064581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645819" w:rsidRPr="00D02D1D" w:rsidRDefault="00645819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645819" w:rsidRPr="00D02D1D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45819" w:rsidRDefault="00645819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</w:t>
            </w:r>
            <w:r w:rsidR="004B5F4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73E8B" w:rsidRPr="00D02D1D" w:rsidTr="00F2450E">
        <w:trPr>
          <w:cantSplit/>
        </w:trPr>
        <w:tc>
          <w:tcPr>
            <w:tcW w:w="386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FF2" w:rsidRPr="00E25899" w:rsidTr="000870CD">
        <w:trPr>
          <w:cantSplit/>
        </w:trPr>
        <w:tc>
          <w:tcPr>
            <w:tcW w:w="3866" w:type="dxa"/>
            <w:vAlign w:val="center"/>
          </w:tcPr>
          <w:p w:rsidR="00217FF2" w:rsidRPr="00E25899" w:rsidRDefault="00217FF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217FF2" w:rsidRPr="00217FF2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10</w:t>
            </w:r>
            <w:r w:rsidRPr="00217FF2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217FF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217FF2" w:rsidRPr="008D73D5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217FF2" w:rsidRPr="0083174B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3174B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217FF2" w:rsidRPr="008B78BA" w:rsidRDefault="008B78BA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8B78BA">
              <w:rPr>
                <w:rFonts w:ascii="Angsana New" w:hAnsi="Angsana New"/>
                <w:sz w:val="30"/>
                <w:szCs w:val="30"/>
              </w:rPr>
              <w:t>,</w:t>
            </w: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D669DF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</w:tr>
      <w:tr w:rsidR="00217FF2" w:rsidRPr="00E25899" w:rsidTr="000870CD">
        <w:trPr>
          <w:cantSplit/>
        </w:trPr>
        <w:tc>
          <w:tcPr>
            <w:tcW w:w="3866" w:type="dxa"/>
            <w:vAlign w:val="center"/>
          </w:tcPr>
          <w:p w:rsidR="00217FF2" w:rsidRPr="00E25899" w:rsidRDefault="00217FF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217FF2" w:rsidRPr="00217FF2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217FF2" w:rsidRPr="008D73D5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217FF2" w:rsidRPr="0083174B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3174B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217FF2" w:rsidRPr="008B78BA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D5C5A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217FF2" w:rsidRPr="00E25899" w:rsidTr="00C17EB6">
        <w:trPr>
          <w:cantSplit/>
        </w:trPr>
        <w:tc>
          <w:tcPr>
            <w:tcW w:w="3866" w:type="dxa"/>
            <w:vAlign w:val="center"/>
          </w:tcPr>
          <w:p w:rsidR="00217FF2" w:rsidRPr="00E25899" w:rsidRDefault="00217FF2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217FF2" w:rsidRPr="00217FF2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217FF2" w:rsidRPr="008D73D5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217FF2" w:rsidRPr="0083174B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3174B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217FF2" w:rsidRPr="008B78BA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D5C5A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217FF2" w:rsidRPr="00E25899" w:rsidTr="00011B7B">
        <w:trPr>
          <w:cantSplit/>
        </w:trPr>
        <w:tc>
          <w:tcPr>
            <w:tcW w:w="3866" w:type="dxa"/>
            <w:vAlign w:val="center"/>
          </w:tcPr>
          <w:p w:rsidR="00217FF2" w:rsidRPr="00E25899" w:rsidRDefault="00217FF2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217FF2" w:rsidRPr="00217FF2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FF2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:rsidR="00217FF2" w:rsidRPr="00B9369C" w:rsidRDefault="00217FF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217FF2" w:rsidRPr="0083174B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:rsidR="00217FF2" w:rsidRPr="00B9369C" w:rsidRDefault="00217FF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217FF2" w:rsidRPr="008D73D5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:rsidR="00217FF2" w:rsidRPr="00B9369C" w:rsidRDefault="00217FF2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17FF2" w:rsidRPr="008D73D5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:rsidR="00217FF2" w:rsidRPr="00B9369C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217FF2" w:rsidRPr="0083174B" w:rsidRDefault="00217FF2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217FF2" w:rsidRPr="00D96202" w:rsidRDefault="00217FF2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217FF2" w:rsidRPr="0083174B" w:rsidRDefault="00217FF2" w:rsidP="0044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1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3174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:rsidR="00217FF2" w:rsidRPr="00D96202" w:rsidRDefault="00217FF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217FF2" w:rsidRPr="008B78BA" w:rsidRDefault="00217FF2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17FF2" w:rsidRPr="00B9369C" w:rsidRDefault="00217FF2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17FF2" w:rsidRPr="008D5C5A" w:rsidRDefault="00217FF2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B78BA" w:rsidRPr="00E25899" w:rsidTr="00C17EB6">
        <w:trPr>
          <w:cantSplit/>
        </w:trPr>
        <w:tc>
          <w:tcPr>
            <w:tcW w:w="3866" w:type="dxa"/>
          </w:tcPr>
          <w:p w:rsidR="008B78BA" w:rsidRPr="00E25899" w:rsidRDefault="008B78B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8B78BA" w:rsidRPr="00B9369C" w:rsidRDefault="008B78B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8BA" w:rsidRPr="0083174B" w:rsidRDefault="008B78B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B78BA" w:rsidRPr="00D96202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B78BA" w:rsidRPr="0083174B" w:rsidRDefault="008B78B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174B">
              <w:rPr>
                <w:rFonts w:ascii="Angsana New" w:hAnsi="Angsana New"/>
                <w:sz w:val="30"/>
                <w:szCs w:val="30"/>
              </w:rPr>
              <w:t>6</w:t>
            </w:r>
            <w:r w:rsidRPr="008317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174B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:rsidR="008B78BA" w:rsidRPr="00D96202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8BA" w:rsidRPr="008B78BA" w:rsidRDefault="008B78BA" w:rsidP="000C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8B78BA">
              <w:rPr>
                <w:rFonts w:ascii="Angsana New" w:hAnsi="Angsana New"/>
                <w:sz w:val="30"/>
                <w:szCs w:val="30"/>
              </w:rPr>
              <w:t>,</w:t>
            </w:r>
            <w:r w:rsidRPr="008B78BA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236" w:type="dxa"/>
          </w:tcPr>
          <w:p w:rsidR="008B78BA" w:rsidRPr="00B9369C" w:rsidRDefault="008B78BA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8B78BA" w:rsidRPr="00D669DF" w:rsidRDefault="008B78B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สุทธิสำหรับงวดสามเดือนสิ้นสุดวันที่ 31 มีนาคม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/>
      </w:tblPr>
      <w:tblGrid>
        <w:gridCol w:w="5000"/>
        <w:gridCol w:w="2126"/>
        <w:gridCol w:w="284"/>
        <w:gridCol w:w="2126"/>
      </w:tblGrid>
      <w:tr w:rsidR="00994B2D" w:rsidRPr="00F51F88" w:rsidTr="003F250B">
        <w:trPr>
          <w:cantSplit/>
        </w:trPr>
        <w:tc>
          <w:tcPr>
            <w:tcW w:w="5000" w:type="dxa"/>
          </w:tcPr>
          <w:p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:rsidTr="003F250B">
        <w:trPr>
          <w:cantSplit/>
          <w:trHeight w:val="370"/>
        </w:trPr>
        <w:tc>
          <w:tcPr>
            <w:tcW w:w="5000" w:type="dxa"/>
          </w:tcPr>
          <w:p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1,619</w:t>
            </w:r>
            <w:r w:rsidR="00994B2D" w:rsidRP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94B2D" w:rsidRPr="00836C7D" w:rsidRDefault="00836C7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36C7D">
              <w:rPr>
                <w:rFonts w:ascii="Angsana New" w:hAnsi="Angsana New"/>
                <w:bCs/>
                <w:sz w:val="30"/>
                <w:szCs w:val="30"/>
              </w:rPr>
              <w:t>819</w:t>
            </w:r>
            <w:r w:rsidR="00994B2D" w:rsidRPr="00836C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36C7D">
              <w:rPr>
                <w:rFonts w:ascii="Angsana New" w:hAnsi="Angsana New"/>
                <w:bCs/>
                <w:sz w:val="30"/>
                <w:szCs w:val="30"/>
              </w:rPr>
              <w:t>524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:rsidR="00994B2D" w:rsidRPr="00FE2E84" w:rsidRDefault="00BF5E7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</w:t>
            </w:r>
            <w:r w:rsid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583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994B2D" w:rsidRPr="00FE2E84" w:rsidRDefault="00BF5E7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  <w:r w:rsid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079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(1,125</w:t>
            </w:r>
            <w:r w:rsidR="00994B2D"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(1,088</w:t>
            </w:r>
            <w:r w:rsidR="00994B2D"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(39,223</w:t>
            </w:r>
            <w:r w:rsidR="00994B2D"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94B2D" w:rsidRPr="007C1E03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94B2D" w:rsidRPr="00FE2E84" w:rsidRDefault="00FE2E84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(19,109</w:t>
            </w:r>
            <w:r w:rsidR="00994B2D"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B2D" w:rsidRPr="00E24209" w:rsidTr="003F250B">
        <w:trPr>
          <w:cantSplit/>
        </w:trPr>
        <w:tc>
          <w:tcPr>
            <w:tcW w:w="5000" w:type="dxa"/>
          </w:tcPr>
          <w:p w:rsidR="00994B2D" w:rsidRPr="00161CAE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31 มีนาคม 2565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4B2D" w:rsidRPr="00FE2E84" w:rsidRDefault="00BF5E7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1,624</w:t>
            </w:r>
            <w:r w:rsidR="00994B2D" w:rsidRP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2E84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:rsidR="00994B2D" w:rsidRPr="008F357B" w:rsidRDefault="00994B2D" w:rsidP="003F250B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994B2D" w:rsidRPr="00FE2E84" w:rsidRDefault="00BF5E7E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841</w:t>
            </w:r>
            <w:r w:rsidR="00994B2D" w:rsidRPr="00FE2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</w:tbl>
    <w:p w:rsidR="00994B2D" w:rsidRDefault="00994B2D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12B5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149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:rsidTr="00C531A4">
        <w:trPr>
          <w:cantSplit/>
        </w:trPr>
        <w:tc>
          <w:tcPr>
            <w:tcW w:w="4149" w:type="dxa"/>
          </w:tcPr>
          <w:p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:rsidTr="00C531A4">
        <w:trPr>
          <w:cantSplit/>
        </w:trPr>
        <w:tc>
          <w:tcPr>
            <w:tcW w:w="4149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F12B5" w:rsidRPr="00F51F88" w:rsidTr="00C531A4">
        <w:trPr>
          <w:cantSplit/>
        </w:trPr>
        <w:tc>
          <w:tcPr>
            <w:tcW w:w="4149" w:type="dxa"/>
          </w:tcPr>
          <w:p w:rsidR="00CF12B5" w:rsidRPr="00F51F8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CF12B5" w:rsidRPr="00D413D6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CF12B5" w:rsidRPr="00D413D6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F12B5" w:rsidRPr="00E24209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4,664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454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F720A4" w:rsidRDefault="0058712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CF12B5" w:rsidRPr="00F720A4">
              <w:rPr>
                <w:rFonts w:ascii="Angsana New" w:hAnsi="Angsana New"/>
                <w:bCs/>
                <w:sz w:val="30"/>
                <w:szCs w:val="30"/>
              </w:rPr>
              <w:t>,270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35,45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380,688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F720A4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194,580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388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385,352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Pr="00F720A4" w:rsidRDefault="00587124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  <w:r w:rsidR="00CF12B5" w:rsidRPr="00F720A4">
              <w:rPr>
                <w:rFonts w:ascii="Angsana New" w:hAnsi="Angsana New"/>
                <w:bCs/>
                <w:sz w:val="30"/>
                <w:szCs w:val="30"/>
              </w:rPr>
              <w:t>,850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736CC1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F12B5" w:rsidRPr="00C64280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12B5" w:rsidRPr="002D053F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8,214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931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F12B5" w:rsidRPr="00F720A4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4,240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BD40A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</w:t>
            </w:r>
            <w:r w:rsidR="00C642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068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F12B5" w:rsidRPr="00F720A4" w:rsidRDefault="00F54F3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CF12B5" w:rsidRPr="00F720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597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41,428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F12B5" w:rsidRPr="00F720A4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35,659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330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17,484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F12B5" w:rsidRPr="00F720A4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5,062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0273D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F12B5" w:rsidRPr="00C64280" w:rsidRDefault="00C6428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12,181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2B5" w:rsidRPr="00F720A4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20A4">
              <w:rPr>
                <w:rFonts w:ascii="Angsana New" w:hAnsi="Angsana New"/>
                <w:bCs/>
                <w:sz w:val="30"/>
                <w:szCs w:val="30"/>
              </w:rPr>
              <w:t>7,798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892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12B5" w:rsidRPr="00C64280" w:rsidRDefault="00BD40A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</w:t>
            </w:r>
            <w:r w:rsidR="00CF12B5" w:rsidRPr="00C642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531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F720A4" w:rsidRDefault="00F54F30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CF12B5" w:rsidRPr="00F720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CF12B5" w:rsidRPr="00E24209" w:rsidTr="00C531A4">
        <w:trPr>
          <w:cantSplit/>
        </w:trPr>
        <w:tc>
          <w:tcPr>
            <w:tcW w:w="4149" w:type="dxa"/>
          </w:tcPr>
          <w:p w:rsidR="00CF12B5" w:rsidRPr="00947518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2B5" w:rsidRPr="00C64280" w:rsidRDefault="00BD40A9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504</w:t>
            </w:r>
            <w:r w:rsidR="00C6428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883</w:t>
            </w:r>
          </w:p>
        </w:tc>
        <w:tc>
          <w:tcPr>
            <w:tcW w:w="284" w:type="dxa"/>
          </w:tcPr>
          <w:p w:rsidR="00CF12B5" w:rsidRPr="00F0151D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3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F720A4" w:rsidRDefault="00F54F30" w:rsidP="0058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</w:t>
            </w:r>
            <w:r w:rsidR="00CF12B5" w:rsidRPr="00F720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  <w:tc>
          <w:tcPr>
            <w:tcW w:w="284" w:type="dxa"/>
          </w:tcPr>
          <w:p w:rsidR="00CF12B5" w:rsidRPr="00DF2164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CF12B5" w:rsidRPr="0080273D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284</w:t>
            </w:r>
            <w:r w:rsidRPr="008027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</w:tbl>
    <w:p w:rsidR="008D5382" w:rsidRDefault="008D5382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A57F5" w:rsidRDefault="005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908F6" w:rsidRDefault="009908F6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ยืม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ระยะยาวจากสถาบันการเงิน</w:t>
      </w:r>
    </w:p>
    <w:p w:rsidR="009908F6" w:rsidRPr="009908F6" w:rsidRDefault="009908F6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21" w:type="dxa"/>
        <w:tblInd w:w="-72" w:type="dxa"/>
        <w:tblLayout w:type="fixed"/>
        <w:tblLook w:val="0000"/>
      </w:tblPr>
      <w:tblGrid>
        <w:gridCol w:w="4149"/>
        <w:gridCol w:w="1134"/>
        <w:gridCol w:w="284"/>
        <w:gridCol w:w="1134"/>
        <w:gridCol w:w="283"/>
        <w:gridCol w:w="1134"/>
        <w:gridCol w:w="284"/>
        <w:gridCol w:w="1219"/>
      </w:tblGrid>
      <w:tr w:rsidR="009908F6" w:rsidRPr="004F07C8" w:rsidTr="009908F6">
        <w:trPr>
          <w:cantSplit/>
        </w:trPr>
        <w:tc>
          <w:tcPr>
            <w:tcW w:w="4149" w:type="dxa"/>
          </w:tcPr>
          <w:p w:rsidR="009908F6" w:rsidRPr="0098458A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08F6" w:rsidRPr="004F07C8" w:rsidTr="009908F6">
        <w:trPr>
          <w:cantSplit/>
        </w:trPr>
        <w:tc>
          <w:tcPr>
            <w:tcW w:w="4149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908F6" w:rsidRPr="004F07C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08F6" w:rsidRPr="004F07C8" w:rsidRDefault="009908F6" w:rsidP="009908F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9908F6" w:rsidRPr="00E24209" w:rsidTr="009908F6">
        <w:trPr>
          <w:cantSplit/>
        </w:trPr>
        <w:tc>
          <w:tcPr>
            <w:tcW w:w="4149" w:type="dxa"/>
          </w:tcPr>
          <w:p w:rsidR="009908F6" w:rsidRPr="00F51F88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  <w:tc>
          <w:tcPr>
            <w:tcW w:w="283" w:type="dxa"/>
          </w:tcPr>
          <w:p w:rsidR="009908F6" w:rsidRPr="00D413D6" w:rsidRDefault="009908F6" w:rsidP="009908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9908F6" w:rsidRPr="00D413D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908F6" w:rsidRPr="00E24209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8D5382" w:rsidTr="009908F6">
        <w:trPr>
          <w:cantSplit/>
        </w:trPr>
        <w:tc>
          <w:tcPr>
            <w:tcW w:w="4149" w:type="dxa"/>
          </w:tcPr>
          <w:p w:rsidR="008D5382" w:rsidRPr="009908F6" w:rsidRDefault="008D5382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5382" w:rsidRPr="00C64280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94,367</w:t>
            </w:r>
          </w:p>
        </w:tc>
        <w:tc>
          <w:tcPr>
            <w:tcW w:w="284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5382" w:rsidRPr="009908F6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965</w:t>
            </w:r>
          </w:p>
        </w:tc>
        <w:tc>
          <w:tcPr>
            <w:tcW w:w="283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5382" w:rsidRPr="00C64280" w:rsidRDefault="008D5382" w:rsidP="00C65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94,087</w:t>
            </w:r>
          </w:p>
        </w:tc>
        <w:tc>
          <w:tcPr>
            <w:tcW w:w="284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8D5382" w:rsidRPr="009908F6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208,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250</w:t>
            </w:r>
          </w:p>
        </w:tc>
      </w:tr>
      <w:tr w:rsidR="009908F6" w:rsidRPr="0080273D" w:rsidTr="009908F6">
        <w:trPr>
          <w:cantSplit/>
        </w:trPr>
        <w:tc>
          <w:tcPr>
            <w:tcW w:w="4149" w:type="dxa"/>
          </w:tcPr>
          <w:p w:rsidR="009908F6" w:rsidRPr="009908F6" w:rsidRDefault="009908F6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1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:rsid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:rsid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:rsid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5382" w:rsidRPr="0080273D" w:rsidTr="009908F6">
        <w:trPr>
          <w:cantSplit/>
        </w:trPr>
        <w:tc>
          <w:tcPr>
            <w:tcW w:w="4149" w:type="dxa"/>
          </w:tcPr>
          <w:p w:rsidR="008D5382" w:rsidRPr="00947518" w:rsidRDefault="008D5382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แต่ไม่เกิน 5 </w:t>
            </w:r>
            <w:r w:rsidRPr="009908F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D5382" w:rsidRPr="00C64280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160,655</w:t>
            </w:r>
          </w:p>
        </w:tc>
        <w:tc>
          <w:tcPr>
            <w:tcW w:w="284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5382" w:rsidRPr="009908F6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  <w:tc>
          <w:tcPr>
            <w:tcW w:w="283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5382" w:rsidRPr="00C64280" w:rsidRDefault="008D5382" w:rsidP="00C65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160,655</w:t>
            </w:r>
          </w:p>
        </w:tc>
        <w:tc>
          <w:tcPr>
            <w:tcW w:w="284" w:type="dxa"/>
          </w:tcPr>
          <w:p w:rsidR="008D5382" w:rsidRPr="00F0151D" w:rsidRDefault="008D5382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8D5382" w:rsidRPr="009908F6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75,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497</w:t>
            </w:r>
          </w:p>
        </w:tc>
      </w:tr>
      <w:tr w:rsidR="009908F6" w:rsidRPr="0080273D" w:rsidTr="009908F6">
        <w:trPr>
          <w:cantSplit/>
        </w:trPr>
        <w:tc>
          <w:tcPr>
            <w:tcW w:w="4149" w:type="dxa"/>
          </w:tcPr>
          <w:p w:rsidR="009908F6" w:rsidRPr="00947518" w:rsidRDefault="009908F6" w:rsidP="009908F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8F6" w:rsidRPr="00C64280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255,02</w:t>
            </w:r>
            <w:r w:rsidR="009908F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08F6" w:rsidRP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284,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462</w:t>
            </w:r>
          </w:p>
        </w:tc>
        <w:tc>
          <w:tcPr>
            <w:tcW w:w="283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08F6" w:rsidRPr="00F720A4" w:rsidRDefault="008D5382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254,742</w:t>
            </w:r>
          </w:p>
        </w:tc>
        <w:tc>
          <w:tcPr>
            <w:tcW w:w="284" w:type="dxa"/>
          </w:tcPr>
          <w:p w:rsidR="009908F6" w:rsidRPr="00F0151D" w:rsidRDefault="009908F6" w:rsidP="009908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9908F6" w:rsidRPr="009908F6" w:rsidRDefault="009908F6" w:rsidP="0099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8F6">
              <w:rPr>
                <w:rFonts w:ascii="Angsana New" w:hAnsi="Angsana New"/>
                <w:bCs/>
                <w:sz w:val="30"/>
                <w:szCs w:val="30"/>
              </w:rPr>
              <w:t>283,</w:t>
            </w:r>
            <w:r w:rsidRPr="009908F6">
              <w:rPr>
                <w:rFonts w:ascii="Angsana New" w:hAnsi="Angsana New" w:hint="cs"/>
                <w:b/>
                <w:sz w:val="30"/>
                <w:szCs w:val="30"/>
                <w:cs/>
              </w:rPr>
              <w:t>747</w:t>
            </w:r>
          </w:p>
        </w:tc>
      </w:tr>
    </w:tbl>
    <w:p w:rsidR="005A57F5" w:rsidRDefault="005A57F5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83"/>
        <w:jc w:val="thaiDistribute"/>
        <w:rPr>
          <w:rFonts w:ascii="Angsana New" w:hAnsi="Angsana New"/>
          <w:sz w:val="30"/>
          <w:szCs w:val="30"/>
        </w:rPr>
      </w:pPr>
    </w:p>
    <w:p w:rsidR="00995443" w:rsidRDefault="007E2449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81630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2564 </w:t>
      </w:r>
      <w:r w:rsidR="0081630C" w:rsidRPr="0081630C">
        <w:rPr>
          <w:rFonts w:ascii="Angsana New" w:hAnsi="Angsana New" w:hint="cs"/>
          <w:color w:val="000000"/>
          <w:sz w:val="30"/>
          <w:szCs w:val="30"/>
          <w:cs/>
        </w:rPr>
        <w:t>บริษัทไม่สามารถดำร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งอัตราส่วนทางการเงินบางอัตราส่วนที่ระบุไว้ใน</w:t>
      </w:r>
      <w:r>
        <w:rPr>
          <w:rFonts w:ascii="Angsana New" w:hAnsi="Angsana New" w:hint="cs"/>
          <w:color w:val="000000"/>
          <w:sz w:val="30"/>
          <w:szCs w:val="30"/>
          <w:cs/>
        </w:rPr>
        <w:t>สัญญาเงินกู้ยืมของธนาคารในประเทศแห่งหนึ่ง ซึ่งเป็นการผิดเงื่อนไขในสัญญาเงินกู้ดังกล่าว ตามเงื่อนไขในสัญญาเงินกู้ ธนาคารสามารถเรียก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ให้ชำระหนี้</w:t>
      </w:r>
      <w:r>
        <w:rPr>
          <w:rFonts w:ascii="Angsana New" w:hAnsi="Angsana New" w:hint="cs"/>
          <w:color w:val="000000"/>
          <w:sz w:val="30"/>
          <w:szCs w:val="30"/>
          <w:cs/>
        </w:rPr>
        <w:t>เงินกู้</w:t>
      </w:r>
      <w:r w:rsidR="00995443">
        <w:rPr>
          <w:rFonts w:ascii="Angsana New" w:hAnsi="Angsana New" w:hint="cs"/>
          <w:color w:val="000000"/>
          <w:sz w:val="30"/>
          <w:szCs w:val="30"/>
          <w:cs/>
        </w:rPr>
        <w:t xml:space="preserve">ทั้งจำนวนได้ทันที ดังนั้น เงินกู้ยืมทั้งจำนวนของธนาคารดังกล่าว ณ วันที่ 31 ธันวาคม 2564 จึงจัดประเภทเป็นหนี้สินหมุนเวียน </w:t>
      </w:r>
    </w:p>
    <w:p w:rsidR="00995443" w:rsidRPr="00995443" w:rsidRDefault="00995443" w:rsidP="0081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95443" w:rsidRDefault="00995443" w:rsidP="00995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เมื่อวันที่ 21 มีนาคม 2565 ธนาคารแจ้งบริษัทว่าจะไม่เรียกให้ชำระหนี้ทั้งจำนวน ดังนั้น เงินกู้ยืม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31 มีนาคม 2565 จึงจัดประเภทตาม</w:t>
      </w:r>
      <w:r w:rsidR="006C70F2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="009A0AB8">
        <w:rPr>
          <w:rFonts w:ascii="Angsana New" w:hAnsi="Angsana New" w:hint="cs"/>
          <w:color w:val="000000"/>
          <w:sz w:val="30"/>
          <w:szCs w:val="30"/>
          <w:cs/>
        </w:rPr>
        <w:t>ที่ครบกำหนดชำระ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ในสัญญา </w:t>
      </w:r>
    </w:p>
    <w:p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5A57F5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697329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694366" w:rsidRDefault="0044524E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2565 และวันที่ 31 ธันวาคม 2564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697329"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482755">
        <w:tc>
          <w:tcPr>
            <w:tcW w:w="3936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482755">
        <w:tc>
          <w:tcPr>
            <w:tcW w:w="3936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:rsidR="00697329" w:rsidRPr="00D108A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482755">
        <w:tc>
          <w:tcPr>
            <w:tcW w:w="39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:rsidTr="00482755">
        <w:tc>
          <w:tcPr>
            <w:tcW w:w="3936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D108A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:rsidR="00482755" w:rsidRDefault="00482755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A57F5" w:rsidRDefault="005A57F5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F6E5C" w:rsidRPr="00C13E8A" w:rsidRDefault="005A57F5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sz w:val="30"/>
          <w:szCs w:val="30"/>
          <w:cs/>
        </w:rPr>
        <w:t xml:space="preserve"> (รายได้) </w:t>
      </w:r>
      <w:r>
        <w:rPr>
          <w:rFonts w:ascii="Angsana New" w:hAnsi="Angsana New" w:hint="cs"/>
          <w:sz w:val="30"/>
          <w:szCs w:val="30"/>
          <w:cs/>
        </w:rPr>
        <w:t>ภาษีเงินได้ที่บันทึกในกำไรขาดทุนสำหรับงวดสามเดือนสิ้นสุดวันที่ 31 มีนาคม 2565 และ 2564 ประกอบด้วยรายการดังต่อไปนี้</w:t>
      </w:r>
    </w:p>
    <w:p w:rsidR="006F6E5C" w:rsidRPr="00994B2D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F6E5C" w:rsidRPr="002A5563" w:rsidTr="00BB30C5">
        <w:trPr>
          <w:cantSplit/>
        </w:trPr>
        <w:tc>
          <w:tcPr>
            <w:tcW w:w="3776" w:type="dxa"/>
          </w:tcPr>
          <w:p w:rsidR="006F6E5C" w:rsidRPr="00E9777E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F6E5C" w:rsidRPr="00F51F88" w:rsidRDefault="006F6E5C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 w:rsidR="002A333E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D48FD" w:rsidRPr="00A60233" w:rsidRDefault="00AD48FD" w:rsidP="00494C1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83" w:type="dxa"/>
          </w:tcPr>
          <w:p w:rsidR="00AD48FD" w:rsidRPr="00A60233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48FD" w:rsidRPr="00A60233" w:rsidRDefault="00AD48FD" w:rsidP="00A602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23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023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FE2E84" w:rsidRDefault="00AD48FD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(324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83" w:type="dxa"/>
          </w:tcPr>
          <w:p w:rsidR="00AD48FD" w:rsidRPr="00A60233" w:rsidRDefault="00AD48FD" w:rsidP="00BB30C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D48FD" w:rsidRPr="00FE2E84" w:rsidRDefault="00AD48FD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(1,315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D48FD" w:rsidRPr="00A60233" w:rsidRDefault="00AD48FD" w:rsidP="00BB30C5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AD48FD" w:rsidRPr="002A5563" w:rsidTr="00494C13">
        <w:trPr>
          <w:cantSplit/>
        </w:trPr>
        <w:tc>
          <w:tcPr>
            <w:tcW w:w="3776" w:type="dxa"/>
          </w:tcPr>
          <w:p w:rsidR="00AD48FD" w:rsidRDefault="00AD48FD" w:rsidP="00BB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 w:rsidR="002A333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602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83" w:type="dxa"/>
          </w:tcPr>
          <w:p w:rsidR="00AD48FD" w:rsidRPr="00A60233" w:rsidRDefault="00AD48FD" w:rsidP="00A6023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48FD" w:rsidRPr="00FE2E84" w:rsidRDefault="00AD48FD" w:rsidP="00494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(1,315</w:t>
            </w:r>
            <w:r w:rsidRPr="00FE2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48FD" w:rsidRPr="00A60233" w:rsidRDefault="00AD48FD" w:rsidP="00A6023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023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</w:tbl>
    <w:p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11C3C" w:rsidRPr="006178D6" w:rsidRDefault="005A57F5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82755">
        <w:rPr>
          <w:rFonts w:ascii="Angsana New" w:hAnsi="Angsana New" w:hint="cs"/>
          <w:sz w:val="30"/>
          <w:szCs w:val="30"/>
          <w:cs/>
        </w:rPr>
        <w:t>าค</w:t>
      </w:r>
      <w:r w:rsidR="0044524E">
        <w:rPr>
          <w:rFonts w:ascii="Angsana New" w:hAnsi="Angsana New" w:hint="cs"/>
          <w:sz w:val="30"/>
          <w:szCs w:val="30"/>
          <w:cs/>
        </w:rPr>
        <w:t>ม 2565 และ 2564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23553A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9" w:type="dxa"/>
        <w:tblInd w:w="108" w:type="dxa"/>
        <w:tblLook w:val="04A0"/>
      </w:tblPr>
      <w:tblGrid>
        <w:gridCol w:w="3686"/>
        <w:gridCol w:w="1302"/>
        <w:gridCol w:w="270"/>
        <w:gridCol w:w="1229"/>
        <w:gridCol w:w="283"/>
        <w:gridCol w:w="1310"/>
        <w:gridCol w:w="270"/>
        <w:gridCol w:w="1289"/>
      </w:tblGrid>
      <w:tr w:rsidR="00B50884" w:rsidRPr="00501620" w:rsidTr="006E22B2">
        <w:tc>
          <w:tcPr>
            <w:tcW w:w="3686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50162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4524E" w:rsidRPr="006B236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44524E" w:rsidRPr="006B2360" w:rsidRDefault="0044524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4524E" w:rsidRPr="006B2360" w:rsidRDefault="0044524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44524E" w:rsidRPr="006B2360" w:rsidRDefault="0044524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4524E" w:rsidRPr="006B2360" w:rsidRDefault="0044524E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44524E" w:rsidRPr="006B2360" w:rsidRDefault="0044524E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4524E" w:rsidRPr="006B2360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</w:tcPr>
          <w:p w:rsidR="0044524E" w:rsidRPr="006B2360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44524E" w:rsidRPr="006B236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</w:tr>
      <w:tr w:rsidR="0044524E" w:rsidRPr="006B2360" w:rsidTr="006E22B2">
        <w:tblPrEx>
          <w:tblLook w:val="0000"/>
        </w:tblPrEx>
        <w:trPr>
          <w:cantSplit/>
        </w:trPr>
        <w:tc>
          <w:tcPr>
            <w:tcW w:w="3686" w:type="dxa"/>
          </w:tcPr>
          <w:p w:rsidR="0044524E" w:rsidRPr="006B2360" w:rsidRDefault="0044524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310" w:type="dxa"/>
          </w:tcPr>
          <w:p w:rsidR="0044524E" w:rsidRPr="006B2360" w:rsidRDefault="0044524E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4524E" w:rsidRPr="006B2360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89" w:type="dxa"/>
          </w:tcPr>
          <w:p w:rsidR="0044524E" w:rsidRPr="006B2360" w:rsidRDefault="0044524E" w:rsidP="002A2A3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4524E" w:rsidRPr="009C03E3" w:rsidTr="006E22B2">
        <w:tblPrEx>
          <w:tblLook w:val="0000"/>
        </w:tblPrEx>
        <w:trPr>
          <w:cantSplit/>
        </w:trPr>
        <w:tc>
          <w:tcPr>
            <w:tcW w:w="3686" w:type="dxa"/>
            <w:vAlign w:val="bottom"/>
          </w:tcPr>
          <w:p w:rsidR="0044524E" w:rsidRPr="00767D3F" w:rsidRDefault="0044524E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44524E" w:rsidRPr="00855C4A" w:rsidRDefault="0044524E" w:rsidP="00AD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C4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4524E" w:rsidRPr="006D40AB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44524E" w:rsidRPr="008D5C5A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4524E" w:rsidRPr="006D40AB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  <w:shd w:val="clear" w:color="auto" w:fill="auto"/>
          </w:tcPr>
          <w:p w:rsidR="0044524E" w:rsidRPr="00570F70" w:rsidRDefault="00570F70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0F70">
              <w:rPr>
                <w:rFonts w:ascii="Angsana New" w:hAnsi="Angsana New"/>
                <w:sz w:val="30"/>
                <w:szCs w:val="30"/>
              </w:rPr>
              <w:t>35,485</w:t>
            </w:r>
          </w:p>
        </w:tc>
        <w:tc>
          <w:tcPr>
            <w:tcW w:w="270" w:type="dxa"/>
          </w:tcPr>
          <w:p w:rsidR="0044524E" w:rsidRPr="00180C22" w:rsidRDefault="0044524E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:rsidR="0044524E" w:rsidRPr="006C4798" w:rsidRDefault="0044524E" w:rsidP="002A2A32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C479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:rsidR="00E55B20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482755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482755" w:rsidRPr="00071ADD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782" w:type="dxa"/>
        <w:tblInd w:w="-34" w:type="dxa"/>
        <w:tblLayout w:type="fixed"/>
        <w:tblLook w:val="0000"/>
      </w:tblPr>
      <w:tblGrid>
        <w:gridCol w:w="3828"/>
        <w:gridCol w:w="1276"/>
        <w:gridCol w:w="283"/>
        <w:gridCol w:w="1276"/>
        <w:gridCol w:w="284"/>
        <w:gridCol w:w="1275"/>
        <w:gridCol w:w="284"/>
        <w:gridCol w:w="1276"/>
      </w:tblGrid>
      <w:tr w:rsidR="00482755" w:rsidRPr="004F07C8" w:rsidTr="006E22B2">
        <w:trPr>
          <w:cantSplit/>
        </w:trPr>
        <w:tc>
          <w:tcPr>
            <w:tcW w:w="3828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82755" w:rsidRPr="004F07C8" w:rsidTr="006E22B2">
        <w:trPr>
          <w:cantSplit/>
        </w:trPr>
        <w:tc>
          <w:tcPr>
            <w:tcW w:w="3828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4524E" w:rsidRPr="00F51F88" w:rsidTr="006E22B2">
        <w:trPr>
          <w:cantSplit/>
        </w:trPr>
        <w:tc>
          <w:tcPr>
            <w:tcW w:w="3828" w:type="dxa"/>
          </w:tcPr>
          <w:p w:rsidR="0044524E" w:rsidRPr="00F51F88" w:rsidRDefault="0044524E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3" w:type="dxa"/>
          </w:tcPr>
          <w:p w:rsidR="0044524E" w:rsidRPr="00F51F88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44524E" w:rsidRPr="00F51F88" w:rsidRDefault="0044524E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524E" w:rsidRPr="00836535" w:rsidRDefault="0044524E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84" w:type="dxa"/>
          </w:tcPr>
          <w:p w:rsidR="0044524E" w:rsidRPr="00F51F88" w:rsidRDefault="0044524E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36535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44524E" w:rsidRPr="0040703F" w:rsidTr="006E22B2">
        <w:trPr>
          <w:cantSplit/>
        </w:trPr>
        <w:tc>
          <w:tcPr>
            <w:tcW w:w="3828" w:type="dxa"/>
          </w:tcPr>
          <w:p w:rsidR="0044524E" w:rsidRPr="00B45BD5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:rsidR="0044524E" w:rsidRPr="001E535E" w:rsidRDefault="0044524E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4524E" w:rsidRPr="001E535E" w:rsidRDefault="0044524E" w:rsidP="002A2A3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524E" w:rsidRPr="001E535E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44524E" w:rsidRPr="0040703F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44524E" w:rsidRPr="001E535E" w:rsidRDefault="0044524E" w:rsidP="002A2A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4524E" w:rsidRPr="00FE6E1F" w:rsidTr="006E22B2">
        <w:trPr>
          <w:cantSplit/>
        </w:trPr>
        <w:tc>
          <w:tcPr>
            <w:tcW w:w="3828" w:type="dxa"/>
          </w:tcPr>
          <w:p w:rsidR="0044524E" w:rsidRPr="007C5763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582,877</w:t>
            </w:r>
          </w:p>
        </w:tc>
        <w:tc>
          <w:tcPr>
            <w:tcW w:w="283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651,048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292,310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365,306</w:t>
            </w:r>
          </w:p>
        </w:tc>
      </w:tr>
      <w:tr w:rsidR="0044524E" w:rsidRPr="00FE6E1F" w:rsidTr="006E22B2">
        <w:trPr>
          <w:cantSplit/>
        </w:trPr>
        <w:tc>
          <w:tcPr>
            <w:tcW w:w="3828" w:type="dxa"/>
          </w:tcPr>
          <w:p w:rsidR="0044524E" w:rsidRPr="007C5763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20,742</w:t>
            </w:r>
          </w:p>
        </w:tc>
        <w:tc>
          <w:tcPr>
            <w:tcW w:w="283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19,714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16,332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16,050</w:t>
            </w:r>
          </w:p>
        </w:tc>
      </w:tr>
      <w:tr w:rsidR="0044524E" w:rsidRPr="00FE6E1F" w:rsidTr="006E22B2">
        <w:trPr>
          <w:cantSplit/>
        </w:trPr>
        <w:tc>
          <w:tcPr>
            <w:tcW w:w="3828" w:type="dxa"/>
          </w:tcPr>
          <w:p w:rsidR="0044524E" w:rsidRPr="007C5763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603,619</w:t>
            </w:r>
          </w:p>
        </w:tc>
        <w:tc>
          <w:tcPr>
            <w:tcW w:w="283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670,762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308,642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381,356</w:t>
            </w:r>
          </w:p>
        </w:tc>
      </w:tr>
      <w:tr w:rsidR="0044524E" w:rsidRPr="00FE6E1F" w:rsidTr="006E22B2">
        <w:trPr>
          <w:cantSplit/>
        </w:trPr>
        <w:tc>
          <w:tcPr>
            <w:tcW w:w="3828" w:type="dxa"/>
          </w:tcPr>
          <w:p w:rsidR="0044524E" w:rsidRPr="00B45BD5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44524E" w:rsidRPr="00855C4A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524E" w:rsidRPr="00076F50" w:rsidRDefault="0044524E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:rsidR="0044524E" w:rsidRPr="00855C4A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4524E" w:rsidRPr="00FE6E1F" w:rsidTr="006E22B2">
        <w:trPr>
          <w:cantSplit/>
        </w:trPr>
        <w:tc>
          <w:tcPr>
            <w:tcW w:w="3828" w:type="dxa"/>
          </w:tcPr>
          <w:p w:rsidR="0044524E" w:rsidRPr="007C5763" w:rsidRDefault="004452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1,693</w:t>
            </w:r>
          </w:p>
        </w:tc>
        <w:tc>
          <w:tcPr>
            <w:tcW w:w="283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076F50" w:rsidRDefault="0044524E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1,539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524E" w:rsidRPr="00855C4A" w:rsidRDefault="0044524E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5C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44524E" w:rsidRPr="00076F50" w:rsidRDefault="0044524E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524E" w:rsidRPr="00076F50" w:rsidRDefault="0044524E" w:rsidP="002A2A3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6F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55C4A" w:rsidRPr="00FE6E1F" w:rsidTr="006E22B2">
        <w:trPr>
          <w:cantSplit/>
        </w:trPr>
        <w:tc>
          <w:tcPr>
            <w:tcW w:w="3828" w:type="dxa"/>
          </w:tcPr>
          <w:p w:rsidR="00855C4A" w:rsidRDefault="00855C4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55C4A" w:rsidRPr="00855C4A" w:rsidRDefault="002247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605</w:t>
            </w:r>
            <w:r w:rsidR="00855C4A">
              <w:rPr>
                <w:rFonts w:ascii="Angsana New" w:hAnsi="Angsana New"/>
                <w:bCs/>
                <w:sz w:val="30"/>
                <w:szCs w:val="30"/>
              </w:rPr>
              <w:t>,312</w:t>
            </w:r>
          </w:p>
        </w:tc>
        <w:tc>
          <w:tcPr>
            <w:tcW w:w="283" w:type="dxa"/>
          </w:tcPr>
          <w:p w:rsidR="00855C4A" w:rsidRPr="00076F50" w:rsidRDefault="00855C4A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55C4A" w:rsidRPr="00076F50" w:rsidRDefault="00855C4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672,301</w:t>
            </w:r>
          </w:p>
        </w:tc>
        <w:tc>
          <w:tcPr>
            <w:tcW w:w="284" w:type="dxa"/>
          </w:tcPr>
          <w:p w:rsidR="00855C4A" w:rsidRPr="00076F50" w:rsidRDefault="00855C4A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55C4A" w:rsidRPr="00855C4A" w:rsidRDefault="00855C4A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308,642</w:t>
            </w:r>
          </w:p>
        </w:tc>
        <w:tc>
          <w:tcPr>
            <w:tcW w:w="284" w:type="dxa"/>
          </w:tcPr>
          <w:p w:rsidR="00855C4A" w:rsidRPr="00076F50" w:rsidRDefault="00855C4A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55C4A" w:rsidRPr="00076F50" w:rsidRDefault="00855C4A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381,356</w:t>
            </w:r>
          </w:p>
        </w:tc>
      </w:tr>
    </w:tbl>
    <w:p w:rsidR="005A57F5" w:rsidRDefault="005A57F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5A57F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722BD"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าคม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44524E" w:rsidRPr="008722BD">
        <w:rPr>
          <w:rFonts w:ascii="Angsana New" w:hAnsi="Angsana New" w:hint="cs"/>
          <w:sz w:val="30"/>
          <w:szCs w:val="30"/>
          <w:cs/>
        </w:rPr>
        <w:t>5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 w:hint="cs"/>
          <w:sz w:val="30"/>
          <w:szCs w:val="30"/>
          <w:cs/>
        </w:rPr>
        <w:t>กลุ่ม</w:t>
      </w:r>
      <w:r w:rsidR="00BB30C5" w:rsidRPr="008722BD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5947B5">
        <w:rPr>
          <w:rFonts w:ascii="Angsana New" w:hAnsi="Angsana New" w:hint="cs"/>
          <w:sz w:val="30"/>
          <w:szCs w:val="30"/>
          <w:cs/>
        </w:rPr>
        <w:t>สำหรับ</w:t>
      </w:r>
      <w:r w:rsidR="00D036ED">
        <w:rPr>
          <w:rFonts w:ascii="Angsana New" w:hAnsi="Angsana New" w:hint="cs"/>
          <w:sz w:val="30"/>
          <w:szCs w:val="30"/>
          <w:cs/>
        </w:rPr>
        <w:t>การ</w:t>
      </w:r>
      <w:r w:rsidR="00BB30C5" w:rsidRPr="008722BD">
        <w:rPr>
          <w:rFonts w:ascii="Angsana New" w:hAnsi="Angsana New"/>
          <w:sz w:val="30"/>
          <w:szCs w:val="30"/>
          <w:cs/>
        </w:rPr>
        <w:t>ก่อสร้าง</w:t>
      </w:r>
      <w:r w:rsidR="00BB30C5" w:rsidRPr="008722BD">
        <w:rPr>
          <w:rFonts w:ascii="Angsana New" w:hAnsi="Angsana New" w:hint="cs"/>
          <w:sz w:val="30"/>
          <w:szCs w:val="30"/>
          <w:cs/>
        </w:rPr>
        <w:t xml:space="preserve"> และ</w:t>
      </w:r>
      <w:r w:rsidR="00BB30C5" w:rsidRPr="008722BD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BB30C5" w:rsidRPr="008722BD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="00BB30C5" w:rsidRPr="008722BD">
        <w:rPr>
          <w:rFonts w:ascii="Angsana New" w:hAnsi="Angsana New"/>
          <w:sz w:val="30"/>
          <w:szCs w:val="30"/>
          <w:cs/>
        </w:rPr>
        <w:t>จำนวนเงิน</w:t>
      </w:r>
      <w:r w:rsidR="00BB30C5" w:rsidRPr="008722BD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>
        <w:rPr>
          <w:rFonts w:ascii="Angsana New" w:hAnsi="Angsana New"/>
          <w:sz w:val="30"/>
          <w:szCs w:val="30"/>
        </w:rPr>
        <w:t xml:space="preserve"> 16.1</w:t>
      </w:r>
      <w:r w:rsidR="00BB30C5" w:rsidRPr="008722BD">
        <w:rPr>
          <w:rFonts w:ascii="Angsana New" w:hAnsi="Angsana New"/>
          <w:sz w:val="30"/>
          <w:szCs w:val="30"/>
        </w:rPr>
        <w:t xml:space="preserve"> </w:t>
      </w:r>
      <w:r w:rsidR="00BB30C5" w:rsidRPr="008722BD">
        <w:rPr>
          <w:rFonts w:ascii="Angsana New" w:hAnsi="Angsana New"/>
          <w:sz w:val="30"/>
          <w:szCs w:val="30"/>
          <w:cs/>
        </w:rPr>
        <w:t>ล้าน</w:t>
      </w:r>
      <w:r w:rsidR="00BB30C5" w:rsidRPr="008722BD">
        <w:rPr>
          <w:rFonts w:ascii="Angsana New" w:hAnsi="Angsana New" w:hint="cs"/>
          <w:sz w:val="30"/>
          <w:szCs w:val="30"/>
          <w:cs/>
        </w:rPr>
        <w:t>บาท และ 0.</w:t>
      </w:r>
      <w:r w:rsidR="00BB30C5" w:rsidRPr="008722BD">
        <w:rPr>
          <w:rFonts w:ascii="Angsana New" w:hAnsi="Angsana New"/>
          <w:sz w:val="30"/>
          <w:szCs w:val="30"/>
        </w:rPr>
        <w:t xml:space="preserve">2 </w:t>
      </w:r>
      <w:r w:rsidR="00BB30C5" w:rsidRPr="008722BD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8722BD">
        <w:rPr>
          <w:rFonts w:ascii="Angsana New" w:hAnsi="Angsana New" w:hint="cs"/>
          <w:sz w:val="30"/>
          <w:szCs w:val="30"/>
          <w:cs/>
        </w:rPr>
        <w:t>ยูโร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5A57F5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31 มีนาคม </w:t>
      </w:r>
      <w:r w:rsidR="00071ADD">
        <w:rPr>
          <w:rFonts w:ascii="Angsana New" w:hAnsi="Angsana New"/>
          <w:sz w:val="30"/>
          <w:szCs w:val="30"/>
        </w:rPr>
        <w:t>256</w:t>
      </w:r>
      <w:r w:rsidR="0044524E">
        <w:rPr>
          <w:rFonts w:ascii="Angsana New" w:hAnsi="Angsana New" w:hint="cs"/>
          <w:sz w:val="30"/>
          <w:szCs w:val="30"/>
          <w:cs/>
        </w:rPr>
        <w:t>5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CA72D0">
        <w:rPr>
          <w:rFonts w:ascii="Angsana New" w:hAnsi="Angsana New" w:hint="cs"/>
          <w:sz w:val="30"/>
          <w:szCs w:val="30"/>
          <w:cs/>
        </w:rPr>
        <w:t>ประมาณ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="00CA72D0">
        <w:rPr>
          <w:rFonts w:ascii="Angsana New" w:hAnsi="Angsana New"/>
          <w:sz w:val="30"/>
          <w:szCs w:val="30"/>
        </w:rPr>
        <w:t>172.4</w:t>
      </w:r>
      <w:r w:rsidRPr="00CA72D0">
        <w:rPr>
          <w:rFonts w:ascii="Angsana New" w:hAnsi="Angsana New"/>
          <w:sz w:val="30"/>
          <w:szCs w:val="30"/>
        </w:rPr>
        <w:t xml:space="preserve"> </w:t>
      </w:r>
      <w:r w:rsidRPr="00CA72D0">
        <w:rPr>
          <w:rFonts w:ascii="Angsana New" w:hAnsi="Angsana New"/>
          <w:sz w:val="30"/>
          <w:szCs w:val="30"/>
          <w:cs/>
        </w:rPr>
        <w:t>ล้าน</w:t>
      </w:r>
      <w:r w:rsidRPr="000424F2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44524E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2556 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>และเมื่อวันที่ 1 ตุลาคม 2563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หนังสือค้ำประกันจำนวน 29.5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>บริษัทย่อยประมาณหนี้สินจากการถูกประเมินภาษีดังกล่าวข้างต้นเป็นจำนวนเงินประมาณ 79.</w:t>
      </w:r>
      <w:r w:rsidR="00491B12">
        <w:rPr>
          <w:rFonts w:ascii="Angsana New" w:hAnsi="Angsana New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4C6CEF" w:rsidRDefault="004C6CE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A0B7D" w:rsidRDefault="00071ADD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4A0B7D" w:rsidRPr="00161CAE">
        <w:rPr>
          <w:rFonts w:ascii="Angsana New" w:hAnsi="Angsana New"/>
          <w:b/>
          <w:bCs/>
          <w:sz w:val="30"/>
          <w:szCs w:val="30"/>
        </w:rPr>
        <w:t>.</w:t>
      </w:r>
      <w:r w:rsidR="004A0B7D" w:rsidRPr="00161CAE">
        <w:rPr>
          <w:rFonts w:ascii="Angsana New" w:hAnsi="Angsana New"/>
          <w:b/>
          <w:bCs/>
          <w:sz w:val="30"/>
          <w:szCs w:val="30"/>
        </w:rPr>
        <w:tab/>
      </w:r>
      <w:r w:rsidR="004A0B7D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841422" w:rsidRPr="00071ADD" w:rsidRDefault="00841422" w:rsidP="00E43216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44524E" w:rsidRPr="00B45BD5" w:rsidRDefault="0044524E" w:rsidP="0044524E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45BD5">
        <w:rPr>
          <w:rFonts w:ascii="Angsana New" w:hAnsi="Angsana New"/>
          <w:szCs w:val="30"/>
          <w:cs/>
        </w:rPr>
        <w:t>ในที่ประชุม</w:t>
      </w:r>
      <w:r w:rsidR="00611C7A" w:rsidRPr="00B45BD5">
        <w:rPr>
          <w:rFonts w:ascii="Angsana New" w:hAnsi="Angsana New"/>
          <w:szCs w:val="30"/>
          <w:cs/>
        </w:rPr>
        <w:t xml:space="preserve">สามัญผู้ถือหุ้นประจำปี 2565 </w:t>
      </w:r>
      <w:r w:rsidRPr="00B45BD5">
        <w:rPr>
          <w:rFonts w:ascii="Angsana New" w:hAnsi="Angsana New"/>
          <w:szCs w:val="30"/>
          <w:cs/>
        </w:rPr>
        <w:t xml:space="preserve">เมื่อวันที่ 28 </w:t>
      </w:r>
      <w:r w:rsidR="00611C7A" w:rsidRPr="00B45BD5">
        <w:rPr>
          <w:rFonts w:ascii="Angsana New" w:hAnsi="Angsana New"/>
          <w:szCs w:val="30"/>
          <w:cs/>
        </w:rPr>
        <w:t>เมษายน</w:t>
      </w:r>
      <w:r w:rsidRPr="00B45BD5">
        <w:rPr>
          <w:rFonts w:ascii="Angsana New" w:hAnsi="Angsana New"/>
          <w:szCs w:val="30"/>
          <w:cs/>
        </w:rPr>
        <w:t xml:space="preserve"> 2565 </w:t>
      </w:r>
      <w:r w:rsidR="00611C7A" w:rsidRPr="00B45BD5">
        <w:rPr>
          <w:rFonts w:ascii="Angsana New" w:hAnsi="Angsana New"/>
          <w:szCs w:val="30"/>
          <w:cs/>
        </w:rPr>
        <w:t>ผู้ถือหุ้นได้มีมติอนุมัติ</w:t>
      </w:r>
      <w:r w:rsidRPr="00B45BD5">
        <w:rPr>
          <w:rFonts w:ascii="Angsana New" w:hAnsi="Angsana New"/>
          <w:szCs w:val="30"/>
          <w:cs/>
        </w:rPr>
        <w:t>จ่ายเงินปันผลประจำปี 2564 ในอัตราหุ้นละ 0.013 บาท เป็นจำนวนเงินรวมไม่เกิน 35,984,392.35</w:t>
      </w:r>
      <w:r w:rsidRPr="00B45BD5">
        <w:rPr>
          <w:rFonts w:ascii="Angsana New" w:hAnsi="Angsana New"/>
          <w:szCs w:val="30"/>
        </w:rPr>
        <w:t xml:space="preserve"> </w:t>
      </w:r>
      <w:r w:rsidR="003C4A2A">
        <w:rPr>
          <w:rFonts w:ascii="Angsana New" w:hAnsi="Angsana New"/>
          <w:szCs w:val="30"/>
          <w:cs/>
        </w:rPr>
        <w:t>บาท</w:t>
      </w:r>
      <w:r w:rsidR="003C4A2A">
        <w:rPr>
          <w:rFonts w:ascii="Angsana New" w:hAnsi="Angsana New" w:hint="cs"/>
          <w:szCs w:val="30"/>
          <w:cs/>
        </w:rPr>
        <w:t xml:space="preserve"> เงินปันผล</w:t>
      </w:r>
      <w:r w:rsidRPr="00B45BD5">
        <w:rPr>
          <w:rFonts w:ascii="Angsana New" w:hAnsi="Angsana New"/>
          <w:szCs w:val="30"/>
          <w:cs/>
        </w:rPr>
        <w:t>จะจ่ายให้กับผู้ถือหุ้นในวันที่ 20 พฤษภาคม 2565</w:t>
      </w:r>
    </w:p>
    <w:p w:rsidR="003C4A2A" w:rsidRDefault="003C4A2A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155310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5A57F5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11C7A">
        <w:rPr>
          <w:rFonts w:ascii="Angsana New" w:hAnsi="Angsana New" w:hint="cs"/>
          <w:sz w:val="30"/>
          <w:szCs w:val="30"/>
          <w:cs/>
        </w:rPr>
        <w:t>13</w:t>
      </w:r>
      <w:r w:rsidRPr="002820A8">
        <w:rPr>
          <w:rFonts w:ascii="Angsana New" w:hAnsi="Angsana New" w:hint="cs"/>
          <w:sz w:val="30"/>
          <w:szCs w:val="30"/>
          <w:cs/>
        </w:rPr>
        <w:t xml:space="preserve"> </w:t>
      </w:r>
      <w:r w:rsidR="00C6222E" w:rsidRPr="002820A8">
        <w:rPr>
          <w:rFonts w:ascii="Angsana New" w:hAnsi="Angsana New" w:hint="cs"/>
          <w:sz w:val="30"/>
          <w:szCs w:val="30"/>
          <w:cs/>
        </w:rPr>
        <w:t>พฤษภา</w:t>
      </w:r>
      <w:r w:rsidR="00E72F0B" w:rsidRPr="002820A8">
        <w:rPr>
          <w:rFonts w:ascii="Angsana New" w:hAnsi="Angsana New" w:hint="cs"/>
          <w:sz w:val="30"/>
          <w:szCs w:val="30"/>
          <w:cs/>
        </w:rPr>
        <w:t>คม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44524E">
        <w:rPr>
          <w:rFonts w:ascii="Angsana New" w:hAnsi="Angsana New" w:hint="cs"/>
          <w:sz w:val="30"/>
          <w:szCs w:val="30"/>
          <w:cs/>
        </w:rPr>
        <w:t>5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E65" w:rsidRDefault="009E1E65">
      <w:r>
        <w:separator/>
      </w:r>
    </w:p>
  </w:endnote>
  <w:endnote w:type="continuationSeparator" w:id="0">
    <w:p w:rsidR="009E1E65" w:rsidRDefault="009E1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FF249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8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8F6">
      <w:rPr>
        <w:rStyle w:val="PageNumber"/>
        <w:noProof/>
      </w:rPr>
      <w:t>26</w:t>
    </w:r>
    <w:r>
      <w:rPr>
        <w:rStyle w:val="PageNumber"/>
      </w:rPr>
      <w:fldChar w:fldCharType="end"/>
    </w:r>
  </w:p>
  <w:p w:rsidR="009908F6" w:rsidRDefault="009908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Pr="00CD60A0" w:rsidRDefault="00FF249C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9908F6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91B12">
      <w:rPr>
        <w:rStyle w:val="PageNumber"/>
        <w:rFonts w:ascii="Angsana New" w:hAnsi="Angsana New"/>
        <w:noProof/>
        <w:sz w:val="30"/>
        <w:szCs w:val="30"/>
      </w:rPr>
      <w:t>19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9908F6" w:rsidRDefault="009908F6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Pr="00792103" w:rsidRDefault="009908F6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FF249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8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8F6">
      <w:rPr>
        <w:rStyle w:val="PageNumber"/>
        <w:noProof/>
      </w:rPr>
      <w:t>26</w:t>
    </w:r>
    <w:r>
      <w:rPr>
        <w:rStyle w:val="PageNumber"/>
      </w:rPr>
      <w:fldChar w:fldCharType="end"/>
    </w:r>
  </w:p>
  <w:p w:rsidR="009908F6" w:rsidRDefault="009908F6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Pr="00CD60A0" w:rsidRDefault="00FF249C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9908F6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91B12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9908F6" w:rsidRDefault="009908F6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Pr="00792103" w:rsidRDefault="009908F6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E65" w:rsidRDefault="009E1E65">
      <w:r>
        <w:separator/>
      </w:r>
    </w:p>
  </w:footnote>
  <w:footnote w:type="continuationSeparator" w:id="0">
    <w:p w:rsidR="009E1E65" w:rsidRDefault="009E1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Pr="005F70D0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08F6" w:rsidRPr="00D27ADF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9908F6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908F6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908F6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9908F6" w:rsidRPr="00E55B20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Pr="005F70D0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08F6" w:rsidRPr="00D27ADF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908F6" w:rsidRDefault="009908F6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908F6" w:rsidRPr="00D27ADF" w:rsidRDefault="009908F6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908F6" w:rsidRDefault="009908F6">
    <w:pPr>
      <w:pStyle w:val="Header"/>
      <w:rPr>
        <w:sz w:val="30"/>
        <w:szCs w:val="30"/>
      </w:rPr>
    </w:pPr>
  </w:p>
  <w:p w:rsidR="009908F6" w:rsidRPr="00E55B20" w:rsidRDefault="009908F6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Pr="005F70D0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08F6" w:rsidRPr="00D27ADF" w:rsidRDefault="009908F6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9908F6" w:rsidRDefault="009908F6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65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64 (ยังไม่ได้ตรวจสอบ/สอบทานแล้ว)</w:t>
    </w:r>
  </w:p>
  <w:p w:rsidR="009908F6" w:rsidRPr="00D27ADF" w:rsidRDefault="009908F6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2564 (ตรวจสอบแล้ว)</w:t>
    </w:r>
  </w:p>
  <w:p w:rsidR="009908F6" w:rsidRDefault="009908F6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9908F6" w:rsidRPr="00E55B20" w:rsidRDefault="009908F6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908F6" w:rsidRPr="005F70D0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908F6" w:rsidRPr="00D27ADF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908F6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9908F6" w:rsidRPr="00D27ADF" w:rsidRDefault="009908F6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9908F6" w:rsidRPr="00CC5926" w:rsidRDefault="009908F6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3"/>
  </w:num>
  <w:num w:numId="15">
    <w:abstractNumId w:val="28"/>
  </w:num>
  <w:num w:numId="16">
    <w:abstractNumId w:val="22"/>
  </w:num>
  <w:num w:numId="17">
    <w:abstractNumId w:val="29"/>
  </w:num>
  <w:num w:numId="18">
    <w:abstractNumId w:val="21"/>
  </w:num>
  <w:num w:numId="19">
    <w:abstractNumId w:val="31"/>
  </w:num>
  <w:num w:numId="20">
    <w:abstractNumId w:val="30"/>
  </w:num>
  <w:num w:numId="21">
    <w:abstractNumId w:val="25"/>
  </w:num>
  <w:num w:numId="22">
    <w:abstractNumId w:val="34"/>
  </w:num>
  <w:num w:numId="23">
    <w:abstractNumId w:val="18"/>
  </w:num>
  <w:num w:numId="24">
    <w:abstractNumId w:val="36"/>
  </w:num>
  <w:num w:numId="25">
    <w:abstractNumId w:val="12"/>
  </w:num>
  <w:num w:numId="26">
    <w:abstractNumId w:val="17"/>
  </w:num>
  <w:num w:numId="27">
    <w:abstractNumId w:val="10"/>
  </w:num>
  <w:num w:numId="28">
    <w:abstractNumId w:val="11"/>
  </w:num>
  <w:num w:numId="29">
    <w:abstractNumId w:val="14"/>
  </w:num>
  <w:num w:numId="30">
    <w:abstractNumId w:val="27"/>
  </w:num>
  <w:num w:numId="31">
    <w:abstractNumId w:val="24"/>
  </w:num>
  <w:num w:numId="32">
    <w:abstractNumId w:val="15"/>
  </w:num>
  <w:num w:numId="33">
    <w:abstractNumId w:val="33"/>
  </w:num>
  <w:num w:numId="34">
    <w:abstractNumId w:val="20"/>
  </w:num>
  <w:num w:numId="35">
    <w:abstractNumId w:val="16"/>
  </w:num>
  <w:num w:numId="36">
    <w:abstractNumId w:val="35"/>
  </w:num>
  <w:num w:numId="37">
    <w:abstractNumId w:val="1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44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5582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4B5C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8BA"/>
    <w:rsid w:val="008B7984"/>
    <w:rsid w:val="008C02B5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DC5"/>
    <w:rsid w:val="00BD6374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6ED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D1A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4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3935-095F-43B1-BCAB-B7FEF497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278</TotalTime>
  <Pages>16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MR</cp:lastModifiedBy>
  <cp:revision>47</cp:revision>
  <cp:lastPrinted>2022-05-12T06:12:00Z</cp:lastPrinted>
  <dcterms:created xsi:type="dcterms:W3CDTF">2022-05-07T09:38:00Z</dcterms:created>
  <dcterms:modified xsi:type="dcterms:W3CDTF">2022-05-13T09:47:00Z</dcterms:modified>
</cp:coreProperties>
</file>