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65D0E" w14:textId="77777777" w:rsidR="00B1375A" w:rsidRPr="005C0BB2" w:rsidRDefault="00891FB0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  <w:bookmarkStart w:id="0" w:name="Title"/>
      <w:r w:rsidRPr="005C0BB2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703CB4BB" w14:textId="77777777" w:rsidR="004D1488" w:rsidRPr="005C0BB2" w:rsidRDefault="004D148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63EE512F" w14:textId="77777777" w:rsidR="004D1488" w:rsidRPr="005C0BB2" w:rsidRDefault="004D148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48AD5D9A" w14:textId="77777777" w:rsidR="004D1488" w:rsidRPr="005C0BB2" w:rsidRDefault="004D148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DECBB81" w14:textId="77777777" w:rsidR="00B1375A" w:rsidRPr="005C0BB2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DE2268B" w14:textId="77777777" w:rsidR="00B1375A" w:rsidRPr="00CB02C1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CB02C1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="006959D6" w:rsidRPr="00CB02C1">
        <w:rPr>
          <w:rFonts w:asciiTheme="majorBidi" w:hAnsiTheme="majorBidi" w:cstheme="majorBidi"/>
          <w:b/>
          <w:bCs/>
          <w:sz w:val="52"/>
          <w:szCs w:val="52"/>
          <w:cs/>
        </w:rPr>
        <w:t>มิตรสิบ ลิสซิ่ง</w:t>
      </w:r>
      <w:r w:rsidRPr="00CB02C1">
        <w:rPr>
          <w:rFonts w:asciiTheme="majorBidi" w:hAnsiTheme="majorBidi" w:cstheme="majorBidi"/>
          <w:b/>
          <w:bCs/>
          <w:sz w:val="52"/>
          <w:szCs w:val="52"/>
          <w:cs/>
        </w:rPr>
        <w:t xml:space="preserve"> จำกัด (มหาชน)</w:t>
      </w:r>
      <w:r w:rsidR="00BF3D18" w:rsidRPr="00CB02C1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="00BF3D18" w:rsidRPr="00CB02C1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27ED84CE" w14:textId="77777777" w:rsidR="000E0B82" w:rsidRPr="00CB02C1" w:rsidRDefault="000E0B82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668326FE" w14:textId="77777777" w:rsidR="00FE6C8F" w:rsidRPr="00873EDD" w:rsidRDefault="00FE6C8F" w:rsidP="00B428E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-25"/>
        <w:jc w:val="center"/>
        <w:textAlignment w:val="baseline"/>
        <w:rPr>
          <w:rFonts w:ascii="Angsana New" w:hAnsi="Angsana New"/>
          <w:sz w:val="32"/>
          <w:szCs w:val="32"/>
          <w:cs/>
          <w:lang w:val="en-GB"/>
        </w:rPr>
      </w:pPr>
      <w:r w:rsidRPr="00873EDD">
        <w:rPr>
          <w:rFonts w:ascii="Angsana New" w:hAnsi="Angsana New"/>
          <w:sz w:val="32"/>
          <w:szCs w:val="32"/>
          <w:cs/>
          <w:lang w:val="en-GB"/>
        </w:rPr>
        <w:t>งบการเงินระหว่างกาลแบบย่อ</w:t>
      </w:r>
    </w:p>
    <w:p w14:paraId="65064289" w14:textId="0021F6DA" w:rsidR="009435C8" w:rsidRPr="00CB02C1" w:rsidRDefault="00492E3B" w:rsidP="00FE6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</w:pPr>
      <w:r w:rsidRPr="00B63A7A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B63A7A">
        <w:rPr>
          <w:rFonts w:ascii="Angsana New" w:hAnsi="Angsana New"/>
          <w:sz w:val="32"/>
          <w:szCs w:val="32"/>
        </w:rPr>
        <w:t xml:space="preserve">31 </w:t>
      </w:r>
      <w:r w:rsidRPr="00B63A7A">
        <w:rPr>
          <w:rFonts w:ascii="Angsana New" w:hAnsi="Angsana New" w:hint="cs"/>
          <w:sz w:val="32"/>
          <w:szCs w:val="32"/>
          <w:cs/>
        </w:rPr>
        <w:t>มีนาคม</w:t>
      </w:r>
      <w:r w:rsidR="009435C8" w:rsidRPr="00CB02C1">
        <w:rPr>
          <w:rFonts w:ascii="Angsana New" w:hAnsi="Angsana New" w:hint="cs"/>
          <w:sz w:val="32"/>
          <w:szCs w:val="32"/>
          <w:cs/>
        </w:rPr>
        <w:t xml:space="preserve"> </w:t>
      </w:r>
      <w:r w:rsidR="009435C8" w:rsidRPr="00CB02C1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</w:p>
    <w:p w14:paraId="3C3371DD" w14:textId="77777777" w:rsidR="009435C8" w:rsidRPr="00CB02C1" w:rsidRDefault="009435C8" w:rsidP="009435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CB02C1">
        <w:rPr>
          <w:rFonts w:ascii="Angsana New" w:hAnsi="Angsana New"/>
          <w:sz w:val="32"/>
          <w:szCs w:val="32"/>
          <w:cs/>
        </w:rPr>
        <w:t>และ</w:t>
      </w:r>
    </w:p>
    <w:p w14:paraId="1E854032" w14:textId="1CA3FAF0" w:rsidR="00B1375A" w:rsidRPr="00CD45AD" w:rsidRDefault="009435C8" w:rsidP="009435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CB02C1">
        <w:rPr>
          <w:rFonts w:ascii="Angsana New" w:hAnsi="Angsana New"/>
          <w:sz w:val="32"/>
          <w:szCs w:val="32"/>
          <w:cs/>
        </w:rPr>
        <w:t>รายงานการสอบทาน</w:t>
      </w:r>
      <w:r w:rsidRPr="00CB02C1">
        <w:rPr>
          <w:rFonts w:ascii="Angsana New" w:hAnsi="Angsana New" w:hint="cs"/>
          <w:sz w:val="32"/>
          <w:szCs w:val="32"/>
          <w:cs/>
        </w:rPr>
        <w:t>ของผู้</w:t>
      </w:r>
      <w:r w:rsidRPr="00CB02C1">
        <w:rPr>
          <w:rFonts w:ascii="Angsana New" w:hAnsi="Angsana New"/>
          <w:sz w:val="32"/>
          <w:szCs w:val="32"/>
          <w:cs/>
          <w:lang w:val="th-TH"/>
        </w:rPr>
        <w:t>สอบบัญชีรับอนุญาต</w:t>
      </w:r>
    </w:p>
    <w:p w14:paraId="78FC7B9A" w14:textId="77777777" w:rsidR="00B1375A" w:rsidRPr="00CB02C1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091EC10E" w14:textId="77777777" w:rsidR="00B1375A" w:rsidRPr="00CB02C1" w:rsidRDefault="00B1375A" w:rsidP="00461080">
      <w:pPr>
        <w:pStyle w:val="Heading5"/>
        <w:spacing w:line="240" w:lineRule="auto"/>
        <w:ind w:right="0"/>
        <w:rPr>
          <w:rFonts w:asciiTheme="majorBidi" w:hAnsiTheme="majorBidi" w:cstheme="majorBidi"/>
          <w:sz w:val="30"/>
          <w:szCs w:val="30"/>
          <w:cs/>
        </w:rPr>
        <w:sectPr w:rsidR="00B1375A" w:rsidRPr="00CB02C1" w:rsidSect="00A71916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BD79E07" w14:textId="77777777" w:rsidR="00174ABB" w:rsidRPr="00CB02C1" w:rsidRDefault="00174ABB" w:rsidP="00174ABB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bookmarkStart w:id="1" w:name="_Ref46730557"/>
      <w:bookmarkEnd w:id="1"/>
      <w:r w:rsidRPr="00CB02C1">
        <w:rPr>
          <w:rFonts w:ascii="Angsana New" w:hAnsi="Angsana New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9D66B68" w14:textId="77777777" w:rsidR="00174ABB" w:rsidRPr="00CB02C1" w:rsidRDefault="00174ABB" w:rsidP="00174ABB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51E33EBC" w14:textId="77777777" w:rsidR="00174ABB" w:rsidRPr="00CB02C1" w:rsidRDefault="00174ABB" w:rsidP="00174ABB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28"/>
          <w:szCs w:val="28"/>
        </w:rPr>
      </w:pPr>
      <w:r w:rsidRPr="00CB02C1">
        <w:rPr>
          <w:rFonts w:ascii="Angsana New" w:hAnsi="Angsana New"/>
          <w:b/>
          <w:bCs/>
          <w:sz w:val="28"/>
          <w:szCs w:val="28"/>
          <w:cs/>
        </w:rPr>
        <w:t>เสนอ คณะกรรมการบริษัท มิตรสิบ</w:t>
      </w:r>
      <w:r w:rsidRPr="00CB02C1">
        <w:rPr>
          <w:rFonts w:ascii="Angsana New" w:hAnsi="Angsana New"/>
          <w:b/>
          <w:bCs/>
          <w:sz w:val="28"/>
          <w:szCs w:val="28"/>
        </w:rPr>
        <w:t xml:space="preserve"> </w:t>
      </w:r>
      <w:r w:rsidRPr="00CB02C1">
        <w:rPr>
          <w:rFonts w:ascii="Angsana New" w:hAnsi="Angsana New"/>
          <w:b/>
          <w:bCs/>
          <w:sz w:val="28"/>
          <w:szCs w:val="28"/>
          <w:cs/>
        </w:rPr>
        <w:t>ลิสซิ่ง จำกัด (มหาชน)</w:t>
      </w:r>
    </w:p>
    <w:p w14:paraId="15EA96DB" w14:textId="77777777" w:rsidR="00174ABB" w:rsidRPr="00CB02C1" w:rsidRDefault="00174ABB" w:rsidP="00174ABB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8"/>
          <w:szCs w:val="28"/>
        </w:rPr>
      </w:pPr>
    </w:p>
    <w:p w14:paraId="4E2FC03E" w14:textId="3A802213" w:rsidR="00492E3B" w:rsidRPr="00B63A7A" w:rsidRDefault="00492E3B" w:rsidP="00492E3B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Times New Roman" w:hAnsi="Angsana New"/>
          <w:sz w:val="28"/>
          <w:szCs w:val="28"/>
        </w:rPr>
      </w:pPr>
      <w:r w:rsidRPr="00B63A7A">
        <w:rPr>
          <w:rFonts w:ascii="Angsana New" w:eastAsia="Times New Roman" w:hAnsi="Angsana New"/>
          <w:sz w:val="28"/>
          <w:szCs w:val="28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B63A7A">
        <w:rPr>
          <w:rFonts w:ascii="Angsana New" w:eastAsia="Times New Roman" w:hAnsi="Angsana New"/>
          <w:sz w:val="28"/>
          <w:szCs w:val="28"/>
        </w:rPr>
        <w:t xml:space="preserve"> </w:t>
      </w:r>
      <w:r w:rsidRPr="00B63A7A">
        <w:rPr>
          <w:rFonts w:ascii="Angsana New" w:eastAsia="Times New Roman" w:hAnsi="Angsana New"/>
          <w:sz w:val="28"/>
          <w:szCs w:val="28"/>
          <w:cs/>
        </w:rPr>
        <w:t xml:space="preserve">ณ วันที่ </w:t>
      </w:r>
      <w:r w:rsidRPr="00B63A7A">
        <w:rPr>
          <w:rFonts w:ascii="Angsana New" w:eastAsia="Times New Roman" w:hAnsi="Angsana New"/>
          <w:sz w:val="28"/>
          <w:szCs w:val="28"/>
        </w:rPr>
        <w:t xml:space="preserve">31 </w:t>
      </w:r>
      <w:r w:rsidRPr="00B63A7A">
        <w:rPr>
          <w:rFonts w:ascii="Angsana New" w:eastAsia="Times New Roman" w:hAnsi="Angsana New" w:hint="cs"/>
          <w:sz w:val="28"/>
          <w:szCs w:val="28"/>
          <w:cs/>
        </w:rPr>
        <w:t xml:space="preserve">มีนาคม </w:t>
      </w:r>
      <w:r w:rsidRPr="00B63A7A">
        <w:rPr>
          <w:rFonts w:ascii="Angsana New" w:eastAsia="Times New Roman" w:hAnsi="Angsana New"/>
          <w:sz w:val="28"/>
          <w:szCs w:val="28"/>
        </w:rPr>
        <w:t>256</w:t>
      </w:r>
      <w:r>
        <w:rPr>
          <w:rFonts w:ascii="Angsana New" w:eastAsia="Times New Roman" w:hAnsi="Angsana New"/>
          <w:sz w:val="28"/>
          <w:szCs w:val="28"/>
        </w:rPr>
        <w:t>5</w:t>
      </w:r>
      <w:r w:rsidRPr="00B63A7A">
        <w:rPr>
          <w:rFonts w:ascii="Angsana New" w:eastAsia="Times New Roman" w:hAnsi="Angsana New"/>
          <w:sz w:val="28"/>
          <w:szCs w:val="28"/>
        </w:rPr>
        <w:t xml:space="preserve"> </w:t>
      </w:r>
      <w:r w:rsidRPr="00B63A7A">
        <w:rPr>
          <w:rFonts w:ascii="Angsana New" w:eastAsia="Times New Roman" w:hAnsi="Angsana New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B63A7A">
        <w:rPr>
          <w:rFonts w:ascii="Angsana New" w:eastAsia="Times New Roman" w:hAnsi="Angsana New" w:hint="cs"/>
          <w:sz w:val="28"/>
          <w:szCs w:val="28"/>
          <w:cs/>
        </w:rPr>
        <w:t xml:space="preserve"> </w:t>
      </w:r>
      <w:r w:rsidRPr="00B63A7A">
        <w:rPr>
          <w:rFonts w:ascii="Angsana New" w:eastAsia="Times New Roman" w:hAnsi="Angsana New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</w:t>
      </w:r>
      <w:r w:rsidRPr="00B63A7A">
        <w:rPr>
          <w:rFonts w:ascii="Angsana New" w:eastAsia="Times New Roman" w:hAnsi="Angsana New"/>
          <w:spacing w:val="-4"/>
          <w:sz w:val="28"/>
          <w:szCs w:val="28"/>
          <w:cs/>
        </w:rPr>
        <w:t>รวมและงบกระแสเงินสดเฉพาะกิจการ สำหรับงวด</w:t>
      </w:r>
      <w:r w:rsidRPr="00B63A7A">
        <w:rPr>
          <w:rFonts w:ascii="Angsana New" w:eastAsia="Times New Roman" w:hAnsi="Angsana New" w:hint="cs"/>
          <w:spacing w:val="-4"/>
          <w:sz w:val="28"/>
          <w:szCs w:val="28"/>
          <w:cs/>
        </w:rPr>
        <w:t>สาม</w:t>
      </w:r>
      <w:r w:rsidRPr="00B63A7A">
        <w:rPr>
          <w:rFonts w:ascii="Angsana New" w:eastAsia="Times New Roman" w:hAnsi="Angsana New"/>
          <w:spacing w:val="-4"/>
          <w:sz w:val="28"/>
          <w:szCs w:val="28"/>
          <w:cs/>
        </w:rPr>
        <w:t>เดือน</w:t>
      </w:r>
      <w:r w:rsidRPr="00B63A7A">
        <w:rPr>
          <w:rFonts w:ascii="Angsana New" w:eastAsia="Times New Roman" w:hAnsi="Angsana New"/>
          <w:spacing w:val="-4"/>
          <w:sz w:val="28"/>
          <w:szCs w:val="28"/>
          <w:cs/>
        </w:rPr>
        <w:br/>
        <w:t xml:space="preserve">สิ้นสุดวันที่ </w:t>
      </w:r>
      <w:r w:rsidRPr="00B63A7A">
        <w:rPr>
          <w:rFonts w:ascii="Angsana New" w:eastAsia="Times New Roman" w:hAnsi="Angsana New"/>
          <w:spacing w:val="-4"/>
          <w:sz w:val="28"/>
          <w:szCs w:val="28"/>
        </w:rPr>
        <w:t xml:space="preserve">31 </w:t>
      </w:r>
      <w:r w:rsidRPr="00B63A7A">
        <w:rPr>
          <w:rFonts w:ascii="Angsana New" w:eastAsia="Times New Roman" w:hAnsi="Angsana New" w:hint="cs"/>
          <w:spacing w:val="-4"/>
          <w:sz w:val="28"/>
          <w:szCs w:val="28"/>
          <w:cs/>
        </w:rPr>
        <w:t xml:space="preserve">มีนาคม </w:t>
      </w:r>
      <w:r w:rsidRPr="00B63A7A">
        <w:rPr>
          <w:rFonts w:ascii="Angsana New" w:eastAsia="Times New Roman" w:hAnsi="Angsana New"/>
          <w:spacing w:val="-4"/>
          <w:sz w:val="28"/>
          <w:szCs w:val="28"/>
        </w:rPr>
        <w:t>256</w:t>
      </w:r>
      <w:r>
        <w:rPr>
          <w:rFonts w:ascii="Angsana New" w:eastAsia="Times New Roman" w:hAnsi="Angsana New"/>
          <w:spacing w:val="-4"/>
          <w:sz w:val="28"/>
          <w:szCs w:val="28"/>
        </w:rPr>
        <w:t>5</w:t>
      </w:r>
      <w:r w:rsidRPr="00B63A7A">
        <w:rPr>
          <w:rFonts w:ascii="Angsana New" w:eastAsia="Times New Roman" w:hAnsi="Angsana New"/>
          <w:spacing w:val="-4"/>
          <w:sz w:val="28"/>
          <w:szCs w:val="28"/>
        </w:rPr>
        <w:t xml:space="preserve"> </w:t>
      </w:r>
      <w:r w:rsidRPr="00B63A7A">
        <w:rPr>
          <w:rFonts w:ascii="Angsana New" w:eastAsia="Times New Roman" w:hAnsi="Angsana New"/>
          <w:spacing w:val="-4"/>
          <w:sz w:val="28"/>
          <w:szCs w:val="28"/>
          <w:cs/>
        </w:rPr>
        <w:t>และหมายเหตุประกอบงบการเงินแบ</w:t>
      </w:r>
      <w:r w:rsidRPr="00B63A7A">
        <w:rPr>
          <w:rFonts w:ascii="Angsana New" w:eastAsia="Times New Roman" w:hAnsi="Angsana New" w:hint="cs"/>
          <w:spacing w:val="-4"/>
          <w:sz w:val="28"/>
          <w:szCs w:val="28"/>
          <w:cs/>
        </w:rPr>
        <w:t>บ</w:t>
      </w:r>
      <w:r w:rsidRPr="00B63A7A">
        <w:rPr>
          <w:rFonts w:ascii="Angsana New" w:eastAsia="Times New Roman" w:hAnsi="Angsana New"/>
          <w:spacing w:val="-4"/>
          <w:sz w:val="28"/>
          <w:szCs w:val="28"/>
          <w:cs/>
        </w:rPr>
        <w:t>ย่อ</w:t>
      </w:r>
      <w:r w:rsidRPr="00B63A7A">
        <w:rPr>
          <w:rFonts w:ascii="Angsana New" w:eastAsia="Times New Roman" w:hAnsi="Angsana New"/>
          <w:sz w:val="28"/>
          <w:szCs w:val="28"/>
          <w:cs/>
        </w:rPr>
        <w:t xml:space="preserve"> (ข้อมู</w:t>
      </w:r>
      <w:r w:rsidRPr="00B63A7A">
        <w:rPr>
          <w:rFonts w:ascii="Angsana New" w:eastAsia="Times New Roman" w:hAnsi="Angsana New" w:hint="cs"/>
          <w:sz w:val="28"/>
          <w:szCs w:val="28"/>
          <w:cs/>
        </w:rPr>
        <w:t>ล</w:t>
      </w:r>
      <w:r w:rsidRPr="00B63A7A">
        <w:rPr>
          <w:rFonts w:ascii="Angsana New" w:eastAsia="Times New Roman" w:hAnsi="Angsana New"/>
          <w:sz w:val="28"/>
          <w:szCs w:val="28"/>
          <w:cs/>
        </w:rPr>
        <w:t>ทางการเงินระหว่างกาล)</w:t>
      </w:r>
      <w:r w:rsidRPr="00B63A7A">
        <w:rPr>
          <w:rFonts w:ascii="Angsana New" w:eastAsia="Times New Roman" w:hAnsi="Angsana New"/>
          <w:sz w:val="28"/>
          <w:szCs w:val="28"/>
        </w:rPr>
        <w:t xml:space="preserve"> </w:t>
      </w:r>
      <w:r w:rsidRPr="00B63A7A">
        <w:rPr>
          <w:rFonts w:ascii="Angsana New" w:eastAsia="Times New Roman" w:hAnsi="Angsana New"/>
          <w:sz w:val="28"/>
          <w:szCs w:val="28"/>
          <w:cs/>
        </w:rPr>
        <w:t>ของบริษัท</w:t>
      </w:r>
      <w:r w:rsidRPr="00B63A7A">
        <w:rPr>
          <w:rFonts w:ascii="Angsana New" w:eastAsia="Times New Roman" w:hAnsi="Angsana New"/>
          <w:sz w:val="28"/>
          <w:szCs w:val="28"/>
        </w:rPr>
        <w:t xml:space="preserve"> </w:t>
      </w:r>
      <w:r w:rsidRPr="00B63A7A">
        <w:rPr>
          <w:rFonts w:ascii="Angsana New" w:eastAsia="Times New Roman" w:hAnsi="Angsana New"/>
          <w:sz w:val="28"/>
          <w:szCs w:val="28"/>
          <w:cs/>
        </w:rPr>
        <w:t>มิตรสิบ</w:t>
      </w:r>
      <w:r w:rsidRPr="00B63A7A">
        <w:rPr>
          <w:rFonts w:ascii="Angsana New" w:eastAsia="Times New Roman" w:hAnsi="Angsana New"/>
          <w:sz w:val="28"/>
          <w:szCs w:val="28"/>
        </w:rPr>
        <w:t xml:space="preserve"> </w:t>
      </w:r>
      <w:r w:rsidRPr="00B63A7A">
        <w:rPr>
          <w:rFonts w:ascii="Angsana New" w:eastAsia="Times New Roman" w:hAnsi="Angsana New"/>
          <w:sz w:val="28"/>
          <w:szCs w:val="28"/>
          <w:cs/>
        </w:rPr>
        <w:t>ลิสซิ่ง</w:t>
      </w:r>
      <w:r w:rsidRPr="00B63A7A">
        <w:rPr>
          <w:rFonts w:ascii="Angsana New" w:eastAsia="Times New Roman" w:hAnsi="Angsana New"/>
          <w:sz w:val="28"/>
          <w:szCs w:val="28"/>
        </w:rPr>
        <w:t xml:space="preserve"> </w:t>
      </w:r>
      <w:r w:rsidRPr="00B63A7A">
        <w:rPr>
          <w:rFonts w:ascii="Angsana New" w:eastAsia="Times New Roman" w:hAnsi="Angsana New"/>
          <w:sz w:val="28"/>
          <w:szCs w:val="28"/>
          <w:cs/>
        </w:rPr>
        <w:t>จำกัด</w:t>
      </w:r>
      <w:r w:rsidRPr="00B63A7A">
        <w:rPr>
          <w:rFonts w:ascii="Angsana New" w:eastAsia="Times New Roman" w:hAnsi="Angsana New"/>
          <w:sz w:val="28"/>
          <w:szCs w:val="28"/>
        </w:rPr>
        <w:t xml:space="preserve"> </w:t>
      </w:r>
      <w:r w:rsidRPr="00B63A7A">
        <w:rPr>
          <w:rFonts w:ascii="Angsana New" w:eastAsia="Times New Roman" w:hAnsi="Angsana New"/>
          <w:sz w:val="28"/>
          <w:szCs w:val="28"/>
          <w:cs/>
        </w:rPr>
        <w:t>(มหาชน)</w:t>
      </w:r>
      <w:r w:rsidRPr="00B63A7A">
        <w:rPr>
          <w:rFonts w:ascii="Angsana New" w:eastAsia="Times New Roman" w:hAnsi="Angsana New"/>
          <w:sz w:val="28"/>
          <w:szCs w:val="28"/>
        </w:rPr>
        <w:t xml:space="preserve"> </w:t>
      </w:r>
      <w:r w:rsidRPr="00B63A7A">
        <w:rPr>
          <w:rFonts w:ascii="Angsana New" w:eastAsia="Times New Roman" w:hAnsi="Angsana New"/>
          <w:sz w:val="28"/>
          <w:szCs w:val="28"/>
          <w:cs/>
        </w:rPr>
        <w:t>และบริษัทย่อย และของเฉพาะบริษัท</w:t>
      </w:r>
      <w:r w:rsidRPr="00B63A7A">
        <w:rPr>
          <w:rFonts w:ascii="Angsana New" w:eastAsia="Times New Roman" w:hAnsi="Angsana New"/>
          <w:sz w:val="28"/>
          <w:szCs w:val="28"/>
        </w:rPr>
        <w:t xml:space="preserve"> </w:t>
      </w:r>
      <w:r w:rsidRPr="00B63A7A">
        <w:rPr>
          <w:rFonts w:ascii="Angsana New" w:eastAsia="Times New Roman" w:hAnsi="Angsana New"/>
          <w:sz w:val="28"/>
          <w:szCs w:val="28"/>
          <w:cs/>
        </w:rPr>
        <w:t>มิตรสิบ</w:t>
      </w:r>
      <w:r w:rsidRPr="00B63A7A">
        <w:rPr>
          <w:rFonts w:ascii="Angsana New" w:eastAsia="Times New Roman" w:hAnsi="Angsana New"/>
          <w:sz w:val="28"/>
          <w:szCs w:val="28"/>
        </w:rPr>
        <w:t xml:space="preserve"> </w:t>
      </w:r>
      <w:r w:rsidRPr="00B63A7A">
        <w:rPr>
          <w:rFonts w:ascii="Angsana New" w:eastAsia="Times New Roman" w:hAnsi="Angsana New"/>
          <w:sz w:val="28"/>
          <w:szCs w:val="28"/>
          <w:cs/>
        </w:rPr>
        <w:t>ลิสซิ่ง</w:t>
      </w:r>
      <w:r w:rsidRPr="00B63A7A">
        <w:rPr>
          <w:rFonts w:ascii="Angsana New" w:eastAsia="Times New Roman" w:hAnsi="Angsana New"/>
          <w:sz w:val="28"/>
          <w:szCs w:val="28"/>
        </w:rPr>
        <w:t xml:space="preserve"> </w:t>
      </w:r>
      <w:r w:rsidRPr="00B63A7A">
        <w:rPr>
          <w:rFonts w:ascii="Angsana New" w:eastAsia="Times New Roman" w:hAnsi="Angsana New"/>
          <w:sz w:val="28"/>
          <w:szCs w:val="28"/>
          <w:cs/>
        </w:rPr>
        <w:t>จำกั</w:t>
      </w:r>
      <w:r w:rsidRPr="00B63A7A">
        <w:rPr>
          <w:rFonts w:ascii="Angsana New" w:eastAsia="Times New Roman" w:hAnsi="Angsana New" w:hint="cs"/>
          <w:sz w:val="28"/>
          <w:szCs w:val="28"/>
          <w:cs/>
        </w:rPr>
        <w:t xml:space="preserve">ด </w:t>
      </w:r>
      <w:r w:rsidRPr="00B63A7A">
        <w:rPr>
          <w:rFonts w:ascii="Angsana New" w:eastAsia="Times New Roman" w:hAnsi="Angsana New"/>
          <w:sz w:val="28"/>
          <w:szCs w:val="28"/>
          <w:cs/>
        </w:rPr>
        <w:t>(มหาชน)</w:t>
      </w:r>
      <w:r w:rsidRPr="00B63A7A">
        <w:rPr>
          <w:rFonts w:ascii="Angsana New" w:eastAsia="Times New Roman" w:hAnsi="Angsana New"/>
          <w:sz w:val="28"/>
          <w:szCs w:val="28"/>
        </w:rPr>
        <w:t xml:space="preserve"> </w:t>
      </w:r>
      <w:r w:rsidRPr="00B63A7A">
        <w:rPr>
          <w:rFonts w:ascii="Angsana New" w:eastAsia="Times New Roman" w:hAnsi="Angsana New"/>
          <w:sz w:val="28"/>
          <w:szCs w:val="28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63A7A">
        <w:rPr>
          <w:rFonts w:ascii="Angsana New" w:eastAsia="Times New Roman" w:hAnsi="Angsana New"/>
          <w:sz w:val="28"/>
          <w:szCs w:val="28"/>
        </w:rPr>
        <w:t xml:space="preserve">34 </w:t>
      </w:r>
      <w:r w:rsidRPr="00B63A7A">
        <w:rPr>
          <w:rFonts w:ascii="Angsana New" w:eastAsia="Times New Roman" w:hAnsi="Angsana New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8EEE2A4" w14:textId="77777777" w:rsidR="00492E3B" w:rsidRPr="00B63A7A" w:rsidRDefault="00492E3B" w:rsidP="00492E3B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Times New Roman" w:hAnsi="Angsana New"/>
          <w:spacing w:val="4"/>
          <w:sz w:val="28"/>
          <w:szCs w:val="28"/>
        </w:rPr>
      </w:pPr>
    </w:p>
    <w:p w14:paraId="1F79786F" w14:textId="77777777" w:rsidR="00492E3B" w:rsidRPr="00B63A7A" w:rsidRDefault="00492E3B" w:rsidP="00492E3B">
      <w:pPr>
        <w:autoSpaceDE w:val="0"/>
        <w:autoSpaceDN w:val="0"/>
        <w:adjustRightInd w:val="0"/>
        <w:spacing w:line="240" w:lineRule="auto"/>
        <w:rPr>
          <w:rFonts w:ascii="Angsana New" w:eastAsia="Times New Roman" w:hAnsi="Angsana New"/>
          <w:i/>
          <w:iCs/>
          <w:sz w:val="28"/>
          <w:szCs w:val="28"/>
        </w:rPr>
      </w:pPr>
      <w:r w:rsidRPr="00B63A7A">
        <w:rPr>
          <w:rFonts w:ascii="Angsana New" w:eastAsia="Times New Roman" w:hAnsi="Angsana New"/>
          <w:i/>
          <w:iCs/>
          <w:sz w:val="28"/>
          <w:szCs w:val="28"/>
          <w:cs/>
        </w:rPr>
        <w:t>ขอบเขตการสอบทาน</w:t>
      </w:r>
    </w:p>
    <w:p w14:paraId="120DFF69" w14:textId="77777777" w:rsidR="00492E3B" w:rsidRPr="00B63A7A" w:rsidRDefault="00492E3B" w:rsidP="00492E3B">
      <w:pPr>
        <w:autoSpaceDE w:val="0"/>
        <w:autoSpaceDN w:val="0"/>
        <w:adjustRightInd w:val="0"/>
        <w:spacing w:line="240" w:lineRule="auto"/>
        <w:rPr>
          <w:rFonts w:ascii="Angsana New" w:eastAsia="Times New Roman" w:hAnsi="Angsana New"/>
          <w:i/>
          <w:iCs/>
          <w:sz w:val="28"/>
          <w:szCs w:val="28"/>
        </w:rPr>
      </w:pPr>
    </w:p>
    <w:p w14:paraId="3E0C24C1" w14:textId="77777777" w:rsidR="00492E3B" w:rsidRPr="00B63A7A" w:rsidRDefault="00492E3B" w:rsidP="00492E3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B63A7A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B63A7A">
        <w:rPr>
          <w:rFonts w:ascii="Angsana New" w:hAnsi="Angsana New"/>
          <w:sz w:val="28"/>
          <w:szCs w:val="28"/>
        </w:rPr>
        <w:t xml:space="preserve"> </w:t>
      </w:r>
      <w:r w:rsidRPr="00B63A7A">
        <w:rPr>
          <w:rFonts w:ascii="Angsana New" w:hAnsi="Angsana New"/>
          <w:sz w:val="28"/>
          <w:szCs w:val="28"/>
          <w:cs/>
        </w:rPr>
        <w:t>รหัส</w:t>
      </w:r>
      <w:r w:rsidRPr="00B63A7A">
        <w:rPr>
          <w:rFonts w:ascii="Angsana New" w:hAnsi="Angsana New"/>
          <w:sz w:val="28"/>
          <w:szCs w:val="28"/>
        </w:rPr>
        <w:t xml:space="preserve"> 2410 “</w:t>
      </w:r>
      <w:r w:rsidRPr="00B63A7A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63A7A">
        <w:rPr>
          <w:rFonts w:ascii="Angsana New" w:hAnsi="Angsana New"/>
          <w:sz w:val="28"/>
          <w:szCs w:val="28"/>
        </w:rPr>
        <w:t>”</w:t>
      </w:r>
      <w:r w:rsidRPr="00B63A7A">
        <w:rPr>
          <w:rFonts w:ascii="Angsana New" w:hAnsi="Angsana New"/>
          <w:sz w:val="28"/>
          <w:szCs w:val="28"/>
          <w:cs/>
        </w:rPr>
        <w:t xml:space="preserve"> การสอบทานดังกล่าวประกอบด้วย</w:t>
      </w:r>
      <w:r w:rsidRPr="00B63A7A">
        <w:rPr>
          <w:rFonts w:ascii="Angsana New" w:hAnsi="Angsana New"/>
          <w:sz w:val="28"/>
          <w:szCs w:val="28"/>
        </w:rPr>
        <w:t xml:space="preserve"> </w:t>
      </w:r>
      <w:r w:rsidRPr="00B63A7A">
        <w:rPr>
          <w:rFonts w:ascii="Angsana New" w:hAnsi="Angsana New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63A7A">
        <w:rPr>
          <w:rFonts w:ascii="Angsana New" w:hAnsi="Angsana New"/>
          <w:sz w:val="28"/>
          <w:szCs w:val="28"/>
        </w:rPr>
        <w:t xml:space="preserve"> </w:t>
      </w:r>
      <w:r w:rsidRPr="00B63A7A">
        <w:rPr>
          <w:rFonts w:ascii="Angsana New" w:hAnsi="Angsan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B63A7A">
        <w:rPr>
          <w:rFonts w:ascii="Angsana New" w:hAnsi="Angsana New"/>
          <w:sz w:val="28"/>
          <w:szCs w:val="28"/>
        </w:rPr>
        <w:t xml:space="preserve"> </w:t>
      </w:r>
      <w:r w:rsidRPr="00B63A7A">
        <w:rPr>
          <w:rFonts w:ascii="Angsana New" w:hAnsi="Angsana New"/>
          <w:sz w:val="28"/>
          <w:szCs w:val="28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2EAD022" w14:textId="77777777" w:rsidR="00492E3B" w:rsidRPr="00B63A7A" w:rsidRDefault="00492E3B" w:rsidP="00492E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B63A7A">
        <w:rPr>
          <w:rFonts w:ascii="Angsana New" w:hAnsi="Angsana New"/>
          <w:sz w:val="28"/>
          <w:szCs w:val="28"/>
        </w:rPr>
        <w:br w:type="page"/>
      </w:r>
    </w:p>
    <w:p w14:paraId="353FA841" w14:textId="77777777" w:rsidR="00492E3B" w:rsidRPr="00B63A7A" w:rsidRDefault="00492E3B" w:rsidP="00492E3B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</w:p>
    <w:p w14:paraId="6626A1D9" w14:textId="77777777" w:rsidR="00492E3B" w:rsidRPr="00B63A7A" w:rsidRDefault="00492E3B" w:rsidP="00492E3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B63A7A">
        <w:rPr>
          <w:rFonts w:ascii="Angsana New" w:eastAsia="Times New Roman" w:hAnsi="Angsana New"/>
          <w:i/>
          <w:iCs/>
          <w:sz w:val="28"/>
          <w:szCs w:val="28"/>
          <w:cs/>
        </w:rPr>
        <w:t>ข้อสรุป</w:t>
      </w:r>
    </w:p>
    <w:p w14:paraId="731BF2AC" w14:textId="77777777" w:rsidR="00492E3B" w:rsidRPr="00B63A7A" w:rsidRDefault="00492E3B" w:rsidP="00492E3B">
      <w:pPr>
        <w:autoSpaceDE w:val="0"/>
        <w:autoSpaceDN w:val="0"/>
        <w:adjustRightInd w:val="0"/>
        <w:spacing w:line="240" w:lineRule="auto"/>
        <w:rPr>
          <w:rFonts w:ascii="Angsana New" w:eastAsia="Times New Roman" w:hAnsi="Angsana New"/>
          <w:i/>
          <w:iCs/>
          <w:sz w:val="28"/>
          <w:szCs w:val="28"/>
        </w:rPr>
      </w:pPr>
    </w:p>
    <w:p w14:paraId="12399F75" w14:textId="77777777" w:rsidR="00492E3B" w:rsidRPr="00B63A7A" w:rsidRDefault="00492E3B" w:rsidP="00492E3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28"/>
          <w:szCs w:val="28"/>
        </w:rPr>
      </w:pPr>
      <w:r w:rsidRPr="00B63A7A">
        <w:rPr>
          <w:rFonts w:ascii="Angsana New" w:hAnsi="Angsana New"/>
          <w:spacing w:val="-2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B63A7A">
        <w:rPr>
          <w:rFonts w:ascii="Angsana New" w:hAnsi="Angsana New"/>
          <w:spacing w:val="-2"/>
          <w:sz w:val="28"/>
          <w:szCs w:val="28"/>
        </w:rPr>
        <w:t>34</w:t>
      </w:r>
      <w:r w:rsidRPr="00B63A7A">
        <w:rPr>
          <w:rFonts w:ascii="Angsana New" w:hAnsi="Angsana New"/>
          <w:spacing w:val="-2"/>
          <w:sz w:val="28"/>
          <w:szCs w:val="28"/>
          <w:cs/>
        </w:rPr>
        <w:t xml:space="preserve"> เรื่อง </w:t>
      </w:r>
      <w:r w:rsidRPr="00B63A7A">
        <w:rPr>
          <w:rFonts w:ascii="Angsana New" w:hAnsi="Angsana New"/>
          <w:spacing w:val="-2"/>
          <w:sz w:val="28"/>
          <w:szCs w:val="28"/>
        </w:rPr>
        <w:br/>
      </w:r>
      <w:r w:rsidRPr="00B63A7A">
        <w:rPr>
          <w:rFonts w:ascii="Angsana New" w:hAnsi="Angsana New"/>
          <w:sz w:val="28"/>
          <w:szCs w:val="28"/>
          <w:cs/>
        </w:rPr>
        <w:t>การรายงานทาง</w:t>
      </w:r>
      <w:r w:rsidRPr="00B63A7A">
        <w:rPr>
          <w:rFonts w:ascii="Angsana New" w:hAnsi="Angsana New"/>
          <w:spacing w:val="-2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47A6FF6E" w14:textId="77777777" w:rsidR="00492E3B" w:rsidRPr="00B63A7A" w:rsidRDefault="00492E3B" w:rsidP="00492E3B">
      <w:pPr>
        <w:autoSpaceDE w:val="0"/>
        <w:autoSpaceDN w:val="0"/>
        <w:adjustRightInd w:val="0"/>
        <w:spacing w:line="240" w:lineRule="auto"/>
        <w:rPr>
          <w:rFonts w:ascii="Angsana New" w:eastAsia="Times New Roman" w:hAnsi="Angsana New"/>
          <w:i/>
          <w:iCs/>
          <w:sz w:val="28"/>
          <w:szCs w:val="28"/>
        </w:rPr>
      </w:pPr>
    </w:p>
    <w:p w14:paraId="6CA1F414" w14:textId="77777777" w:rsidR="00492E3B" w:rsidRPr="00B63A7A" w:rsidRDefault="00492E3B" w:rsidP="00492E3B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Times New Roman" w:hAnsi="Angsana New"/>
          <w:sz w:val="28"/>
          <w:szCs w:val="28"/>
          <w:cs/>
        </w:rPr>
      </w:pPr>
    </w:p>
    <w:p w14:paraId="1C1D8A4B" w14:textId="77777777" w:rsidR="00492E3B" w:rsidRPr="00B63A7A" w:rsidRDefault="00492E3B" w:rsidP="00492E3B">
      <w:pPr>
        <w:autoSpaceDE w:val="0"/>
        <w:autoSpaceDN w:val="0"/>
        <w:adjustRightInd w:val="0"/>
        <w:spacing w:line="240" w:lineRule="auto"/>
        <w:jc w:val="both"/>
        <w:rPr>
          <w:rFonts w:ascii="Angsana New" w:eastAsia="Times New Roman" w:hAnsi="Angsana New"/>
          <w:spacing w:val="-2"/>
          <w:sz w:val="28"/>
          <w:szCs w:val="28"/>
        </w:rPr>
      </w:pPr>
    </w:p>
    <w:p w14:paraId="344F2FCC" w14:textId="77777777" w:rsidR="00492E3B" w:rsidRPr="00B63A7A" w:rsidRDefault="00492E3B" w:rsidP="00492E3B">
      <w:pPr>
        <w:autoSpaceDE w:val="0"/>
        <w:autoSpaceDN w:val="0"/>
        <w:adjustRightInd w:val="0"/>
        <w:spacing w:line="240" w:lineRule="auto"/>
        <w:jc w:val="both"/>
        <w:rPr>
          <w:rFonts w:ascii="Angsana New" w:eastAsia="Times New Roman" w:hAnsi="Angsana New"/>
          <w:spacing w:val="-2"/>
          <w:sz w:val="28"/>
          <w:szCs w:val="28"/>
        </w:rPr>
      </w:pPr>
    </w:p>
    <w:p w14:paraId="5CE962B3" w14:textId="77777777" w:rsidR="00492E3B" w:rsidRPr="00B63A7A" w:rsidRDefault="00492E3B" w:rsidP="00492E3B">
      <w:pPr>
        <w:autoSpaceDE w:val="0"/>
        <w:autoSpaceDN w:val="0"/>
        <w:adjustRightInd w:val="0"/>
        <w:spacing w:line="240" w:lineRule="auto"/>
        <w:jc w:val="both"/>
        <w:rPr>
          <w:rFonts w:ascii="Angsana New" w:eastAsia="Times New Roman" w:hAnsi="Angsana New"/>
          <w:spacing w:val="-2"/>
          <w:sz w:val="28"/>
          <w:szCs w:val="28"/>
        </w:rPr>
      </w:pPr>
    </w:p>
    <w:p w14:paraId="007C52B6" w14:textId="77777777" w:rsidR="00492E3B" w:rsidRPr="00B63A7A" w:rsidRDefault="00492E3B" w:rsidP="00492E3B">
      <w:pPr>
        <w:spacing w:line="240" w:lineRule="auto"/>
        <w:rPr>
          <w:rFonts w:ascii="Angsana New" w:eastAsia="Times New Roman" w:hAnsi="Angsana New"/>
          <w:sz w:val="28"/>
          <w:szCs w:val="28"/>
        </w:rPr>
      </w:pPr>
      <w:r w:rsidRPr="00B63A7A">
        <w:rPr>
          <w:rFonts w:ascii="Angsana New" w:eastAsia="Times New Roman" w:hAnsi="Angsana New"/>
          <w:sz w:val="28"/>
          <w:szCs w:val="28"/>
          <w:cs/>
        </w:rPr>
        <w:t>(</w:t>
      </w:r>
      <w:r w:rsidRPr="00B63A7A">
        <w:rPr>
          <w:rFonts w:ascii="Angsana New" w:eastAsia="Times New Roman" w:hAnsi="Angsana New" w:hint="cs"/>
          <w:sz w:val="28"/>
          <w:szCs w:val="28"/>
          <w:cs/>
        </w:rPr>
        <w:t>พรรณทิพย์ กุลสันติธำรงค์</w:t>
      </w:r>
      <w:r w:rsidRPr="00B63A7A">
        <w:rPr>
          <w:rFonts w:ascii="Angsana New" w:eastAsia="Times New Roman" w:hAnsi="Angsana New"/>
          <w:sz w:val="28"/>
          <w:szCs w:val="28"/>
          <w:cs/>
        </w:rPr>
        <w:t>)</w:t>
      </w:r>
    </w:p>
    <w:p w14:paraId="3C7DAFE3" w14:textId="77777777" w:rsidR="00492E3B" w:rsidRPr="00B63A7A" w:rsidRDefault="00492E3B" w:rsidP="00492E3B">
      <w:pPr>
        <w:spacing w:line="240" w:lineRule="auto"/>
        <w:rPr>
          <w:rFonts w:ascii="Angsana New" w:eastAsia="Times New Roman" w:hAnsi="Angsana New"/>
          <w:sz w:val="28"/>
          <w:szCs w:val="28"/>
        </w:rPr>
      </w:pPr>
      <w:r w:rsidRPr="00B63A7A">
        <w:rPr>
          <w:rFonts w:ascii="Angsana New" w:eastAsia="Times New Roman" w:hAnsi="Angsana New"/>
          <w:sz w:val="28"/>
          <w:szCs w:val="28"/>
          <w:cs/>
        </w:rPr>
        <w:t>ผู้สอบบัญชีรับอนุญาต</w:t>
      </w:r>
    </w:p>
    <w:p w14:paraId="3CD171E8" w14:textId="60A807DF" w:rsidR="00492E3B" w:rsidRPr="00B63A7A" w:rsidRDefault="00492E3B" w:rsidP="00492E3B">
      <w:pPr>
        <w:spacing w:line="240" w:lineRule="auto"/>
        <w:rPr>
          <w:rFonts w:ascii="Angsana New" w:eastAsia="Times New Roman" w:hAnsi="Angsana New"/>
          <w:sz w:val="28"/>
          <w:szCs w:val="28"/>
        </w:rPr>
      </w:pPr>
      <w:r w:rsidRPr="00B63A7A">
        <w:rPr>
          <w:rFonts w:ascii="Angsana New" w:eastAsia="Times New Roman" w:hAnsi="Angsana New"/>
          <w:sz w:val="28"/>
          <w:szCs w:val="28"/>
          <w:cs/>
        </w:rPr>
        <w:t xml:space="preserve">เลขทะเบียน </w:t>
      </w:r>
      <w:r w:rsidRPr="00B63A7A">
        <w:rPr>
          <w:rFonts w:ascii="Angsana New" w:eastAsia="Times New Roman" w:hAnsi="Angsana New"/>
          <w:sz w:val="28"/>
          <w:szCs w:val="28"/>
        </w:rPr>
        <w:t>4208</w:t>
      </w:r>
    </w:p>
    <w:p w14:paraId="4A0B9970" w14:textId="77777777" w:rsidR="00492E3B" w:rsidRPr="00B63A7A" w:rsidRDefault="00492E3B" w:rsidP="00492E3B">
      <w:pPr>
        <w:spacing w:line="240" w:lineRule="auto"/>
        <w:jc w:val="both"/>
        <w:outlineLvl w:val="0"/>
        <w:rPr>
          <w:rFonts w:ascii="Angsana New" w:eastAsia="Times New Roman" w:hAnsi="Angsana New"/>
          <w:sz w:val="28"/>
          <w:szCs w:val="28"/>
        </w:rPr>
      </w:pPr>
    </w:p>
    <w:p w14:paraId="3A0A3475" w14:textId="77777777" w:rsidR="00492E3B" w:rsidRPr="00B63A7A" w:rsidRDefault="00492E3B" w:rsidP="00492E3B">
      <w:pPr>
        <w:spacing w:line="240" w:lineRule="auto"/>
        <w:jc w:val="both"/>
        <w:outlineLvl w:val="0"/>
        <w:rPr>
          <w:rFonts w:ascii="Angsana New" w:eastAsia="Times New Roman" w:hAnsi="Angsana New"/>
          <w:sz w:val="28"/>
          <w:szCs w:val="28"/>
        </w:rPr>
      </w:pPr>
      <w:r w:rsidRPr="00B63A7A">
        <w:rPr>
          <w:rFonts w:ascii="Angsana New" w:eastAsia="Times New Roman" w:hAnsi="Angsana New"/>
          <w:sz w:val="28"/>
          <w:szCs w:val="28"/>
          <w:cs/>
        </w:rPr>
        <w:t>บริษัท เคพีเอ็มจี ภูมิไชย สอบบัญชี จำกัด</w:t>
      </w:r>
    </w:p>
    <w:p w14:paraId="348B2D05" w14:textId="77777777" w:rsidR="00492E3B" w:rsidRPr="00B63A7A" w:rsidRDefault="00492E3B" w:rsidP="00492E3B">
      <w:pPr>
        <w:spacing w:line="240" w:lineRule="auto"/>
        <w:jc w:val="both"/>
        <w:rPr>
          <w:rFonts w:ascii="Angsana New" w:eastAsia="Times New Roman" w:hAnsi="Angsana New"/>
          <w:sz w:val="28"/>
          <w:szCs w:val="28"/>
        </w:rPr>
      </w:pPr>
      <w:r w:rsidRPr="00B63A7A">
        <w:rPr>
          <w:rFonts w:ascii="Angsana New" w:eastAsia="Times New Roman" w:hAnsi="Angsana New"/>
          <w:sz w:val="28"/>
          <w:szCs w:val="28"/>
          <w:cs/>
        </w:rPr>
        <w:t>กรุงเทพมหานคร</w:t>
      </w:r>
    </w:p>
    <w:p w14:paraId="30F03DA7" w14:textId="7386DDB7" w:rsidR="00AD2326" w:rsidRDefault="007808E9" w:rsidP="00492E3B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7808E9">
        <w:rPr>
          <w:rFonts w:ascii="Angsana New" w:eastAsia="Times New Roman" w:hAnsi="Angsana New"/>
          <w:sz w:val="28"/>
          <w:szCs w:val="28"/>
        </w:rPr>
        <w:t>13</w:t>
      </w:r>
      <w:r w:rsidR="00492E3B" w:rsidRPr="007808E9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492E3B" w:rsidRPr="007808E9">
        <w:rPr>
          <w:rFonts w:ascii="Angsana New" w:eastAsia="Times New Roman" w:hAnsi="Angsana New" w:hint="cs"/>
          <w:sz w:val="28"/>
          <w:szCs w:val="28"/>
          <w:cs/>
        </w:rPr>
        <w:t>พฤษภาคม</w:t>
      </w:r>
      <w:r w:rsidR="00325AEA" w:rsidRPr="007808E9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="00325AEA" w:rsidRPr="007808E9">
        <w:rPr>
          <w:rFonts w:asciiTheme="majorBidi" w:eastAsia="Calibri" w:hAnsiTheme="majorBidi" w:cstheme="majorBidi"/>
          <w:sz w:val="28"/>
          <w:szCs w:val="28"/>
        </w:rPr>
        <w:t>256</w:t>
      </w:r>
      <w:r w:rsidR="00492E3B" w:rsidRPr="007808E9">
        <w:rPr>
          <w:rFonts w:asciiTheme="majorBidi" w:eastAsia="Calibri" w:hAnsiTheme="majorBidi" w:cstheme="majorBidi"/>
          <w:sz w:val="28"/>
          <w:szCs w:val="28"/>
        </w:rPr>
        <w:t>5</w:t>
      </w:r>
      <w:r w:rsidR="00492E3B">
        <w:rPr>
          <w:rFonts w:asciiTheme="majorBidi" w:eastAsia="Calibri" w:hAnsiTheme="majorBidi" w:cstheme="majorBidi"/>
          <w:sz w:val="28"/>
          <w:szCs w:val="28"/>
        </w:rPr>
        <w:t xml:space="preserve"> </w:t>
      </w:r>
      <w:bookmarkEnd w:id="0"/>
    </w:p>
    <w:sectPr w:rsidR="00AD2326" w:rsidSect="00EF229A">
      <w:headerReference w:type="default" r:id="rId12"/>
      <w:footerReference w:type="default" r:id="rId13"/>
      <w:headerReference w:type="first" r:id="rId14"/>
      <w:footerReference w:type="first" r:id="rId15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05FC0" w14:textId="77777777" w:rsidR="00D0463C" w:rsidRDefault="00D0463C" w:rsidP="003B1575">
      <w:r>
        <w:separator/>
      </w:r>
    </w:p>
  </w:endnote>
  <w:endnote w:type="continuationSeparator" w:id="0">
    <w:p w14:paraId="41935EBF" w14:textId="77777777" w:rsidR="00D0463C" w:rsidRDefault="00D0463C" w:rsidP="003B1575">
      <w:r>
        <w:continuationSeparator/>
      </w:r>
    </w:p>
  </w:endnote>
  <w:endnote w:type="continuationNotice" w:id="1">
    <w:p w14:paraId="0BFDC855" w14:textId="77777777" w:rsidR="00D0463C" w:rsidRDefault="00D0463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FC295" w14:textId="77777777" w:rsidR="00633C7C" w:rsidRDefault="00633C7C" w:rsidP="009366E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</w:t>
    </w:r>
    <w:r>
      <w:rPr>
        <w:rStyle w:val="PageNumber"/>
      </w:rPr>
      <w:fldChar w:fldCharType="end"/>
    </w:r>
  </w:p>
  <w:p w14:paraId="55F8BE5F" w14:textId="77777777" w:rsidR="00633C7C" w:rsidRDefault="00633C7C" w:rsidP="00213F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833E6" w14:textId="77777777" w:rsidR="00633C7C" w:rsidRPr="00CE373D" w:rsidRDefault="00633C7C" w:rsidP="002E60B5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</w:t>
    </w:r>
  </w:p>
  <w:p w14:paraId="32CBF012" w14:textId="77777777" w:rsidR="00633C7C" w:rsidRPr="00883ABF" w:rsidRDefault="00633C7C" w:rsidP="00213F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149083072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4A34379" w14:textId="55591FE4" w:rsidR="00FE6F2E" w:rsidRPr="00FE6F2E" w:rsidRDefault="00FE6F2E" w:rsidP="00FE6F2E">
        <w:pPr>
          <w:pStyle w:val="Footer"/>
          <w:jc w:val="center"/>
          <w:rPr>
            <w:rFonts w:ascii="Angsana New" w:hAnsi="Angsana New" w:hint="cs"/>
            <w:sz w:val="30"/>
            <w:szCs w:val="30"/>
          </w:rPr>
        </w:pPr>
        <w:r w:rsidRPr="00FE6F2E">
          <w:rPr>
            <w:rFonts w:ascii="Angsana New" w:hAnsi="Angsana New" w:hint="cs"/>
            <w:sz w:val="30"/>
            <w:szCs w:val="30"/>
          </w:rPr>
          <w:fldChar w:fldCharType="begin"/>
        </w:r>
        <w:r w:rsidRPr="00FE6F2E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FE6F2E">
          <w:rPr>
            <w:rFonts w:ascii="Angsana New" w:hAnsi="Angsana New" w:hint="cs"/>
            <w:sz w:val="30"/>
            <w:szCs w:val="30"/>
          </w:rPr>
          <w:fldChar w:fldCharType="separate"/>
        </w:r>
        <w:r w:rsidRPr="00FE6F2E">
          <w:rPr>
            <w:rFonts w:ascii="Angsana New" w:hAnsi="Angsana New" w:hint="cs"/>
            <w:noProof/>
            <w:sz w:val="30"/>
            <w:szCs w:val="30"/>
          </w:rPr>
          <w:t>2</w:t>
        </w:r>
        <w:r w:rsidRPr="00FE6F2E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3399B" w14:textId="00B28F1E" w:rsidR="00633C7C" w:rsidRPr="00FE6F2E" w:rsidRDefault="00633C7C" w:rsidP="00FE6F2E">
    <w:pPr>
      <w:pStyle w:val="Foo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2B2D9" w14:textId="77777777" w:rsidR="00D0463C" w:rsidRDefault="00D0463C" w:rsidP="003B1575">
      <w:r>
        <w:separator/>
      </w:r>
    </w:p>
  </w:footnote>
  <w:footnote w:type="continuationSeparator" w:id="0">
    <w:p w14:paraId="7831EBDE" w14:textId="77777777" w:rsidR="00D0463C" w:rsidRDefault="00D0463C" w:rsidP="003B1575">
      <w:r>
        <w:continuationSeparator/>
      </w:r>
    </w:p>
  </w:footnote>
  <w:footnote w:type="continuationNotice" w:id="1">
    <w:p w14:paraId="63B9E27F" w14:textId="77777777" w:rsidR="00D0463C" w:rsidRDefault="00D0463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9D1AF" w14:textId="0772971D" w:rsidR="00633C7C" w:rsidRDefault="00633C7C" w:rsidP="007308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97E1E3C" w14:textId="77777777" w:rsidR="00633C7C" w:rsidRDefault="00633C7C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9BAA0" w14:textId="77777777" w:rsidR="00633C7C" w:rsidRDefault="00633C7C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EA95DA6" w14:textId="77777777" w:rsidR="00633C7C" w:rsidRDefault="00633C7C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27A74C3" w14:textId="77777777" w:rsidR="00633C7C" w:rsidRDefault="00633C7C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EDE0CF2" w14:textId="77777777" w:rsidR="00633C7C" w:rsidRDefault="00633C7C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7A36AEC" w14:textId="77777777" w:rsidR="00633C7C" w:rsidRDefault="00633C7C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349A364" w14:textId="77777777" w:rsidR="00633C7C" w:rsidRDefault="00633C7C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B0E345A" w14:textId="77777777" w:rsidR="00633C7C" w:rsidRDefault="00633C7C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75665" w14:textId="77777777" w:rsidR="00FE6F2E" w:rsidRDefault="00FE6F2E" w:rsidP="007308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5EA3EA7" w14:textId="77777777" w:rsidR="00FE6F2E" w:rsidRDefault="00FE6F2E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F5562" w14:textId="091BB949" w:rsidR="00633C7C" w:rsidRDefault="00633C7C" w:rsidP="00B236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079FEA88" w14:textId="1CF5220C" w:rsidR="00FE6F2E" w:rsidRDefault="00FE6F2E" w:rsidP="00B236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0327FA82" w14:textId="2FC20007" w:rsidR="00FE6F2E" w:rsidRDefault="00FE6F2E" w:rsidP="00B236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4087EC3B" w14:textId="397E5C31" w:rsidR="00FE6F2E" w:rsidRDefault="00FE6F2E" w:rsidP="00B236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FA38597" w14:textId="7F48B7C3" w:rsidR="00FE6F2E" w:rsidRDefault="00FE6F2E" w:rsidP="00B236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23BE9FBD" w14:textId="6302DEB7" w:rsidR="00FE6F2E" w:rsidRDefault="00FE6F2E" w:rsidP="00B236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0026F025" w14:textId="70D770DD" w:rsidR="00FE6F2E" w:rsidRDefault="00FE6F2E" w:rsidP="00B236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1411BBAF" w14:textId="77777777" w:rsidR="00FE6F2E" w:rsidRDefault="00FE6F2E" w:rsidP="00B236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intelligence.xml><?xml version="1.0" encoding="utf-8"?>
<int:Intelligence xmlns:int="http://schemas.microsoft.com/office/intelligence/2019/intelligence">
  <int:IntelligenceSettings/>
  <int:Manifest>
    <int:WordHash hashCode="Lc9eTCfXD2qVal" id="xAIeJKsy"/>
  </int:Manifest>
  <int:Observations>
    <int:Content id="xAIeJKsy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1C5F74"/>
    <w:multiLevelType w:val="hybridMultilevel"/>
    <w:tmpl w:val="D71003E8"/>
    <w:lvl w:ilvl="0" w:tplc="9CC4997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57A55FC"/>
    <w:multiLevelType w:val="hybridMultilevel"/>
    <w:tmpl w:val="F6F00FF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0A40B2A"/>
    <w:multiLevelType w:val="multilevel"/>
    <w:tmpl w:val="2320DD26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5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21353091"/>
    <w:multiLevelType w:val="hybridMultilevel"/>
    <w:tmpl w:val="0AC80A5E"/>
    <w:lvl w:ilvl="0" w:tplc="A20072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B6C139D"/>
    <w:multiLevelType w:val="hybridMultilevel"/>
    <w:tmpl w:val="5044B688"/>
    <w:name w:val="KIDS"/>
    <w:lvl w:ilvl="0" w:tplc="DB34FDEE">
      <w:start w:val="1"/>
      <w:numFmt w:val="bullet"/>
      <w:lvlText w:val="�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976089"/>
    <w:multiLevelType w:val="hybridMultilevel"/>
    <w:tmpl w:val="C77A0EA0"/>
    <w:lvl w:ilvl="0" w:tplc="AD8A154E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3" w15:restartNumberingAfterBreak="0">
    <w:nsid w:val="3A297125"/>
    <w:multiLevelType w:val="hybridMultilevel"/>
    <w:tmpl w:val="CC8A7736"/>
    <w:lvl w:ilvl="0" w:tplc="B9B83B4C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1D824620">
      <w:numFmt w:val="decimal"/>
      <w:lvlText w:val=""/>
      <w:lvlJc w:val="left"/>
    </w:lvl>
    <w:lvl w:ilvl="2" w:tplc="9F82D6E6">
      <w:numFmt w:val="decimal"/>
      <w:lvlText w:val=""/>
      <w:lvlJc w:val="left"/>
    </w:lvl>
    <w:lvl w:ilvl="3" w:tplc="F846308A">
      <w:numFmt w:val="decimal"/>
      <w:lvlText w:val=""/>
      <w:lvlJc w:val="left"/>
    </w:lvl>
    <w:lvl w:ilvl="4" w:tplc="7C94AE2A">
      <w:numFmt w:val="decimal"/>
      <w:lvlText w:val=""/>
      <w:lvlJc w:val="left"/>
    </w:lvl>
    <w:lvl w:ilvl="5" w:tplc="113EB788">
      <w:numFmt w:val="decimal"/>
      <w:lvlText w:val=""/>
      <w:lvlJc w:val="left"/>
    </w:lvl>
    <w:lvl w:ilvl="6" w:tplc="8A7AD830">
      <w:numFmt w:val="decimal"/>
      <w:lvlText w:val=""/>
      <w:lvlJc w:val="left"/>
    </w:lvl>
    <w:lvl w:ilvl="7" w:tplc="50A2DCAA">
      <w:numFmt w:val="decimal"/>
      <w:lvlText w:val=""/>
      <w:lvlJc w:val="left"/>
    </w:lvl>
    <w:lvl w:ilvl="8" w:tplc="13ACFD76">
      <w:numFmt w:val="decimal"/>
      <w:lvlText w:val=""/>
      <w:lvlJc w:val="left"/>
    </w:lvl>
  </w:abstractNum>
  <w:abstractNum w:abstractNumId="24" w15:restartNumberingAfterBreak="0">
    <w:nsid w:val="3F316F47"/>
    <w:multiLevelType w:val="hybridMultilevel"/>
    <w:tmpl w:val="445CFC44"/>
    <w:lvl w:ilvl="0" w:tplc="3382860E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25" w15:restartNumberingAfterBreak="0">
    <w:nsid w:val="3F431FB7"/>
    <w:multiLevelType w:val="hybridMultilevel"/>
    <w:tmpl w:val="C4102D84"/>
    <w:lvl w:ilvl="0" w:tplc="D612F5F8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D068D700">
      <w:numFmt w:val="decimal"/>
      <w:lvlText w:val=""/>
      <w:lvlJc w:val="left"/>
    </w:lvl>
    <w:lvl w:ilvl="2" w:tplc="A1AA8080">
      <w:numFmt w:val="decimal"/>
      <w:lvlText w:val=""/>
      <w:lvlJc w:val="left"/>
    </w:lvl>
    <w:lvl w:ilvl="3" w:tplc="3C40F070">
      <w:numFmt w:val="decimal"/>
      <w:lvlText w:val=""/>
      <w:lvlJc w:val="left"/>
    </w:lvl>
    <w:lvl w:ilvl="4" w:tplc="95602440">
      <w:numFmt w:val="decimal"/>
      <w:lvlText w:val=""/>
      <w:lvlJc w:val="left"/>
    </w:lvl>
    <w:lvl w:ilvl="5" w:tplc="0BC01CF8">
      <w:numFmt w:val="decimal"/>
      <w:lvlText w:val=""/>
      <w:lvlJc w:val="left"/>
    </w:lvl>
    <w:lvl w:ilvl="6" w:tplc="D86C61C8">
      <w:numFmt w:val="decimal"/>
      <w:lvlText w:val=""/>
      <w:lvlJc w:val="left"/>
    </w:lvl>
    <w:lvl w:ilvl="7" w:tplc="B65441D8">
      <w:numFmt w:val="decimal"/>
      <w:lvlText w:val=""/>
      <w:lvlJc w:val="left"/>
    </w:lvl>
    <w:lvl w:ilvl="8" w:tplc="59DE23A6">
      <w:numFmt w:val="decimal"/>
      <w:lvlText w:val=""/>
      <w:lvlJc w:val="left"/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4C4547E"/>
    <w:multiLevelType w:val="hybridMultilevel"/>
    <w:tmpl w:val="C6BEF7B6"/>
    <w:lvl w:ilvl="0" w:tplc="F778542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C4F1DE8"/>
    <w:multiLevelType w:val="hybridMultilevel"/>
    <w:tmpl w:val="7B7A8EC0"/>
    <w:lvl w:ilvl="0" w:tplc="E9FC07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3172462"/>
    <w:multiLevelType w:val="hybridMultilevel"/>
    <w:tmpl w:val="C1EE6F6C"/>
    <w:lvl w:ilvl="0" w:tplc="F4BE9DC8">
      <w:start w:val="1"/>
      <w:numFmt w:val="bullet"/>
      <w:lvlText w:val="-"/>
      <w:lvlJc w:val="left"/>
      <w:pPr>
        <w:ind w:left="1800" w:hanging="360"/>
      </w:pPr>
      <w:rPr>
        <w:rFonts w:asciiTheme="majorBidi" w:eastAsia="Calibri" w:hAnsiTheme="majorBidi" w:cstheme="majorBidi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66AD448B"/>
    <w:multiLevelType w:val="hybridMultilevel"/>
    <w:tmpl w:val="E6002CD6"/>
    <w:lvl w:ilvl="0" w:tplc="18D60E3C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63041460">
      <w:numFmt w:val="decimal"/>
      <w:lvlText w:val=""/>
      <w:lvlJc w:val="left"/>
    </w:lvl>
    <w:lvl w:ilvl="2" w:tplc="0FC8E178">
      <w:numFmt w:val="decimal"/>
      <w:lvlText w:val=""/>
      <w:lvlJc w:val="left"/>
    </w:lvl>
    <w:lvl w:ilvl="3" w:tplc="6DD04842">
      <w:numFmt w:val="decimal"/>
      <w:lvlText w:val=""/>
      <w:lvlJc w:val="left"/>
    </w:lvl>
    <w:lvl w:ilvl="4" w:tplc="6E005578">
      <w:numFmt w:val="decimal"/>
      <w:lvlText w:val=""/>
      <w:lvlJc w:val="left"/>
    </w:lvl>
    <w:lvl w:ilvl="5" w:tplc="737A6EE2">
      <w:numFmt w:val="decimal"/>
      <w:lvlText w:val=""/>
      <w:lvlJc w:val="left"/>
    </w:lvl>
    <w:lvl w:ilvl="6" w:tplc="512C9402">
      <w:numFmt w:val="decimal"/>
      <w:lvlText w:val=""/>
      <w:lvlJc w:val="left"/>
    </w:lvl>
    <w:lvl w:ilvl="7" w:tplc="AA40D05E">
      <w:numFmt w:val="decimal"/>
      <w:lvlText w:val=""/>
      <w:lvlJc w:val="left"/>
    </w:lvl>
    <w:lvl w:ilvl="8" w:tplc="500081A0">
      <w:numFmt w:val="decimal"/>
      <w:lvlText w:val=""/>
      <w:lvlJc w:val="left"/>
    </w:lvl>
  </w:abstractNum>
  <w:abstractNum w:abstractNumId="31" w15:restartNumberingAfterBreak="0">
    <w:nsid w:val="6D85650B"/>
    <w:multiLevelType w:val="hybridMultilevel"/>
    <w:tmpl w:val="F2288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D026E7"/>
    <w:multiLevelType w:val="hybridMultilevel"/>
    <w:tmpl w:val="A4C6CBA0"/>
    <w:lvl w:ilvl="0" w:tplc="2DCE89C2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6202487E">
      <w:numFmt w:val="decimal"/>
      <w:lvlText w:val=""/>
      <w:lvlJc w:val="left"/>
    </w:lvl>
    <w:lvl w:ilvl="2" w:tplc="905CA318">
      <w:numFmt w:val="decimal"/>
      <w:lvlText w:val=""/>
      <w:lvlJc w:val="left"/>
    </w:lvl>
    <w:lvl w:ilvl="3" w:tplc="7B20E0D4">
      <w:numFmt w:val="decimal"/>
      <w:lvlText w:val=""/>
      <w:lvlJc w:val="left"/>
    </w:lvl>
    <w:lvl w:ilvl="4" w:tplc="CB32E75C">
      <w:numFmt w:val="decimal"/>
      <w:lvlText w:val=""/>
      <w:lvlJc w:val="left"/>
    </w:lvl>
    <w:lvl w:ilvl="5" w:tplc="53D46B44">
      <w:numFmt w:val="decimal"/>
      <w:lvlText w:val=""/>
      <w:lvlJc w:val="left"/>
    </w:lvl>
    <w:lvl w:ilvl="6" w:tplc="8B000694">
      <w:numFmt w:val="decimal"/>
      <w:lvlText w:val=""/>
      <w:lvlJc w:val="left"/>
    </w:lvl>
    <w:lvl w:ilvl="7" w:tplc="CC8224AC">
      <w:numFmt w:val="decimal"/>
      <w:lvlText w:val=""/>
      <w:lvlJc w:val="left"/>
    </w:lvl>
    <w:lvl w:ilvl="8" w:tplc="2018A686">
      <w:numFmt w:val="decimal"/>
      <w:lvlText w:val=""/>
      <w:lvlJc w:val="left"/>
    </w:lvl>
  </w:abstractNum>
  <w:abstractNum w:abstractNumId="33" w15:restartNumberingAfterBreak="0">
    <w:nsid w:val="78F17997"/>
    <w:multiLevelType w:val="hybridMultilevel"/>
    <w:tmpl w:val="36444250"/>
    <w:lvl w:ilvl="0" w:tplc="637622F2">
      <w:start w:val="1"/>
      <w:numFmt w:val="bullet"/>
      <w:lvlText w:val="-"/>
      <w:lvlJc w:val="left"/>
      <w:pPr>
        <w:ind w:left="1780" w:hanging="360"/>
      </w:pPr>
      <w:rPr>
        <w:rFonts w:asciiTheme="majorBidi" w:eastAsia="Calibr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8"/>
  </w:num>
  <w:num w:numId="13">
    <w:abstractNumId w:val="30"/>
  </w:num>
  <w:num w:numId="14">
    <w:abstractNumId w:val="21"/>
  </w:num>
  <w:num w:numId="15">
    <w:abstractNumId w:val="25"/>
  </w:num>
  <w:num w:numId="16">
    <w:abstractNumId w:val="14"/>
  </w:num>
  <w:num w:numId="17">
    <w:abstractNumId w:val="32"/>
  </w:num>
  <w:num w:numId="18">
    <w:abstractNumId w:val="26"/>
  </w:num>
  <w:num w:numId="19">
    <w:abstractNumId w:val="15"/>
  </w:num>
  <w:num w:numId="20">
    <w:abstractNumId w:val="16"/>
  </w:num>
  <w:num w:numId="21">
    <w:abstractNumId w:val="13"/>
  </w:num>
  <w:num w:numId="22">
    <w:abstractNumId w:val="31"/>
  </w:num>
  <w:num w:numId="23">
    <w:abstractNumId w:val="12"/>
  </w:num>
  <w:num w:numId="24">
    <w:abstractNumId w:val="28"/>
  </w:num>
  <w:num w:numId="25">
    <w:abstractNumId w:val="22"/>
  </w:num>
  <w:num w:numId="26">
    <w:abstractNumId w:val="10"/>
  </w:num>
  <w:num w:numId="27">
    <w:abstractNumId w:val="29"/>
  </w:num>
  <w:num w:numId="28">
    <w:abstractNumId w:val="33"/>
  </w:num>
  <w:num w:numId="29">
    <w:abstractNumId w:val="20"/>
  </w:num>
  <w:num w:numId="30">
    <w:abstractNumId w:val="11"/>
  </w:num>
  <w:num w:numId="31">
    <w:abstractNumId w:val="24"/>
  </w:num>
  <w:num w:numId="32">
    <w:abstractNumId w:val="17"/>
  </w:num>
  <w:num w:numId="33">
    <w:abstractNumId w:val="2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A8F"/>
    <w:rsid w:val="00000175"/>
    <w:rsid w:val="000003FA"/>
    <w:rsid w:val="00000506"/>
    <w:rsid w:val="00000624"/>
    <w:rsid w:val="0000081E"/>
    <w:rsid w:val="000008EC"/>
    <w:rsid w:val="00000B70"/>
    <w:rsid w:val="00000F7A"/>
    <w:rsid w:val="000013EE"/>
    <w:rsid w:val="00001695"/>
    <w:rsid w:val="00001B4B"/>
    <w:rsid w:val="00001F0B"/>
    <w:rsid w:val="0000204A"/>
    <w:rsid w:val="00002163"/>
    <w:rsid w:val="00002367"/>
    <w:rsid w:val="000027B6"/>
    <w:rsid w:val="0000293F"/>
    <w:rsid w:val="00002AE9"/>
    <w:rsid w:val="00002C02"/>
    <w:rsid w:val="00002D0F"/>
    <w:rsid w:val="0000355C"/>
    <w:rsid w:val="00003A9A"/>
    <w:rsid w:val="00003CE3"/>
    <w:rsid w:val="00003FE7"/>
    <w:rsid w:val="0000410E"/>
    <w:rsid w:val="000042BB"/>
    <w:rsid w:val="00004580"/>
    <w:rsid w:val="00004A8D"/>
    <w:rsid w:val="00004B21"/>
    <w:rsid w:val="00004BF1"/>
    <w:rsid w:val="00004C25"/>
    <w:rsid w:val="00004C54"/>
    <w:rsid w:val="00004E25"/>
    <w:rsid w:val="000056F7"/>
    <w:rsid w:val="000057B8"/>
    <w:rsid w:val="000058F5"/>
    <w:rsid w:val="000059EE"/>
    <w:rsid w:val="00005E1D"/>
    <w:rsid w:val="00005E3E"/>
    <w:rsid w:val="000060D2"/>
    <w:rsid w:val="000061C3"/>
    <w:rsid w:val="000062FB"/>
    <w:rsid w:val="000063BD"/>
    <w:rsid w:val="00006882"/>
    <w:rsid w:val="00006B88"/>
    <w:rsid w:val="00006E76"/>
    <w:rsid w:val="00006F1F"/>
    <w:rsid w:val="00007344"/>
    <w:rsid w:val="000074C3"/>
    <w:rsid w:val="0000773B"/>
    <w:rsid w:val="00007981"/>
    <w:rsid w:val="00007A9D"/>
    <w:rsid w:val="00007F43"/>
    <w:rsid w:val="00007FC7"/>
    <w:rsid w:val="000101EC"/>
    <w:rsid w:val="000109BB"/>
    <w:rsid w:val="0001160A"/>
    <w:rsid w:val="000117DA"/>
    <w:rsid w:val="0001192C"/>
    <w:rsid w:val="00011E4A"/>
    <w:rsid w:val="00011FCD"/>
    <w:rsid w:val="00012134"/>
    <w:rsid w:val="0001216B"/>
    <w:rsid w:val="00012536"/>
    <w:rsid w:val="00012824"/>
    <w:rsid w:val="00012B2D"/>
    <w:rsid w:val="00012E40"/>
    <w:rsid w:val="00013082"/>
    <w:rsid w:val="0001343F"/>
    <w:rsid w:val="00013447"/>
    <w:rsid w:val="00013B0C"/>
    <w:rsid w:val="00013B4D"/>
    <w:rsid w:val="0001452E"/>
    <w:rsid w:val="00014B0E"/>
    <w:rsid w:val="00014D44"/>
    <w:rsid w:val="00014DBB"/>
    <w:rsid w:val="00015268"/>
    <w:rsid w:val="00015294"/>
    <w:rsid w:val="000154B8"/>
    <w:rsid w:val="000154E5"/>
    <w:rsid w:val="00015A16"/>
    <w:rsid w:val="00015CE2"/>
    <w:rsid w:val="00015D96"/>
    <w:rsid w:val="00015DCE"/>
    <w:rsid w:val="00015E76"/>
    <w:rsid w:val="00016045"/>
    <w:rsid w:val="000167FE"/>
    <w:rsid w:val="00016AA1"/>
    <w:rsid w:val="00016C61"/>
    <w:rsid w:val="000170BA"/>
    <w:rsid w:val="0001714C"/>
    <w:rsid w:val="0001715C"/>
    <w:rsid w:val="0001729F"/>
    <w:rsid w:val="000177DF"/>
    <w:rsid w:val="000178B5"/>
    <w:rsid w:val="00017A94"/>
    <w:rsid w:val="00017D85"/>
    <w:rsid w:val="00017F45"/>
    <w:rsid w:val="00020091"/>
    <w:rsid w:val="000201B3"/>
    <w:rsid w:val="000203CD"/>
    <w:rsid w:val="00020492"/>
    <w:rsid w:val="000205FD"/>
    <w:rsid w:val="000206D5"/>
    <w:rsid w:val="000207B2"/>
    <w:rsid w:val="00020C53"/>
    <w:rsid w:val="000210D4"/>
    <w:rsid w:val="00021189"/>
    <w:rsid w:val="000222E2"/>
    <w:rsid w:val="000224EB"/>
    <w:rsid w:val="000228BE"/>
    <w:rsid w:val="000228C1"/>
    <w:rsid w:val="00022A0B"/>
    <w:rsid w:val="00023131"/>
    <w:rsid w:val="00023349"/>
    <w:rsid w:val="000233CF"/>
    <w:rsid w:val="000238F7"/>
    <w:rsid w:val="00023923"/>
    <w:rsid w:val="00023FA3"/>
    <w:rsid w:val="000242BF"/>
    <w:rsid w:val="0002433C"/>
    <w:rsid w:val="0002436E"/>
    <w:rsid w:val="000244CC"/>
    <w:rsid w:val="000244DE"/>
    <w:rsid w:val="00024775"/>
    <w:rsid w:val="00025172"/>
    <w:rsid w:val="00025352"/>
    <w:rsid w:val="000253E8"/>
    <w:rsid w:val="000254E2"/>
    <w:rsid w:val="00025683"/>
    <w:rsid w:val="00025DD3"/>
    <w:rsid w:val="00025E16"/>
    <w:rsid w:val="0002687F"/>
    <w:rsid w:val="00026A7E"/>
    <w:rsid w:val="00026D65"/>
    <w:rsid w:val="00026DC7"/>
    <w:rsid w:val="00026E84"/>
    <w:rsid w:val="0002731E"/>
    <w:rsid w:val="00027BE7"/>
    <w:rsid w:val="00027D8A"/>
    <w:rsid w:val="00027EAF"/>
    <w:rsid w:val="00030525"/>
    <w:rsid w:val="000306BB"/>
    <w:rsid w:val="00030970"/>
    <w:rsid w:val="00030C2D"/>
    <w:rsid w:val="00030C88"/>
    <w:rsid w:val="00030D56"/>
    <w:rsid w:val="00030F4D"/>
    <w:rsid w:val="00031040"/>
    <w:rsid w:val="00031097"/>
    <w:rsid w:val="000310C9"/>
    <w:rsid w:val="000314CE"/>
    <w:rsid w:val="000316E9"/>
    <w:rsid w:val="00031854"/>
    <w:rsid w:val="00031D79"/>
    <w:rsid w:val="00031DFA"/>
    <w:rsid w:val="00031E1A"/>
    <w:rsid w:val="00032B28"/>
    <w:rsid w:val="00032FB7"/>
    <w:rsid w:val="0003318E"/>
    <w:rsid w:val="00033268"/>
    <w:rsid w:val="00033317"/>
    <w:rsid w:val="00033426"/>
    <w:rsid w:val="000338D8"/>
    <w:rsid w:val="00034154"/>
    <w:rsid w:val="000342D6"/>
    <w:rsid w:val="00034A87"/>
    <w:rsid w:val="000356C6"/>
    <w:rsid w:val="00035973"/>
    <w:rsid w:val="00035B37"/>
    <w:rsid w:val="00035B90"/>
    <w:rsid w:val="00035CA7"/>
    <w:rsid w:val="00036078"/>
    <w:rsid w:val="00036920"/>
    <w:rsid w:val="00036A42"/>
    <w:rsid w:val="00036C69"/>
    <w:rsid w:val="00037023"/>
    <w:rsid w:val="0003734B"/>
    <w:rsid w:val="0003749B"/>
    <w:rsid w:val="0003781F"/>
    <w:rsid w:val="00037AAD"/>
    <w:rsid w:val="00037BD0"/>
    <w:rsid w:val="00037DE4"/>
    <w:rsid w:val="00037E11"/>
    <w:rsid w:val="00040552"/>
    <w:rsid w:val="0004118E"/>
    <w:rsid w:val="000411CB"/>
    <w:rsid w:val="00041509"/>
    <w:rsid w:val="00041577"/>
    <w:rsid w:val="00041A2B"/>
    <w:rsid w:val="00041DEC"/>
    <w:rsid w:val="00042681"/>
    <w:rsid w:val="00042943"/>
    <w:rsid w:val="00042A65"/>
    <w:rsid w:val="00042B50"/>
    <w:rsid w:val="00042C15"/>
    <w:rsid w:val="00042E33"/>
    <w:rsid w:val="00042E36"/>
    <w:rsid w:val="000433AD"/>
    <w:rsid w:val="00043439"/>
    <w:rsid w:val="00043678"/>
    <w:rsid w:val="00043A49"/>
    <w:rsid w:val="00043B71"/>
    <w:rsid w:val="00043FD3"/>
    <w:rsid w:val="00044182"/>
    <w:rsid w:val="0004438C"/>
    <w:rsid w:val="00044A7C"/>
    <w:rsid w:val="00044B1D"/>
    <w:rsid w:val="00044B61"/>
    <w:rsid w:val="00044E03"/>
    <w:rsid w:val="00044E35"/>
    <w:rsid w:val="0004528B"/>
    <w:rsid w:val="000464E0"/>
    <w:rsid w:val="000465BA"/>
    <w:rsid w:val="00046974"/>
    <w:rsid w:val="000469BF"/>
    <w:rsid w:val="000469CD"/>
    <w:rsid w:val="00046B6A"/>
    <w:rsid w:val="00047104"/>
    <w:rsid w:val="00047389"/>
    <w:rsid w:val="00047552"/>
    <w:rsid w:val="00047AF4"/>
    <w:rsid w:val="000508B1"/>
    <w:rsid w:val="00051073"/>
    <w:rsid w:val="00051741"/>
    <w:rsid w:val="000517A7"/>
    <w:rsid w:val="0005186C"/>
    <w:rsid w:val="00051C68"/>
    <w:rsid w:val="00051D69"/>
    <w:rsid w:val="00052267"/>
    <w:rsid w:val="000525F0"/>
    <w:rsid w:val="0005285A"/>
    <w:rsid w:val="00052F67"/>
    <w:rsid w:val="00052FCC"/>
    <w:rsid w:val="00053660"/>
    <w:rsid w:val="0005389C"/>
    <w:rsid w:val="00053A58"/>
    <w:rsid w:val="00053CE1"/>
    <w:rsid w:val="00053DA2"/>
    <w:rsid w:val="00054200"/>
    <w:rsid w:val="00054D88"/>
    <w:rsid w:val="00055482"/>
    <w:rsid w:val="00055B63"/>
    <w:rsid w:val="00055BF0"/>
    <w:rsid w:val="00055CEC"/>
    <w:rsid w:val="00055FEE"/>
    <w:rsid w:val="000567A5"/>
    <w:rsid w:val="00056CE9"/>
    <w:rsid w:val="0005702E"/>
    <w:rsid w:val="0005733E"/>
    <w:rsid w:val="000574ED"/>
    <w:rsid w:val="00057585"/>
    <w:rsid w:val="000578A9"/>
    <w:rsid w:val="000602AC"/>
    <w:rsid w:val="000602DE"/>
    <w:rsid w:val="0006090B"/>
    <w:rsid w:val="000611F5"/>
    <w:rsid w:val="00061550"/>
    <w:rsid w:val="00061804"/>
    <w:rsid w:val="000618F5"/>
    <w:rsid w:val="00061910"/>
    <w:rsid w:val="00061F4B"/>
    <w:rsid w:val="00062200"/>
    <w:rsid w:val="000629F1"/>
    <w:rsid w:val="00062B27"/>
    <w:rsid w:val="00062E29"/>
    <w:rsid w:val="0006336D"/>
    <w:rsid w:val="000633FE"/>
    <w:rsid w:val="00063468"/>
    <w:rsid w:val="00063892"/>
    <w:rsid w:val="00063DA1"/>
    <w:rsid w:val="00063DA3"/>
    <w:rsid w:val="0006403D"/>
    <w:rsid w:val="0006452C"/>
    <w:rsid w:val="000648F8"/>
    <w:rsid w:val="000649CB"/>
    <w:rsid w:val="00064C05"/>
    <w:rsid w:val="0006523A"/>
    <w:rsid w:val="000659CB"/>
    <w:rsid w:val="00065BBC"/>
    <w:rsid w:val="00065FEF"/>
    <w:rsid w:val="00066270"/>
    <w:rsid w:val="0006628B"/>
    <w:rsid w:val="0006635D"/>
    <w:rsid w:val="000669F9"/>
    <w:rsid w:val="00066D1A"/>
    <w:rsid w:val="000671FD"/>
    <w:rsid w:val="000675A8"/>
    <w:rsid w:val="000675B2"/>
    <w:rsid w:val="000677B4"/>
    <w:rsid w:val="00067936"/>
    <w:rsid w:val="0007012C"/>
    <w:rsid w:val="000705A6"/>
    <w:rsid w:val="000707AB"/>
    <w:rsid w:val="000709F4"/>
    <w:rsid w:val="00070A07"/>
    <w:rsid w:val="00070E01"/>
    <w:rsid w:val="00070F35"/>
    <w:rsid w:val="00071174"/>
    <w:rsid w:val="00071A51"/>
    <w:rsid w:val="00071B2C"/>
    <w:rsid w:val="00071C6B"/>
    <w:rsid w:val="00071D60"/>
    <w:rsid w:val="000721C8"/>
    <w:rsid w:val="00072321"/>
    <w:rsid w:val="000725E6"/>
    <w:rsid w:val="0007260B"/>
    <w:rsid w:val="00072626"/>
    <w:rsid w:val="00072ACA"/>
    <w:rsid w:val="00072C4B"/>
    <w:rsid w:val="00072F48"/>
    <w:rsid w:val="000736E4"/>
    <w:rsid w:val="000739D0"/>
    <w:rsid w:val="00073C98"/>
    <w:rsid w:val="00074053"/>
    <w:rsid w:val="00074170"/>
    <w:rsid w:val="000745F7"/>
    <w:rsid w:val="000747F5"/>
    <w:rsid w:val="000751C6"/>
    <w:rsid w:val="00075ADF"/>
    <w:rsid w:val="00075B1B"/>
    <w:rsid w:val="000767CD"/>
    <w:rsid w:val="00076BFD"/>
    <w:rsid w:val="00076FAC"/>
    <w:rsid w:val="00077025"/>
    <w:rsid w:val="000771F7"/>
    <w:rsid w:val="0007770C"/>
    <w:rsid w:val="000777C7"/>
    <w:rsid w:val="00077835"/>
    <w:rsid w:val="00080157"/>
    <w:rsid w:val="0008028A"/>
    <w:rsid w:val="000803CB"/>
    <w:rsid w:val="000804AF"/>
    <w:rsid w:val="00080555"/>
    <w:rsid w:val="000809F0"/>
    <w:rsid w:val="00080F58"/>
    <w:rsid w:val="000812BA"/>
    <w:rsid w:val="00081B76"/>
    <w:rsid w:val="0008220B"/>
    <w:rsid w:val="0008258E"/>
    <w:rsid w:val="000829C3"/>
    <w:rsid w:val="00082AFC"/>
    <w:rsid w:val="00082C0D"/>
    <w:rsid w:val="0008361E"/>
    <w:rsid w:val="00083CA7"/>
    <w:rsid w:val="00083DCD"/>
    <w:rsid w:val="000840BC"/>
    <w:rsid w:val="0008431D"/>
    <w:rsid w:val="00084F4C"/>
    <w:rsid w:val="000850A1"/>
    <w:rsid w:val="000857A3"/>
    <w:rsid w:val="00085A38"/>
    <w:rsid w:val="00085A56"/>
    <w:rsid w:val="00085C0E"/>
    <w:rsid w:val="00085CC2"/>
    <w:rsid w:val="00085D0D"/>
    <w:rsid w:val="00085E30"/>
    <w:rsid w:val="0008619B"/>
    <w:rsid w:val="00086738"/>
    <w:rsid w:val="000867B7"/>
    <w:rsid w:val="000867F4"/>
    <w:rsid w:val="00086978"/>
    <w:rsid w:val="0008700C"/>
    <w:rsid w:val="00087164"/>
    <w:rsid w:val="0008729B"/>
    <w:rsid w:val="00087460"/>
    <w:rsid w:val="00087ABF"/>
    <w:rsid w:val="00087ADB"/>
    <w:rsid w:val="00087F54"/>
    <w:rsid w:val="00090858"/>
    <w:rsid w:val="00090861"/>
    <w:rsid w:val="0009092D"/>
    <w:rsid w:val="00090AE4"/>
    <w:rsid w:val="00091010"/>
    <w:rsid w:val="000911E9"/>
    <w:rsid w:val="00091291"/>
    <w:rsid w:val="000912E2"/>
    <w:rsid w:val="000919A0"/>
    <w:rsid w:val="00091A67"/>
    <w:rsid w:val="00091FA2"/>
    <w:rsid w:val="00091FF6"/>
    <w:rsid w:val="00092263"/>
    <w:rsid w:val="000923AC"/>
    <w:rsid w:val="00092747"/>
    <w:rsid w:val="00092C71"/>
    <w:rsid w:val="000932F4"/>
    <w:rsid w:val="0009342E"/>
    <w:rsid w:val="00093628"/>
    <w:rsid w:val="00093F2D"/>
    <w:rsid w:val="000940AD"/>
    <w:rsid w:val="00094159"/>
    <w:rsid w:val="00094256"/>
    <w:rsid w:val="000942E2"/>
    <w:rsid w:val="000945DE"/>
    <w:rsid w:val="00094832"/>
    <w:rsid w:val="00094B35"/>
    <w:rsid w:val="00094BFE"/>
    <w:rsid w:val="00094D9F"/>
    <w:rsid w:val="00094F97"/>
    <w:rsid w:val="000951B4"/>
    <w:rsid w:val="000953C1"/>
    <w:rsid w:val="0009560E"/>
    <w:rsid w:val="0009572C"/>
    <w:rsid w:val="0009577A"/>
    <w:rsid w:val="00095921"/>
    <w:rsid w:val="00095AF1"/>
    <w:rsid w:val="00095AFB"/>
    <w:rsid w:val="00095E10"/>
    <w:rsid w:val="0009621A"/>
    <w:rsid w:val="00096704"/>
    <w:rsid w:val="00096B31"/>
    <w:rsid w:val="00096BDA"/>
    <w:rsid w:val="0009753C"/>
    <w:rsid w:val="000976D5"/>
    <w:rsid w:val="000978BF"/>
    <w:rsid w:val="00097CC6"/>
    <w:rsid w:val="00097D0C"/>
    <w:rsid w:val="000A02C3"/>
    <w:rsid w:val="000A0569"/>
    <w:rsid w:val="000A0A04"/>
    <w:rsid w:val="000A0A67"/>
    <w:rsid w:val="000A0C86"/>
    <w:rsid w:val="000A0F89"/>
    <w:rsid w:val="000A18FA"/>
    <w:rsid w:val="000A1AED"/>
    <w:rsid w:val="000A1F9F"/>
    <w:rsid w:val="000A2393"/>
    <w:rsid w:val="000A23F4"/>
    <w:rsid w:val="000A24C2"/>
    <w:rsid w:val="000A2704"/>
    <w:rsid w:val="000A27B2"/>
    <w:rsid w:val="000A298C"/>
    <w:rsid w:val="000A2FD9"/>
    <w:rsid w:val="000A38B9"/>
    <w:rsid w:val="000A3A0A"/>
    <w:rsid w:val="000A4728"/>
    <w:rsid w:val="000A4D2B"/>
    <w:rsid w:val="000A501F"/>
    <w:rsid w:val="000A5028"/>
    <w:rsid w:val="000A54C7"/>
    <w:rsid w:val="000A5684"/>
    <w:rsid w:val="000A593C"/>
    <w:rsid w:val="000A596B"/>
    <w:rsid w:val="000A5A37"/>
    <w:rsid w:val="000A623A"/>
    <w:rsid w:val="000A627D"/>
    <w:rsid w:val="000A62A5"/>
    <w:rsid w:val="000A6462"/>
    <w:rsid w:val="000A6828"/>
    <w:rsid w:val="000A6C5B"/>
    <w:rsid w:val="000A6CE8"/>
    <w:rsid w:val="000A6D51"/>
    <w:rsid w:val="000A6EBE"/>
    <w:rsid w:val="000A72F6"/>
    <w:rsid w:val="000A735B"/>
    <w:rsid w:val="000A742F"/>
    <w:rsid w:val="000A744B"/>
    <w:rsid w:val="000A7F80"/>
    <w:rsid w:val="000B065E"/>
    <w:rsid w:val="000B095B"/>
    <w:rsid w:val="000B0BEB"/>
    <w:rsid w:val="000B10A1"/>
    <w:rsid w:val="000B11F2"/>
    <w:rsid w:val="000B1B53"/>
    <w:rsid w:val="000B1D6C"/>
    <w:rsid w:val="000B1E04"/>
    <w:rsid w:val="000B1E30"/>
    <w:rsid w:val="000B1F47"/>
    <w:rsid w:val="000B28DB"/>
    <w:rsid w:val="000B2C06"/>
    <w:rsid w:val="000B368C"/>
    <w:rsid w:val="000B3939"/>
    <w:rsid w:val="000B3B7A"/>
    <w:rsid w:val="000B4256"/>
    <w:rsid w:val="000B4384"/>
    <w:rsid w:val="000B4596"/>
    <w:rsid w:val="000B46DA"/>
    <w:rsid w:val="000B4EE4"/>
    <w:rsid w:val="000B50CA"/>
    <w:rsid w:val="000B532E"/>
    <w:rsid w:val="000B549E"/>
    <w:rsid w:val="000B558E"/>
    <w:rsid w:val="000B5638"/>
    <w:rsid w:val="000B59F8"/>
    <w:rsid w:val="000B5CEB"/>
    <w:rsid w:val="000B6105"/>
    <w:rsid w:val="000B6120"/>
    <w:rsid w:val="000B6139"/>
    <w:rsid w:val="000B61D8"/>
    <w:rsid w:val="000B6866"/>
    <w:rsid w:val="000B6C77"/>
    <w:rsid w:val="000B6C80"/>
    <w:rsid w:val="000B6D2D"/>
    <w:rsid w:val="000B7183"/>
    <w:rsid w:val="000B731F"/>
    <w:rsid w:val="000B743C"/>
    <w:rsid w:val="000B7495"/>
    <w:rsid w:val="000B7893"/>
    <w:rsid w:val="000C0032"/>
    <w:rsid w:val="000C015F"/>
    <w:rsid w:val="000C0167"/>
    <w:rsid w:val="000C02E2"/>
    <w:rsid w:val="000C0C03"/>
    <w:rsid w:val="000C0C3C"/>
    <w:rsid w:val="000C0CB9"/>
    <w:rsid w:val="000C0DB2"/>
    <w:rsid w:val="000C0E6F"/>
    <w:rsid w:val="000C194F"/>
    <w:rsid w:val="000C21A0"/>
    <w:rsid w:val="000C2250"/>
    <w:rsid w:val="000C2361"/>
    <w:rsid w:val="000C2730"/>
    <w:rsid w:val="000C2940"/>
    <w:rsid w:val="000C2A5B"/>
    <w:rsid w:val="000C2B12"/>
    <w:rsid w:val="000C2F14"/>
    <w:rsid w:val="000C3039"/>
    <w:rsid w:val="000C33F3"/>
    <w:rsid w:val="000C3BD5"/>
    <w:rsid w:val="000C3C99"/>
    <w:rsid w:val="000C3E9C"/>
    <w:rsid w:val="000C3FD4"/>
    <w:rsid w:val="000C4129"/>
    <w:rsid w:val="000C4217"/>
    <w:rsid w:val="000C42D1"/>
    <w:rsid w:val="000C447D"/>
    <w:rsid w:val="000C45D8"/>
    <w:rsid w:val="000C4996"/>
    <w:rsid w:val="000C4D8C"/>
    <w:rsid w:val="000C4DA0"/>
    <w:rsid w:val="000C515C"/>
    <w:rsid w:val="000C544D"/>
    <w:rsid w:val="000C54AF"/>
    <w:rsid w:val="000C562E"/>
    <w:rsid w:val="000C578A"/>
    <w:rsid w:val="000C5BFA"/>
    <w:rsid w:val="000C5F70"/>
    <w:rsid w:val="000C6090"/>
    <w:rsid w:val="000C60D4"/>
    <w:rsid w:val="000C6C0D"/>
    <w:rsid w:val="000C71FE"/>
    <w:rsid w:val="000C7226"/>
    <w:rsid w:val="000C7239"/>
    <w:rsid w:val="000C736D"/>
    <w:rsid w:val="000C7B82"/>
    <w:rsid w:val="000D025C"/>
    <w:rsid w:val="000D05A0"/>
    <w:rsid w:val="000D093E"/>
    <w:rsid w:val="000D0DB6"/>
    <w:rsid w:val="000D0DD1"/>
    <w:rsid w:val="000D0FCC"/>
    <w:rsid w:val="000D12DE"/>
    <w:rsid w:val="000D14AA"/>
    <w:rsid w:val="000D2404"/>
    <w:rsid w:val="000D257F"/>
    <w:rsid w:val="000D2616"/>
    <w:rsid w:val="000D296B"/>
    <w:rsid w:val="000D29B7"/>
    <w:rsid w:val="000D2C92"/>
    <w:rsid w:val="000D319B"/>
    <w:rsid w:val="000D3244"/>
    <w:rsid w:val="000D370D"/>
    <w:rsid w:val="000D3F09"/>
    <w:rsid w:val="000D43CB"/>
    <w:rsid w:val="000D4699"/>
    <w:rsid w:val="000D4789"/>
    <w:rsid w:val="000D4998"/>
    <w:rsid w:val="000D4A07"/>
    <w:rsid w:val="000D4D1A"/>
    <w:rsid w:val="000D5099"/>
    <w:rsid w:val="000D5194"/>
    <w:rsid w:val="000D5826"/>
    <w:rsid w:val="000D5987"/>
    <w:rsid w:val="000D5AF4"/>
    <w:rsid w:val="000D5D0E"/>
    <w:rsid w:val="000D5D0F"/>
    <w:rsid w:val="000D5F3F"/>
    <w:rsid w:val="000D5FAD"/>
    <w:rsid w:val="000D622C"/>
    <w:rsid w:val="000D65D5"/>
    <w:rsid w:val="000D6804"/>
    <w:rsid w:val="000D6BC2"/>
    <w:rsid w:val="000D6E99"/>
    <w:rsid w:val="000D6F33"/>
    <w:rsid w:val="000D785D"/>
    <w:rsid w:val="000D7D90"/>
    <w:rsid w:val="000D7E4F"/>
    <w:rsid w:val="000D7F01"/>
    <w:rsid w:val="000D7F8F"/>
    <w:rsid w:val="000E0B82"/>
    <w:rsid w:val="000E0C63"/>
    <w:rsid w:val="000E157A"/>
    <w:rsid w:val="000E16CD"/>
    <w:rsid w:val="000E1BDB"/>
    <w:rsid w:val="000E1F61"/>
    <w:rsid w:val="000E228F"/>
    <w:rsid w:val="000E24B5"/>
    <w:rsid w:val="000E2CA8"/>
    <w:rsid w:val="000E31AA"/>
    <w:rsid w:val="000E3235"/>
    <w:rsid w:val="000E35AB"/>
    <w:rsid w:val="000E3708"/>
    <w:rsid w:val="000E3B14"/>
    <w:rsid w:val="000E3D45"/>
    <w:rsid w:val="000E3FD0"/>
    <w:rsid w:val="000E3FFE"/>
    <w:rsid w:val="000E461F"/>
    <w:rsid w:val="000E485B"/>
    <w:rsid w:val="000E4ADC"/>
    <w:rsid w:val="000E56A6"/>
    <w:rsid w:val="000E573C"/>
    <w:rsid w:val="000E5832"/>
    <w:rsid w:val="000E5A25"/>
    <w:rsid w:val="000E5BFE"/>
    <w:rsid w:val="000E5C00"/>
    <w:rsid w:val="000E5D2D"/>
    <w:rsid w:val="000E5D40"/>
    <w:rsid w:val="000E65AE"/>
    <w:rsid w:val="000E67E8"/>
    <w:rsid w:val="000E6B43"/>
    <w:rsid w:val="000E6C49"/>
    <w:rsid w:val="000E6C67"/>
    <w:rsid w:val="000E6D07"/>
    <w:rsid w:val="000E70F4"/>
    <w:rsid w:val="000E73BC"/>
    <w:rsid w:val="000E74C4"/>
    <w:rsid w:val="000E7628"/>
    <w:rsid w:val="000E7B73"/>
    <w:rsid w:val="000E7C20"/>
    <w:rsid w:val="000E7EDB"/>
    <w:rsid w:val="000E7F73"/>
    <w:rsid w:val="000F01BB"/>
    <w:rsid w:val="000F095D"/>
    <w:rsid w:val="000F0E3E"/>
    <w:rsid w:val="000F0F7B"/>
    <w:rsid w:val="000F11E8"/>
    <w:rsid w:val="000F13A2"/>
    <w:rsid w:val="000F16DA"/>
    <w:rsid w:val="000F1921"/>
    <w:rsid w:val="000F1AA1"/>
    <w:rsid w:val="000F1ADD"/>
    <w:rsid w:val="000F1C53"/>
    <w:rsid w:val="000F1D25"/>
    <w:rsid w:val="000F23AE"/>
    <w:rsid w:val="000F255F"/>
    <w:rsid w:val="000F27E4"/>
    <w:rsid w:val="000F27F0"/>
    <w:rsid w:val="000F2AEE"/>
    <w:rsid w:val="000F2E2F"/>
    <w:rsid w:val="000F2E9A"/>
    <w:rsid w:val="000F37CA"/>
    <w:rsid w:val="000F3A39"/>
    <w:rsid w:val="000F4244"/>
    <w:rsid w:val="000F4A8D"/>
    <w:rsid w:val="000F4A94"/>
    <w:rsid w:val="000F5315"/>
    <w:rsid w:val="000F59F0"/>
    <w:rsid w:val="000F5AB1"/>
    <w:rsid w:val="000F5BA9"/>
    <w:rsid w:val="000F5D56"/>
    <w:rsid w:val="000F5D5C"/>
    <w:rsid w:val="000F5F46"/>
    <w:rsid w:val="000F645A"/>
    <w:rsid w:val="000F67A7"/>
    <w:rsid w:val="000F7F72"/>
    <w:rsid w:val="00100193"/>
    <w:rsid w:val="001001DF"/>
    <w:rsid w:val="001002B0"/>
    <w:rsid w:val="00100332"/>
    <w:rsid w:val="001007BE"/>
    <w:rsid w:val="001009F4"/>
    <w:rsid w:val="00101504"/>
    <w:rsid w:val="0010152A"/>
    <w:rsid w:val="00101B98"/>
    <w:rsid w:val="00101E07"/>
    <w:rsid w:val="001021E6"/>
    <w:rsid w:val="00102449"/>
    <w:rsid w:val="00102D1E"/>
    <w:rsid w:val="00102D9F"/>
    <w:rsid w:val="00102F40"/>
    <w:rsid w:val="00102FA5"/>
    <w:rsid w:val="0010309B"/>
    <w:rsid w:val="00103396"/>
    <w:rsid w:val="00103E5F"/>
    <w:rsid w:val="00104742"/>
    <w:rsid w:val="00104C16"/>
    <w:rsid w:val="00104C19"/>
    <w:rsid w:val="00104C8B"/>
    <w:rsid w:val="00104D2E"/>
    <w:rsid w:val="00105116"/>
    <w:rsid w:val="00105141"/>
    <w:rsid w:val="00105512"/>
    <w:rsid w:val="001056CA"/>
    <w:rsid w:val="001057C4"/>
    <w:rsid w:val="001057E4"/>
    <w:rsid w:val="00105F04"/>
    <w:rsid w:val="00106833"/>
    <w:rsid w:val="001068B3"/>
    <w:rsid w:val="00106D96"/>
    <w:rsid w:val="00106DED"/>
    <w:rsid w:val="00107309"/>
    <w:rsid w:val="0010781F"/>
    <w:rsid w:val="0010782B"/>
    <w:rsid w:val="0010792B"/>
    <w:rsid w:val="001103CD"/>
    <w:rsid w:val="001106AC"/>
    <w:rsid w:val="0011070A"/>
    <w:rsid w:val="00110828"/>
    <w:rsid w:val="0011093C"/>
    <w:rsid w:val="00110A81"/>
    <w:rsid w:val="00110F4B"/>
    <w:rsid w:val="0011148C"/>
    <w:rsid w:val="00111F76"/>
    <w:rsid w:val="00111FB6"/>
    <w:rsid w:val="0011220D"/>
    <w:rsid w:val="00112993"/>
    <w:rsid w:val="00112B08"/>
    <w:rsid w:val="00112EB8"/>
    <w:rsid w:val="00112F29"/>
    <w:rsid w:val="00113106"/>
    <w:rsid w:val="00113165"/>
    <w:rsid w:val="001135B0"/>
    <w:rsid w:val="0011365F"/>
    <w:rsid w:val="00113780"/>
    <w:rsid w:val="0011388D"/>
    <w:rsid w:val="00113CB3"/>
    <w:rsid w:val="00114752"/>
    <w:rsid w:val="0011515B"/>
    <w:rsid w:val="00115378"/>
    <w:rsid w:val="001154B9"/>
    <w:rsid w:val="0011552B"/>
    <w:rsid w:val="001155C6"/>
    <w:rsid w:val="001155CB"/>
    <w:rsid w:val="0011564D"/>
    <w:rsid w:val="001157D3"/>
    <w:rsid w:val="001159B7"/>
    <w:rsid w:val="00115DF6"/>
    <w:rsid w:val="00116242"/>
    <w:rsid w:val="001162A2"/>
    <w:rsid w:val="00116491"/>
    <w:rsid w:val="0011676E"/>
    <w:rsid w:val="001167B0"/>
    <w:rsid w:val="00117028"/>
    <w:rsid w:val="0011703F"/>
    <w:rsid w:val="001173C8"/>
    <w:rsid w:val="001176F1"/>
    <w:rsid w:val="0012030E"/>
    <w:rsid w:val="0012039B"/>
    <w:rsid w:val="00120490"/>
    <w:rsid w:val="00120739"/>
    <w:rsid w:val="00120752"/>
    <w:rsid w:val="00120E18"/>
    <w:rsid w:val="001210EF"/>
    <w:rsid w:val="0012145D"/>
    <w:rsid w:val="001215D9"/>
    <w:rsid w:val="00121685"/>
    <w:rsid w:val="001216BB"/>
    <w:rsid w:val="00121CE6"/>
    <w:rsid w:val="00121D5C"/>
    <w:rsid w:val="001224C6"/>
    <w:rsid w:val="0012253A"/>
    <w:rsid w:val="0012255A"/>
    <w:rsid w:val="001225BC"/>
    <w:rsid w:val="001227BE"/>
    <w:rsid w:val="00122835"/>
    <w:rsid w:val="001235A0"/>
    <w:rsid w:val="00123904"/>
    <w:rsid w:val="00123AAA"/>
    <w:rsid w:val="00123C2F"/>
    <w:rsid w:val="00123C86"/>
    <w:rsid w:val="00123FD2"/>
    <w:rsid w:val="0012412D"/>
    <w:rsid w:val="0012421D"/>
    <w:rsid w:val="00124330"/>
    <w:rsid w:val="00124B1E"/>
    <w:rsid w:val="0012503F"/>
    <w:rsid w:val="00125372"/>
    <w:rsid w:val="0012549D"/>
    <w:rsid w:val="00125963"/>
    <w:rsid w:val="00125C3D"/>
    <w:rsid w:val="00125C53"/>
    <w:rsid w:val="00125DC0"/>
    <w:rsid w:val="00125FB3"/>
    <w:rsid w:val="00126105"/>
    <w:rsid w:val="0012633D"/>
    <w:rsid w:val="001263C1"/>
    <w:rsid w:val="00126838"/>
    <w:rsid w:val="0012689D"/>
    <w:rsid w:val="00126953"/>
    <w:rsid w:val="00126973"/>
    <w:rsid w:val="00126A53"/>
    <w:rsid w:val="00126A79"/>
    <w:rsid w:val="00126EC7"/>
    <w:rsid w:val="00126F82"/>
    <w:rsid w:val="00127B47"/>
    <w:rsid w:val="00127D8F"/>
    <w:rsid w:val="0013035D"/>
    <w:rsid w:val="001305C3"/>
    <w:rsid w:val="00130860"/>
    <w:rsid w:val="001308AE"/>
    <w:rsid w:val="00130C67"/>
    <w:rsid w:val="00130D3B"/>
    <w:rsid w:val="001310F3"/>
    <w:rsid w:val="001311B1"/>
    <w:rsid w:val="001319A0"/>
    <w:rsid w:val="00131E5F"/>
    <w:rsid w:val="0013240A"/>
    <w:rsid w:val="00132433"/>
    <w:rsid w:val="00132527"/>
    <w:rsid w:val="00132754"/>
    <w:rsid w:val="0013284F"/>
    <w:rsid w:val="00132A08"/>
    <w:rsid w:val="00132B8A"/>
    <w:rsid w:val="00132DAE"/>
    <w:rsid w:val="00132F4B"/>
    <w:rsid w:val="00133433"/>
    <w:rsid w:val="00133641"/>
    <w:rsid w:val="00133706"/>
    <w:rsid w:val="0013380A"/>
    <w:rsid w:val="00133A91"/>
    <w:rsid w:val="001345DD"/>
    <w:rsid w:val="00134A81"/>
    <w:rsid w:val="00134B53"/>
    <w:rsid w:val="00134F65"/>
    <w:rsid w:val="00135061"/>
    <w:rsid w:val="00135120"/>
    <w:rsid w:val="00135A78"/>
    <w:rsid w:val="00135D5F"/>
    <w:rsid w:val="00136053"/>
    <w:rsid w:val="00136355"/>
    <w:rsid w:val="00136890"/>
    <w:rsid w:val="00136932"/>
    <w:rsid w:val="00136944"/>
    <w:rsid w:val="00136A7B"/>
    <w:rsid w:val="00136C2C"/>
    <w:rsid w:val="00136F74"/>
    <w:rsid w:val="00136FF0"/>
    <w:rsid w:val="00136FF6"/>
    <w:rsid w:val="001370BE"/>
    <w:rsid w:val="00137198"/>
    <w:rsid w:val="0013720E"/>
    <w:rsid w:val="00137239"/>
    <w:rsid w:val="00137554"/>
    <w:rsid w:val="0013781B"/>
    <w:rsid w:val="00137B95"/>
    <w:rsid w:val="00137DCF"/>
    <w:rsid w:val="00137FD2"/>
    <w:rsid w:val="0014016D"/>
    <w:rsid w:val="001402E8"/>
    <w:rsid w:val="00140858"/>
    <w:rsid w:val="001413B6"/>
    <w:rsid w:val="00141480"/>
    <w:rsid w:val="00141516"/>
    <w:rsid w:val="00141879"/>
    <w:rsid w:val="001418A5"/>
    <w:rsid w:val="0014192A"/>
    <w:rsid w:val="00141C5E"/>
    <w:rsid w:val="00141D28"/>
    <w:rsid w:val="00141DA6"/>
    <w:rsid w:val="00142076"/>
    <w:rsid w:val="00142119"/>
    <w:rsid w:val="001421DC"/>
    <w:rsid w:val="00142344"/>
    <w:rsid w:val="0014244E"/>
    <w:rsid w:val="00142B27"/>
    <w:rsid w:val="00142C47"/>
    <w:rsid w:val="00142DCE"/>
    <w:rsid w:val="001431AB"/>
    <w:rsid w:val="001431FB"/>
    <w:rsid w:val="001438BB"/>
    <w:rsid w:val="00143942"/>
    <w:rsid w:val="0014399D"/>
    <w:rsid w:val="0014460B"/>
    <w:rsid w:val="00145106"/>
    <w:rsid w:val="001451D3"/>
    <w:rsid w:val="0014546A"/>
    <w:rsid w:val="0014638A"/>
    <w:rsid w:val="0014655B"/>
    <w:rsid w:val="00146A67"/>
    <w:rsid w:val="00146B84"/>
    <w:rsid w:val="00146EE8"/>
    <w:rsid w:val="00147174"/>
    <w:rsid w:val="00147287"/>
    <w:rsid w:val="00147484"/>
    <w:rsid w:val="00147D09"/>
    <w:rsid w:val="001506CA"/>
    <w:rsid w:val="0015070C"/>
    <w:rsid w:val="00150DAA"/>
    <w:rsid w:val="00150E9A"/>
    <w:rsid w:val="0015184F"/>
    <w:rsid w:val="00151918"/>
    <w:rsid w:val="001526CC"/>
    <w:rsid w:val="00153108"/>
    <w:rsid w:val="00153261"/>
    <w:rsid w:val="00153361"/>
    <w:rsid w:val="0015374D"/>
    <w:rsid w:val="00153795"/>
    <w:rsid w:val="00153B1B"/>
    <w:rsid w:val="00153C67"/>
    <w:rsid w:val="00153D2C"/>
    <w:rsid w:val="00153E51"/>
    <w:rsid w:val="00154129"/>
    <w:rsid w:val="0015412B"/>
    <w:rsid w:val="0015449D"/>
    <w:rsid w:val="00154667"/>
    <w:rsid w:val="00154848"/>
    <w:rsid w:val="001549A5"/>
    <w:rsid w:val="00154A87"/>
    <w:rsid w:val="00154C64"/>
    <w:rsid w:val="00154E8C"/>
    <w:rsid w:val="001552C2"/>
    <w:rsid w:val="001553A5"/>
    <w:rsid w:val="00155BE2"/>
    <w:rsid w:val="00155FA3"/>
    <w:rsid w:val="00156040"/>
    <w:rsid w:val="001560D7"/>
    <w:rsid w:val="00156531"/>
    <w:rsid w:val="0015668B"/>
    <w:rsid w:val="00156913"/>
    <w:rsid w:val="00156A37"/>
    <w:rsid w:val="00156EFE"/>
    <w:rsid w:val="001571CD"/>
    <w:rsid w:val="00157915"/>
    <w:rsid w:val="00157A9D"/>
    <w:rsid w:val="00157BCE"/>
    <w:rsid w:val="00157EE8"/>
    <w:rsid w:val="00157F46"/>
    <w:rsid w:val="00157FA0"/>
    <w:rsid w:val="001601F1"/>
    <w:rsid w:val="00160806"/>
    <w:rsid w:val="0016080E"/>
    <w:rsid w:val="00160BFE"/>
    <w:rsid w:val="00160CA0"/>
    <w:rsid w:val="00161251"/>
    <w:rsid w:val="0016132B"/>
    <w:rsid w:val="0016142C"/>
    <w:rsid w:val="00161B7B"/>
    <w:rsid w:val="00161FB0"/>
    <w:rsid w:val="001622E3"/>
    <w:rsid w:val="001624EF"/>
    <w:rsid w:val="00162596"/>
    <w:rsid w:val="00162EE7"/>
    <w:rsid w:val="00162F56"/>
    <w:rsid w:val="0016307F"/>
    <w:rsid w:val="001630A2"/>
    <w:rsid w:val="00163390"/>
    <w:rsid w:val="001633F2"/>
    <w:rsid w:val="00163517"/>
    <w:rsid w:val="00163663"/>
    <w:rsid w:val="00163927"/>
    <w:rsid w:val="00163D62"/>
    <w:rsid w:val="00163D87"/>
    <w:rsid w:val="00164BA6"/>
    <w:rsid w:val="0016512F"/>
    <w:rsid w:val="00165279"/>
    <w:rsid w:val="00165423"/>
    <w:rsid w:val="001655C2"/>
    <w:rsid w:val="001658CA"/>
    <w:rsid w:val="00165A8F"/>
    <w:rsid w:val="001661CE"/>
    <w:rsid w:val="001664A0"/>
    <w:rsid w:val="001664D2"/>
    <w:rsid w:val="001670FA"/>
    <w:rsid w:val="00167A7F"/>
    <w:rsid w:val="00170957"/>
    <w:rsid w:val="00171037"/>
    <w:rsid w:val="0017107B"/>
    <w:rsid w:val="00171388"/>
    <w:rsid w:val="001717B0"/>
    <w:rsid w:val="00171814"/>
    <w:rsid w:val="001718EE"/>
    <w:rsid w:val="00171A78"/>
    <w:rsid w:val="00171EAB"/>
    <w:rsid w:val="001723F7"/>
    <w:rsid w:val="00172543"/>
    <w:rsid w:val="001727C9"/>
    <w:rsid w:val="0017280D"/>
    <w:rsid w:val="00172B7C"/>
    <w:rsid w:val="00172FBC"/>
    <w:rsid w:val="00173183"/>
    <w:rsid w:val="001735C0"/>
    <w:rsid w:val="00173758"/>
    <w:rsid w:val="00173773"/>
    <w:rsid w:val="00173CDA"/>
    <w:rsid w:val="00174ABB"/>
    <w:rsid w:val="00175452"/>
    <w:rsid w:val="001756AB"/>
    <w:rsid w:val="001759FE"/>
    <w:rsid w:val="00175B8D"/>
    <w:rsid w:val="00175BEC"/>
    <w:rsid w:val="00175E1B"/>
    <w:rsid w:val="00176017"/>
    <w:rsid w:val="0017605F"/>
    <w:rsid w:val="00176442"/>
    <w:rsid w:val="0017670F"/>
    <w:rsid w:val="00176C51"/>
    <w:rsid w:val="0017736B"/>
    <w:rsid w:val="00177391"/>
    <w:rsid w:val="00177A36"/>
    <w:rsid w:val="0018071C"/>
    <w:rsid w:val="00180A0E"/>
    <w:rsid w:val="00180BBE"/>
    <w:rsid w:val="00181095"/>
    <w:rsid w:val="001810C5"/>
    <w:rsid w:val="0018139E"/>
    <w:rsid w:val="001815BE"/>
    <w:rsid w:val="00181907"/>
    <w:rsid w:val="00181AC4"/>
    <w:rsid w:val="00181CB4"/>
    <w:rsid w:val="00181D19"/>
    <w:rsid w:val="00181EA3"/>
    <w:rsid w:val="001823CC"/>
    <w:rsid w:val="00182C69"/>
    <w:rsid w:val="00182CEB"/>
    <w:rsid w:val="001833A4"/>
    <w:rsid w:val="00183A72"/>
    <w:rsid w:val="00183C6D"/>
    <w:rsid w:val="00183D34"/>
    <w:rsid w:val="00183F7D"/>
    <w:rsid w:val="001841AA"/>
    <w:rsid w:val="00184377"/>
    <w:rsid w:val="00184ED8"/>
    <w:rsid w:val="00185177"/>
    <w:rsid w:val="00185257"/>
    <w:rsid w:val="001852E1"/>
    <w:rsid w:val="001859ED"/>
    <w:rsid w:val="00185CBA"/>
    <w:rsid w:val="00185DFE"/>
    <w:rsid w:val="00185F57"/>
    <w:rsid w:val="001867B7"/>
    <w:rsid w:val="0018686B"/>
    <w:rsid w:val="00186CBE"/>
    <w:rsid w:val="00187150"/>
    <w:rsid w:val="001876C0"/>
    <w:rsid w:val="0018779B"/>
    <w:rsid w:val="00187CFB"/>
    <w:rsid w:val="00187FA3"/>
    <w:rsid w:val="0019007F"/>
    <w:rsid w:val="00190155"/>
    <w:rsid w:val="0019068C"/>
    <w:rsid w:val="001906E3"/>
    <w:rsid w:val="001909F0"/>
    <w:rsid w:val="00190D96"/>
    <w:rsid w:val="00190E09"/>
    <w:rsid w:val="00190EA1"/>
    <w:rsid w:val="00190FDE"/>
    <w:rsid w:val="0019137D"/>
    <w:rsid w:val="00191449"/>
    <w:rsid w:val="00191526"/>
    <w:rsid w:val="001917B4"/>
    <w:rsid w:val="00191CF4"/>
    <w:rsid w:val="001923C6"/>
    <w:rsid w:val="00192558"/>
    <w:rsid w:val="00192785"/>
    <w:rsid w:val="00192D46"/>
    <w:rsid w:val="001930FE"/>
    <w:rsid w:val="0019343D"/>
    <w:rsid w:val="001939AE"/>
    <w:rsid w:val="00193C02"/>
    <w:rsid w:val="00194710"/>
    <w:rsid w:val="001948E8"/>
    <w:rsid w:val="00194952"/>
    <w:rsid w:val="00194C64"/>
    <w:rsid w:val="00194D2A"/>
    <w:rsid w:val="00194F2E"/>
    <w:rsid w:val="001956FA"/>
    <w:rsid w:val="00195746"/>
    <w:rsid w:val="00195BCA"/>
    <w:rsid w:val="00195D36"/>
    <w:rsid w:val="0019662D"/>
    <w:rsid w:val="00196FD5"/>
    <w:rsid w:val="00197048"/>
    <w:rsid w:val="00197109"/>
    <w:rsid w:val="0019728D"/>
    <w:rsid w:val="00197948"/>
    <w:rsid w:val="00197EE1"/>
    <w:rsid w:val="001A02D1"/>
    <w:rsid w:val="001A0D0D"/>
    <w:rsid w:val="001A1246"/>
    <w:rsid w:val="001A1778"/>
    <w:rsid w:val="001A1836"/>
    <w:rsid w:val="001A1E47"/>
    <w:rsid w:val="001A2158"/>
    <w:rsid w:val="001A22B1"/>
    <w:rsid w:val="001A2396"/>
    <w:rsid w:val="001A290B"/>
    <w:rsid w:val="001A314E"/>
    <w:rsid w:val="001A320B"/>
    <w:rsid w:val="001A351D"/>
    <w:rsid w:val="001A3890"/>
    <w:rsid w:val="001A3D69"/>
    <w:rsid w:val="001A3F16"/>
    <w:rsid w:val="001A4325"/>
    <w:rsid w:val="001A4565"/>
    <w:rsid w:val="001A4D0A"/>
    <w:rsid w:val="001A5046"/>
    <w:rsid w:val="001A5114"/>
    <w:rsid w:val="001A51DB"/>
    <w:rsid w:val="001A53DB"/>
    <w:rsid w:val="001A53E5"/>
    <w:rsid w:val="001A5718"/>
    <w:rsid w:val="001A593C"/>
    <w:rsid w:val="001A599E"/>
    <w:rsid w:val="001A5A67"/>
    <w:rsid w:val="001A5FFF"/>
    <w:rsid w:val="001A6035"/>
    <w:rsid w:val="001A622E"/>
    <w:rsid w:val="001A6D8E"/>
    <w:rsid w:val="001A6FD1"/>
    <w:rsid w:val="001A7327"/>
    <w:rsid w:val="001A76AC"/>
    <w:rsid w:val="001A7811"/>
    <w:rsid w:val="001A7976"/>
    <w:rsid w:val="001A7D35"/>
    <w:rsid w:val="001A7E07"/>
    <w:rsid w:val="001A7E95"/>
    <w:rsid w:val="001B0395"/>
    <w:rsid w:val="001B048E"/>
    <w:rsid w:val="001B0778"/>
    <w:rsid w:val="001B0969"/>
    <w:rsid w:val="001B0B7E"/>
    <w:rsid w:val="001B1001"/>
    <w:rsid w:val="001B105D"/>
    <w:rsid w:val="001B15A0"/>
    <w:rsid w:val="001B1AFA"/>
    <w:rsid w:val="001B1D63"/>
    <w:rsid w:val="001B1EB9"/>
    <w:rsid w:val="001B2418"/>
    <w:rsid w:val="001B2551"/>
    <w:rsid w:val="001B288F"/>
    <w:rsid w:val="001B28D4"/>
    <w:rsid w:val="001B2BB9"/>
    <w:rsid w:val="001B2D25"/>
    <w:rsid w:val="001B34AA"/>
    <w:rsid w:val="001B3693"/>
    <w:rsid w:val="001B3AF8"/>
    <w:rsid w:val="001B3B4D"/>
    <w:rsid w:val="001B3EA1"/>
    <w:rsid w:val="001B40EA"/>
    <w:rsid w:val="001B462C"/>
    <w:rsid w:val="001B49F0"/>
    <w:rsid w:val="001B4CD6"/>
    <w:rsid w:val="001B5137"/>
    <w:rsid w:val="001B551C"/>
    <w:rsid w:val="001B5F86"/>
    <w:rsid w:val="001B6006"/>
    <w:rsid w:val="001B607D"/>
    <w:rsid w:val="001B60AE"/>
    <w:rsid w:val="001B61E3"/>
    <w:rsid w:val="001B6A2C"/>
    <w:rsid w:val="001B6B78"/>
    <w:rsid w:val="001B6F49"/>
    <w:rsid w:val="001B73C0"/>
    <w:rsid w:val="001B74A6"/>
    <w:rsid w:val="001B7504"/>
    <w:rsid w:val="001B763A"/>
    <w:rsid w:val="001B77DD"/>
    <w:rsid w:val="001B78B4"/>
    <w:rsid w:val="001B7F22"/>
    <w:rsid w:val="001B7FD6"/>
    <w:rsid w:val="001BD418"/>
    <w:rsid w:val="001C00D8"/>
    <w:rsid w:val="001C0517"/>
    <w:rsid w:val="001C05D5"/>
    <w:rsid w:val="001C0D82"/>
    <w:rsid w:val="001C1053"/>
    <w:rsid w:val="001C1490"/>
    <w:rsid w:val="001C14C1"/>
    <w:rsid w:val="001C163E"/>
    <w:rsid w:val="001C187B"/>
    <w:rsid w:val="001C19C2"/>
    <w:rsid w:val="001C1BE0"/>
    <w:rsid w:val="001C1E6F"/>
    <w:rsid w:val="001C1FCA"/>
    <w:rsid w:val="001C246A"/>
    <w:rsid w:val="001C282B"/>
    <w:rsid w:val="001C2A15"/>
    <w:rsid w:val="001C330C"/>
    <w:rsid w:val="001C3538"/>
    <w:rsid w:val="001C36A2"/>
    <w:rsid w:val="001C3F3C"/>
    <w:rsid w:val="001C430F"/>
    <w:rsid w:val="001C449F"/>
    <w:rsid w:val="001C4945"/>
    <w:rsid w:val="001C499C"/>
    <w:rsid w:val="001C4C22"/>
    <w:rsid w:val="001C4CC3"/>
    <w:rsid w:val="001C53FE"/>
    <w:rsid w:val="001C55D2"/>
    <w:rsid w:val="001C5769"/>
    <w:rsid w:val="001C5A82"/>
    <w:rsid w:val="001C5B8C"/>
    <w:rsid w:val="001C68B1"/>
    <w:rsid w:val="001C6AC2"/>
    <w:rsid w:val="001C6CC3"/>
    <w:rsid w:val="001C7156"/>
    <w:rsid w:val="001D03BF"/>
    <w:rsid w:val="001D03DF"/>
    <w:rsid w:val="001D07BA"/>
    <w:rsid w:val="001D110E"/>
    <w:rsid w:val="001D1277"/>
    <w:rsid w:val="001D145C"/>
    <w:rsid w:val="001D14D8"/>
    <w:rsid w:val="001D1784"/>
    <w:rsid w:val="001D1785"/>
    <w:rsid w:val="001D1E39"/>
    <w:rsid w:val="001D2A2E"/>
    <w:rsid w:val="001D2A9B"/>
    <w:rsid w:val="001D2B60"/>
    <w:rsid w:val="001D2C68"/>
    <w:rsid w:val="001D2CBB"/>
    <w:rsid w:val="001D3034"/>
    <w:rsid w:val="001D3058"/>
    <w:rsid w:val="001D30F6"/>
    <w:rsid w:val="001D3265"/>
    <w:rsid w:val="001D331F"/>
    <w:rsid w:val="001D33AC"/>
    <w:rsid w:val="001D34AA"/>
    <w:rsid w:val="001D3E0A"/>
    <w:rsid w:val="001D435D"/>
    <w:rsid w:val="001D4837"/>
    <w:rsid w:val="001D5539"/>
    <w:rsid w:val="001D56A5"/>
    <w:rsid w:val="001D56CE"/>
    <w:rsid w:val="001D5A13"/>
    <w:rsid w:val="001D5D2A"/>
    <w:rsid w:val="001D5E8F"/>
    <w:rsid w:val="001D5E93"/>
    <w:rsid w:val="001D5F5A"/>
    <w:rsid w:val="001D6289"/>
    <w:rsid w:val="001D7D02"/>
    <w:rsid w:val="001E015E"/>
    <w:rsid w:val="001E029E"/>
    <w:rsid w:val="001E06CD"/>
    <w:rsid w:val="001E0701"/>
    <w:rsid w:val="001E0A83"/>
    <w:rsid w:val="001E1067"/>
    <w:rsid w:val="001E10D1"/>
    <w:rsid w:val="001E12FA"/>
    <w:rsid w:val="001E1425"/>
    <w:rsid w:val="001E1590"/>
    <w:rsid w:val="001E1948"/>
    <w:rsid w:val="001E1B49"/>
    <w:rsid w:val="001E1EDC"/>
    <w:rsid w:val="001E1EFA"/>
    <w:rsid w:val="001E1F59"/>
    <w:rsid w:val="001E207D"/>
    <w:rsid w:val="001E2132"/>
    <w:rsid w:val="001E2135"/>
    <w:rsid w:val="001E299D"/>
    <w:rsid w:val="001E3453"/>
    <w:rsid w:val="001E386C"/>
    <w:rsid w:val="001E39B7"/>
    <w:rsid w:val="001E3A37"/>
    <w:rsid w:val="001E3A9A"/>
    <w:rsid w:val="001E3F1D"/>
    <w:rsid w:val="001E41A3"/>
    <w:rsid w:val="001E42A7"/>
    <w:rsid w:val="001E469D"/>
    <w:rsid w:val="001E4720"/>
    <w:rsid w:val="001E4FD8"/>
    <w:rsid w:val="001E4FE0"/>
    <w:rsid w:val="001E5088"/>
    <w:rsid w:val="001E51BB"/>
    <w:rsid w:val="001E58DD"/>
    <w:rsid w:val="001E5DE1"/>
    <w:rsid w:val="001E610F"/>
    <w:rsid w:val="001E6561"/>
    <w:rsid w:val="001E69EB"/>
    <w:rsid w:val="001E6A2D"/>
    <w:rsid w:val="001E7749"/>
    <w:rsid w:val="001E79E3"/>
    <w:rsid w:val="001E7C8B"/>
    <w:rsid w:val="001F01E4"/>
    <w:rsid w:val="001F0283"/>
    <w:rsid w:val="001F02EB"/>
    <w:rsid w:val="001F03F7"/>
    <w:rsid w:val="001F0990"/>
    <w:rsid w:val="001F0CA4"/>
    <w:rsid w:val="001F10F4"/>
    <w:rsid w:val="001F1301"/>
    <w:rsid w:val="001F18BD"/>
    <w:rsid w:val="001F1B76"/>
    <w:rsid w:val="001F1C5C"/>
    <w:rsid w:val="001F212C"/>
    <w:rsid w:val="001F247B"/>
    <w:rsid w:val="001F2627"/>
    <w:rsid w:val="001F2775"/>
    <w:rsid w:val="001F290A"/>
    <w:rsid w:val="001F2CB7"/>
    <w:rsid w:val="001F2E3F"/>
    <w:rsid w:val="001F30F2"/>
    <w:rsid w:val="001F3496"/>
    <w:rsid w:val="001F35A1"/>
    <w:rsid w:val="001F3863"/>
    <w:rsid w:val="001F3A9A"/>
    <w:rsid w:val="001F3B47"/>
    <w:rsid w:val="001F3BCB"/>
    <w:rsid w:val="001F3CC4"/>
    <w:rsid w:val="001F3E93"/>
    <w:rsid w:val="001F3F60"/>
    <w:rsid w:val="001F40DB"/>
    <w:rsid w:val="001F4417"/>
    <w:rsid w:val="001F4975"/>
    <w:rsid w:val="001F4E15"/>
    <w:rsid w:val="001F5639"/>
    <w:rsid w:val="001F5A8C"/>
    <w:rsid w:val="001F5B74"/>
    <w:rsid w:val="001F5E74"/>
    <w:rsid w:val="001F5FB9"/>
    <w:rsid w:val="001F64AB"/>
    <w:rsid w:val="001F6D6D"/>
    <w:rsid w:val="001F704E"/>
    <w:rsid w:val="001F7463"/>
    <w:rsid w:val="001F7607"/>
    <w:rsid w:val="001F7637"/>
    <w:rsid w:val="001F76C4"/>
    <w:rsid w:val="001F795C"/>
    <w:rsid w:val="001F7963"/>
    <w:rsid w:val="001F7FA2"/>
    <w:rsid w:val="001F7FE1"/>
    <w:rsid w:val="0020036B"/>
    <w:rsid w:val="00200408"/>
    <w:rsid w:val="002004A9"/>
    <w:rsid w:val="002006A5"/>
    <w:rsid w:val="00200847"/>
    <w:rsid w:val="00200D3B"/>
    <w:rsid w:val="0020132F"/>
    <w:rsid w:val="00201338"/>
    <w:rsid w:val="002013DE"/>
    <w:rsid w:val="00201A17"/>
    <w:rsid w:val="00201D56"/>
    <w:rsid w:val="00202063"/>
    <w:rsid w:val="002025FB"/>
    <w:rsid w:val="00202672"/>
    <w:rsid w:val="00202ACB"/>
    <w:rsid w:val="002033F8"/>
    <w:rsid w:val="002034DF"/>
    <w:rsid w:val="00203511"/>
    <w:rsid w:val="00203804"/>
    <w:rsid w:val="0020382F"/>
    <w:rsid w:val="00203D01"/>
    <w:rsid w:val="0020414A"/>
    <w:rsid w:val="00204161"/>
    <w:rsid w:val="002041E0"/>
    <w:rsid w:val="00204E9D"/>
    <w:rsid w:val="002053DD"/>
    <w:rsid w:val="00205B53"/>
    <w:rsid w:val="00205E16"/>
    <w:rsid w:val="00205FEC"/>
    <w:rsid w:val="0020707C"/>
    <w:rsid w:val="00207228"/>
    <w:rsid w:val="00207537"/>
    <w:rsid w:val="0020765C"/>
    <w:rsid w:val="002076F5"/>
    <w:rsid w:val="00207D66"/>
    <w:rsid w:val="002102C2"/>
    <w:rsid w:val="002105A5"/>
    <w:rsid w:val="002106EF"/>
    <w:rsid w:val="00210D54"/>
    <w:rsid w:val="00210E8A"/>
    <w:rsid w:val="00210EEA"/>
    <w:rsid w:val="0021148A"/>
    <w:rsid w:val="002116AF"/>
    <w:rsid w:val="00211C2B"/>
    <w:rsid w:val="00211C51"/>
    <w:rsid w:val="00211D3F"/>
    <w:rsid w:val="0021208A"/>
    <w:rsid w:val="00212286"/>
    <w:rsid w:val="0021240A"/>
    <w:rsid w:val="00213077"/>
    <w:rsid w:val="002134A0"/>
    <w:rsid w:val="002134A3"/>
    <w:rsid w:val="00213A34"/>
    <w:rsid w:val="00213ADA"/>
    <w:rsid w:val="00213DF4"/>
    <w:rsid w:val="00213E12"/>
    <w:rsid w:val="00213F9E"/>
    <w:rsid w:val="002142EC"/>
    <w:rsid w:val="002144B3"/>
    <w:rsid w:val="00214CAF"/>
    <w:rsid w:val="00214F10"/>
    <w:rsid w:val="002151AB"/>
    <w:rsid w:val="002153F4"/>
    <w:rsid w:val="002158E5"/>
    <w:rsid w:val="002163BC"/>
    <w:rsid w:val="0021652E"/>
    <w:rsid w:val="002166A6"/>
    <w:rsid w:val="00216FAC"/>
    <w:rsid w:val="00217046"/>
    <w:rsid w:val="0021715C"/>
    <w:rsid w:val="002176A2"/>
    <w:rsid w:val="00217771"/>
    <w:rsid w:val="00217A7F"/>
    <w:rsid w:val="00217D62"/>
    <w:rsid w:val="0022077F"/>
    <w:rsid w:val="00220C48"/>
    <w:rsid w:val="002212F4"/>
    <w:rsid w:val="002213E7"/>
    <w:rsid w:val="002213EE"/>
    <w:rsid w:val="00221433"/>
    <w:rsid w:val="0022194E"/>
    <w:rsid w:val="00221DA1"/>
    <w:rsid w:val="00221DC3"/>
    <w:rsid w:val="00221E54"/>
    <w:rsid w:val="00221EE4"/>
    <w:rsid w:val="00222102"/>
    <w:rsid w:val="0022216E"/>
    <w:rsid w:val="0022222E"/>
    <w:rsid w:val="00222444"/>
    <w:rsid w:val="0022244B"/>
    <w:rsid w:val="002228C7"/>
    <w:rsid w:val="00222F14"/>
    <w:rsid w:val="00222FD4"/>
    <w:rsid w:val="00223739"/>
    <w:rsid w:val="00223AC5"/>
    <w:rsid w:val="00223CEB"/>
    <w:rsid w:val="00223FB7"/>
    <w:rsid w:val="00224201"/>
    <w:rsid w:val="00224267"/>
    <w:rsid w:val="00224398"/>
    <w:rsid w:val="002243A3"/>
    <w:rsid w:val="002243B2"/>
    <w:rsid w:val="002247AC"/>
    <w:rsid w:val="00224E7F"/>
    <w:rsid w:val="002252B2"/>
    <w:rsid w:val="0022530A"/>
    <w:rsid w:val="0022585B"/>
    <w:rsid w:val="00225A55"/>
    <w:rsid w:val="00225BAF"/>
    <w:rsid w:val="002261A9"/>
    <w:rsid w:val="00226891"/>
    <w:rsid w:val="00226B77"/>
    <w:rsid w:val="00226BF6"/>
    <w:rsid w:val="00226E01"/>
    <w:rsid w:val="0022766D"/>
    <w:rsid w:val="00227759"/>
    <w:rsid w:val="00227F78"/>
    <w:rsid w:val="00227FEE"/>
    <w:rsid w:val="00230467"/>
    <w:rsid w:val="002304FF"/>
    <w:rsid w:val="00230B4E"/>
    <w:rsid w:val="00230B62"/>
    <w:rsid w:val="00230F33"/>
    <w:rsid w:val="00230FC1"/>
    <w:rsid w:val="00231247"/>
    <w:rsid w:val="00231377"/>
    <w:rsid w:val="002319A1"/>
    <w:rsid w:val="00231FB8"/>
    <w:rsid w:val="002324C6"/>
    <w:rsid w:val="002327E3"/>
    <w:rsid w:val="002328D5"/>
    <w:rsid w:val="00232C9D"/>
    <w:rsid w:val="0023332F"/>
    <w:rsid w:val="0023336E"/>
    <w:rsid w:val="002333D2"/>
    <w:rsid w:val="002345D2"/>
    <w:rsid w:val="00234F52"/>
    <w:rsid w:val="00235347"/>
    <w:rsid w:val="002353C0"/>
    <w:rsid w:val="002354D5"/>
    <w:rsid w:val="00235DC3"/>
    <w:rsid w:val="00235E78"/>
    <w:rsid w:val="00235E96"/>
    <w:rsid w:val="00235EE1"/>
    <w:rsid w:val="0023618F"/>
    <w:rsid w:val="002361B2"/>
    <w:rsid w:val="002368D4"/>
    <w:rsid w:val="002368DB"/>
    <w:rsid w:val="00236CE9"/>
    <w:rsid w:val="00236EA8"/>
    <w:rsid w:val="00237013"/>
    <w:rsid w:val="0023707D"/>
    <w:rsid w:val="00237280"/>
    <w:rsid w:val="0023782D"/>
    <w:rsid w:val="00237A99"/>
    <w:rsid w:val="00237CB7"/>
    <w:rsid w:val="00237DFA"/>
    <w:rsid w:val="00240394"/>
    <w:rsid w:val="002414C9"/>
    <w:rsid w:val="0024195B"/>
    <w:rsid w:val="00241A36"/>
    <w:rsid w:val="00241A79"/>
    <w:rsid w:val="0024218A"/>
    <w:rsid w:val="0024224D"/>
    <w:rsid w:val="002426CB"/>
    <w:rsid w:val="00242F7E"/>
    <w:rsid w:val="002431DC"/>
    <w:rsid w:val="002434E7"/>
    <w:rsid w:val="002435EB"/>
    <w:rsid w:val="00244271"/>
    <w:rsid w:val="002444E2"/>
    <w:rsid w:val="002445AF"/>
    <w:rsid w:val="00244918"/>
    <w:rsid w:val="00244EFC"/>
    <w:rsid w:val="00245496"/>
    <w:rsid w:val="0024552D"/>
    <w:rsid w:val="00245576"/>
    <w:rsid w:val="002458F9"/>
    <w:rsid w:val="00245991"/>
    <w:rsid w:val="002459BC"/>
    <w:rsid w:val="00245B47"/>
    <w:rsid w:val="00245DF6"/>
    <w:rsid w:val="00246051"/>
    <w:rsid w:val="002460FB"/>
    <w:rsid w:val="0024630F"/>
    <w:rsid w:val="00246783"/>
    <w:rsid w:val="002468D4"/>
    <w:rsid w:val="00246A2C"/>
    <w:rsid w:val="00246AB3"/>
    <w:rsid w:val="00246BC5"/>
    <w:rsid w:val="00246C19"/>
    <w:rsid w:val="00246C31"/>
    <w:rsid w:val="0024704E"/>
    <w:rsid w:val="0024734D"/>
    <w:rsid w:val="0024747F"/>
    <w:rsid w:val="0024771F"/>
    <w:rsid w:val="0024781E"/>
    <w:rsid w:val="00247BA7"/>
    <w:rsid w:val="00247D9B"/>
    <w:rsid w:val="0025000E"/>
    <w:rsid w:val="002502D3"/>
    <w:rsid w:val="00250605"/>
    <w:rsid w:val="00250D65"/>
    <w:rsid w:val="00250E23"/>
    <w:rsid w:val="002510DE"/>
    <w:rsid w:val="00251635"/>
    <w:rsid w:val="002519F5"/>
    <w:rsid w:val="00251D16"/>
    <w:rsid w:val="002521DC"/>
    <w:rsid w:val="00252313"/>
    <w:rsid w:val="002523B1"/>
    <w:rsid w:val="00252593"/>
    <w:rsid w:val="0025282E"/>
    <w:rsid w:val="00252B80"/>
    <w:rsid w:val="0025324C"/>
    <w:rsid w:val="0025331E"/>
    <w:rsid w:val="00253340"/>
    <w:rsid w:val="002535A4"/>
    <w:rsid w:val="002535E8"/>
    <w:rsid w:val="0025419F"/>
    <w:rsid w:val="00254643"/>
    <w:rsid w:val="00255216"/>
    <w:rsid w:val="00255442"/>
    <w:rsid w:val="002556EF"/>
    <w:rsid w:val="002559EE"/>
    <w:rsid w:val="00255AE3"/>
    <w:rsid w:val="00255BDA"/>
    <w:rsid w:val="00255BF3"/>
    <w:rsid w:val="00255ED1"/>
    <w:rsid w:val="002561D1"/>
    <w:rsid w:val="002565D5"/>
    <w:rsid w:val="00260016"/>
    <w:rsid w:val="002600E4"/>
    <w:rsid w:val="0026026F"/>
    <w:rsid w:val="002603A2"/>
    <w:rsid w:val="002605EA"/>
    <w:rsid w:val="002605EB"/>
    <w:rsid w:val="002606AB"/>
    <w:rsid w:val="0026075B"/>
    <w:rsid w:val="00260E59"/>
    <w:rsid w:val="002613FC"/>
    <w:rsid w:val="00261AB4"/>
    <w:rsid w:val="00261FD3"/>
    <w:rsid w:val="00262244"/>
    <w:rsid w:val="002623EB"/>
    <w:rsid w:val="00262761"/>
    <w:rsid w:val="00262946"/>
    <w:rsid w:val="002629E8"/>
    <w:rsid w:val="00263454"/>
    <w:rsid w:val="002637E4"/>
    <w:rsid w:val="00263860"/>
    <w:rsid w:val="002638DF"/>
    <w:rsid w:val="002639DD"/>
    <w:rsid w:val="00263A62"/>
    <w:rsid w:val="00263B7A"/>
    <w:rsid w:val="00263BAD"/>
    <w:rsid w:val="00263BAE"/>
    <w:rsid w:val="00263C5C"/>
    <w:rsid w:val="00263E89"/>
    <w:rsid w:val="00263EFC"/>
    <w:rsid w:val="00263F94"/>
    <w:rsid w:val="00263FC0"/>
    <w:rsid w:val="00263FF0"/>
    <w:rsid w:val="00264115"/>
    <w:rsid w:val="00264280"/>
    <w:rsid w:val="002643EE"/>
    <w:rsid w:val="0026484D"/>
    <w:rsid w:val="00264A81"/>
    <w:rsid w:val="00264F42"/>
    <w:rsid w:val="00265156"/>
    <w:rsid w:val="00265699"/>
    <w:rsid w:val="0026598F"/>
    <w:rsid w:val="00265A31"/>
    <w:rsid w:val="00265B91"/>
    <w:rsid w:val="002665F2"/>
    <w:rsid w:val="002666B6"/>
    <w:rsid w:val="002668B3"/>
    <w:rsid w:val="00266C5D"/>
    <w:rsid w:val="00266C68"/>
    <w:rsid w:val="0026751F"/>
    <w:rsid w:val="0026756E"/>
    <w:rsid w:val="00267649"/>
    <w:rsid w:val="002676FC"/>
    <w:rsid w:val="002677D5"/>
    <w:rsid w:val="00267AAB"/>
    <w:rsid w:val="00267C2D"/>
    <w:rsid w:val="00267F45"/>
    <w:rsid w:val="002700D6"/>
    <w:rsid w:val="002700E4"/>
    <w:rsid w:val="0027022A"/>
    <w:rsid w:val="0027046A"/>
    <w:rsid w:val="00270EE5"/>
    <w:rsid w:val="0027103F"/>
    <w:rsid w:val="002710C9"/>
    <w:rsid w:val="002710E7"/>
    <w:rsid w:val="002711CD"/>
    <w:rsid w:val="00271264"/>
    <w:rsid w:val="00271287"/>
    <w:rsid w:val="00272386"/>
    <w:rsid w:val="00272610"/>
    <w:rsid w:val="00272CF4"/>
    <w:rsid w:val="00272D60"/>
    <w:rsid w:val="00272EC4"/>
    <w:rsid w:val="00272FF2"/>
    <w:rsid w:val="00273069"/>
    <w:rsid w:val="002732A3"/>
    <w:rsid w:val="00273679"/>
    <w:rsid w:val="002741D3"/>
    <w:rsid w:val="002742B0"/>
    <w:rsid w:val="00274656"/>
    <w:rsid w:val="00274B92"/>
    <w:rsid w:val="00275A1B"/>
    <w:rsid w:val="00275A41"/>
    <w:rsid w:val="00276193"/>
    <w:rsid w:val="00276474"/>
    <w:rsid w:val="00276814"/>
    <w:rsid w:val="002768FB"/>
    <w:rsid w:val="00277265"/>
    <w:rsid w:val="002774ED"/>
    <w:rsid w:val="002779C3"/>
    <w:rsid w:val="00277A4D"/>
    <w:rsid w:val="00277A6B"/>
    <w:rsid w:val="00277BA0"/>
    <w:rsid w:val="00277D1F"/>
    <w:rsid w:val="00277EF5"/>
    <w:rsid w:val="00277FEA"/>
    <w:rsid w:val="002801FF"/>
    <w:rsid w:val="002803C0"/>
    <w:rsid w:val="0028066E"/>
    <w:rsid w:val="00280911"/>
    <w:rsid w:val="00280CB1"/>
    <w:rsid w:val="00280DB6"/>
    <w:rsid w:val="00280E2E"/>
    <w:rsid w:val="002811A6"/>
    <w:rsid w:val="00281BBD"/>
    <w:rsid w:val="00281DF7"/>
    <w:rsid w:val="00282166"/>
    <w:rsid w:val="002821E3"/>
    <w:rsid w:val="002824E7"/>
    <w:rsid w:val="002828EF"/>
    <w:rsid w:val="002838C8"/>
    <w:rsid w:val="00283F3F"/>
    <w:rsid w:val="002847D5"/>
    <w:rsid w:val="00284B49"/>
    <w:rsid w:val="00284E02"/>
    <w:rsid w:val="00284EC7"/>
    <w:rsid w:val="00284F2F"/>
    <w:rsid w:val="00285142"/>
    <w:rsid w:val="002851EC"/>
    <w:rsid w:val="002854B9"/>
    <w:rsid w:val="00285BB5"/>
    <w:rsid w:val="00285EF9"/>
    <w:rsid w:val="00286132"/>
    <w:rsid w:val="0028650F"/>
    <w:rsid w:val="002866FF"/>
    <w:rsid w:val="0028692A"/>
    <w:rsid w:val="00286D20"/>
    <w:rsid w:val="00286FA8"/>
    <w:rsid w:val="002875C5"/>
    <w:rsid w:val="00287932"/>
    <w:rsid w:val="0028794E"/>
    <w:rsid w:val="0029051E"/>
    <w:rsid w:val="00290967"/>
    <w:rsid w:val="0029121E"/>
    <w:rsid w:val="0029130A"/>
    <w:rsid w:val="00291383"/>
    <w:rsid w:val="00291443"/>
    <w:rsid w:val="002914C2"/>
    <w:rsid w:val="00291ADA"/>
    <w:rsid w:val="00291CC9"/>
    <w:rsid w:val="00291CCF"/>
    <w:rsid w:val="00291CF0"/>
    <w:rsid w:val="00291E0F"/>
    <w:rsid w:val="00291FB0"/>
    <w:rsid w:val="00291FC9"/>
    <w:rsid w:val="002928F0"/>
    <w:rsid w:val="00292BFC"/>
    <w:rsid w:val="00292C98"/>
    <w:rsid w:val="00292ECF"/>
    <w:rsid w:val="00293327"/>
    <w:rsid w:val="002939CB"/>
    <w:rsid w:val="002946A5"/>
    <w:rsid w:val="00294C0C"/>
    <w:rsid w:val="00294C9E"/>
    <w:rsid w:val="00295AA6"/>
    <w:rsid w:val="00295F6F"/>
    <w:rsid w:val="0029661B"/>
    <w:rsid w:val="0029665B"/>
    <w:rsid w:val="00296661"/>
    <w:rsid w:val="002970A7"/>
    <w:rsid w:val="00297623"/>
    <w:rsid w:val="00297C18"/>
    <w:rsid w:val="00297C25"/>
    <w:rsid w:val="00297D2B"/>
    <w:rsid w:val="00297D9F"/>
    <w:rsid w:val="00297DB5"/>
    <w:rsid w:val="00297EF6"/>
    <w:rsid w:val="00297F36"/>
    <w:rsid w:val="002A0155"/>
    <w:rsid w:val="002A016C"/>
    <w:rsid w:val="002A04DD"/>
    <w:rsid w:val="002A0748"/>
    <w:rsid w:val="002A0884"/>
    <w:rsid w:val="002A0A9B"/>
    <w:rsid w:val="002A0D28"/>
    <w:rsid w:val="002A0DFC"/>
    <w:rsid w:val="002A0E73"/>
    <w:rsid w:val="002A1076"/>
    <w:rsid w:val="002A1173"/>
    <w:rsid w:val="002A15FF"/>
    <w:rsid w:val="002A1673"/>
    <w:rsid w:val="002A1A0C"/>
    <w:rsid w:val="002A1BFB"/>
    <w:rsid w:val="002A1E90"/>
    <w:rsid w:val="002A2147"/>
    <w:rsid w:val="002A226E"/>
    <w:rsid w:val="002A23BD"/>
    <w:rsid w:val="002A24DF"/>
    <w:rsid w:val="002A2502"/>
    <w:rsid w:val="002A2519"/>
    <w:rsid w:val="002A28DB"/>
    <w:rsid w:val="002A3157"/>
    <w:rsid w:val="002A3248"/>
    <w:rsid w:val="002A3529"/>
    <w:rsid w:val="002A37B5"/>
    <w:rsid w:val="002A3AA1"/>
    <w:rsid w:val="002A4621"/>
    <w:rsid w:val="002A4B3A"/>
    <w:rsid w:val="002A4E30"/>
    <w:rsid w:val="002A521F"/>
    <w:rsid w:val="002A561E"/>
    <w:rsid w:val="002A5640"/>
    <w:rsid w:val="002A5A18"/>
    <w:rsid w:val="002A5EAD"/>
    <w:rsid w:val="002A647D"/>
    <w:rsid w:val="002A6CE6"/>
    <w:rsid w:val="002A72F8"/>
    <w:rsid w:val="002B0037"/>
    <w:rsid w:val="002B0490"/>
    <w:rsid w:val="002B0B56"/>
    <w:rsid w:val="002B0BAE"/>
    <w:rsid w:val="002B0DCF"/>
    <w:rsid w:val="002B15B8"/>
    <w:rsid w:val="002B1AC6"/>
    <w:rsid w:val="002B26AA"/>
    <w:rsid w:val="002B2EA8"/>
    <w:rsid w:val="002B34A6"/>
    <w:rsid w:val="002B34DE"/>
    <w:rsid w:val="002B3BFD"/>
    <w:rsid w:val="002B3E70"/>
    <w:rsid w:val="002B433E"/>
    <w:rsid w:val="002B46C3"/>
    <w:rsid w:val="002B4863"/>
    <w:rsid w:val="002B4A31"/>
    <w:rsid w:val="002B4AB2"/>
    <w:rsid w:val="002B52FD"/>
    <w:rsid w:val="002B53BF"/>
    <w:rsid w:val="002B5898"/>
    <w:rsid w:val="002B592D"/>
    <w:rsid w:val="002B59A1"/>
    <w:rsid w:val="002B603C"/>
    <w:rsid w:val="002B606D"/>
    <w:rsid w:val="002B6265"/>
    <w:rsid w:val="002B62D8"/>
    <w:rsid w:val="002B69F1"/>
    <w:rsid w:val="002B6FC6"/>
    <w:rsid w:val="002B71CC"/>
    <w:rsid w:val="002B743A"/>
    <w:rsid w:val="002B77E6"/>
    <w:rsid w:val="002B7A55"/>
    <w:rsid w:val="002B7C18"/>
    <w:rsid w:val="002B7CBA"/>
    <w:rsid w:val="002B7CEB"/>
    <w:rsid w:val="002B7D0C"/>
    <w:rsid w:val="002B7EA7"/>
    <w:rsid w:val="002C034A"/>
    <w:rsid w:val="002C04D9"/>
    <w:rsid w:val="002C06F5"/>
    <w:rsid w:val="002C0CFF"/>
    <w:rsid w:val="002C114B"/>
    <w:rsid w:val="002C11AA"/>
    <w:rsid w:val="002C16DC"/>
    <w:rsid w:val="002C171E"/>
    <w:rsid w:val="002C1746"/>
    <w:rsid w:val="002C19CB"/>
    <w:rsid w:val="002C1A53"/>
    <w:rsid w:val="002C1C6C"/>
    <w:rsid w:val="002C1C94"/>
    <w:rsid w:val="002C1EA6"/>
    <w:rsid w:val="002C2E44"/>
    <w:rsid w:val="002C38C1"/>
    <w:rsid w:val="002C3959"/>
    <w:rsid w:val="002C3A89"/>
    <w:rsid w:val="002C3AF1"/>
    <w:rsid w:val="002C3B3C"/>
    <w:rsid w:val="002C3DAC"/>
    <w:rsid w:val="002C4511"/>
    <w:rsid w:val="002C4BEF"/>
    <w:rsid w:val="002C4C41"/>
    <w:rsid w:val="002C51B9"/>
    <w:rsid w:val="002C5449"/>
    <w:rsid w:val="002C5536"/>
    <w:rsid w:val="002C5EBF"/>
    <w:rsid w:val="002C6119"/>
    <w:rsid w:val="002C61F9"/>
    <w:rsid w:val="002C65F7"/>
    <w:rsid w:val="002C6FAA"/>
    <w:rsid w:val="002C720D"/>
    <w:rsid w:val="002C7344"/>
    <w:rsid w:val="002C7594"/>
    <w:rsid w:val="002C77B7"/>
    <w:rsid w:val="002C787A"/>
    <w:rsid w:val="002C7904"/>
    <w:rsid w:val="002C7BB2"/>
    <w:rsid w:val="002C7C42"/>
    <w:rsid w:val="002C7F09"/>
    <w:rsid w:val="002C7F67"/>
    <w:rsid w:val="002D04CA"/>
    <w:rsid w:val="002D0946"/>
    <w:rsid w:val="002D09B4"/>
    <w:rsid w:val="002D0C1B"/>
    <w:rsid w:val="002D0ECC"/>
    <w:rsid w:val="002D0FD0"/>
    <w:rsid w:val="002D1F68"/>
    <w:rsid w:val="002D207F"/>
    <w:rsid w:val="002D241E"/>
    <w:rsid w:val="002D2A9D"/>
    <w:rsid w:val="002D2D29"/>
    <w:rsid w:val="002D2F59"/>
    <w:rsid w:val="002D3549"/>
    <w:rsid w:val="002D35F8"/>
    <w:rsid w:val="002D3A7D"/>
    <w:rsid w:val="002D3C62"/>
    <w:rsid w:val="002D3D86"/>
    <w:rsid w:val="002D3F6D"/>
    <w:rsid w:val="002D41D1"/>
    <w:rsid w:val="002D456E"/>
    <w:rsid w:val="002D491A"/>
    <w:rsid w:val="002D4A85"/>
    <w:rsid w:val="002D4D12"/>
    <w:rsid w:val="002D4F12"/>
    <w:rsid w:val="002D4F72"/>
    <w:rsid w:val="002D5395"/>
    <w:rsid w:val="002D540A"/>
    <w:rsid w:val="002D5590"/>
    <w:rsid w:val="002D5622"/>
    <w:rsid w:val="002D583A"/>
    <w:rsid w:val="002D58A6"/>
    <w:rsid w:val="002D5A36"/>
    <w:rsid w:val="002D5C1F"/>
    <w:rsid w:val="002D5C3D"/>
    <w:rsid w:val="002D601B"/>
    <w:rsid w:val="002D62CA"/>
    <w:rsid w:val="002D63D8"/>
    <w:rsid w:val="002D64CE"/>
    <w:rsid w:val="002D679E"/>
    <w:rsid w:val="002D6F19"/>
    <w:rsid w:val="002D7647"/>
    <w:rsid w:val="002D7834"/>
    <w:rsid w:val="002D7E86"/>
    <w:rsid w:val="002E07A1"/>
    <w:rsid w:val="002E099F"/>
    <w:rsid w:val="002E0CB6"/>
    <w:rsid w:val="002E105B"/>
    <w:rsid w:val="002E11CA"/>
    <w:rsid w:val="002E1683"/>
    <w:rsid w:val="002E17D8"/>
    <w:rsid w:val="002E1E80"/>
    <w:rsid w:val="002E2963"/>
    <w:rsid w:val="002E2EE5"/>
    <w:rsid w:val="002E3089"/>
    <w:rsid w:val="002E3216"/>
    <w:rsid w:val="002E324C"/>
    <w:rsid w:val="002E32FC"/>
    <w:rsid w:val="002E33D1"/>
    <w:rsid w:val="002E3534"/>
    <w:rsid w:val="002E3661"/>
    <w:rsid w:val="002E371E"/>
    <w:rsid w:val="002E3C77"/>
    <w:rsid w:val="002E40FA"/>
    <w:rsid w:val="002E41EF"/>
    <w:rsid w:val="002E4396"/>
    <w:rsid w:val="002E4C39"/>
    <w:rsid w:val="002E5780"/>
    <w:rsid w:val="002E5E57"/>
    <w:rsid w:val="002E5F8D"/>
    <w:rsid w:val="002E60B5"/>
    <w:rsid w:val="002E6122"/>
    <w:rsid w:val="002E6143"/>
    <w:rsid w:val="002E65FA"/>
    <w:rsid w:val="002E6766"/>
    <w:rsid w:val="002E68EE"/>
    <w:rsid w:val="002E705C"/>
    <w:rsid w:val="002E73AF"/>
    <w:rsid w:val="002E73B6"/>
    <w:rsid w:val="002E78F8"/>
    <w:rsid w:val="002E7A83"/>
    <w:rsid w:val="002E7C74"/>
    <w:rsid w:val="002E7E82"/>
    <w:rsid w:val="002F0875"/>
    <w:rsid w:val="002F0A58"/>
    <w:rsid w:val="002F1348"/>
    <w:rsid w:val="002F1949"/>
    <w:rsid w:val="002F19B1"/>
    <w:rsid w:val="002F1C46"/>
    <w:rsid w:val="002F20DC"/>
    <w:rsid w:val="002F243B"/>
    <w:rsid w:val="002F2AB9"/>
    <w:rsid w:val="002F2ADC"/>
    <w:rsid w:val="002F2B68"/>
    <w:rsid w:val="002F3329"/>
    <w:rsid w:val="002F3341"/>
    <w:rsid w:val="002F3692"/>
    <w:rsid w:val="002F3DDB"/>
    <w:rsid w:val="002F400D"/>
    <w:rsid w:val="002F4C28"/>
    <w:rsid w:val="002F5AE5"/>
    <w:rsid w:val="002F6079"/>
    <w:rsid w:val="002F67DB"/>
    <w:rsid w:val="002F6841"/>
    <w:rsid w:val="002F6890"/>
    <w:rsid w:val="002F6A25"/>
    <w:rsid w:val="002F6D68"/>
    <w:rsid w:val="002F6EAA"/>
    <w:rsid w:val="002F6EF1"/>
    <w:rsid w:val="002F71A0"/>
    <w:rsid w:val="002F756F"/>
    <w:rsid w:val="002F75F6"/>
    <w:rsid w:val="002F76C0"/>
    <w:rsid w:val="002F7A21"/>
    <w:rsid w:val="002F7D5B"/>
    <w:rsid w:val="0030074F"/>
    <w:rsid w:val="003008CC"/>
    <w:rsid w:val="00300AC3"/>
    <w:rsid w:val="00300ACF"/>
    <w:rsid w:val="00300D23"/>
    <w:rsid w:val="003010E8"/>
    <w:rsid w:val="00301955"/>
    <w:rsid w:val="00301B92"/>
    <w:rsid w:val="00301CDF"/>
    <w:rsid w:val="00301E3E"/>
    <w:rsid w:val="00302211"/>
    <w:rsid w:val="00302B57"/>
    <w:rsid w:val="00302ECB"/>
    <w:rsid w:val="00302F00"/>
    <w:rsid w:val="0030312E"/>
    <w:rsid w:val="003034E1"/>
    <w:rsid w:val="003039A3"/>
    <w:rsid w:val="0030407B"/>
    <w:rsid w:val="00304B34"/>
    <w:rsid w:val="00304DBE"/>
    <w:rsid w:val="0030520E"/>
    <w:rsid w:val="003052A4"/>
    <w:rsid w:val="003054D6"/>
    <w:rsid w:val="00305573"/>
    <w:rsid w:val="0030571B"/>
    <w:rsid w:val="003059DF"/>
    <w:rsid w:val="00305D2B"/>
    <w:rsid w:val="00305DEF"/>
    <w:rsid w:val="00305F1E"/>
    <w:rsid w:val="00306386"/>
    <w:rsid w:val="003066D4"/>
    <w:rsid w:val="003070ED"/>
    <w:rsid w:val="0030730D"/>
    <w:rsid w:val="003078BF"/>
    <w:rsid w:val="00307ADA"/>
    <w:rsid w:val="00307E80"/>
    <w:rsid w:val="00310131"/>
    <w:rsid w:val="00310718"/>
    <w:rsid w:val="00310740"/>
    <w:rsid w:val="00310795"/>
    <w:rsid w:val="003109C4"/>
    <w:rsid w:val="00310D53"/>
    <w:rsid w:val="00310FC3"/>
    <w:rsid w:val="00311133"/>
    <w:rsid w:val="003115CB"/>
    <w:rsid w:val="00311700"/>
    <w:rsid w:val="0031196A"/>
    <w:rsid w:val="00311F68"/>
    <w:rsid w:val="003123DA"/>
    <w:rsid w:val="00312505"/>
    <w:rsid w:val="003126EC"/>
    <w:rsid w:val="00312A4C"/>
    <w:rsid w:val="00312A5C"/>
    <w:rsid w:val="00312AA1"/>
    <w:rsid w:val="00312BFE"/>
    <w:rsid w:val="00312CD3"/>
    <w:rsid w:val="00313068"/>
    <w:rsid w:val="00313255"/>
    <w:rsid w:val="00313A5B"/>
    <w:rsid w:val="00313ACC"/>
    <w:rsid w:val="0031402A"/>
    <w:rsid w:val="003140BB"/>
    <w:rsid w:val="00314338"/>
    <w:rsid w:val="0031443C"/>
    <w:rsid w:val="0031447D"/>
    <w:rsid w:val="0031496B"/>
    <w:rsid w:val="00314A4E"/>
    <w:rsid w:val="0031504C"/>
    <w:rsid w:val="00315AC5"/>
    <w:rsid w:val="0031623A"/>
    <w:rsid w:val="0031635A"/>
    <w:rsid w:val="003169B6"/>
    <w:rsid w:val="00316B34"/>
    <w:rsid w:val="00316D4F"/>
    <w:rsid w:val="0031726C"/>
    <w:rsid w:val="00317336"/>
    <w:rsid w:val="003175A0"/>
    <w:rsid w:val="00317A6D"/>
    <w:rsid w:val="00317AA0"/>
    <w:rsid w:val="00317AD1"/>
    <w:rsid w:val="00317B37"/>
    <w:rsid w:val="00317B79"/>
    <w:rsid w:val="00320093"/>
    <w:rsid w:val="003201E0"/>
    <w:rsid w:val="003203E8"/>
    <w:rsid w:val="0032043D"/>
    <w:rsid w:val="0032044D"/>
    <w:rsid w:val="0032062E"/>
    <w:rsid w:val="0032085A"/>
    <w:rsid w:val="003208AB"/>
    <w:rsid w:val="00321033"/>
    <w:rsid w:val="00321A7D"/>
    <w:rsid w:val="00321AC4"/>
    <w:rsid w:val="00321D40"/>
    <w:rsid w:val="003224B0"/>
    <w:rsid w:val="00322B71"/>
    <w:rsid w:val="00322CE3"/>
    <w:rsid w:val="00322F6B"/>
    <w:rsid w:val="00323492"/>
    <w:rsid w:val="003239B9"/>
    <w:rsid w:val="00323A46"/>
    <w:rsid w:val="00323AF3"/>
    <w:rsid w:val="0032418B"/>
    <w:rsid w:val="0032451E"/>
    <w:rsid w:val="00324873"/>
    <w:rsid w:val="00324915"/>
    <w:rsid w:val="0032500E"/>
    <w:rsid w:val="00325AEA"/>
    <w:rsid w:val="00325AF5"/>
    <w:rsid w:val="00325DD9"/>
    <w:rsid w:val="00325EBB"/>
    <w:rsid w:val="00325FA3"/>
    <w:rsid w:val="003261EC"/>
    <w:rsid w:val="00326264"/>
    <w:rsid w:val="0032689A"/>
    <w:rsid w:val="003271CA"/>
    <w:rsid w:val="003273C9"/>
    <w:rsid w:val="003278EA"/>
    <w:rsid w:val="00327A24"/>
    <w:rsid w:val="00327BC4"/>
    <w:rsid w:val="00327DB1"/>
    <w:rsid w:val="003303CF"/>
    <w:rsid w:val="00330573"/>
    <w:rsid w:val="003305F7"/>
    <w:rsid w:val="00330643"/>
    <w:rsid w:val="00330681"/>
    <w:rsid w:val="00330AAD"/>
    <w:rsid w:val="00330CCB"/>
    <w:rsid w:val="00331078"/>
    <w:rsid w:val="00331294"/>
    <w:rsid w:val="0033163D"/>
    <w:rsid w:val="00331801"/>
    <w:rsid w:val="00331D4D"/>
    <w:rsid w:val="00331F7B"/>
    <w:rsid w:val="0033230C"/>
    <w:rsid w:val="00332B01"/>
    <w:rsid w:val="00333537"/>
    <w:rsid w:val="00333EC3"/>
    <w:rsid w:val="0033429D"/>
    <w:rsid w:val="00334457"/>
    <w:rsid w:val="003344AF"/>
    <w:rsid w:val="00334576"/>
    <w:rsid w:val="00334A58"/>
    <w:rsid w:val="00334B89"/>
    <w:rsid w:val="00334BBF"/>
    <w:rsid w:val="00334E7D"/>
    <w:rsid w:val="003350B8"/>
    <w:rsid w:val="0033536F"/>
    <w:rsid w:val="0033586E"/>
    <w:rsid w:val="00335E26"/>
    <w:rsid w:val="003363E1"/>
    <w:rsid w:val="0033679D"/>
    <w:rsid w:val="00336B1A"/>
    <w:rsid w:val="00336B4F"/>
    <w:rsid w:val="00336B89"/>
    <w:rsid w:val="00336D41"/>
    <w:rsid w:val="00336EE1"/>
    <w:rsid w:val="003377C0"/>
    <w:rsid w:val="003379B0"/>
    <w:rsid w:val="003379D0"/>
    <w:rsid w:val="00337AD2"/>
    <w:rsid w:val="00337C44"/>
    <w:rsid w:val="00337FFE"/>
    <w:rsid w:val="003400EA"/>
    <w:rsid w:val="00340257"/>
    <w:rsid w:val="00340835"/>
    <w:rsid w:val="00340CED"/>
    <w:rsid w:val="00340FF9"/>
    <w:rsid w:val="003419E5"/>
    <w:rsid w:val="0034282A"/>
    <w:rsid w:val="00342BAA"/>
    <w:rsid w:val="00342BD6"/>
    <w:rsid w:val="00342CB4"/>
    <w:rsid w:val="00342E70"/>
    <w:rsid w:val="00342F3A"/>
    <w:rsid w:val="003432E3"/>
    <w:rsid w:val="003432F0"/>
    <w:rsid w:val="003434F7"/>
    <w:rsid w:val="003435A1"/>
    <w:rsid w:val="003437D7"/>
    <w:rsid w:val="00343996"/>
    <w:rsid w:val="00343B35"/>
    <w:rsid w:val="003443C0"/>
    <w:rsid w:val="003444CB"/>
    <w:rsid w:val="00344C31"/>
    <w:rsid w:val="0034516F"/>
    <w:rsid w:val="003456CC"/>
    <w:rsid w:val="00345E2B"/>
    <w:rsid w:val="00346014"/>
    <w:rsid w:val="00346475"/>
    <w:rsid w:val="00347436"/>
    <w:rsid w:val="00347845"/>
    <w:rsid w:val="0034786B"/>
    <w:rsid w:val="00347B39"/>
    <w:rsid w:val="00347C09"/>
    <w:rsid w:val="00347C73"/>
    <w:rsid w:val="00350580"/>
    <w:rsid w:val="003505B0"/>
    <w:rsid w:val="00350636"/>
    <w:rsid w:val="00350CF1"/>
    <w:rsid w:val="00350F93"/>
    <w:rsid w:val="00351273"/>
    <w:rsid w:val="0035128D"/>
    <w:rsid w:val="0035130E"/>
    <w:rsid w:val="0035149C"/>
    <w:rsid w:val="00351B28"/>
    <w:rsid w:val="00351C36"/>
    <w:rsid w:val="00351CDF"/>
    <w:rsid w:val="00351DD1"/>
    <w:rsid w:val="003523B9"/>
    <w:rsid w:val="00352A4E"/>
    <w:rsid w:val="00352C41"/>
    <w:rsid w:val="00352C5B"/>
    <w:rsid w:val="0035395F"/>
    <w:rsid w:val="00353A1D"/>
    <w:rsid w:val="00353BCC"/>
    <w:rsid w:val="00353D9F"/>
    <w:rsid w:val="00354A35"/>
    <w:rsid w:val="00354DEF"/>
    <w:rsid w:val="00354F34"/>
    <w:rsid w:val="003550B4"/>
    <w:rsid w:val="003552EA"/>
    <w:rsid w:val="003556E4"/>
    <w:rsid w:val="00355BDF"/>
    <w:rsid w:val="00355D49"/>
    <w:rsid w:val="0035623C"/>
    <w:rsid w:val="00356D19"/>
    <w:rsid w:val="0035749C"/>
    <w:rsid w:val="0035750A"/>
    <w:rsid w:val="00357720"/>
    <w:rsid w:val="00357776"/>
    <w:rsid w:val="0035789F"/>
    <w:rsid w:val="0035793F"/>
    <w:rsid w:val="003579A0"/>
    <w:rsid w:val="00357F3F"/>
    <w:rsid w:val="0036039D"/>
    <w:rsid w:val="003603D8"/>
    <w:rsid w:val="003608A7"/>
    <w:rsid w:val="00360978"/>
    <w:rsid w:val="00360988"/>
    <w:rsid w:val="00360A3E"/>
    <w:rsid w:val="00360A86"/>
    <w:rsid w:val="00360DFB"/>
    <w:rsid w:val="00361553"/>
    <w:rsid w:val="003618D8"/>
    <w:rsid w:val="003622D3"/>
    <w:rsid w:val="00362481"/>
    <w:rsid w:val="0036271F"/>
    <w:rsid w:val="0036296F"/>
    <w:rsid w:val="00362B0F"/>
    <w:rsid w:val="00362D68"/>
    <w:rsid w:val="00362E32"/>
    <w:rsid w:val="00363376"/>
    <w:rsid w:val="00363675"/>
    <w:rsid w:val="00363869"/>
    <w:rsid w:val="0036460B"/>
    <w:rsid w:val="0036468B"/>
    <w:rsid w:val="0036478D"/>
    <w:rsid w:val="003648DF"/>
    <w:rsid w:val="00364EEC"/>
    <w:rsid w:val="00365AA0"/>
    <w:rsid w:val="00365C79"/>
    <w:rsid w:val="00366700"/>
    <w:rsid w:val="00366CBA"/>
    <w:rsid w:val="00367128"/>
    <w:rsid w:val="003672E0"/>
    <w:rsid w:val="0036730C"/>
    <w:rsid w:val="003673A1"/>
    <w:rsid w:val="00370080"/>
    <w:rsid w:val="003702F6"/>
    <w:rsid w:val="00370302"/>
    <w:rsid w:val="00370406"/>
    <w:rsid w:val="00370769"/>
    <w:rsid w:val="00370DBB"/>
    <w:rsid w:val="00371B01"/>
    <w:rsid w:val="00372259"/>
    <w:rsid w:val="003722E0"/>
    <w:rsid w:val="00372960"/>
    <w:rsid w:val="003734FF"/>
    <w:rsid w:val="0037408E"/>
    <w:rsid w:val="00374178"/>
    <w:rsid w:val="0037448F"/>
    <w:rsid w:val="00374771"/>
    <w:rsid w:val="003747DF"/>
    <w:rsid w:val="00374F45"/>
    <w:rsid w:val="003750B8"/>
    <w:rsid w:val="00375287"/>
    <w:rsid w:val="0037537B"/>
    <w:rsid w:val="0037543A"/>
    <w:rsid w:val="00375481"/>
    <w:rsid w:val="0037563C"/>
    <w:rsid w:val="00375934"/>
    <w:rsid w:val="00375A14"/>
    <w:rsid w:val="00375A26"/>
    <w:rsid w:val="00375CAE"/>
    <w:rsid w:val="0037601F"/>
    <w:rsid w:val="003760C8"/>
    <w:rsid w:val="003763FF"/>
    <w:rsid w:val="00376BFD"/>
    <w:rsid w:val="00376EA6"/>
    <w:rsid w:val="0037728B"/>
    <w:rsid w:val="003776F1"/>
    <w:rsid w:val="00377730"/>
    <w:rsid w:val="0037778F"/>
    <w:rsid w:val="003778D9"/>
    <w:rsid w:val="003802D6"/>
    <w:rsid w:val="0038030E"/>
    <w:rsid w:val="00380682"/>
    <w:rsid w:val="00380744"/>
    <w:rsid w:val="003808A6"/>
    <w:rsid w:val="003809FF"/>
    <w:rsid w:val="00381549"/>
    <w:rsid w:val="003817E5"/>
    <w:rsid w:val="00381871"/>
    <w:rsid w:val="00381A47"/>
    <w:rsid w:val="00381D23"/>
    <w:rsid w:val="00381D86"/>
    <w:rsid w:val="003827FA"/>
    <w:rsid w:val="003832F0"/>
    <w:rsid w:val="003834AE"/>
    <w:rsid w:val="0038377F"/>
    <w:rsid w:val="003838A8"/>
    <w:rsid w:val="00383E8F"/>
    <w:rsid w:val="003843E1"/>
    <w:rsid w:val="003845EF"/>
    <w:rsid w:val="0038479F"/>
    <w:rsid w:val="00384963"/>
    <w:rsid w:val="00384965"/>
    <w:rsid w:val="00384976"/>
    <w:rsid w:val="00384ACD"/>
    <w:rsid w:val="00384C56"/>
    <w:rsid w:val="003852CB"/>
    <w:rsid w:val="00385B5B"/>
    <w:rsid w:val="0038654D"/>
    <w:rsid w:val="003865ED"/>
    <w:rsid w:val="00386699"/>
    <w:rsid w:val="00387331"/>
    <w:rsid w:val="00387389"/>
    <w:rsid w:val="00387615"/>
    <w:rsid w:val="00387E93"/>
    <w:rsid w:val="003906C0"/>
    <w:rsid w:val="00390C40"/>
    <w:rsid w:val="00390DD7"/>
    <w:rsid w:val="003915FC"/>
    <w:rsid w:val="00391722"/>
    <w:rsid w:val="0039184C"/>
    <w:rsid w:val="00391B1C"/>
    <w:rsid w:val="00391E30"/>
    <w:rsid w:val="0039207A"/>
    <w:rsid w:val="00392433"/>
    <w:rsid w:val="00392486"/>
    <w:rsid w:val="00392529"/>
    <w:rsid w:val="00392AA6"/>
    <w:rsid w:val="00392AB1"/>
    <w:rsid w:val="00392BEA"/>
    <w:rsid w:val="00392D3E"/>
    <w:rsid w:val="00392F4E"/>
    <w:rsid w:val="00393233"/>
    <w:rsid w:val="00393F80"/>
    <w:rsid w:val="003945F2"/>
    <w:rsid w:val="0039490E"/>
    <w:rsid w:val="00394A18"/>
    <w:rsid w:val="003950EF"/>
    <w:rsid w:val="003952C0"/>
    <w:rsid w:val="0039615F"/>
    <w:rsid w:val="003967D5"/>
    <w:rsid w:val="00396914"/>
    <w:rsid w:val="0039713C"/>
    <w:rsid w:val="003971E9"/>
    <w:rsid w:val="00397236"/>
    <w:rsid w:val="003976CA"/>
    <w:rsid w:val="003979F5"/>
    <w:rsid w:val="003A0133"/>
    <w:rsid w:val="003A03C9"/>
    <w:rsid w:val="003A0587"/>
    <w:rsid w:val="003A0637"/>
    <w:rsid w:val="003A0A9F"/>
    <w:rsid w:val="003A0DB5"/>
    <w:rsid w:val="003A163D"/>
    <w:rsid w:val="003A184B"/>
    <w:rsid w:val="003A19C5"/>
    <w:rsid w:val="003A1E3B"/>
    <w:rsid w:val="003A1F2D"/>
    <w:rsid w:val="003A2004"/>
    <w:rsid w:val="003A209A"/>
    <w:rsid w:val="003A3196"/>
    <w:rsid w:val="003A35B9"/>
    <w:rsid w:val="003A3656"/>
    <w:rsid w:val="003A393E"/>
    <w:rsid w:val="003A3C32"/>
    <w:rsid w:val="003A3C8A"/>
    <w:rsid w:val="003A3DC5"/>
    <w:rsid w:val="003A3EF9"/>
    <w:rsid w:val="003A4936"/>
    <w:rsid w:val="003A4A50"/>
    <w:rsid w:val="003A4ACF"/>
    <w:rsid w:val="003A4B63"/>
    <w:rsid w:val="003A5397"/>
    <w:rsid w:val="003A55AD"/>
    <w:rsid w:val="003A5C02"/>
    <w:rsid w:val="003A5DF3"/>
    <w:rsid w:val="003A5F58"/>
    <w:rsid w:val="003A668E"/>
    <w:rsid w:val="003A67A9"/>
    <w:rsid w:val="003A6FA7"/>
    <w:rsid w:val="003A715D"/>
    <w:rsid w:val="003A7677"/>
    <w:rsid w:val="003A7A3B"/>
    <w:rsid w:val="003B010E"/>
    <w:rsid w:val="003B0378"/>
    <w:rsid w:val="003B0855"/>
    <w:rsid w:val="003B0874"/>
    <w:rsid w:val="003B09E8"/>
    <w:rsid w:val="003B12D6"/>
    <w:rsid w:val="003B1575"/>
    <w:rsid w:val="003B173C"/>
    <w:rsid w:val="003B1756"/>
    <w:rsid w:val="003B217D"/>
    <w:rsid w:val="003B22BB"/>
    <w:rsid w:val="003B24EB"/>
    <w:rsid w:val="003B26B6"/>
    <w:rsid w:val="003B2860"/>
    <w:rsid w:val="003B2D48"/>
    <w:rsid w:val="003B3076"/>
    <w:rsid w:val="003B3153"/>
    <w:rsid w:val="003B3897"/>
    <w:rsid w:val="003B3E6C"/>
    <w:rsid w:val="003B4288"/>
    <w:rsid w:val="003B45AB"/>
    <w:rsid w:val="003B47B7"/>
    <w:rsid w:val="003B4A71"/>
    <w:rsid w:val="003B5223"/>
    <w:rsid w:val="003B589E"/>
    <w:rsid w:val="003B5BBB"/>
    <w:rsid w:val="003B5C48"/>
    <w:rsid w:val="003B5C72"/>
    <w:rsid w:val="003B5D20"/>
    <w:rsid w:val="003B623D"/>
    <w:rsid w:val="003B62D1"/>
    <w:rsid w:val="003B7281"/>
    <w:rsid w:val="003B785C"/>
    <w:rsid w:val="003B7DB4"/>
    <w:rsid w:val="003C0CAB"/>
    <w:rsid w:val="003C1098"/>
    <w:rsid w:val="003C1254"/>
    <w:rsid w:val="003C126E"/>
    <w:rsid w:val="003C14C8"/>
    <w:rsid w:val="003C160D"/>
    <w:rsid w:val="003C2436"/>
    <w:rsid w:val="003C26B8"/>
    <w:rsid w:val="003C274C"/>
    <w:rsid w:val="003C2E47"/>
    <w:rsid w:val="003C3005"/>
    <w:rsid w:val="003C3104"/>
    <w:rsid w:val="003C31DF"/>
    <w:rsid w:val="003C32C1"/>
    <w:rsid w:val="003C32DB"/>
    <w:rsid w:val="003C3446"/>
    <w:rsid w:val="003C3735"/>
    <w:rsid w:val="003C4AC5"/>
    <w:rsid w:val="003C4AE4"/>
    <w:rsid w:val="003C4E8A"/>
    <w:rsid w:val="003C4F63"/>
    <w:rsid w:val="003C5101"/>
    <w:rsid w:val="003C551C"/>
    <w:rsid w:val="003C580E"/>
    <w:rsid w:val="003C5975"/>
    <w:rsid w:val="003C5F05"/>
    <w:rsid w:val="003C6256"/>
    <w:rsid w:val="003C6497"/>
    <w:rsid w:val="003C6568"/>
    <w:rsid w:val="003C66EF"/>
    <w:rsid w:val="003C6DBA"/>
    <w:rsid w:val="003C6F29"/>
    <w:rsid w:val="003C7276"/>
    <w:rsid w:val="003C7466"/>
    <w:rsid w:val="003C7F03"/>
    <w:rsid w:val="003C7FC4"/>
    <w:rsid w:val="003D02DF"/>
    <w:rsid w:val="003D0525"/>
    <w:rsid w:val="003D0715"/>
    <w:rsid w:val="003D0886"/>
    <w:rsid w:val="003D0BAC"/>
    <w:rsid w:val="003D0E34"/>
    <w:rsid w:val="003D11FB"/>
    <w:rsid w:val="003D16FC"/>
    <w:rsid w:val="003D1DD5"/>
    <w:rsid w:val="003D1F9F"/>
    <w:rsid w:val="003D201F"/>
    <w:rsid w:val="003D210E"/>
    <w:rsid w:val="003D2170"/>
    <w:rsid w:val="003D23F9"/>
    <w:rsid w:val="003D265C"/>
    <w:rsid w:val="003D2678"/>
    <w:rsid w:val="003D26AE"/>
    <w:rsid w:val="003D2B4E"/>
    <w:rsid w:val="003D2CBF"/>
    <w:rsid w:val="003D2D2D"/>
    <w:rsid w:val="003D2D3C"/>
    <w:rsid w:val="003D2D8B"/>
    <w:rsid w:val="003D3146"/>
    <w:rsid w:val="003D3B27"/>
    <w:rsid w:val="003D3B32"/>
    <w:rsid w:val="003D412C"/>
    <w:rsid w:val="003D4256"/>
    <w:rsid w:val="003D4323"/>
    <w:rsid w:val="003D4580"/>
    <w:rsid w:val="003D4943"/>
    <w:rsid w:val="003D496B"/>
    <w:rsid w:val="003D4EAD"/>
    <w:rsid w:val="003D52FF"/>
    <w:rsid w:val="003D580C"/>
    <w:rsid w:val="003D5C93"/>
    <w:rsid w:val="003D5EB0"/>
    <w:rsid w:val="003D6B62"/>
    <w:rsid w:val="003D6C23"/>
    <w:rsid w:val="003D70DD"/>
    <w:rsid w:val="003D7658"/>
    <w:rsid w:val="003D7760"/>
    <w:rsid w:val="003D7CAC"/>
    <w:rsid w:val="003D7F12"/>
    <w:rsid w:val="003E0136"/>
    <w:rsid w:val="003E0156"/>
    <w:rsid w:val="003E026E"/>
    <w:rsid w:val="003E0537"/>
    <w:rsid w:val="003E0650"/>
    <w:rsid w:val="003E0935"/>
    <w:rsid w:val="003E0AED"/>
    <w:rsid w:val="003E0C3B"/>
    <w:rsid w:val="003E131A"/>
    <w:rsid w:val="003E132E"/>
    <w:rsid w:val="003E17A4"/>
    <w:rsid w:val="003E182A"/>
    <w:rsid w:val="003E1B20"/>
    <w:rsid w:val="003E1C86"/>
    <w:rsid w:val="003E1D05"/>
    <w:rsid w:val="003E1EF2"/>
    <w:rsid w:val="003E1F51"/>
    <w:rsid w:val="003E20D6"/>
    <w:rsid w:val="003E2655"/>
    <w:rsid w:val="003E2907"/>
    <w:rsid w:val="003E2CD9"/>
    <w:rsid w:val="003E2E82"/>
    <w:rsid w:val="003E303B"/>
    <w:rsid w:val="003E324B"/>
    <w:rsid w:val="003E35D5"/>
    <w:rsid w:val="003E3B9D"/>
    <w:rsid w:val="003E3E30"/>
    <w:rsid w:val="003E40DB"/>
    <w:rsid w:val="003E40ED"/>
    <w:rsid w:val="003E4464"/>
    <w:rsid w:val="003E44D9"/>
    <w:rsid w:val="003E4821"/>
    <w:rsid w:val="003E4967"/>
    <w:rsid w:val="003E4AF8"/>
    <w:rsid w:val="003E4D1F"/>
    <w:rsid w:val="003E4E25"/>
    <w:rsid w:val="003E521C"/>
    <w:rsid w:val="003E5283"/>
    <w:rsid w:val="003E5B20"/>
    <w:rsid w:val="003E5B83"/>
    <w:rsid w:val="003E5C9E"/>
    <w:rsid w:val="003E5E6D"/>
    <w:rsid w:val="003E5E87"/>
    <w:rsid w:val="003E6101"/>
    <w:rsid w:val="003E613C"/>
    <w:rsid w:val="003E6185"/>
    <w:rsid w:val="003E6413"/>
    <w:rsid w:val="003E6530"/>
    <w:rsid w:val="003E66F9"/>
    <w:rsid w:val="003E67D8"/>
    <w:rsid w:val="003E6923"/>
    <w:rsid w:val="003E6B67"/>
    <w:rsid w:val="003E6CAD"/>
    <w:rsid w:val="003E6FD1"/>
    <w:rsid w:val="003E715D"/>
    <w:rsid w:val="003E7261"/>
    <w:rsid w:val="003E7529"/>
    <w:rsid w:val="003E7611"/>
    <w:rsid w:val="003E79EB"/>
    <w:rsid w:val="003E7D04"/>
    <w:rsid w:val="003E7D29"/>
    <w:rsid w:val="003E7E0C"/>
    <w:rsid w:val="003F0422"/>
    <w:rsid w:val="003F08E4"/>
    <w:rsid w:val="003F0A62"/>
    <w:rsid w:val="003F0C63"/>
    <w:rsid w:val="003F0E87"/>
    <w:rsid w:val="003F14C3"/>
    <w:rsid w:val="003F1A3D"/>
    <w:rsid w:val="003F1AC0"/>
    <w:rsid w:val="003F1B0B"/>
    <w:rsid w:val="003F1B1C"/>
    <w:rsid w:val="003F1D88"/>
    <w:rsid w:val="003F1F0E"/>
    <w:rsid w:val="003F21A2"/>
    <w:rsid w:val="003F23E6"/>
    <w:rsid w:val="003F2C60"/>
    <w:rsid w:val="003F3141"/>
    <w:rsid w:val="003F3418"/>
    <w:rsid w:val="003F3652"/>
    <w:rsid w:val="003F38F8"/>
    <w:rsid w:val="003F3D7F"/>
    <w:rsid w:val="003F3ED7"/>
    <w:rsid w:val="003F44B7"/>
    <w:rsid w:val="003F500C"/>
    <w:rsid w:val="003F50CC"/>
    <w:rsid w:val="003F548E"/>
    <w:rsid w:val="003F55FC"/>
    <w:rsid w:val="003F5C2B"/>
    <w:rsid w:val="003F5F58"/>
    <w:rsid w:val="003F6549"/>
    <w:rsid w:val="003F68BD"/>
    <w:rsid w:val="003F68D0"/>
    <w:rsid w:val="003F6A94"/>
    <w:rsid w:val="003F746B"/>
    <w:rsid w:val="003F7968"/>
    <w:rsid w:val="003F7ABD"/>
    <w:rsid w:val="003F7B8F"/>
    <w:rsid w:val="003F7CF5"/>
    <w:rsid w:val="0040045D"/>
    <w:rsid w:val="00400DCE"/>
    <w:rsid w:val="00400ED0"/>
    <w:rsid w:val="004013C6"/>
    <w:rsid w:val="00401901"/>
    <w:rsid w:val="00401CDE"/>
    <w:rsid w:val="00401E53"/>
    <w:rsid w:val="0040200E"/>
    <w:rsid w:val="004024DE"/>
    <w:rsid w:val="00402927"/>
    <w:rsid w:val="00402A08"/>
    <w:rsid w:val="00402BA6"/>
    <w:rsid w:val="00402D08"/>
    <w:rsid w:val="00402F4C"/>
    <w:rsid w:val="0040300E"/>
    <w:rsid w:val="00403598"/>
    <w:rsid w:val="00403746"/>
    <w:rsid w:val="004039CF"/>
    <w:rsid w:val="00403A2A"/>
    <w:rsid w:val="00403BE4"/>
    <w:rsid w:val="00404249"/>
    <w:rsid w:val="004042AF"/>
    <w:rsid w:val="004043D3"/>
    <w:rsid w:val="004047CF"/>
    <w:rsid w:val="00404E17"/>
    <w:rsid w:val="00404F45"/>
    <w:rsid w:val="00404F53"/>
    <w:rsid w:val="004050B9"/>
    <w:rsid w:val="0040511A"/>
    <w:rsid w:val="0040512D"/>
    <w:rsid w:val="00405E4C"/>
    <w:rsid w:val="00405E75"/>
    <w:rsid w:val="00405F4D"/>
    <w:rsid w:val="00405F4E"/>
    <w:rsid w:val="0040626B"/>
    <w:rsid w:val="004064C3"/>
    <w:rsid w:val="00406800"/>
    <w:rsid w:val="004073B9"/>
    <w:rsid w:val="00407599"/>
    <w:rsid w:val="004076BC"/>
    <w:rsid w:val="00407745"/>
    <w:rsid w:val="00407E49"/>
    <w:rsid w:val="004100F5"/>
    <w:rsid w:val="00410638"/>
    <w:rsid w:val="00410A47"/>
    <w:rsid w:val="00410C88"/>
    <w:rsid w:val="004112E0"/>
    <w:rsid w:val="00411584"/>
    <w:rsid w:val="00411771"/>
    <w:rsid w:val="00411A45"/>
    <w:rsid w:val="00411AD0"/>
    <w:rsid w:val="00411F8F"/>
    <w:rsid w:val="004120AB"/>
    <w:rsid w:val="00412838"/>
    <w:rsid w:val="00412A5A"/>
    <w:rsid w:val="00412A6A"/>
    <w:rsid w:val="00412B62"/>
    <w:rsid w:val="00412B82"/>
    <w:rsid w:val="004130B3"/>
    <w:rsid w:val="00413556"/>
    <w:rsid w:val="00413ABF"/>
    <w:rsid w:val="004148B6"/>
    <w:rsid w:val="00414A79"/>
    <w:rsid w:val="00414FDE"/>
    <w:rsid w:val="0041531C"/>
    <w:rsid w:val="0041532F"/>
    <w:rsid w:val="004153DC"/>
    <w:rsid w:val="0041587F"/>
    <w:rsid w:val="00415CAE"/>
    <w:rsid w:val="00415DF5"/>
    <w:rsid w:val="00415E5D"/>
    <w:rsid w:val="00415F2D"/>
    <w:rsid w:val="00416088"/>
    <w:rsid w:val="0041612F"/>
    <w:rsid w:val="0041616E"/>
    <w:rsid w:val="0041635F"/>
    <w:rsid w:val="00416A86"/>
    <w:rsid w:val="00416AF8"/>
    <w:rsid w:val="00416DEF"/>
    <w:rsid w:val="00416FC8"/>
    <w:rsid w:val="004170F9"/>
    <w:rsid w:val="00417258"/>
    <w:rsid w:val="00417290"/>
    <w:rsid w:val="004172D4"/>
    <w:rsid w:val="004172F1"/>
    <w:rsid w:val="00417909"/>
    <w:rsid w:val="00417F39"/>
    <w:rsid w:val="004200F7"/>
    <w:rsid w:val="004202DF"/>
    <w:rsid w:val="00420614"/>
    <w:rsid w:val="00420677"/>
    <w:rsid w:val="00420694"/>
    <w:rsid w:val="004206DA"/>
    <w:rsid w:val="00420A1E"/>
    <w:rsid w:val="00420C65"/>
    <w:rsid w:val="00421409"/>
    <w:rsid w:val="00421501"/>
    <w:rsid w:val="00421740"/>
    <w:rsid w:val="0042198A"/>
    <w:rsid w:val="00421A2A"/>
    <w:rsid w:val="00421CDC"/>
    <w:rsid w:val="00421FBF"/>
    <w:rsid w:val="00421FF8"/>
    <w:rsid w:val="0042210D"/>
    <w:rsid w:val="00422C24"/>
    <w:rsid w:val="00423735"/>
    <w:rsid w:val="00423BAE"/>
    <w:rsid w:val="00424202"/>
    <w:rsid w:val="004242C8"/>
    <w:rsid w:val="004242E6"/>
    <w:rsid w:val="00424603"/>
    <w:rsid w:val="004247E5"/>
    <w:rsid w:val="0042486F"/>
    <w:rsid w:val="00424CD8"/>
    <w:rsid w:val="00424E9E"/>
    <w:rsid w:val="00424F5B"/>
    <w:rsid w:val="0042515A"/>
    <w:rsid w:val="00425185"/>
    <w:rsid w:val="00425693"/>
    <w:rsid w:val="00425747"/>
    <w:rsid w:val="004257C1"/>
    <w:rsid w:val="00425986"/>
    <w:rsid w:val="00426400"/>
    <w:rsid w:val="004268A4"/>
    <w:rsid w:val="00427AB9"/>
    <w:rsid w:val="00427D96"/>
    <w:rsid w:val="004301CD"/>
    <w:rsid w:val="004302B9"/>
    <w:rsid w:val="0043110D"/>
    <w:rsid w:val="0043110E"/>
    <w:rsid w:val="00431B75"/>
    <w:rsid w:val="00431B8F"/>
    <w:rsid w:val="00431F7B"/>
    <w:rsid w:val="004320F4"/>
    <w:rsid w:val="004322D8"/>
    <w:rsid w:val="00432437"/>
    <w:rsid w:val="0043260A"/>
    <w:rsid w:val="00432803"/>
    <w:rsid w:val="00433026"/>
    <w:rsid w:val="004332F4"/>
    <w:rsid w:val="00433383"/>
    <w:rsid w:val="00433836"/>
    <w:rsid w:val="00433A5F"/>
    <w:rsid w:val="00433B57"/>
    <w:rsid w:val="004340B7"/>
    <w:rsid w:val="00434232"/>
    <w:rsid w:val="00434642"/>
    <w:rsid w:val="00434728"/>
    <w:rsid w:val="00434798"/>
    <w:rsid w:val="0043493E"/>
    <w:rsid w:val="00434A7D"/>
    <w:rsid w:val="00434A8F"/>
    <w:rsid w:val="00434F72"/>
    <w:rsid w:val="00434F9F"/>
    <w:rsid w:val="00435637"/>
    <w:rsid w:val="00435A1C"/>
    <w:rsid w:val="004361FA"/>
    <w:rsid w:val="004369C7"/>
    <w:rsid w:val="00436A7E"/>
    <w:rsid w:val="00436FCD"/>
    <w:rsid w:val="00436FDA"/>
    <w:rsid w:val="00437436"/>
    <w:rsid w:val="004376A5"/>
    <w:rsid w:val="00437F3E"/>
    <w:rsid w:val="0044051E"/>
    <w:rsid w:val="004405A2"/>
    <w:rsid w:val="00441605"/>
    <w:rsid w:val="00441A2F"/>
    <w:rsid w:val="00441D55"/>
    <w:rsid w:val="00441EEE"/>
    <w:rsid w:val="004421A0"/>
    <w:rsid w:val="004429AC"/>
    <w:rsid w:val="00443104"/>
    <w:rsid w:val="0044312A"/>
    <w:rsid w:val="00443895"/>
    <w:rsid w:val="00443D1F"/>
    <w:rsid w:val="00444A74"/>
    <w:rsid w:val="00444AD7"/>
    <w:rsid w:val="00445248"/>
    <w:rsid w:val="004456AD"/>
    <w:rsid w:val="004458DD"/>
    <w:rsid w:val="0044594D"/>
    <w:rsid w:val="004459C9"/>
    <w:rsid w:val="00446256"/>
    <w:rsid w:val="00446D59"/>
    <w:rsid w:val="0044784F"/>
    <w:rsid w:val="00447C1E"/>
    <w:rsid w:val="00450451"/>
    <w:rsid w:val="00450773"/>
    <w:rsid w:val="004508B9"/>
    <w:rsid w:val="00450A8A"/>
    <w:rsid w:val="00450DA3"/>
    <w:rsid w:val="00450E59"/>
    <w:rsid w:val="004510C2"/>
    <w:rsid w:val="004511F9"/>
    <w:rsid w:val="0045189E"/>
    <w:rsid w:val="00452260"/>
    <w:rsid w:val="00452A04"/>
    <w:rsid w:val="00452ADA"/>
    <w:rsid w:val="00453C1C"/>
    <w:rsid w:val="00454067"/>
    <w:rsid w:val="004540EC"/>
    <w:rsid w:val="004541F3"/>
    <w:rsid w:val="00454ABB"/>
    <w:rsid w:val="00454CB5"/>
    <w:rsid w:val="00454D95"/>
    <w:rsid w:val="00454FB4"/>
    <w:rsid w:val="00454FD9"/>
    <w:rsid w:val="00455046"/>
    <w:rsid w:val="004552CD"/>
    <w:rsid w:val="0045596C"/>
    <w:rsid w:val="00455BFA"/>
    <w:rsid w:val="00455E78"/>
    <w:rsid w:val="0045670C"/>
    <w:rsid w:val="004569DD"/>
    <w:rsid w:val="00456DCF"/>
    <w:rsid w:val="0045702F"/>
    <w:rsid w:val="004578D1"/>
    <w:rsid w:val="00457B1D"/>
    <w:rsid w:val="00457CA8"/>
    <w:rsid w:val="00457D22"/>
    <w:rsid w:val="004601A9"/>
    <w:rsid w:val="00460863"/>
    <w:rsid w:val="00461080"/>
    <w:rsid w:val="00461677"/>
    <w:rsid w:val="0046168F"/>
    <w:rsid w:val="004619D7"/>
    <w:rsid w:val="00461C54"/>
    <w:rsid w:val="00462388"/>
    <w:rsid w:val="0046269A"/>
    <w:rsid w:val="004627AE"/>
    <w:rsid w:val="004629BE"/>
    <w:rsid w:val="00462AEB"/>
    <w:rsid w:val="00463848"/>
    <w:rsid w:val="00463E58"/>
    <w:rsid w:val="00464044"/>
    <w:rsid w:val="0046409D"/>
    <w:rsid w:val="00464210"/>
    <w:rsid w:val="0046430E"/>
    <w:rsid w:val="004649AC"/>
    <w:rsid w:val="00464B35"/>
    <w:rsid w:val="00464C13"/>
    <w:rsid w:val="00464D1C"/>
    <w:rsid w:val="004655B9"/>
    <w:rsid w:val="0046575C"/>
    <w:rsid w:val="0046584F"/>
    <w:rsid w:val="00465C10"/>
    <w:rsid w:val="00465C15"/>
    <w:rsid w:val="00465CD5"/>
    <w:rsid w:val="00465F50"/>
    <w:rsid w:val="00465F93"/>
    <w:rsid w:val="0046684C"/>
    <w:rsid w:val="00467443"/>
    <w:rsid w:val="00467850"/>
    <w:rsid w:val="0046791C"/>
    <w:rsid w:val="00467C0D"/>
    <w:rsid w:val="00467CF7"/>
    <w:rsid w:val="0046AA65"/>
    <w:rsid w:val="00470709"/>
    <w:rsid w:val="00470B99"/>
    <w:rsid w:val="00470EEB"/>
    <w:rsid w:val="0047105E"/>
    <w:rsid w:val="00471BDA"/>
    <w:rsid w:val="00471C32"/>
    <w:rsid w:val="00472021"/>
    <w:rsid w:val="0047219B"/>
    <w:rsid w:val="0047255B"/>
    <w:rsid w:val="00472A8E"/>
    <w:rsid w:val="00472AFE"/>
    <w:rsid w:val="00472B48"/>
    <w:rsid w:val="0047311F"/>
    <w:rsid w:val="0047317E"/>
    <w:rsid w:val="00473BFA"/>
    <w:rsid w:val="00473C95"/>
    <w:rsid w:val="00474A5B"/>
    <w:rsid w:val="00474A6C"/>
    <w:rsid w:val="00474C03"/>
    <w:rsid w:val="00475615"/>
    <w:rsid w:val="0047570B"/>
    <w:rsid w:val="00475AED"/>
    <w:rsid w:val="00476635"/>
    <w:rsid w:val="00476975"/>
    <w:rsid w:val="00476ADC"/>
    <w:rsid w:val="004770C3"/>
    <w:rsid w:val="0047725E"/>
    <w:rsid w:val="004773E1"/>
    <w:rsid w:val="004778A4"/>
    <w:rsid w:val="00477A00"/>
    <w:rsid w:val="00477BDE"/>
    <w:rsid w:val="00477CB5"/>
    <w:rsid w:val="00477D59"/>
    <w:rsid w:val="00477E3C"/>
    <w:rsid w:val="00480137"/>
    <w:rsid w:val="00480478"/>
    <w:rsid w:val="004806C4"/>
    <w:rsid w:val="004808BB"/>
    <w:rsid w:val="00480966"/>
    <w:rsid w:val="0048098F"/>
    <w:rsid w:val="004813EC"/>
    <w:rsid w:val="00481682"/>
    <w:rsid w:val="00481EA8"/>
    <w:rsid w:val="004822FD"/>
    <w:rsid w:val="004824B1"/>
    <w:rsid w:val="004824E7"/>
    <w:rsid w:val="0048276D"/>
    <w:rsid w:val="00482A4B"/>
    <w:rsid w:val="00482F60"/>
    <w:rsid w:val="0048335C"/>
    <w:rsid w:val="00483608"/>
    <w:rsid w:val="00483858"/>
    <w:rsid w:val="00484081"/>
    <w:rsid w:val="004841CC"/>
    <w:rsid w:val="00484407"/>
    <w:rsid w:val="0048472D"/>
    <w:rsid w:val="004848B4"/>
    <w:rsid w:val="004848DA"/>
    <w:rsid w:val="0048491B"/>
    <w:rsid w:val="00484E24"/>
    <w:rsid w:val="00485194"/>
    <w:rsid w:val="0048578F"/>
    <w:rsid w:val="00485863"/>
    <w:rsid w:val="00486135"/>
    <w:rsid w:val="00486304"/>
    <w:rsid w:val="00486381"/>
    <w:rsid w:val="004864FB"/>
    <w:rsid w:val="00486E48"/>
    <w:rsid w:val="004872C4"/>
    <w:rsid w:val="004874DB"/>
    <w:rsid w:val="00487604"/>
    <w:rsid w:val="0048779B"/>
    <w:rsid w:val="00487B01"/>
    <w:rsid w:val="00487D70"/>
    <w:rsid w:val="004901BD"/>
    <w:rsid w:val="004904DE"/>
    <w:rsid w:val="00490561"/>
    <w:rsid w:val="00490B98"/>
    <w:rsid w:val="00490E17"/>
    <w:rsid w:val="00490F3F"/>
    <w:rsid w:val="0049110A"/>
    <w:rsid w:val="004913B3"/>
    <w:rsid w:val="0049163E"/>
    <w:rsid w:val="0049181F"/>
    <w:rsid w:val="00491843"/>
    <w:rsid w:val="00491BF2"/>
    <w:rsid w:val="00491DA3"/>
    <w:rsid w:val="00492157"/>
    <w:rsid w:val="0049278D"/>
    <w:rsid w:val="004927D0"/>
    <w:rsid w:val="00492BBC"/>
    <w:rsid w:val="00492E3B"/>
    <w:rsid w:val="00492EFE"/>
    <w:rsid w:val="0049404E"/>
    <w:rsid w:val="004945AD"/>
    <w:rsid w:val="0049491D"/>
    <w:rsid w:val="00494B03"/>
    <w:rsid w:val="00494D9E"/>
    <w:rsid w:val="00495026"/>
    <w:rsid w:val="0049529F"/>
    <w:rsid w:val="00495333"/>
    <w:rsid w:val="00495523"/>
    <w:rsid w:val="0049572D"/>
    <w:rsid w:val="00495985"/>
    <w:rsid w:val="00495BF4"/>
    <w:rsid w:val="00495E0E"/>
    <w:rsid w:val="00496124"/>
    <w:rsid w:val="00496555"/>
    <w:rsid w:val="00496BED"/>
    <w:rsid w:val="00496D78"/>
    <w:rsid w:val="0049704C"/>
    <w:rsid w:val="004972BE"/>
    <w:rsid w:val="004973CD"/>
    <w:rsid w:val="00497741"/>
    <w:rsid w:val="00497787"/>
    <w:rsid w:val="00497A64"/>
    <w:rsid w:val="00497D33"/>
    <w:rsid w:val="004A01B8"/>
    <w:rsid w:val="004A04AA"/>
    <w:rsid w:val="004A087C"/>
    <w:rsid w:val="004A1009"/>
    <w:rsid w:val="004A181D"/>
    <w:rsid w:val="004A1B8B"/>
    <w:rsid w:val="004A1FAC"/>
    <w:rsid w:val="004A23BB"/>
    <w:rsid w:val="004A2AF8"/>
    <w:rsid w:val="004A2BAD"/>
    <w:rsid w:val="004A2CD2"/>
    <w:rsid w:val="004A325F"/>
    <w:rsid w:val="004A32B1"/>
    <w:rsid w:val="004A36D8"/>
    <w:rsid w:val="004A380B"/>
    <w:rsid w:val="004A3B20"/>
    <w:rsid w:val="004A4760"/>
    <w:rsid w:val="004A47B1"/>
    <w:rsid w:val="004A52EC"/>
    <w:rsid w:val="004A550F"/>
    <w:rsid w:val="004A5D6F"/>
    <w:rsid w:val="004A60FF"/>
    <w:rsid w:val="004A616D"/>
    <w:rsid w:val="004A6408"/>
    <w:rsid w:val="004A6695"/>
    <w:rsid w:val="004A750E"/>
    <w:rsid w:val="004A75D9"/>
    <w:rsid w:val="004A7AB0"/>
    <w:rsid w:val="004A7FE1"/>
    <w:rsid w:val="004B020E"/>
    <w:rsid w:val="004B055D"/>
    <w:rsid w:val="004B07A2"/>
    <w:rsid w:val="004B08ED"/>
    <w:rsid w:val="004B0B78"/>
    <w:rsid w:val="004B0C3B"/>
    <w:rsid w:val="004B0DC2"/>
    <w:rsid w:val="004B0E51"/>
    <w:rsid w:val="004B1216"/>
    <w:rsid w:val="004B142F"/>
    <w:rsid w:val="004B1475"/>
    <w:rsid w:val="004B17B3"/>
    <w:rsid w:val="004B191C"/>
    <w:rsid w:val="004B198A"/>
    <w:rsid w:val="004B1B70"/>
    <w:rsid w:val="004B1EF0"/>
    <w:rsid w:val="004B240D"/>
    <w:rsid w:val="004B2E28"/>
    <w:rsid w:val="004B306A"/>
    <w:rsid w:val="004B3313"/>
    <w:rsid w:val="004B3695"/>
    <w:rsid w:val="004B392E"/>
    <w:rsid w:val="004B3C88"/>
    <w:rsid w:val="004B3E5C"/>
    <w:rsid w:val="004B3EC3"/>
    <w:rsid w:val="004B44AA"/>
    <w:rsid w:val="004B44FA"/>
    <w:rsid w:val="004B4734"/>
    <w:rsid w:val="004B5538"/>
    <w:rsid w:val="004B553D"/>
    <w:rsid w:val="004B593C"/>
    <w:rsid w:val="004B5A8D"/>
    <w:rsid w:val="004B607B"/>
    <w:rsid w:val="004B663C"/>
    <w:rsid w:val="004B6751"/>
    <w:rsid w:val="004B6974"/>
    <w:rsid w:val="004B69ED"/>
    <w:rsid w:val="004B6A88"/>
    <w:rsid w:val="004B6B48"/>
    <w:rsid w:val="004B7563"/>
    <w:rsid w:val="004B769E"/>
    <w:rsid w:val="004B7813"/>
    <w:rsid w:val="004B7932"/>
    <w:rsid w:val="004B7A95"/>
    <w:rsid w:val="004C0065"/>
    <w:rsid w:val="004C02F2"/>
    <w:rsid w:val="004C0C1F"/>
    <w:rsid w:val="004C0F9E"/>
    <w:rsid w:val="004C0FE2"/>
    <w:rsid w:val="004C11E6"/>
    <w:rsid w:val="004C15EA"/>
    <w:rsid w:val="004C17E6"/>
    <w:rsid w:val="004C1B58"/>
    <w:rsid w:val="004C1C67"/>
    <w:rsid w:val="004C1F8A"/>
    <w:rsid w:val="004C2000"/>
    <w:rsid w:val="004C2387"/>
    <w:rsid w:val="004C244B"/>
    <w:rsid w:val="004C26C6"/>
    <w:rsid w:val="004C27C6"/>
    <w:rsid w:val="004C284A"/>
    <w:rsid w:val="004C285E"/>
    <w:rsid w:val="004C2B6E"/>
    <w:rsid w:val="004C2E40"/>
    <w:rsid w:val="004C32BE"/>
    <w:rsid w:val="004C3318"/>
    <w:rsid w:val="004C37AF"/>
    <w:rsid w:val="004C39DC"/>
    <w:rsid w:val="004C3C2A"/>
    <w:rsid w:val="004C3C68"/>
    <w:rsid w:val="004C3D10"/>
    <w:rsid w:val="004C4032"/>
    <w:rsid w:val="004C418F"/>
    <w:rsid w:val="004C4258"/>
    <w:rsid w:val="004C47A8"/>
    <w:rsid w:val="004C4B10"/>
    <w:rsid w:val="004C4E76"/>
    <w:rsid w:val="004C52EE"/>
    <w:rsid w:val="004C53D7"/>
    <w:rsid w:val="004C546B"/>
    <w:rsid w:val="004C5B31"/>
    <w:rsid w:val="004C679A"/>
    <w:rsid w:val="004C6D7E"/>
    <w:rsid w:val="004C70F6"/>
    <w:rsid w:val="004C72EE"/>
    <w:rsid w:val="004C7507"/>
    <w:rsid w:val="004C76CD"/>
    <w:rsid w:val="004C7B91"/>
    <w:rsid w:val="004C7F90"/>
    <w:rsid w:val="004D03BD"/>
    <w:rsid w:val="004D04D9"/>
    <w:rsid w:val="004D04E3"/>
    <w:rsid w:val="004D071B"/>
    <w:rsid w:val="004D07C6"/>
    <w:rsid w:val="004D07D9"/>
    <w:rsid w:val="004D0F26"/>
    <w:rsid w:val="004D10F8"/>
    <w:rsid w:val="004D13CD"/>
    <w:rsid w:val="004D1488"/>
    <w:rsid w:val="004D1B55"/>
    <w:rsid w:val="004D1DBC"/>
    <w:rsid w:val="004D20CA"/>
    <w:rsid w:val="004D2509"/>
    <w:rsid w:val="004D2A44"/>
    <w:rsid w:val="004D2A82"/>
    <w:rsid w:val="004D2AA0"/>
    <w:rsid w:val="004D2E74"/>
    <w:rsid w:val="004D3497"/>
    <w:rsid w:val="004D34A5"/>
    <w:rsid w:val="004D3625"/>
    <w:rsid w:val="004D39B8"/>
    <w:rsid w:val="004D3D9D"/>
    <w:rsid w:val="004D3DC0"/>
    <w:rsid w:val="004D41FE"/>
    <w:rsid w:val="004D4373"/>
    <w:rsid w:val="004D4522"/>
    <w:rsid w:val="004D4718"/>
    <w:rsid w:val="004D48E5"/>
    <w:rsid w:val="004D4A80"/>
    <w:rsid w:val="004D4CE4"/>
    <w:rsid w:val="004D4E40"/>
    <w:rsid w:val="004D4F13"/>
    <w:rsid w:val="004D51E6"/>
    <w:rsid w:val="004D5529"/>
    <w:rsid w:val="004D5674"/>
    <w:rsid w:val="004D5C52"/>
    <w:rsid w:val="004D71CD"/>
    <w:rsid w:val="004D78B3"/>
    <w:rsid w:val="004D7A21"/>
    <w:rsid w:val="004D7B11"/>
    <w:rsid w:val="004D7C8F"/>
    <w:rsid w:val="004D7D63"/>
    <w:rsid w:val="004D7E22"/>
    <w:rsid w:val="004E02FB"/>
    <w:rsid w:val="004E042F"/>
    <w:rsid w:val="004E0431"/>
    <w:rsid w:val="004E0671"/>
    <w:rsid w:val="004E0943"/>
    <w:rsid w:val="004E0BAF"/>
    <w:rsid w:val="004E0CDA"/>
    <w:rsid w:val="004E1094"/>
    <w:rsid w:val="004E157B"/>
    <w:rsid w:val="004E19C3"/>
    <w:rsid w:val="004E1C0D"/>
    <w:rsid w:val="004E1C1E"/>
    <w:rsid w:val="004E1DC6"/>
    <w:rsid w:val="004E1DE4"/>
    <w:rsid w:val="004E2196"/>
    <w:rsid w:val="004E22D4"/>
    <w:rsid w:val="004E2470"/>
    <w:rsid w:val="004E26B4"/>
    <w:rsid w:val="004E3F22"/>
    <w:rsid w:val="004E4ACB"/>
    <w:rsid w:val="004E4D7B"/>
    <w:rsid w:val="004E4FF5"/>
    <w:rsid w:val="004E5006"/>
    <w:rsid w:val="004E52DD"/>
    <w:rsid w:val="004E549B"/>
    <w:rsid w:val="004E5A94"/>
    <w:rsid w:val="004E6062"/>
    <w:rsid w:val="004E6C64"/>
    <w:rsid w:val="004E7185"/>
    <w:rsid w:val="004E7536"/>
    <w:rsid w:val="004E7A4E"/>
    <w:rsid w:val="004E7BFF"/>
    <w:rsid w:val="004E7CE0"/>
    <w:rsid w:val="004F045E"/>
    <w:rsid w:val="004F0526"/>
    <w:rsid w:val="004F0551"/>
    <w:rsid w:val="004F063A"/>
    <w:rsid w:val="004F065C"/>
    <w:rsid w:val="004F0AFE"/>
    <w:rsid w:val="004F0CC1"/>
    <w:rsid w:val="004F0CF8"/>
    <w:rsid w:val="004F100F"/>
    <w:rsid w:val="004F116E"/>
    <w:rsid w:val="004F11AD"/>
    <w:rsid w:val="004F1322"/>
    <w:rsid w:val="004F158B"/>
    <w:rsid w:val="004F1DDA"/>
    <w:rsid w:val="004F2100"/>
    <w:rsid w:val="004F24B7"/>
    <w:rsid w:val="004F286C"/>
    <w:rsid w:val="004F3D1E"/>
    <w:rsid w:val="004F43CD"/>
    <w:rsid w:val="004F44C4"/>
    <w:rsid w:val="004F478F"/>
    <w:rsid w:val="004F4BB5"/>
    <w:rsid w:val="004F4DBE"/>
    <w:rsid w:val="004F5165"/>
    <w:rsid w:val="004F51B2"/>
    <w:rsid w:val="004F56F1"/>
    <w:rsid w:val="004F571C"/>
    <w:rsid w:val="004F58AC"/>
    <w:rsid w:val="004F58DE"/>
    <w:rsid w:val="004F5B4E"/>
    <w:rsid w:val="004F5E38"/>
    <w:rsid w:val="004F5E67"/>
    <w:rsid w:val="004F633A"/>
    <w:rsid w:val="004F63E5"/>
    <w:rsid w:val="004F74A9"/>
    <w:rsid w:val="004F7651"/>
    <w:rsid w:val="004F793E"/>
    <w:rsid w:val="004F7F62"/>
    <w:rsid w:val="004F7FA8"/>
    <w:rsid w:val="0050024B"/>
    <w:rsid w:val="00500459"/>
    <w:rsid w:val="005005D2"/>
    <w:rsid w:val="005008D1"/>
    <w:rsid w:val="00500CB2"/>
    <w:rsid w:val="005010C6"/>
    <w:rsid w:val="0050112A"/>
    <w:rsid w:val="005015B6"/>
    <w:rsid w:val="00501647"/>
    <w:rsid w:val="00501839"/>
    <w:rsid w:val="005019A3"/>
    <w:rsid w:val="00501C2A"/>
    <w:rsid w:val="00501D90"/>
    <w:rsid w:val="005021C4"/>
    <w:rsid w:val="005025A4"/>
    <w:rsid w:val="00502903"/>
    <w:rsid w:val="005029E7"/>
    <w:rsid w:val="00502A61"/>
    <w:rsid w:val="0050339B"/>
    <w:rsid w:val="00503A0F"/>
    <w:rsid w:val="00503CBA"/>
    <w:rsid w:val="00503F7A"/>
    <w:rsid w:val="00504211"/>
    <w:rsid w:val="005047E7"/>
    <w:rsid w:val="00504B82"/>
    <w:rsid w:val="00504E14"/>
    <w:rsid w:val="00505542"/>
    <w:rsid w:val="005057DA"/>
    <w:rsid w:val="00505B9C"/>
    <w:rsid w:val="00506197"/>
    <w:rsid w:val="005061A1"/>
    <w:rsid w:val="005065C8"/>
    <w:rsid w:val="00506AD3"/>
    <w:rsid w:val="00506C07"/>
    <w:rsid w:val="00507503"/>
    <w:rsid w:val="00507753"/>
    <w:rsid w:val="005102AC"/>
    <w:rsid w:val="00510329"/>
    <w:rsid w:val="005104FD"/>
    <w:rsid w:val="00510940"/>
    <w:rsid w:val="00510B9F"/>
    <w:rsid w:val="00510D3D"/>
    <w:rsid w:val="00510EC8"/>
    <w:rsid w:val="00510F70"/>
    <w:rsid w:val="005110F9"/>
    <w:rsid w:val="00511681"/>
    <w:rsid w:val="00511966"/>
    <w:rsid w:val="00512295"/>
    <w:rsid w:val="005123EC"/>
    <w:rsid w:val="00512864"/>
    <w:rsid w:val="00512AFC"/>
    <w:rsid w:val="005136A6"/>
    <w:rsid w:val="005136C8"/>
    <w:rsid w:val="005136CE"/>
    <w:rsid w:val="00513B78"/>
    <w:rsid w:val="00513DA9"/>
    <w:rsid w:val="00513E7B"/>
    <w:rsid w:val="00514960"/>
    <w:rsid w:val="0051499B"/>
    <w:rsid w:val="00515730"/>
    <w:rsid w:val="00515894"/>
    <w:rsid w:val="00515A68"/>
    <w:rsid w:val="00515D01"/>
    <w:rsid w:val="00515DC9"/>
    <w:rsid w:val="00515F50"/>
    <w:rsid w:val="005164CF"/>
    <w:rsid w:val="005166C9"/>
    <w:rsid w:val="00516C6F"/>
    <w:rsid w:val="00516CAB"/>
    <w:rsid w:val="00517192"/>
    <w:rsid w:val="00517A11"/>
    <w:rsid w:val="00517AE8"/>
    <w:rsid w:val="00517D88"/>
    <w:rsid w:val="00517E09"/>
    <w:rsid w:val="00517E2B"/>
    <w:rsid w:val="0052015E"/>
    <w:rsid w:val="00520418"/>
    <w:rsid w:val="0052045E"/>
    <w:rsid w:val="005205C8"/>
    <w:rsid w:val="00520D0E"/>
    <w:rsid w:val="00520DE7"/>
    <w:rsid w:val="0052131E"/>
    <w:rsid w:val="005214D0"/>
    <w:rsid w:val="00521D5D"/>
    <w:rsid w:val="005220A1"/>
    <w:rsid w:val="0052275C"/>
    <w:rsid w:val="005228C4"/>
    <w:rsid w:val="00522C26"/>
    <w:rsid w:val="00522DE1"/>
    <w:rsid w:val="00522EB4"/>
    <w:rsid w:val="00523254"/>
    <w:rsid w:val="0052361F"/>
    <w:rsid w:val="0052375E"/>
    <w:rsid w:val="00523E45"/>
    <w:rsid w:val="00523F85"/>
    <w:rsid w:val="005240BC"/>
    <w:rsid w:val="00524292"/>
    <w:rsid w:val="0052434D"/>
    <w:rsid w:val="0052470F"/>
    <w:rsid w:val="00524746"/>
    <w:rsid w:val="00524C49"/>
    <w:rsid w:val="00524CC1"/>
    <w:rsid w:val="00524DB8"/>
    <w:rsid w:val="005250EB"/>
    <w:rsid w:val="0052514A"/>
    <w:rsid w:val="00525867"/>
    <w:rsid w:val="00525CA4"/>
    <w:rsid w:val="00525D6F"/>
    <w:rsid w:val="00526589"/>
    <w:rsid w:val="00526756"/>
    <w:rsid w:val="005269B8"/>
    <w:rsid w:val="00526BCE"/>
    <w:rsid w:val="0052719F"/>
    <w:rsid w:val="0052726D"/>
    <w:rsid w:val="00527733"/>
    <w:rsid w:val="00527AEC"/>
    <w:rsid w:val="00527C05"/>
    <w:rsid w:val="00530250"/>
    <w:rsid w:val="005303C4"/>
    <w:rsid w:val="005305F0"/>
    <w:rsid w:val="005308CA"/>
    <w:rsid w:val="0053096B"/>
    <w:rsid w:val="00530F1B"/>
    <w:rsid w:val="00530FEF"/>
    <w:rsid w:val="005315B4"/>
    <w:rsid w:val="00531721"/>
    <w:rsid w:val="00531CDA"/>
    <w:rsid w:val="00531DCA"/>
    <w:rsid w:val="00531E2A"/>
    <w:rsid w:val="0053236F"/>
    <w:rsid w:val="005326B8"/>
    <w:rsid w:val="0053293F"/>
    <w:rsid w:val="005334DD"/>
    <w:rsid w:val="00533C25"/>
    <w:rsid w:val="0053427D"/>
    <w:rsid w:val="00534694"/>
    <w:rsid w:val="00534886"/>
    <w:rsid w:val="00534995"/>
    <w:rsid w:val="00534B72"/>
    <w:rsid w:val="00534C04"/>
    <w:rsid w:val="00534CCA"/>
    <w:rsid w:val="0053574C"/>
    <w:rsid w:val="005357BF"/>
    <w:rsid w:val="005358DE"/>
    <w:rsid w:val="00535D1C"/>
    <w:rsid w:val="0053630E"/>
    <w:rsid w:val="005368C3"/>
    <w:rsid w:val="00536FB9"/>
    <w:rsid w:val="00537527"/>
    <w:rsid w:val="00537909"/>
    <w:rsid w:val="00537B32"/>
    <w:rsid w:val="00537C10"/>
    <w:rsid w:val="00540514"/>
    <w:rsid w:val="00540585"/>
    <w:rsid w:val="00541493"/>
    <w:rsid w:val="0054159C"/>
    <w:rsid w:val="00541AED"/>
    <w:rsid w:val="005420B2"/>
    <w:rsid w:val="0054297C"/>
    <w:rsid w:val="00542AF1"/>
    <w:rsid w:val="00543301"/>
    <w:rsid w:val="005441DB"/>
    <w:rsid w:val="0054436D"/>
    <w:rsid w:val="005447DD"/>
    <w:rsid w:val="005448BD"/>
    <w:rsid w:val="00544962"/>
    <w:rsid w:val="00544D00"/>
    <w:rsid w:val="0054510E"/>
    <w:rsid w:val="005454D4"/>
    <w:rsid w:val="005455B4"/>
    <w:rsid w:val="00545966"/>
    <w:rsid w:val="00545B06"/>
    <w:rsid w:val="00545CD0"/>
    <w:rsid w:val="0054609A"/>
    <w:rsid w:val="0054632C"/>
    <w:rsid w:val="005466EA"/>
    <w:rsid w:val="00546977"/>
    <w:rsid w:val="00546F00"/>
    <w:rsid w:val="0054721D"/>
    <w:rsid w:val="00547278"/>
    <w:rsid w:val="00547560"/>
    <w:rsid w:val="00547980"/>
    <w:rsid w:val="00547A4B"/>
    <w:rsid w:val="00547C93"/>
    <w:rsid w:val="0055042C"/>
    <w:rsid w:val="005506F0"/>
    <w:rsid w:val="0055088E"/>
    <w:rsid w:val="00550A2C"/>
    <w:rsid w:val="00550D4F"/>
    <w:rsid w:val="00550EAE"/>
    <w:rsid w:val="00550FC7"/>
    <w:rsid w:val="0055134D"/>
    <w:rsid w:val="00551370"/>
    <w:rsid w:val="005513D2"/>
    <w:rsid w:val="005517B1"/>
    <w:rsid w:val="00551CB0"/>
    <w:rsid w:val="00551F24"/>
    <w:rsid w:val="005524DA"/>
    <w:rsid w:val="0055263C"/>
    <w:rsid w:val="00552E79"/>
    <w:rsid w:val="00553687"/>
    <w:rsid w:val="00553740"/>
    <w:rsid w:val="00553B41"/>
    <w:rsid w:val="00553E3C"/>
    <w:rsid w:val="00554096"/>
    <w:rsid w:val="0055415A"/>
    <w:rsid w:val="005544DA"/>
    <w:rsid w:val="00554621"/>
    <w:rsid w:val="00554857"/>
    <w:rsid w:val="00554998"/>
    <w:rsid w:val="00554BEF"/>
    <w:rsid w:val="00554C2A"/>
    <w:rsid w:val="005555B3"/>
    <w:rsid w:val="00556B76"/>
    <w:rsid w:val="00556D71"/>
    <w:rsid w:val="00556FF1"/>
    <w:rsid w:val="00557282"/>
    <w:rsid w:val="0055746A"/>
    <w:rsid w:val="00557571"/>
    <w:rsid w:val="0055758C"/>
    <w:rsid w:val="0055793E"/>
    <w:rsid w:val="00557946"/>
    <w:rsid w:val="00557C4B"/>
    <w:rsid w:val="00557F16"/>
    <w:rsid w:val="00557F3F"/>
    <w:rsid w:val="00560020"/>
    <w:rsid w:val="00560116"/>
    <w:rsid w:val="00560442"/>
    <w:rsid w:val="0056054D"/>
    <w:rsid w:val="005605AD"/>
    <w:rsid w:val="005608D7"/>
    <w:rsid w:val="005609D9"/>
    <w:rsid w:val="00560A9D"/>
    <w:rsid w:val="00560BBD"/>
    <w:rsid w:val="00561299"/>
    <w:rsid w:val="00561353"/>
    <w:rsid w:val="0056154F"/>
    <w:rsid w:val="00561D81"/>
    <w:rsid w:val="00561E63"/>
    <w:rsid w:val="00562AF7"/>
    <w:rsid w:val="00562D22"/>
    <w:rsid w:val="00562E30"/>
    <w:rsid w:val="00562E36"/>
    <w:rsid w:val="005631A3"/>
    <w:rsid w:val="00563327"/>
    <w:rsid w:val="00563A9F"/>
    <w:rsid w:val="00563E2A"/>
    <w:rsid w:val="00563FB7"/>
    <w:rsid w:val="00564069"/>
    <w:rsid w:val="00564AE7"/>
    <w:rsid w:val="00564C16"/>
    <w:rsid w:val="00564C5E"/>
    <w:rsid w:val="005652B8"/>
    <w:rsid w:val="00565476"/>
    <w:rsid w:val="005655AC"/>
    <w:rsid w:val="005656A0"/>
    <w:rsid w:val="005657A6"/>
    <w:rsid w:val="005658CA"/>
    <w:rsid w:val="005659F9"/>
    <w:rsid w:val="00565B15"/>
    <w:rsid w:val="00565E55"/>
    <w:rsid w:val="00565FBF"/>
    <w:rsid w:val="00566469"/>
    <w:rsid w:val="00566843"/>
    <w:rsid w:val="00566937"/>
    <w:rsid w:val="00566E1D"/>
    <w:rsid w:val="005676EC"/>
    <w:rsid w:val="00567798"/>
    <w:rsid w:val="00567DE8"/>
    <w:rsid w:val="00570266"/>
    <w:rsid w:val="005704CB"/>
    <w:rsid w:val="005708C8"/>
    <w:rsid w:val="0057101A"/>
    <w:rsid w:val="00571020"/>
    <w:rsid w:val="0057104C"/>
    <w:rsid w:val="00571A51"/>
    <w:rsid w:val="00571D5B"/>
    <w:rsid w:val="00571DF9"/>
    <w:rsid w:val="005720CB"/>
    <w:rsid w:val="00572697"/>
    <w:rsid w:val="005727BA"/>
    <w:rsid w:val="00572851"/>
    <w:rsid w:val="00572AF9"/>
    <w:rsid w:val="00572CF7"/>
    <w:rsid w:val="00572F0D"/>
    <w:rsid w:val="00572F89"/>
    <w:rsid w:val="00572FCA"/>
    <w:rsid w:val="00573A3A"/>
    <w:rsid w:val="005741A4"/>
    <w:rsid w:val="00574341"/>
    <w:rsid w:val="00574A42"/>
    <w:rsid w:val="00574F59"/>
    <w:rsid w:val="0057508B"/>
    <w:rsid w:val="005750B1"/>
    <w:rsid w:val="0057521F"/>
    <w:rsid w:val="005753E8"/>
    <w:rsid w:val="005759B3"/>
    <w:rsid w:val="00575F50"/>
    <w:rsid w:val="00575FD9"/>
    <w:rsid w:val="00576123"/>
    <w:rsid w:val="005768E8"/>
    <w:rsid w:val="00576E82"/>
    <w:rsid w:val="005771CB"/>
    <w:rsid w:val="00577638"/>
    <w:rsid w:val="0057784A"/>
    <w:rsid w:val="00577D9B"/>
    <w:rsid w:val="0058035B"/>
    <w:rsid w:val="00580378"/>
    <w:rsid w:val="00580537"/>
    <w:rsid w:val="00580863"/>
    <w:rsid w:val="00580A87"/>
    <w:rsid w:val="00580DBA"/>
    <w:rsid w:val="00581423"/>
    <w:rsid w:val="00581D44"/>
    <w:rsid w:val="0058265F"/>
    <w:rsid w:val="0058297A"/>
    <w:rsid w:val="00583074"/>
    <w:rsid w:val="0058310B"/>
    <w:rsid w:val="00583579"/>
    <w:rsid w:val="005839C0"/>
    <w:rsid w:val="00583C2E"/>
    <w:rsid w:val="00583C6D"/>
    <w:rsid w:val="005843FA"/>
    <w:rsid w:val="00584930"/>
    <w:rsid w:val="00584BCB"/>
    <w:rsid w:val="00584FCF"/>
    <w:rsid w:val="005851D6"/>
    <w:rsid w:val="005852BF"/>
    <w:rsid w:val="00585791"/>
    <w:rsid w:val="00585A4C"/>
    <w:rsid w:val="00585BC4"/>
    <w:rsid w:val="00585F30"/>
    <w:rsid w:val="00586718"/>
    <w:rsid w:val="00586B3F"/>
    <w:rsid w:val="00586BDE"/>
    <w:rsid w:val="00587347"/>
    <w:rsid w:val="005873A7"/>
    <w:rsid w:val="00587A33"/>
    <w:rsid w:val="00587E60"/>
    <w:rsid w:val="00590111"/>
    <w:rsid w:val="005902FD"/>
    <w:rsid w:val="005904F4"/>
    <w:rsid w:val="00590649"/>
    <w:rsid w:val="00590CE5"/>
    <w:rsid w:val="00590CE6"/>
    <w:rsid w:val="00590ED8"/>
    <w:rsid w:val="00591032"/>
    <w:rsid w:val="00591213"/>
    <w:rsid w:val="005912C9"/>
    <w:rsid w:val="0059161E"/>
    <w:rsid w:val="00591650"/>
    <w:rsid w:val="00591A26"/>
    <w:rsid w:val="00591B9A"/>
    <w:rsid w:val="0059200D"/>
    <w:rsid w:val="00592097"/>
    <w:rsid w:val="005921F3"/>
    <w:rsid w:val="005928B9"/>
    <w:rsid w:val="00592FED"/>
    <w:rsid w:val="0059324E"/>
    <w:rsid w:val="00593290"/>
    <w:rsid w:val="005934DE"/>
    <w:rsid w:val="005936C0"/>
    <w:rsid w:val="00593F0F"/>
    <w:rsid w:val="0059407C"/>
    <w:rsid w:val="005945FD"/>
    <w:rsid w:val="0059486F"/>
    <w:rsid w:val="00594AB2"/>
    <w:rsid w:val="00594C6A"/>
    <w:rsid w:val="00594D5E"/>
    <w:rsid w:val="00594DEF"/>
    <w:rsid w:val="00594F7F"/>
    <w:rsid w:val="005951E4"/>
    <w:rsid w:val="00595392"/>
    <w:rsid w:val="00595399"/>
    <w:rsid w:val="00595498"/>
    <w:rsid w:val="00596098"/>
    <w:rsid w:val="0059610D"/>
    <w:rsid w:val="00596394"/>
    <w:rsid w:val="005966DA"/>
    <w:rsid w:val="0059698E"/>
    <w:rsid w:val="00596A91"/>
    <w:rsid w:val="00596B94"/>
    <w:rsid w:val="00596FAE"/>
    <w:rsid w:val="0059731E"/>
    <w:rsid w:val="0059740B"/>
    <w:rsid w:val="0059740C"/>
    <w:rsid w:val="005978CF"/>
    <w:rsid w:val="00597BE5"/>
    <w:rsid w:val="005A04D2"/>
    <w:rsid w:val="005A07DC"/>
    <w:rsid w:val="005A0C1C"/>
    <w:rsid w:val="005A0F05"/>
    <w:rsid w:val="005A11FD"/>
    <w:rsid w:val="005A14C2"/>
    <w:rsid w:val="005A158C"/>
    <w:rsid w:val="005A163C"/>
    <w:rsid w:val="005A186A"/>
    <w:rsid w:val="005A1AA7"/>
    <w:rsid w:val="005A1DED"/>
    <w:rsid w:val="005A1ED6"/>
    <w:rsid w:val="005A20EB"/>
    <w:rsid w:val="005A23AB"/>
    <w:rsid w:val="005A2B03"/>
    <w:rsid w:val="005A2CAC"/>
    <w:rsid w:val="005A33D1"/>
    <w:rsid w:val="005A37E9"/>
    <w:rsid w:val="005A392B"/>
    <w:rsid w:val="005A3AC4"/>
    <w:rsid w:val="005A3ECC"/>
    <w:rsid w:val="005A4665"/>
    <w:rsid w:val="005A49D3"/>
    <w:rsid w:val="005A4C8E"/>
    <w:rsid w:val="005A51EA"/>
    <w:rsid w:val="005A5646"/>
    <w:rsid w:val="005A5726"/>
    <w:rsid w:val="005A5964"/>
    <w:rsid w:val="005A5BAE"/>
    <w:rsid w:val="005A5CDC"/>
    <w:rsid w:val="005A5F51"/>
    <w:rsid w:val="005A6034"/>
    <w:rsid w:val="005A63F4"/>
    <w:rsid w:val="005A65BA"/>
    <w:rsid w:val="005A67DA"/>
    <w:rsid w:val="005A6D6A"/>
    <w:rsid w:val="005A7C00"/>
    <w:rsid w:val="005B007E"/>
    <w:rsid w:val="005B0170"/>
    <w:rsid w:val="005B01AE"/>
    <w:rsid w:val="005B01C3"/>
    <w:rsid w:val="005B01E4"/>
    <w:rsid w:val="005B05C6"/>
    <w:rsid w:val="005B05E3"/>
    <w:rsid w:val="005B0D55"/>
    <w:rsid w:val="005B1354"/>
    <w:rsid w:val="005B172A"/>
    <w:rsid w:val="005B199C"/>
    <w:rsid w:val="005B1A7F"/>
    <w:rsid w:val="005B1AA3"/>
    <w:rsid w:val="005B1CB4"/>
    <w:rsid w:val="005B1D5B"/>
    <w:rsid w:val="005B1FEB"/>
    <w:rsid w:val="005B2C18"/>
    <w:rsid w:val="005B2E5B"/>
    <w:rsid w:val="005B2F40"/>
    <w:rsid w:val="005B30E4"/>
    <w:rsid w:val="005B32C8"/>
    <w:rsid w:val="005B3327"/>
    <w:rsid w:val="005B3434"/>
    <w:rsid w:val="005B344C"/>
    <w:rsid w:val="005B35B1"/>
    <w:rsid w:val="005B3D4B"/>
    <w:rsid w:val="005B43ED"/>
    <w:rsid w:val="005B4594"/>
    <w:rsid w:val="005B471C"/>
    <w:rsid w:val="005B484E"/>
    <w:rsid w:val="005B486D"/>
    <w:rsid w:val="005B4C62"/>
    <w:rsid w:val="005B4DFF"/>
    <w:rsid w:val="005B4EDD"/>
    <w:rsid w:val="005B50C3"/>
    <w:rsid w:val="005B5144"/>
    <w:rsid w:val="005B546A"/>
    <w:rsid w:val="005B5892"/>
    <w:rsid w:val="005B6217"/>
    <w:rsid w:val="005B68A7"/>
    <w:rsid w:val="005B697A"/>
    <w:rsid w:val="005B69B4"/>
    <w:rsid w:val="005B6A93"/>
    <w:rsid w:val="005B6F18"/>
    <w:rsid w:val="005B7050"/>
    <w:rsid w:val="005B709A"/>
    <w:rsid w:val="005B7324"/>
    <w:rsid w:val="005B7C08"/>
    <w:rsid w:val="005B7C51"/>
    <w:rsid w:val="005B7C99"/>
    <w:rsid w:val="005C05D1"/>
    <w:rsid w:val="005C07D4"/>
    <w:rsid w:val="005C0BB2"/>
    <w:rsid w:val="005C0BDE"/>
    <w:rsid w:val="005C0E09"/>
    <w:rsid w:val="005C0E0C"/>
    <w:rsid w:val="005C0EBD"/>
    <w:rsid w:val="005C13DB"/>
    <w:rsid w:val="005C1AEB"/>
    <w:rsid w:val="005C1B66"/>
    <w:rsid w:val="005C1EC3"/>
    <w:rsid w:val="005C20A2"/>
    <w:rsid w:val="005C24A4"/>
    <w:rsid w:val="005C26A8"/>
    <w:rsid w:val="005C2BB9"/>
    <w:rsid w:val="005C2F75"/>
    <w:rsid w:val="005C3121"/>
    <w:rsid w:val="005C3758"/>
    <w:rsid w:val="005C3768"/>
    <w:rsid w:val="005C387F"/>
    <w:rsid w:val="005C4487"/>
    <w:rsid w:val="005C45F3"/>
    <w:rsid w:val="005C4661"/>
    <w:rsid w:val="005C477A"/>
    <w:rsid w:val="005C4C02"/>
    <w:rsid w:val="005C4DD0"/>
    <w:rsid w:val="005C4DFC"/>
    <w:rsid w:val="005C505B"/>
    <w:rsid w:val="005C517E"/>
    <w:rsid w:val="005C5846"/>
    <w:rsid w:val="005C63BF"/>
    <w:rsid w:val="005C6C67"/>
    <w:rsid w:val="005C6CE7"/>
    <w:rsid w:val="005C6D14"/>
    <w:rsid w:val="005C7373"/>
    <w:rsid w:val="005C7844"/>
    <w:rsid w:val="005C7891"/>
    <w:rsid w:val="005C7DD4"/>
    <w:rsid w:val="005D0A46"/>
    <w:rsid w:val="005D0C06"/>
    <w:rsid w:val="005D0CA3"/>
    <w:rsid w:val="005D1071"/>
    <w:rsid w:val="005D1163"/>
    <w:rsid w:val="005D18F0"/>
    <w:rsid w:val="005D1D2A"/>
    <w:rsid w:val="005D1D64"/>
    <w:rsid w:val="005D1E5F"/>
    <w:rsid w:val="005D1FC8"/>
    <w:rsid w:val="005D206A"/>
    <w:rsid w:val="005D223A"/>
    <w:rsid w:val="005D232A"/>
    <w:rsid w:val="005D24D4"/>
    <w:rsid w:val="005D2A07"/>
    <w:rsid w:val="005D2EE1"/>
    <w:rsid w:val="005D307B"/>
    <w:rsid w:val="005D3782"/>
    <w:rsid w:val="005D3F3A"/>
    <w:rsid w:val="005D45CE"/>
    <w:rsid w:val="005D4649"/>
    <w:rsid w:val="005D4A21"/>
    <w:rsid w:val="005D4E1F"/>
    <w:rsid w:val="005D5ABE"/>
    <w:rsid w:val="005D5AC2"/>
    <w:rsid w:val="005D5D4E"/>
    <w:rsid w:val="005D5DB2"/>
    <w:rsid w:val="005D5FB4"/>
    <w:rsid w:val="005D60EF"/>
    <w:rsid w:val="005D62A6"/>
    <w:rsid w:val="005D6404"/>
    <w:rsid w:val="005D6AA1"/>
    <w:rsid w:val="005D6C0A"/>
    <w:rsid w:val="005D6D15"/>
    <w:rsid w:val="005D6F35"/>
    <w:rsid w:val="005D7ADD"/>
    <w:rsid w:val="005D7CF5"/>
    <w:rsid w:val="005D7F68"/>
    <w:rsid w:val="005E03FA"/>
    <w:rsid w:val="005E0CD8"/>
    <w:rsid w:val="005E0EF8"/>
    <w:rsid w:val="005E13C2"/>
    <w:rsid w:val="005E1427"/>
    <w:rsid w:val="005E191B"/>
    <w:rsid w:val="005E198B"/>
    <w:rsid w:val="005E21A5"/>
    <w:rsid w:val="005E22B1"/>
    <w:rsid w:val="005E2525"/>
    <w:rsid w:val="005E2864"/>
    <w:rsid w:val="005E297B"/>
    <w:rsid w:val="005E2B48"/>
    <w:rsid w:val="005E2C46"/>
    <w:rsid w:val="005E2F89"/>
    <w:rsid w:val="005E2FF8"/>
    <w:rsid w:val="005E30E1"/>
    <w:rsid w:val="005E33FA"/>
    <w:rsid w:val="005E3552"/>
    <w:rsid w:val="005E3D3B"/>
    <w:rsid w:val="005E41E1"/>
    <w:rsid w:val="005E4438"/>
    <w:rsid w:val="005E474A"/>
    <w:rsid w:val="005E4843"/>
    <w:rsid w:val="005E4A14"/>
    <w:rsid w:val="005E4B8A"/>
    <w:rsid w:val="005E508A"/>
    <w:rsid w:val="005E50BF"/>
    <w:rsid w:val="005E51B8"/>
    <w:rsid w:val="005E548C"/>
    <w:rsid w:val="005E55C1"/>
    <w:rsid w:val="005E5D8D"/>
    <w:rsid w:val="005E625A"/>
    <w:rsid w:val="005E676E"/>
    <w:rsid w:val="005E6921"/>
    <w:rsid w:val="005E695F"/>
    <w:rsid w:val="005E7240"/>
    <w:rsid w:val="005E72C9"/>
    <w:rsid w:val="005E7565"/>
    <w:rsid w:val="005E777E"/>
    <w:rsid w:val="005E7849"/>
    <w:rsid w:val="005E79D7"/>
    <w:rsid w:val="005E7CF9"/>
    <w:rsid w:val="005E7D75"/>
    <w:rsid w:val="005E7E02"/>
    <w:rsid w:val="005F0028"/>
    <w:rsid w:val="005F03B2"/>
    <w:rsid w:val="005F0796"/>
    <w:rsid w:val="005F0D95"/>
    <w:rsid w:val="005F1041"/>
    <w:rsid w:val="005F115C"/>
    <w:rsid w:val="005F1208"/>
    <w:rsid w:val="005F124F"/>
    <w:rsid w:val="005F130E"/>
    <w:rsid w:val="005F138C"/>
    <w:rsid w:val="005F1D62"/>
    <w:rsid w:val="005F1DD9"/>
    <w:rsid w:val="005F1E32"/>
    <w:rsid w:val="005F21E6"/>
    <w:rsid w:val="005F228D"/>
    <w:rsid w:val="005F22A0"/>
    <w:rsid w:val="005F239B"/>
    <w:rsid w:val="005F24D1"/>
    <w:rsid w:val="005F26D9"/>
    <w:rsid w:val="005F27D1"/>
    <w:rsid w:val="005F27F9"/>
    <w:rsid w:val="005F289B"/>
    <w:rsid w:val="005F2CB3"/>
    <w:rsid w:val="005F3330"/>
    <w:rsid w:val="005F3CE5"/>
    <w:rsid w:val="005F4A03"/>
    <w:rsid w:val="005F4C97"/>
    <w:rsid w:val="005F4F6B"/>
    <w:rsid w:val="005F511C"/>
    <w:rsid w:val="005F55D4"/>
    <w:rsid w:val="005F563E"/>
    <w:rsid w:val="005F5675"/>
    <w:rsid w:val="005F5825"/>
    <w:rsid w:val="005F59CF"/>
    <w:rsid w:val="005F5CE0"/>
    <w:rsid w:val="005F62C8"/>
    <w:rsid w:val="005F6A6A"/>
    <w:rsid w:val="005F6C45"/>
    <w:rsid w:val="005F6C96"/>
    <w:rsid w:val="005F6E3E"/>
    <w:rsid w:val="005F6E88"/>
    <w:rsid w:val="005F6F46"/>
    <w:rsid w:val="005F705E"/>
    <w:rsid w:val="005F7273"/>
    <w:rsid w:val="005F7A61"/>
    <w:rsid w:val="00600063"/>
    <w:rsid w:val="006000B3"/>
    <w:rsid w:val="006002E2"/>
    <w:rsid w:val="0060064C"/>
    <w:rsid w:val="006011F5"/>
    <w:rsid w:val="0060138A"/>
    <w:rsid w:val="00601666"/>
    <w:rsid w:val="00601920"/>
    <w:rsid w:val="00601C91"/>
    <w:rsid w:val="00601CF7"/>
    <w:rsid w:val="00601F13"/>
    <w:rsid w:val="00601F81"/>
    <w:rsid w:val="006020C3"/>
    <w:rsid w:val="0060232C"/>
    <w:rsid w:val="006026B5"/>
    <w:rsid w:val="006029C9"/>
    <w:rsid w:val="00603128"/>
    <w:rsid w:val="006034E8"/>
    <w:rsid w:val="0060351B"/>
    <w:rsid w:val="0060364F"/>
    <w:rsid w:val="00603687"/>
    <w:rsid w:val="006037C2"/>
    <w:rsid w:val="006039A7"/>
    <w:rsid w:val="0060401C"/>
    <w:rsid w:val="006040E5"/>
    <w:rsid w:val="0060433D"/>
    <w:rsid w:val="00604622"/>
    <w:rsid w:val="00604A65"/>
    <w:rsid w:val="00604F41"/>
    <w:rsid w:val="0060513A"/>
    <w:rsid w:val="0060514E"/>
    <w:rsid w:val="00605557"/>
    <w:rsid w:val="00605744"/>
    <w:rsid w:val="006059BD"/>
    <w:rsid w:val="00605C19"/>
    <w:rsid w:val="00605E7F"/>
    <w:rsid w:val="00605EC2"/>
    <w:rsid w:val="0060611E"/>
    <w:rsid w:val="00606168"/>
    <w:rsid w:val="006065E8"/>
    <w:rsid w:val="00606BE7"/>
    <w:rsid w:val="00606F92"/>
    <w:rsid w:val="00607002"/>
    <w:rsid w:val="006071FD"/>
    <w:rsid w:val="0060729E"/>
    <w:rsid w:val="00607765"/>
    <w:rsid w:val="00610175"/>
    <w:rsid w:val="00610257"/>
    <w:rsid w:val="0061055D"/>
    <w:rsid w:val="00610576"/>
    <w:rsid w:val="0061089D"/>
    <w:rsid w:val="006110E4"/>
    <w:rsid w:val="006111C9"/>
    <w:rsid w:val="006112BA"/>
    <w:rsid w:val="00611415"/>
    <w:rsid w:val="0061183E"/>
    <w:rsid w:val="00611AD5"/>
    <w:rsid w:val="00611D8B"/>
    <w:rsid w:val="0061260D"/>
    <w:rsid w:val="00612B8B"/>
    <w:rsid w:val="00612CBD"/>
    <w:rsid w:val="00612F5A"/>
    <w:rsid w:val="00613665"/>
    <w:rsid w:val="006136DC"/>
    <w:rsid w:val="006137EA"/>
    <w:rsid w:val="00613C17"/>
    <w:rsid w:val="00613F57"/>
    <w:rsid w:val="006148ED"/>
    <w:rsid w:val="00614905"/>
    <w:rsid w:val="006151B7"/>
    <w:rsid w:val="00615A68"/>
    <w:rsid w:val="00615B28"/>
    <w:rsid w:val="00615D96"/>
    <w:rsid w:val="00615F02"/>
    <w:rsid w:val="006160B0"/>
    <w:rsid w:val="006162A8"/>
    <w:rsid w:val="00616449"/>
    <w:rsid w:val="00616A7B"/>
    <w:rsid w:val="00616EB2"/>
    <w:rsid w:val="006171BE"/>
    <w:rsid w:val="0061766B"/>
    <w:rsid w:val="006177DA"/>
    <w:rsid w:val="0061792D"/>
    <w:rsid w:val="00617DCA"/>
    <w:rsid w:val="00620228"/>
    <w:rsid w:val="00620ABB"/>
    <w:rsid w:val="00620BE9"/>
    <w:rsid w:val="00620DFE"/>
    <w:rsid w:val="00621006"/>
    <w:rsid w:val="00621108"/>
    <w:rsid w:val="00621D7B"/>
    <w:rsid w:val="00621FB2"/>
    <w:rsid w:val="006221CA"/>
    <w:rsid w:val="006223F9"/>
    <w:rsid w:val="00622602"/>
    <w:rsid w:val="006226AA"/>
    <w:rsid w:val="00622977"/>
    <w:rsid w:val="00622B4D"/>
    <w:rsid w:val="00622B64"/>
    <w:rsid w:val="00622EFD"/>
    <w:rsid w:val="00623A4B"/>
    <w:rsid w:val="00623C1C"/>
    <w:rsid w:val="00623D22"/>
    <w:rsid w:val="00623E5E"/>
    <w:rsid w:val="00623EBF"/>
    <w:rsid w:val="006242D0"/>
    <w:rsid w:val="00624580"/>
    <w:rsid w:val="00624C10"/>
    <w:rsid w:val="00624C78"/>
    <w:rsid w:val="00624CE2"/>
    <w:rsid w:val="00624E51"/>
    <w:rsid w:val="006253E0"/>
    <w:rsid w:val="006257D9"/>
    <w:rsid w:val="00625855"/>
    <w:rsid w:val="00625950"/>
    <w:rsid w:val="00625D6D"/>
    <w:rsid w:val="00625E2A"/>
    <w:rsid w:val="00626215"/>
    <w:rsid w:val="00626271"/>
    <w:rsid w:val="006263EB"/>
    <w:rsid w:val="006266C6"/>
    <w:rsid w:val="00626726"/>
    <w:rsid w:val="00626C18"/>
    <w:rsid w:val="00626D20"/>
    <w:rsid w:val="00626D21"/>
    <w:rsid w:val="00627027"/>
    <w:rsid w:val="0062704E"/>
    <w:rsid w:val="00627490"/>
    <w:rsid w:val="0062776B"/>
    <w:rsid w:val="00627A57"/>
    <w:rsid w:val="0063004F"/>
    <w:rsid w:val="00630742"/>
    <w:rsid w:val="00630B7E"/>
    <w:rsid w:val="00630CD2"/>
    <w:rsid w:val="00630EC1"/>
    <w:rsid w:val="00631268"/>
    <w:rsid w:val="00631527"/>
    <w:rsid w:val="00631592"/>
    <w:rsid w:val="0063167D"/>
    <w:rsid w:val="00631692"/>
    <w:rsid w:val="00631869"/>
    <w:rsid w:val="00631908"/>
    <w:rsid w:val="00631911"/>
    <w:rsid w:val="00631FA7"/>
    <w:rsid w:val="00632714"/>
    <w:rsid w:val="006329E9"/>
    <w:rsid w:val="00632EA1"/>
    <w:rsid w:val="00633249"/>
    <w:rsid w:val="00633695"/>
    <w:rsid w:val="00633C7C"/>
    <w:rsid w:val="00633D02"/>
    <w:rsid w:val="00633DCE"/>
    <w:rsid w:val="0063428A"/>
    <w:rsid w:val="0063438D"/>
    <w:rsid w:val="006343DD"/>
    <w:rsid w:val="00634637"/>
    <w:rsid w:val="0063473D"/>
    <w:rsid w:val="006348B3"/>
    <w:rsid w:val="006348C1"/>
    <w:rsid w:val="00634A4C"/>
    <w:rsid w:val="00635200"/>
    <w:rsid w:val="006354B3"/>
    <w:rsid w:val="0063579A"/>
    <w:rsid w:val="00635A90"/>
    <w:rsid w:val="00635BC1"/>
    <w:rsid w:val="00636188"/>
    <w:rsid w:val="00636315"/>
    <w:rsid w:val="0063658E"/>
    <w:rsid w:val="006366B7"/>
    <w:rsid w:val="00636789"/>
    <w:rsid w:val="0063693B"/>
    <w:rsid w:val="00636D74"/>
    <w:rsid w:val="00636F67"/>
    <w:rsid w:val="006374C4"/>
    <w:rsid w:val="006376DD"/>
    <w:rsid w:val="00637837"/>
    <w:rsid w:val="00637C25"/>
    <w:rsid w:val="00637EE2"/>
    <w:rsid w:val="00637EFB"/>
    <w:rsid w:val="006404AF"/>
    <w:rsid w:val="00640B3A"/>
    <w:rsid w:val="00640C4A"/>
    <w:rsid w:val="00640E23"/>
    <w:rsid w:val="00640FCA"/>
    <w:rsid w:val="006414C3"/>
    <w:rsid w:val="006417A2"/>
    <w:rsid w:val="006419E7"/>
    <w:rsid w:val="006420C2"/>
    <w:rsid w:val="006426FA"/>
    <w:rsid w:val="00642BB7"/>
    <w:rsid w:val="00643C79"/>
    <w:rsid w:val="00644006"/>
    <w:rsid w:val="006442B0"/>
    <w:rsid w:val="00644470"/>
    <w:rsid w:val="00644679"/>
    <w:rsid w:val="006447D9"/>
    <w:rsid w:val="006449D8"/>
    <w:rsid w:val="00644BA1"/>
    <w:rsid w:val="00644D53"/>
    <w:rsid w:val="00644FE9"/>
    <w:rsid w:val="00645040"/>
    <w:rsid w:val="006450B2"/>
    <w:rsid w:val="00645100"/>
    <w:rsid w:val="00645577"/>
    <w:rsid w:val="0064557D"/>
    <w:rsid w:val="00645618"/>
    <w:rsid w:val="006456C5"/>
    <w:rsid w:val="00645AE8"/>
    <w:rsid w:val="00645B5D"/>
    <w:rsid w:val="006462B9"/>
    <w:rsid w:val="006463D3"/>
    <w:rsid w:val="0064672A"/>
    <w:rsid w:val="00646B6C"/>
    <w:rsid w:val="00646C0A"/>
    <w:rsid w:val="00646EFD"/>
    <w:rsid w:val="0064714C"/>
    <w:rsid w:val="006474AB"/>
    <w:rsid w:val="00647585"/>
    <w:rsid w:val="006479B1"/>
    <w:rsid w:val="00647F7B"/>
    <w:rsid w:val="006503D2"/>
    <w:rsid w:val="00650864"/>
    <w:rsid w:val="0065088D"/>
    <w:rsid w:val="00650C81"/>
    <w:rsid w:val="006510E5"/>
    <w:rsid w:val="006511D2"/>
    <w:rsid w:val="006515E5"/>
    <w:rsid w:val="00651647"/>
    <w:rsid w:val="006517C2"/>
    <w:rsid w:val="006517F6"/>
    <w:rsid w:val="00651B8E"/>
    <w:rsid w:val="00651E39"/>
    <w:rsid w:val="00651E84"/>
    <w:rsid w:val="00651EC6"/>
    <w:rsid w:val="00651ECB"/>
    <w:rsid w:val="00652525"/>
    <w:rsid w:val="0065272A"/>
    <w:rsid w:val="00652736"/>
    <w:rsid w:val="006529C0"/>
    <w:rsid w:val="00652B30"/>
    <w:rsid w:val="00652D76"/>
    <w:rsid w:val="00652EC7"/>
    <w:rsid w:val="00653071"/>
    <w:rsid w:val="00653A1B"/>
    <w:rsid w:val="006540E9"/>
    <w:rsid w:val="006548DB"/>
    <w:rsid w:val="00654B22"/>
    <w:rsid w:val="006552D0"/>
    <w:rsid w:val="00655694"/>
    <w:rsid w:val="00655B10"/>
    <w:rsid w:val="00655DA7"/>
    <w:rsid w:val="00655E6C"/>
    <w:rsid w:val="006562A6"/>
    <w:rsid w:val="00656850"/>
    <w:rsid w:val="00656A39"/>
    <w:rsid w:val="00656B72"/>
    <w:rsid w:val="00656B99"/>
    <w:rsid w:val="00656DFF"/>
    <w:rsid w:val="00657130"/>
    <w:rsid w:val="00657143"/>
    <w:rsid w:val="00657558"/>
    <w:rsid w:val="0065797C"/>
    <w:rsid w:val="006579A7"/>
    <w:rsid w:val="00657E4F"/>
    <w:rsid w:val="00660B01"/>
    <w:rsid w:val="00661489"/>
    <w:rsid w:val="00661693"/>
    <w:rsid w:val="00661A19"/>
    <w:rsid w:val="00661C9D"/>
    <w:rsid w:val="00661E03"/>
    <w:rsid w:val="0066233E"/>
    <w:rsid w:val="00662DFB"/>
    <w:rsid w:val="00663008"/>
    <w:rsid w:val="00663070"/>
    <w:rsid w:val="0066330C"/>
    <w:rsid w:val="0066375B"/>
    <w:rsid w:val="00663C0E"/>
    <w:rsid w:val="00663E53"/>
    <w:rsid w:val="006640E7"/>
    <w:rsid w:val="006643C1"/>
    <w:rsid w:val="006644E9"/>
    <w:rsid w:val="00665235"/>
    <w:rsid w:val="00665DD2"/>
    <w:rsid w:val="00665F57"/>
    <w:rsid w:val="006664C2"/>
    <w:rsid w:val="0066658D"/>
    <w:rsid w:val="006666F7"/>
    <w:rsid w:val="00666798"/>
    <w:rsid w:val="00666873"/>
    <w:rsid w:val="00666A7D"/>
    <w:rsid w:val="00666B81"/>
    <w:rsid w:val="00666F83"/>
    <w:rsid w:val="006671AA"/>
    <w:rsid w:val="00667238"/>
    <w:rsid w:val="0066727B"/>
    <w:rsid w:val="006674A6"/>
    <w:rsid w:val="00667532"/>
    <w:rsid w:val="006676C8"/>
    <w:rsid w:val="006676F3"/>
    <w:rsid w:val="006679D9"/>
    <w:rsid w:val="00667A88"/>
    <w:rsid w:val="006701D5"/>
    <w:rsid w:val="0067042C"/>
    <w:rsid w:val="006707FD"/>
    <w:rsid w:val="00670845"/>
    <w:rsid w:val="00671178"/>
    <w:rsid w:val="0067117C"/>
    <w:rsid w:val="0067131A"/>
    <w:rsid w:val="006713B7"/>
    <w:rsid w:val="00671543"/>
    <w:rsid w:val="006715C4"/>
    <w:rsid w:val="006715FF"/>
    <w:rsid w:val="00671920"/>
    <w:rsid w:val="00671C07"/>
    <w:rsid w:val="0067215E"/>
    <w:rsid w:val="0067247D"/>
    <w:rsid w:val="0067270B"/>
    <w:rsid w:val="0067277E"/>
    <w:rsid w:val="006728B9"/>
    <w:rsid w:val="00672B18"/>
    <w:rsid w:val="00672BD4"/>
    <w:rsid w:val="00672EA9"/>
    <w:rsid w:val="006730CC"/>
    <w:rsid w:val="006731F5"/>
    <w:rsid w:val="00673BB1"/>
    <w:rsid w:val="006741C8"/>
    <w:rsid w:val="00674249"/>
    <w:rsid w:val="00674421"/>
    <w:rsid w:val="00675054"/>
    <w:rsid w:val="006750EF"/>
    <w:rsid w:val="006763A3"/>
    <w:rsid w:val="00676B37"/>
    <w:rsid w:val="00676F61"/>
    <w:rsid w:val="0067731D"/>
    <w:rsid w:val="006804E8"/>
    <w:rsid w:val="006805F9"/>
    <w:rsid w:val="0068072C"/>
    <w:rsid w:val="0068087D"/>
    <w:rsid w:val="00680A01"/>
    <w:rsid w:val="00680D2E"/>
    <w:rsid w:val="00680D5D"/>
    <w:rsid w:val="0068131E"/>
    <w:rsid w:val="0068136D"/>
    <w:rsid w:val="00681384"/>
    <w:rsid w:val="006817D4"/>
    <w:rsid w:val="00681AFD"/>
    <w:rsid w:val="00681E0D"/>
    <w:rsid w:val="0068206A"/>
    <w:rsid w:val="006820D3"/>
    <w:rsid w:val="0068232E"/>
    <w:rsid w:val="00682B06"/>
    <w:rsid w:val="00683036"/>
    <w:rsid w:val="006830D6"/>
    <w:rsid w:val="00683219"/>
    <w:rsid w:val="0068355D"/>
    <w:rsid w:val="00683938"/>
    <w:rsid w:val="00684166"/>
    <w:rsid w:val="006843E9"/>
    <w:rsid w:val="0068511F"/>
    <w:rsid w:val="006852D8"/>
    <w:rsid w:val="00685307"/>
    <w:rsid w:val="006855A0"/>
    <w:rsid w:val="006857C1"/>
    <w:rsid w:val="00685875"/>
    <w:rsid w:val="00686235"/>
    <w:rsid w:val="00686317"/>
    <w:rsid w:val="00686545"/>
    <w:rsid w:val="00686788"/>
    <w:rsid w:val="0068693C"/>
    <w:rsid w:val="00686C1C"/>
    <w:rsid w:val="00686C72"/>
    <w:rsid w:val="00686EDD"/>
    <w:rsid w:val="00686F88"/>
    <w:rsid w:val="006870C4"/>
    <w:rsid w:val="00687158"/>
    <w:rsid w:val="00687210"/>
    <w:rsid w:val="006875D6"/>
    <w:rsid w:val="00687791"/>
    <w:rsid w:val="006878B8"/>
    <w:rsid w:val="00687A96"/>
    <w:rsid w:val="00687BAC"/>
    <w:rsid w:val="00690157"/>
    <w:rsid w:val="006901B6"/>
    <w:rsid w:val="00690279"/>
    <w:rsid w:val="006902D5"/>
    <w:rsid w:val="00690DFC"/>
    <w:rsid w:val="0069100D"/>
    <w:rsid w:val="006911B8"/>
    <w:rsid w:val="00691A9D"/>
    <w:rsid w:val="00691FE5"/>
    <w:rsid w:val="0069203F"/>
    <w:rsid w:val="006923E5"/>
    <w:rsid w:val="00692E9B"/>
    <w:rsid w:val="006930A6"/>
    <w:rsid w:val="006931EC"/>
    <w:rsid w:val="006935A2"/>
    <w:rsid w:val="00693D15"/>
    <w:rsid w:val="006940F9"/>
    <w:rsid w:val="00694396"/>
    <w:rsid w:val="0069445F"/>
    <w:rsid w:val="00694A87"/>
    <w:rsid w:val="00694C95"/>
    <w:rsid w:val="0069532C"/>
    <w:rsid w:val="0069551F"/>
    <w:rsid w:val="00695706"/>
    <w:rsid w:val="0069570B"/>
    <w:rsid w:val="006959D6"/>
    <w:rsid w:val="00696114"/>
    <w:rsid w:val="006965AB"/>
    <w:rsid w:val="006966B9"/>
    <w:rsid w:val="00696849"/>
    <w:rsid w:val="00696BC8"/>
    <w:rsid w:val="00696BDE"/>
    <w:rsid w:val="00696D3D"/>
    <w:rsid w:val="00696D63"/>
    <w:rsid w:val="006973C1"/>
    <w:rsid w:val="006977A3"/>
    <w:rsid w:val="006978E0"/>
    <w:rsid w:val="00697A25"/>
    <w:rsid w:val="00697B41"/>
    <w:rsid w:val="00697C47"/>
    <w:rsid w:val="006A0081"/>
    <w:rsid w:val="006A011B"/>
    <w:rsid w:val="006A02A8"/>
    <w:rsid w:val="006A042B"/>
    <w:rsid w:val="006A0634"/>
    <w:rsid w:val="006A0BFC"/>
    <w:rsid w:val="006A0E11"/>
    <w:rsid w:val="006A13AB"/>
    <w:rsid w:val="006A147B"/>
    <w:rsid w:val="006A2087"/>
    <w:rsid w:val="006A22BB"/>
    <w:rsid w:val="006A238B"/>
    <w:rsid w:val="006A2467"/>
    <w:rsid w:val="006A24FD"/>
    <w:rsid w:val="006A264C"/>
    <w:rsid w:val="006A2772"/>
    <w:rsid w:val="006A27BE"/>
    <w:rsid w:val="006A2FD8"/>
    <w:rsid w:val="006A3A62"/>
    <w:rsid w:val="006A3E3B"/>
    <w:rsid w:val="006A40DF"/>
    <w:rsid w:val="006A42EC"/>
    <w:rsid w:val="006A442F"/>
    <w:rsid w:val="006A44A5"/>
    <w:rsid w:val="006A4994"/>
    <w:rsid w:val="006A4B86"/>
    <w:rsid w:val="006A4B8B"/>
    <w:rsid w:val="006A4D3D"/>
    <w:rsid w:val="006A4FB2"/>
    <w:rsid w:val="006A5714"/>
    <w:rsid w:val="006A58A0"/>
    <w:rsid w:val="006A5964"/>
    <w:rsid w:val="006A5EB5"/>
    <w:rsid w:val="006A6F9A"/>
    <w:rsid w:val="006A6FB0"/>
    <w:rsid w:val="006A7120"/>
    <w:rsid w:val="006A7255"/>
    <w:rsid w:val="006A77DB"/>
    <w:rsid w:val="006A785D"/>
    <w:rsid w:val="006A7971"/>
    <w:rsid w:val="006A7A04"/>
    <w:rsid w:val="006A7D78"/>
    <w:rsid w:val="006A7EC8"/>
    <w:rsid w:val="006A7F0A"/>
    <w:rsid w:val="006A7FA3"/>
    <w:rsid w:val="006B0026"/>
    <w:rsid w:val="006B033B"/>
    <w:rsid w:val="006B03FE"/>
    <w:rsid w:val="006B0731"/>
    <w:rsid w:val="006B0AB9"/>
    <w:rsid w:val="006B0F61"/>
    <w:rsid w:val="006B10BD"/>
    <w:rsid w:val="006B132A"/>
    <w:rsid w:val="006B1448"/>
    <w:rsid w:val="006B17FB"/>
    <w:rsid w:val="006B23C1"/>
    <w:rsid w:val="006B23E0"/>
    <w:rsid w:val="006B2891"/>
    <w:rsid w:val="006B2B59"/>
    <w:rsid w:val="006B2D88"/>
    <w:rsid w:val="006B2D9F"/>
    <w:rsid w:val="006B30CD"/>
    <w:rsid w:val="006B351D"/>
    <w:rsid w:val="006B361C"/>
    <w:rsid w:val="006B3A25"/>
    <w:rsid w:val="006B3B18"/>
    <w:rsid w:val="006B417F"/>
    <w:rsid w:val="006B4636"/>
    <w:rsid w:val="006B4E83"/>
    <w:rsid w:val="006B565B"/>
    <w:rsid w:val="006B5788"/>
    <w:rsid w:val="006B57AD"/>
    <w:rsid w:val="006B5B63"/>
    <w:rsid w:val="006B5DB1"/>
    <w:rsid w:val="006B5E64"/>
    <w:rsid w:val="006B5E9E"/>
    <w:rsid w:val="006B5FD0"/>
    <w:rsid w:val="006B60B8"/>
    <w:rsid w:val="006B63BA"/>
    <w:rsid w:val="006B6857"/>
    <w:rsid w:val="006B69DC"/>
    <w:rsid w:val="006B69FF"/>
    <w:rsid w:val="006B6DA4"/>
    <w:rsid w:val="006B7733"/>
    <w:rsid w:val="006B7D6F"/>
    <w:rsid w:val="006B7E0C"/>
    <w:rsid w:val="006B7E76"/>
    <w:rsid w:val="006B7F02"/>
    <w:rsid w:val="006C0102"/>
    <w:rsid w:val="006C026E"/>
    <w:rsid w:val="006C0659"/>
    <w:rsid w:val="006C0675"/>
    <w:rsid w:val="006C0BA7"/>
    <w:rsid w:val="006C0F02"/>
    <w:rsid w:val="006C1306"/>
    <w:rsid w:val="006C1598"/>
    <w:rsid w:val="006C1681"/>
    <w:rsid w:val="006C1D52"/>
    <w:rsid w:val="006C1D9C"/>
    <w:rsid w:val="006C1F9D"/>
    <w:rsid w:val="006C22A1"/>
    <w:rsid w:val="006C2854"/>
    <w:rsid w:val="006C2913"/>
    <w:rsid w:val="006C2953"/>
    <w:rsid w:val="006C2ED7"/>
    <w:rsid w:val="006C35D2"/>
    <w:rsid w:val="006C3FEF"/>
    <w:rsid w:val="006C4575"/>
    <w:rsid w:val="006C48D3"/>
    <w:rsid w:val="006C4A88"/>
    <w:rsid w:val="006C4CFF"/>
    <w:rsid w:val="006C4F36"/>
    <w:rsid w:val="006C520B"/>
    <w:rsid w:val="006C5488"/>
    <w:rsid w:val="006C5928"/>
    <w:rsid w:val="006C5DE1"/>
    <w:rsid w:val="006C5ED4"/>
    <w:rsid w:val="006C61E7"/>
    <w:rsid w:val="006C61EC"/>
    <w:rsid w:val="006C63F6"/>
    <w:rsid w:val="006C6539"/>
    <w:rsid w:val="006C6860"/>
    <w:rsid w:val="006C6895"/>
    <w:rsid w:val="006C69B7"/>
    <w:rsid w:val="006C723D"/>
    <w:rsid w:val="006C75E5"/>
    <w:rsid w:val="006C7656"/>
    <w:rsid w:val="006C7FB2"/>
    <w:rsid w:val="006D011F"/>
    <w:rsid w:val="006D0258"/>
    <w:rsid w:val="006D1014"/>
    <w:rsid w:val="006D1038"/>
    <w:rsid w:val="006D1467"/>
    <w:rsid w:val="006D222C"/>
    <w:rsid w:val="006D2713"/>
    <w:rsid w:val="006D2879"/>
    <w:rsid w:val="006D2A74"/>
    <w:rsid w:val="006D3C13"/>
    <w:rsid w:val="006D3F5A"/>
    <w:rsid w:val="006D4368"/>
    <w:rsid w:val="006D483E"/>
    <w:rsid w:val="006D4D27"/>
    <w:rsid w:val="006D4FF4"/>
    <w:rsid w:val="006D5247"/>
    <w:rsid w:val="006D5307"/>
    <w:rsid w:val="006D64E5"/>
    <w:rsid w:val="006D687A"/>
    <w:rsid w:val="006D6C6D"/>
    <w:rsid w:val="006D6D40"/>
    <w:rsid w:val="006D6E10"/>
    <w:rsid w:val="006D7105"/>
    <w:rsid w:val="006D7504"/>
    <w:rsid w:val="006D75C7"/>
    <w:rsid w:val="006D7D00"/>
    <w:rsid w:val="006E0678"/>
    <w:rsid w:val="006E07BE"/>
    <w:rsid w:val="006E1466"/>
    <w:rsid w:val="006E1887"/>
    <w:rsid w:val="006E1D11"/>
    <w:rsid w:val="006E1E16"/>
    <w:rsid w:val="006E1E80"/>
    <w:rsid w:val="006E1FB2"/>
    <w:rsid w:val="006E209A"/>
    <w:rsid w:val="006E2357"/>
    <w:rsid w:val="006E2607"/>
    <w:rsid w:val="006E288E"/>
    <w:rsid w:val="006E2BA3"/>
    <w:rsid w:val="006E2CBC"/>
    <w:rsid w:val="006E2CD2"/>
    <w:rsid w:val="006E2D04"/>
    <w:rsid w:val="006E346F"/>
    <w:rsid w:val="006E3CF5"/>
    <w:rsid w:val="006E3DFB"/>
    <w:rsid w:val="006E3F9B"/>
    <w:rsid w:val="006E4193"/>
    <w:rsid w:val="006E41C2"/>
    <w:rsid w:val="006E428D"/>
    <w:rsid w:val="006E4783"/>
    <w:rsid w:val="006E4A31"/>
    <w:rsid w:val="006E50AE"/>
    <w:rsid w:val="006E53F4"/>
    <w:rsid w:val="006E5F80"/>
    <w:rsid w:val="006E60D5"/>
    <w:rsid w:val="006E613A"/>
    <w:rsid w:val="006E6269"/>
    <w:rsid w:val="006E6279"/>
    <w:rsid w:val="006E6BD1"/>
    <w:rsid w:val="006E6E89"/>
    <w:rsid w:val="006E6F91"/>
    <w:rsid w:val="006E73B0"/>
    <w:rsid w:val="006E7675"/>
    <w:rsid w:val="006E7DB7"/>
    <w:rsid w:val="006E7DD4"/>
    <w:rsid w:val="006E7E75"/>
    <w:rsid w:val="006E7F03"/>
    <w:rsid w:val="006F0450"/>
    <w:rsid w:val="006F06F2"/>
    <w:rsid w:val="006F0781"/>
    <w:rsid w:val="006F08B2"/>
    <w:rsid w:val="006F09F8"/>
    <w:rsid w:val="006F0E48"/>
    <w:rsid w:val="006F104D"/>
    <w:rsid w:val="006F116F"/>
    <w:rsid w:val="006F13D1"/>
    <w:rsid w:val="006F1419"/>
    <w:rsid w:val="006F193D"/>
    <w:rsid w:val="006F1DD2"/>
    <w:rsid w:val="006F1E96"/>
    <w:rsid w:val="006F1EFA"/>
    <w:rsid w:val="006F1F4B"/>
    <w:rsid w:val="006F1FB1"/>
    <w:rsid w:val="006F20A8"/>
    <w:rsid w:val="006F21AA"/>
    <w:rsid w:val="006F22CE"/>
    <w:rsid w:val="006F25FF"/>
    <w:rsid w:val="006F26D7"/>
    <w:rsid w:val="006F391C"/>
    <w:rsid w:val="006F3BC7"/>
    <w:rsid w:val="006F3ED6"/>
    <w:rsid w:val="006F3FAC"/>
    <w:rsid w:val="006F4205"/>
    <w:rsid w:val="006F4243"/>
    <w:rsid w:val="006F432F"/>
    <w:rsid w:val="006F45AA"/>
    <w:rsid w:val="006F4900"/>
    <w:rsid w:val="006F52EA"/>
    <w:rsid w:val="006F5774"/>
    <w:rsid w:val="006F57EE"/>
    <w:rsid w:val="006F5872"/>
    <w:rsid w:val="006F5C0A"/>
    <w:rsid w:val="006F5D8A"/>
    <w:rsid w:val="006F6623"/>
    <w:rsid w:val="006F6C22"/>
    <w:rsid w:val="006F6C3C"/>
    <w:rsid w:val="006F6CA1"/>
    <w:rsid w:val="006F6CBE"/>
    <w:rsid w:val="006F7293"/>
    <w:rsid w:val="006F767E"/>
    <w:rsid w:val="006F79E9"/>
    <w:rsid w:val="006F7AC4"/>
    <w:rsid w:val="006F7B47"/>
    <w:rsid w:val="006F7E42"/>
    <w:rsid w:val="006F7EE1"/>
    <w:rsid w:val="006F7F5D"/>
    <w:rsid w:val="0070059D"/>
    <w:rsid w:val="007007A1"/>
    <w:rsid w:val="007009B2"/>
    <w:rsid w:val="00700A9C"/>
    <w:rsid w:val="00700BE0"/>
    <w:rsid w:val="00700CCF"/>
    <w:rsid w:val="00700D9C"/>
    <w:rsid w:val="00700DB5"/>
    <w:rsid w:val="00700EDC"/>
    <w:rsid w:val="00701237"/>
    <w:rsid w:val="007012B7"/>
    <w:rsid w:val="00701AD1"/>
    <w:rsid w:val="00701C01"/>
    <w:rsid w:val="00701CCF"/>
    <w:rsid w:val="00701E71"/>
    <w:rsid w:val="007024D8"/>
    <w:rsid w:val="00702BF5"/>
    <w:rsid w:val="00702D6D"/>
    <w:rsid w:val="00703383"/>
    <w:rsid w:val="00703C35"/>
    <w:rsid w:val="00703DBD"/>
    <w:rsid w:val="00703EDA"/>
    <w:rsid w:val="007043FB"/>
    <w:rsid w:val="00704BA5"/>
    <w:rsid w:val="00704D4C"/>
    <w:rsid w:val="00704F48"/>
    <w:rsid w:val="00704F72"/>
    <w:rsid w:val="007056D4"/>
    <w:rsid w:val="00705A1A"/>
    <w:rsid w:val="00705D0A"/>
    <w:rsid w:val="00706282"/>
    <w:rsid w:val="00706417"/>
    <w:rsid w:val="00706782"/>
    <w:rsid w:val="007069D6"/>
    <w:rsid w:val="00706AE5"/>
    <w:rsid w:val="00706BB2"/>
    <w:rsid w:val="00706E3A"/>
    <w:rsid w:val="007071EC"/>
    <w:rsid w:val="00707803"/>
    <w:rsid w:val="00707A3D"/>
    <w:rsid w:val="00707F2B"/>
    <w:rsid w:val="00707FEB"/>
    <w:rsid w:val="00710181"/>
    <w:rsid w:val="0071023A"/>
    <w:rsid w:val="007106FA"/>
    <w:rsid w:val="00710B2C"/>
    <w:rsid w:val="00710FA3"/>
    <w:rsid w:val="0071117C"/>
    <w:rsid w:val="007117AD"/>
    <w:rsid w:val="007117E7"/>
    <w:rsid w:val="007118EE"/>
    <w:rsid w:val="00711C9C"/>
    <w:rsid w:val="00711E25"/>
    <w:rsid w:val="00712388"/>
    <w:rsid w:val="007123A0"/>
    <w:rsid w:val="007129EB"/>
    <w:rsid w:val="00713AC9"/>
    <w:rsid w:val="00713DF6"/>
    <w:rsid w:val="00714155"/>
    <w:rsid w:val="00714391"/>
    <w:rsid w:val="007148AE"/>
    <w:rsid w:val="007149EF"/>
    <w:rsid w:val="00714AE0"/>
    <w:rsid w:val="00715062"/>
    <w:rsid w:val="00715400"/>
    <w:rsid w:val="007155E8"/>
    <w:rsid w:val="00715A12"/>
    <w:rsid w:val="007160FC"/>
    <w:rsid w:val="007161EA"/>
    <w:rsid w:val="00716497"/>
    <w:rsid w:val="007168F4"/>
    <w:rsid w:val="00716A50"/>
    <w:rsid w:val="00716C28"/>
    <w:rsid w:val="00716F2B"/>
    <w:rsid w:val="007172BA"/>
    <w:rsid w:val="00717385"/>
    <w:rsid w:val="00717664"/>
    <w:rsid w:val="00717774"/>
    <w:rsid w:val="007178A5"/>
    <w:rsid w:val="00717B5B"/>
    <w:rsid w:val="00717BBF"/>
    <w:rsid w:val="00720131"/>
    <w:rsid w:val="00720691"/>
    <w:rsid w:val="007207FD"/>
    <w:rsid w:val="00720EF8"/>
    <w:rsid w:val="007212F9"/>
    <w:rsid w:val="0072182A"/>
    <w:rsid w:val="00721B03"/>
    <w:rsid w:val="007230EF"/>
    <w:rsid w:val="0072330C"/>
    <w:rsid w:val="0072338E"/>
    <w:rsid w:val="007233FE"/>
    <w:rsid w:val="007234BC"/>
    <w:rsid w:val="00724007"/>
    <w:rsid w:val="007241C0"/>
    <w:rsid w:val="00724347"/>
    <w:rsid w:val="00724B0D"/>
    <w:rsid w:val="00724FC5"/>
    <w:rsid w:val="007254B1"/>
    <w:rsid w:val="00725998"/>
    <w:rsid w:val="00725B9F"/>
    <w:rsid w:val="00725BDE"/>
    <w:rsid w:val="00725CFA"/>
    <w:rsid w:val="007261E1"/>
    <w:rsid w:val="00726A60"/>
    <w:rsid w:val="00727176"/>
    <w:rsid w:val="007276A2"/>
    <w:rsid w:val="00727B79"/>
    <w:rsid w:val="00727CCF"/>
    <w:rsid w:val="00727D5A"/>
    <w:rsid w:val="0073014F"/>
    <w:rsid w:val="00730444"/>
    <w:rsid w:val="0073053C"/>
    <w:rsid w:val="007308CD"/>
    <w:rsid w:val="00730B87"/>
    <w:rsid w:val="007320FF"/>
    <w:rsid w:val="0073243B"/>
    <w:rsid w:val="0073269D"/>
    <w:rsid w:val="00732781"/>
    <w:rsid w:val="007327B2"/>
    <w:rsid w:val="00732C58"/>
    <w:rsid w:val="00732C9C"/>
    <w:rsid w:val="007330CC"/>
    <w:rsid w:val="007331E1"/>
    <w:rsid w:val="00733275"/>
    <w:rsid w:val="007339AF"/>
    <w:rsid w:val="00733A2F"/>
    <w:rsid w:val="00733CA2"/>
    <w:rsid w:val="00733D1D"/>
    <w:rsid w:val="00733F6E"/>
    <w:rsid w:val="0073440C"/>
    <w:rsid w:val="007344B6"/>
    <w:rsid w:val="00734762"/>
    <w:rsid w:val="00734BEB"/>
    <w:rsid w:val="00734D8D"/>
    <w:rsid w:val="0073513C"/>
    <w:rsid w:val="00735194"/>
    <w:rsid w:val="007351CA"/>
    <w:rsid w:val="0073539F"/>
    <w:rsid w:val="00735C74"/>
    <w:rsid w:val="00736116"/>
    <w:rsid w:val="007365A9"/>
    <w:rsid w:val="00736D6C"/>
    <w:rsid w:val="00736DF7"/>
    <w:rsid w:val="007370D3"/>
    <w:rsid w:val="0073777C"/>
    <w:rsid w:val="007377C6"/>
    <w:rsid w:val="007378EF"/>
    <w:rsid w:val="00737967"/>
    <w:rsid w:val="00740732"/>
    <w:rsid w:val="0074095A"/>
    <w:rsid w:val="00740A74"/>
    <w:rsid w:val="00741193"/>
    <w:rsid w:val="0074143D"/>
    <w:rsid w:val="00741461"/>
    <w:rsid w:val="00741463"/>
    <w:rsid w:val="00741A26"/>
    <w:rsid w:val="00741A67"/>
    <w:rsid w:val="00741EE8"/>
    <w:rsid w:val="007420C0"/>
    <w:rsid w:val="0074281C"/>
    <w:rsid w:val="00742A7E"/>
    <w:rsid w:val="00743092"/>
    <w:rsid w:val="00743193"/>
    <w:rsid w:val="007432F2"/>
    <w:rsid w:val="00743439"/>
    <w:rsid w:val="00743AC2"/>
    <w:rsid w:val="007446F7"/>
    <w:rsid w:val="0074470C"/>
    <w:rsid w:val="00744D58"/>
    <w:rsid w:val="00744D7F"/>
    <w:rsid w:val="007452E4"/>
    <w:rsid w:val="0074567B"/>
    <w:rsid w:val="007459E8"/>
    <w:rsid w:val="00745C03"/>
    <w:rsid w:val="00745E1C"/>
    <w:rsid w:val="00745F77"/>
    <w:rsid w:val="0074651D"/>
    <w:rsid w:val="00746B56"/>
    <w:rsid w:val="00746BE7"/>
    <w:rsid w:val="00746FA8"/>
    <w:rsid w:val="0074737E"/>
    <w:rsid w:val="00747398"/>
    <w:rsid w:val="00747AE2"/>
    <w:rsid w:val="00747DA6"/>
    <w:rsid w:val="00747E4F"/>
    <w:rsid w:val="00747FA4"/>
    <w:rsid w:val="00747FC9"/>
    <w:rsid w:val="007502B2"/>
    <w:rsid w:val="00750372"/>
    <w:rsid w:val="00750406"/>
    <w:rsid w:val="00750485"/>
    <w:rsid w:val="007504FC"/>
    <w:rsid w:val="00750814"/>
    <w:rsid w:val="00750943"/>
    <w:rsid w:val="00750CA1"/>
    <w:rsid w:val="007514F0"/>
    <w:rsid w:val="00751701"/>
    <w:rsid w:val="00751A7E"/>
    <w:rsid w:val="00751ADD"/>
    <w:rsid w:val="00751D19"/>
    <w:rsid w:val="00751DA9"/>
    <w:rsid w:val="00751DDE"/>
    <w:rsid w:val="00751EDF"/>
    <w:rsid w:val="00752322"/>
    <w:rsid w:val="00752452"/>
    <w:rsid w:val="0075255D"/>
    <w:rsid w:val="00752AD1"/>
    <w:rsid w:val="00752E5A"/>
    <w:rsid w:val="00752F17"/>
    <w:rsid w:val="00753043"/>
    <w:rsid w:val="00753223"/>
    <w:rsid w:val="00753376"/>
    <w:rsid w:val="007534DE"/>
    <w:rsid w:val="007539CB"/>
    <w:rsid w:val="00753A37"/>
    <w:rsid w:val="00753A4A"/>
    <w:rsid w:val="00753B70"/>
    <w:rsid w:val="00753C50"/>
    <w:rsid w:val="00753FBF"/>
    <w:rsid w:val="007541BC"/>
    <w:rsid w:val="007545A5"/>
    <w:rsid w:val="00754D68"/>
    <w:rsid w:val="0075535C"/>
    <w:rsid w:val="00755E00"/>
    <w:rsid w:val="00756221"/>
    <w:rsid w:val="007563DB"/>
    <w:rsid w:val="00756B43"/>
    <w:rsid w:val="00756DB1"/>
    <w:rsid w:val="00756EB7"/>
    <w:rsid w:val="0075741D"/>
    <w:rsid w:val="007574C8"/>
    <w:rsid w:val="007575E9"/>
    <w:rsid w:val="007576C3"/>
    <w:rsid w:val="00757B61"/>
    <w:rsid w:val="00757CDC"/>
    <w:rsid w:val="007607DC"/>
    <w:rsid w:val="0076086F"/>
    <w:rsid w:val="007608A5"/>
    <w:rsid w:val="00760A6B"/>
    <w:rsid w:val="00760B98"/>
    <w:rsid w:val="00760D5D"/>
    <w:rsid w:val="00760E42"/>
    <w:rsid w:val="00760FC4"/>
    <w:rsid w:val="0076170C"/>
    <w:rsid w:val="007618A7"/>
    <w:rsid w:val="00761B47"/>
    <w:rsid w:val="00761F76"/>
    <w:rsid w:val="00762564"/>
    <w:rsid w:val="007625A5"/>
    <w:rsid w:val="00762862"/>
    <w:rsid w:val="00762DCD"/>
    <w:rsid w:val="007630F1"/>
    <w:rsid w:val="00763212"/>
    <w:rsid w:val="00763313"/>
    <w:rsid w:val="007637A9"/>
    <w:rsid w:val="00763A01"/>
    <w:rsid w:val="00763BBC"/>
    <w:rsid w:val="00763BC0"/>
    <w:rsid w:val="00763CDD"/>
    <w:rsid w:val="00763F8D"/>
    <w:rsid w:val="007642B3"/>
    <w:rsid w:val="0076549A"/>
    <w:rsid w:val="00765523"/>
    <w:rsid w:val="007658D2"/>
    <w:rsid w:val="00765A62"/>
    <w:rsid w:val="00765CD2"/>
    <w:rsid w:val="00765CD8"/>
    <w:rsid w:val="00765DF8"/>
    <w:rsid w:val="00766521"/>
    <w:rsid w:val="00766544"/>
    <w:rsid w:val="007669A5"/>
    <w:rsid w:val="00766BAF"/>
    <w:rsid w:val="00766D91"/>
    <w:rsid w:val="0076747A"/>
    <w:rsid w:val="007678B6"/>
    <w:rsid w:val="00767935"/>
    <w:rsid w:val="00770019"/>
    <w:rsid w:val="0077012F"/>
    <w:rsid w:val="007704F8"/>
    <w:rsid w:val="00770848"/>
    <w:rsid w:val="00770867"/>
    <w:rsid w:val="00770C03"/>
    <w:rsid w:val="00771067"/>
    <w:rsid w:val="007712F7"/>
    <w:rsid w:val="00771A0B"/>
    <w:rsid w:val="00772F91"/>
    <w:rsid w:val="00773B8E"/>
    <w:rsid w:val="007740E5"/>
    <w:rsid w:val="007742B0"/>
    <w:rsid w:val="007744AE"/>
    <w:rsid w:val="00774C79"/>
    <w:rsid w:val="00774FC7"/>
    <w:rsid w:val="0077509E"/>
    <w:rsid w:val="007753A5"/>
    <w:rsid w:val="00775A9C"/>
    <w:rsid w:val="00775CDE"/>
    <w:rsid w:val="00775D25"/>
    <w:rsid w:val="00775E2D"/>
    <w:rsid w:val="00775F42"/>
    <w:rsid w:val="0077668D"/>
    <w:rsid w:val="0077671C"/>
    <w:rsid w:val="00776911"/>
    <w:rsid w:val="00776E03"/>
    <w:rsid w:val="00777079"/>
    <w:rsid w:val="0077719F"/>
    <w:rsid w:val="007805CF"/>
    <w:rsid w:val="0078089C"/>
    <w:rsid w:val="007808E9"/>
    <w:rsid w:val="00780D74"/>
    <w:rsid w:val="00780E54"/>
    <w:rsid w:val="007816A8"/>
    <w:rsid w:val="00781899"/>
    <w:rsid w:val="00782401"/>
    <w:rsid w:val="007824C4"/>
    <w:rsid w:val="007828AF"/>
    <w:rsid w:val="0078298C"/>
    <w:rsid w:val="00782B6D"/>
    <w:rsid w:val="00782C7F"/>
    <w:rsid w:val="00782EE6"/>
    <w:rsid w:val="007837D0"/>
    <w:rsid w:val="00783EB7"/>
    <w:rsid w:val="007840FC"/>
    <w:rsid w:val="00784287"/>
    <w:rsid w:val="007843BC"/>
    <w:rsid w:val="007844C8"/>
    <w:rsid w:val="007845B1"/>
    <w:rsid w:val="00784634"/>
    <w:rsid w:val="0078465E"/>
    <w:rsid w:val="00784978"/>
    <w:rsid w:val="00784B03"/>
    <w:rsid w:val="00784BD1"/>
    <w:rsid w:val="00784EA6"/>
    <w:rsid w:val="00785038"/>
    <w:rsid w:val="007850B5"/>
    <w:rsid w:val="0078525F"/>
    <w:rsid w:val="00785BDF"/>
    <w:rsid w:val="007862D7"/>
    <w:rsid w:val="0078631F"/>
    <w:rsid w:val="00786454"/>
    <w:rsid w:val="00786699"/>
    <w:rsid w:val="00786A4C"/>
    <w:rsid w:val="00786BB9"/>
    <w:rsid w:val="00786FB8"/>
    <w:rsid w:val="007870A4"/>
    <w:rsid w:val="00787777"/>
    <w:rsid w:val="007879EE"/>
    <w:rsid w:val="00787A3A"/>
    <w:rsid w:val="00787C58"/>
    <w:rsid w:val="00787D30"/>
    <w:rsid w:val="00787DAB"/>
    <w:rsid w:val="00787F17"/>
    <w:rsid w:val="0079004C"/>
    <w:rsid w:val="0079045B"/>
    <w:rsid w:val="00790E24"/>
    <w:rsid w:val="007910B5"/>
    <w:rsid w:val="00791170"/>
    <w:rsid w:val="00791274"/>
    <w:rsid w:val="007915B2"/>
    <w:rsid w:val="00791724"/>
    <w:rsid w:val="0079184A"/>
    <w:rsid w:val="00791F2D"/>
    <w:rsid w:val="00791F8F"/>
    <w:rsid w:val="007920CE"/>
    <w:rsid w:val="0079234A"/>
    <w:rsid w:val="00792448"/>
    <w:rsid w:val="0079251A"/>
    <w:rsid w:val="007930D3"/>
    <w:rsid w:val="007930DD"/>
    <w:rsid w:val="0079321C"/>
    <w:rsid w:val="00793324"/>
    <w:rsid w:val="00793DA1"/>
    <w:rsid w:val="00793E34"/>
    <w:rsid w:val="007940B5"/>
    <w:rsid w:val="007940E4"/>
    <w:rsid w:val="0079414D"/>
    <w:rsid w:val="007942A4"/>
    <w:rsid w:val="0079441D"/>
    <w:rsid w:val="0079453D"/>
    <w:rsid w:val="00794941"/>
    <w:rsid w:val="00795B72"/>
    <w:rsid w:val="00795D7F"/>
    <w:rsid w:val="00795EBF"/>
    <w:rsid w:val="0079635A"/>
    <w:rsid w:val="007963E8"/>
    <w:rsid w:val="0079732A"/>
    <w:rsid w:val="00797373"/>
    <w:rsid w:val="00797424"/>
    <w:rsid w:val="0079783C"/>
    <w:rsid w:val="007978CC"/>
    <w:rsid w:val="0079798D"/>
    <w:rsid w:val="00797B9D"/>
    <w:rsid w:val="00797BA6"/>
    <w:rsid w:val="00797BCD"/>
    <w:rsid w:val="007A0262"/>
    <w:rsid w:val="007A0AF2"/>
    <w:rsid w:val="007A0C2A"/>
    <w:rsid w:val="007A18A9"/>
    <w:rsid w:val="007A21EB"/>
    <w:rsid w:val="007A237C"/>
    <w:rsid w:val="007A240E"/>
    <w:rsid w:val="007A25D6"/>
    <w:rsid w:val="007A2844"/>
    <w:rsid w:val="007A2C4C"/>
    <w:rsid w:val="007A2E0D"/>
    <w:rsid w:val="007A2EA1"/>
    <w:rsid w:val="007A335F"/>
    <w:rsid w:val="007A382B"/>
    <w:rsid w:val="007A40EB"/>
    <w:rsid w:val="007A411A"/>
    <w:rsid w:val="007A41DD"/>
    <w:rsid w:val="007A42B2"/>
    <w:rsid w:val="007A44FB"/>
    <w:rsid w:val="007A45B8"/>
    <w:rsid w:val="007A481E"/>
    <w:rsid w:val="007A4A7C"/>
    <w:rsid w:val="007A4AB7"/>
    <w:rsid w:val="007A4B5D"/>
    <w:rsid w:val="007A4F84"/>
    <w:rsid w:val="007A5579"/>
    <w:rsid w:val="007A5976"/>
    <w:rsid w:val="007A5C7C"/>
    <w:rsid w:val="007A5D92"/>
    <w:rsid w:val="007A6112"/>
    <w:rsid w:val="007A6294"/>
    <w:rsid w:val="007A64CB"/>
    <w:rsid w:val="007A67C3"/>
    <w:rsid w:val="007A6B59"/>
    <w:rsid w:val="007A7479"/>
    <w:rsid w:val="007A750B"/>
    <w:rsid w:val="007A7921"/>
    <w:rsid w:val="007A7D04"/>
    <w:rsid w:val="007A7F6E"/>
    <w:rsid w:val="007B014A"/>
    <w:rsid w:val="007B0321"/>
    <w:rsid w:val="007B0611"/>
    <w:rsid w:val="007B071B"/>
    <w:rsid w:val="007B0B0A"/>
    <w:rsid w:val="007B0D5E"/>
    <w:rsid w:val="007B141A"/>
    <w:rsid w:val="007B1ABD"/>
    <w:rsid w:val="007B206C"/>
    <w:rsid w:val="007B20E0"/>
    <w:rsid w:val="007B2201"/>
    <w:rsid w:val="007B23FE"/>
    <w:rsid w:val="007B2C4E"/>
    <w:rsid w:val="007B2DBB"/>
    <w:rsid w:val="007B33FC"/>
    <w:rsid w:val="007B3629"/>
    <w:rsid w:val="007B3E00"/>
    <w:rsid w:val="007B40E0"/>
    <w:rsid w:val="007B43A9"/>
    <w:rsid w:val="007B457C"/>
    <w:rsid w:val="007B5128"/>
    <w:rsid w:val="007B5328"/>
    <w:rsid w:val="007B5384"/>
    <w:rsid w:val="007B5503"/>
    <w:rsid w:val="007B5796"/>
    <w:rsid w:val="007B58FC"/>
    <w:rsid w:val="007B595D"/>
    <w:rsid w:val="007B597C"/>
    <w:rsid w:val="007B5C2C"/>
    <w:rsid w:val="007B5F00"/>
    <w:rsid w:val="007B5F4D"/>
    <w:rsid w:val="007B6313"/>
    <w:rsid w:val="007B6B2A"/>
    <w:rsid w:val="007B6C1D"/>
    <w:rsid w:val="007B6CA5"/>
    <w:rsid w:val="007B72A5"/>
    <w:rsid w:val="007B789A"/>
    <w:rsid w:val="007B79EB"/>
    <w:rsid w:val="007B7C8B"/>
    <w:rsid w:val="007C0193"/>
    <w:rsid w:val="007C0506"/>
    <w:rsid w:val="007C08D5"/>
    <w:rsid w:val="007C1662"/>
    <w:rsid w:val="007C17AE"/>
    <w:rsid w:val="007C22C6"/>
    <w:rsid w:val="007C2569"/>
    <w:rsid w:val="007C256D"/>
    <w:rsid w:val="007C2B0A"/>
    <w:rsid w:val="007C2D02"/>
    <w:rsid w:val="007C2E7B"/>
    <w:rsid w:val="007C33EF"/>
    <w:rsid w:val="007C3429"/>
    <w:rsid w:val="007C359A"/>
    <w:rsid w:val="007C36EB"/>
    <w:rsid w:val="007C387C"/>
    <w:rsid w:val="007C38FF"/>
    <w:rsid w:val="007C4109"/>
    <w:rsid w:val="007C4376"/>
    <w:rsid w:val="007C440A"/>
    <w:rsid w:val="007C4CDC"/>
    <w:rsid w:val="007C4CE6"/>
    <w:rsid w:val="007C4D49"/>
    <w:rsid w:val="007C4DD7"/>
    <w:rsid w:val="007C5553"/>
    <w:rsid w:val="007C59B0"/>
    <w:rsid w:val="007C5D1E"/>
    <w:rsid w:val="007C652C"/>
    <w:rsid w:val="007C65C4"/>
    <w:rsid w:val="007C6633"/>
    <w:rsid w:val="007C6A5A"/>
    <w:rsid w:val="007C7214"/>
    <w:rsid w:val="007C7652"/>
    <w:rsid w:val="007C77CB"/>
    <w:rsid w:val="007C7C4A"/>
    <w:rsid w:val="007D070F"/>
    <w:rsid w:val="007D0C15"/>
    <w:rsid w:val="007D0F66"/>
    <w:rsid w:val="007D12F4"/>
    <w:rsid w:val="007D1363"/>
    <w:rsid w:val="007D1630"/>
    <w:rsid w:val="007D167E"/>
    <w:rsid w:val="007D199E"/>
    <w:rsid w:val="007D1A43"/>
    <w:rsid w:val="007D1D9D"/>
    <w:rsid w:val="007D21AF"/>
    <w:rsid w:val="007D236B"/>
    <w:rsid w:val="007D264F"/>
    <w:rsid w:val="007D2738"/>
    <w:rsid w:val="007D276D"/>
    <w:rsid w:val="007D2EBB"/>
    <w:rsid w:val="007D340A"/>
    <w:rsid w:val="007D35E0"/>
    <w:rsid w:val="007D37D7"/>
    <w:rsid w:val="007D39AF"/>
    <w:rsid w:val="007D44DD"/>
    <w:rsid w:val="007D44E7"/>
    <w:rsid w:val="007D476F"/>
    <w:rsid w:val="007D4E1A"/>
    <w:rsid w:val="007D4E75"/>
    <w:rsid w:val="007D5033"/>
    <w:rsid w:val="007D5B9C"/>
    <w:rsid w:val="007D5C87"/>
    <w:rsid w:val="007D626B"/>
    <w:rsid w:val="007D64CB"/>
    <w:rsid w:val="007D6E8B"/>
    <w:rsid w:val="007D6ED3"/>
    <w:rsid w:val="007D6F7C"/>
    <w:rsid w:val="007D7638"/>
    <w:rsid w:val="007D7BCB"/>
    <w:rsid w:val="007E0121"/>
    <w:rsid w:val="007E02C8"/>
    <w:rsid w:val="007E034F"/>
    <w:rsid w:val="007E04D3"/>
    <w:rsid w:val="007E0523"/>
    <w:rsid w:val="007E0543"/>
    <w:rsid w:val="007E06DC"/>
    <w:rsid w:val="007E0C9D"/>
    <w:rsid w:val="007E0E68"/>
    <w:rsid w:val="007E1275"/>
    <w:rsid w:val="007E130A"/>
    <w:rsid w:val="007E171B"/>
    <w:rsid w:val="007E174F"/>
    <w:rsid w:val="007E1FA0"/>
    <w:rsid w:val="007E2671"/>
    <w:rsid w:val="007E2D27"/>
    <w:rsid w:val="007E2EA2"/>
    <w:rsid w:val="007E32C3"/>
    <w:rsid w:val="007E3343"/>
    <w:rsid w:val="007E33C7"/>
    <w:rsid w:val="007E3867"/>
    <w:rsid w:val="007E3BBC"/>
    <w:rsid w:val="007E3F20"/>
    <w:rsid w:val="007E4034"/>
    <w:rsid w:val="007E47BA"/>
    <w:rsid w:val="007E4AEB"/>
    <w:rsid w:val="007E4E34"/>
    <w:rsid w:val="007E4FAC"/>
    <w:rsid w:val="007E5056"/>
    <w:rsid w:val="007E54CD"/>
    <w:rsid w:val="007E567D"/>
    <w:rsid w:val="007E5A89"/>
    <w:rsid w:val="007E5E7D"/>
    <w:rsid w:val="007E74E4"/>
    <w:rsid w:val="007E75F0"/>
    <w:rsid w:val="007E7723"/>
    <w:rsid w:val="007E7865"/>
    <w:rsid w:val="007E7B70"/>
    <w:rsid w:val="007F0C6D"/>
    <w:rsid w:val="007F0D12"/>
    <w:rsid w:val="007F0F4F"/>
    <w:rsid w:val="007F1348"/>
    <w:rsid w:val="007F1462"/>
    <w:rsid w:val="007F23B4"/>
    <w:rsid w:val="007F24E7"/>
    <w:rsid w:val="007F2937"/>
    <w:rsid w:val="007F2A37"/>
    <w:rsid w:val="007F2E1B"/>
    <w:rsid w:val="007F317A"/>
    <w:rsid w:val="007F3AEE"/>
    <w:rsid w:val="007F3C17"/>
    <w:rsid w:val="007F3D71"/>
    <w:rsid w:val="007F3D89"/>
    <w:rsid w:val="007F3EA8"/>
    <w:rsid w:val="007F3FFE"/>
    <w:rsid w:val="007F42DA"/>
    <w:rsid w:val="007F433D"/>
    <w:rsid w:val="007F4600"/>
    <w:rsid w:val="007F4748"/>
    <w:rsid w:val="007F4A29"/>
    <w:rsid w:val="007F4A85"/>
    <w:rsid w:val="007F50E3"/>
    <w:rsid w:val="007F5129"/>
    <w:rsid w:val="007F5248"/>
    <w:rsid w:val="007F5294"/>
    <w:rsid w:val="007F5444"/>
    <w:rsid w:val="007F581C"/>
    <w:rsid w:val="007F5A24"/>
    <w:rsid w:val="007F5A53"/>
    <w:rsid w:val="007F5F4C"/>
    <w:rsid w:val="007F62F9"/>
    <w:rsid w:val="007F6CAC"/>
    <w:rsid w:val="007F721A"/>
    <w:rsid w:val="007F7476"/>
    <w:rsid w:val="007F7665"/>
    <w:rsid w:val="007F76A4"/>
    <w:rsid w:val="007F7DD1"/>
    <w:rsid w:val="007F7E3E"/>
    <w:rsid w:val="007F7F3F"/>
    <w:rsid w:val="00800173"/>
    <w:rsid w:val="00800293"/>
    <w:rsid w:val="008004A1"/>
    <w:rsid w:val="00800664"/>
    <w:rsid w:val="00800670"/>
    <w:rsid w:val="008007FD"/>
    <w:rsid w:val="00800CD7"/>
    <w:rsid w:val="00801244"/>
    <w:rsid w:val="00801963"/>
    <w:rsid w:val="00801DA5"/>
    <w:rsid w:val="008021CF"/>
    <w:rsid w:val="00802215"/>
    <w:rsid w:val="008023AE"/>
    <w:rsid w:val="0080246D"/>
    <w:rsid w:val="0080303E"/>
    <w:rsid w:val="008031A0"/>
    <w:rsid w:val="00803379"/>
    <w:rsid w:val="008038C6"/>
    <w:rsid w:val="008038CC"/>
    <w:rsid w:val="00804051"/>
    <w:rsid w:val="0080441E"/>
    <w:rsid w:val="0080464F"/>
    <w:rsid w:val="00804789"/>
    <w:rsid w:val="00804B5B"/>
    <w:rsid w:val="00804BBE"/>
    <w:rsid w:val="00804BC7"/>
    <w:rsid w:val="00805429"/>
    <w:rsid w:val="0080548E"/>
    <w:rsid w:val="008054D7"/>
    <w:rsid w:val="008062C7"/>
    <w:rsid w:val="008067BE"/>
    <w:rsid w:val="00806A5E"/>
    <w:rsid w:val="00806EF2"/>
    <w:rsid w:val="0080703F"/>
    <w:rsid w:val="00807CAA"/>
    <w:rsid w:val="00807D19"/>
    <w:rsid w:val="00807E43"/>
    <w:rsid w:val="0081025B"/>
    <w:rsid w:val="0081033F"/>
    <w:rsid w:val="00810BD4"/>
    <w:rsid w:val="00810FBE"/>
    <w:rsid w:val="0081123B"/>
    <w:rsid w:val="008114C0"/>
    <w:rsid w:val="008119AA"/>
    <w:rsid w:val="00811B5D"/>
    <w:rsid w:val="00811C64"/>
    <w:rsid w:val="00811DC1"/>
    <w:rsid w:val="00811F24"/>
    <w:rsid w:val="008123A3"/>
    <w:rsid w:val="0081247E"/>
    <w:rsid w:val="008129ED"/>
    <w:rsid w:val="008132C2"/>
    <w:rsid w:val="00813A66"/>
    <w:rsid w:val="00813BD5"/>
    <w:rsid w:val="00813ECF"/>
    <w:rsid w:val="00814384"/>
    <w:rsid w:val="0081442F"/>
    <w:rsid w:val="00814825"/>
    <w:rsid w:val="008148D2"/>
    <w:rsid w:val="00814CD4"/>
    <w:rsid w:val="0081502C"/>
    <w:rsid w:val="00815856"/>
    <w:rsid w:val="008158C6"/>
    <w:rsid w:val="008159D6"/>
    <w:rsid w:val="00815E51"/>
    <w:rsid w:val="00816199"/>
    <w:rsid w:val="008166E1"/>
    <w:rsid w:val="00816B4F"/>
    <w:rsid w:val="00816BFB"/>
    <w:rsid w:val="00817181"/>
    <w:rsid w:val="008171E8"/>
    <w:rsid w:val="008172E9"/>
    <w:rsid w:val="00817301"/>
    <w:rsid w:val="008173D8"/>
    <w:rsid w:val="00817825"/>
    <w:rsid w:val="0081792C"/>
    <w:rsid w:val="0081795A"/>
    <w:rsid w:val="008179E6"/>
    <w:rsid w:val="00817FB1"/>
    <w:rsid w:val="00820615"/>
    <w:rsid w:val="0082094A"/>
    <w:rsid w:val="00820B8D"/>
    <w:rsid w:val="00820D1B"/>
    <w:rsid w:val="00820F34"/>
    <w:rsid w:val="00820FCF"/>
    <w:rsid w:val="0082153F"/>
    <w:rsid w:val="00821ADC"/>
    <w:rsid w:val="00821EA9"/>
    <w:rsid w:val="0082260A"/>
    <w:rsid w:val="00822651"/>
    <w:rsid w:val="008228C2"/>
    <w:rsid w:val="00822AB2"/>
    <w:rsid w:val="00822F61"/>
    <w:rsid w:val="00823252"/>
    <w:rsid w:val="008233EA"/>
    <w:rsid w:val="00823BBD"/>
    <w:rsid w:val="0082440D"/>
    <w:rsid w:val="00824437"/>
    <w:rsid w:val="0082444F"/>
    <w:rsid w:val="0082488C"/>
    <w:rsid w:val="00825ACD"/>
    <w:rsid w:val="00825ACF"/>
    <w:rsid w:val="00825EC5"/>
    <w:rsid w:val="008266CB"/>
    <w:rsid w:val="00826D13"/>
    <w:rsid w:val="00826DAF"/>
    <w:rsid w:val="0082788F"/>
    <w:rsid w:val="008278F8"/>
    <w:rsid w:val="00827A6E"/>
    <w:rsid w:val="00827BC3"/>
    <w:rsid w:val="00827C21"/>
    <w:rsid w:val="00827C7F"/>
    <w:rsid w:val="00827C90"/>
    <w:rsid w:val="008300B9"/>
    <w:rsid w:val="0083023F"/>
    <w:rsid w:val="00830BCC"/>
    <w:rsid w:val="00830F2A"/>
    <w:rsid w:val="00831167"/>
    <w:rsid w:val="008312D0"/>
    <w:rsid w:val="0083137C"/>
    <w:rsid w:val="00831433"/>
    <w:rsid w:val="008318F3"/>
    <w:rsid w:val="00831EB2"/>
    <w:rsid w:val="00832139"/>
    <w:rsid w:val="00832A6E"/>
    <w:rsid w:val="00832C07"/>
    <w:rsid w:val="008332A1"/>
    <w:rsid w:val="00833392"/>
    <w:rsid w:val="0083340B"/>
    <w:rsid w:val="00833411"/>
    <w:rsid w:val="008336A0"/>
    <w:rsid w:val="00833B33"/>
    <w:rsid w:val="0083411F"/>
    <w:rsid w:val="00834427"/>
    <w:rsid w:val="008346D7"/>
    <w:rsid w:val="00834D79"/>
    <w:rsid w:val="00834D9E"/>
    <w:rsid w:val="00834FB2"/>
    <w:rsid w:val="0083503F"/>
    <w:rsid w:val="00835376"/>
    <w:rsid w:val="00835389"/>
    <w:rsid w:val="008353D9"/>
    <w:rsid w:val="00835550"/>
    <w:rsid w:val="008357ED"/>
    <w:rsid w:val="00835C6C"/>
    <w:rsid w:val="00835EEB"/>
    <w:rsid w:val="00835F26"/>
    <w:rsid w:val="00835F2C"/>
    <w:rsid w:val="0083628D"/>
    <w:rsid w:val="008363F7"/>
    <w:rsid w:val="0083653B"/>
    <w:rsid w:val="0083675E"/>
    <w:rsid w:val="0083687A"/>
    <w:rsid w:val="00836C34"/>
    <w:rsid w:val="00836FDE"/>
    <w:rsid w:val="0083700F"/>
    <w:rsid w:val="00837014"/>
    <w:rsid w:val="0083721E"/>
    <w:rsid w:val="008373E4"/>
    <w:rsid w:val="00837D84"/>
    <w:rsid w:val="00837E1E"/>
    <w:rsid w:val="00840139"/>
    <w:rsid w:val="00840709"/>
    <w:rsid w:val="0084112B"/>
    <w:rsid w:val="008418F0"/>
    <w:rsid w:val="00841D69"/>
    <w:rsid w:val="00842390"/>
    <w:rsid w:val="00842A4D"/>
    <w:rsid w:val="00842B17"/>
    <w:rsid w:val="00842BB1"/>
    <w:rsid w:val="008431E0"/>
    <w:rsid w:val="0084332A"/>
    <w:rsid w:val="00843400"/>
    <w:rsid w:val="0084376A"/>
    <w:rsid w:val="0084387F"/>
    <w:rsid w:val="008438B7"/>
    <w:rsid w:val="008439FF"/>
    <w:rsid w:val="00843A72"/>
    <w:rsid w:val="00843CB7"/>
    <w:rsid w:val="00844087"/>
    <w:rsid w:val="0084464F"/>
    <w:rsid w:val="00844705"/>
    <w:rsid w:val="00844BE8"/>
    <w:rsid w:val="008450AE"/>
    <w:rsid w:val="0084577F"/>
    <w:rsid w:val="00845960"/>
    <w:rsid w:val="00845BE4"/>
    <w:rsid w:val="00845D5B"/>
    <w:rsid w:val="008469E3"/>
    <w:rsid w:val="00846C61"/>
    <w:rsid w:val="00846E02"/>
    <w:rsid w:val="00846EA3"/>
    <w:rsid w:val="00847340"/>
    <w:rsid w:val="00847D66"/>
    <w:rsid w:val="00847E55"/>
    <w:rsid w:val="008500FF"/>
    <w:rsid w:val="00850629"/>
    <w:rsid w:val="0085066D"/>
    <w:rsid w:val="00850B7B"/>
    <w:rsid w:val="008511E2"/>
    <w:rsid w:val="008518B2"/>
    <w:rsid w:val="00852A65"/>
    <w:rsid w:val="008537CC"/>
    <w:rsid w:val="0085394A"/>
    <w:rsid w:val="00853AAE"/>
    <w:rsid w:val="0085401C"/>
    <w:rsid w:val="0085490E"/>
    <w:rsid w:val="00854A45"/>
    <w:rsid w:val="00854CAA"/>
    <w:rsid w:val="00854DDB"/>
    <w:rsid w:val="00855137"/>
    <w:rsid w:val="008552DF"/>
    <w:rsid w:val="00855369"/>
    <w:rsid w:val="00855584"/>
    <w:rsid w:val="0085563F"/>
    <w:rsid w:val="00855C48"/>
    <w:rsid w:val="00855D58"/>
    <w:rsid w:val="00856134"/>
    <w:rsid w:val="0085624F"/>
    <w:rsid w:val="0085646B"/>
    <w:rsid w:val="00856517"/>
    <w:rsid w:val="00856A80"/>
    <w:rsid w:val="00856AFE"/>
    <w:rsid w:val="008572D3"/>
    <w:rsid w:val="0085781F"/>
    <w:rsid w:val="00857EC4"/>
    <w:rsid w:val="00857FD1"/>
    <w:rsid w:val="00860132"/>
    <w:rsid w:val="0086050C"/>
    <w:rsid w:val="00860752"/>
    <w:rsid w:val="00860CF8"/>
    <w:rsid w:val="00860E6E"/>
    <w:rsid w:val="00860E71"/>
    <w:rsid w:val="00861086"/>
    <w:rsid w:val="0086125D"/>
    <w:rsid w:val="008613F4"/>
    <w:rsid w:val="00861441"/>
    <w:rsid w:val="008614A5"/>
    <w:rsid w:val="008616F0"/>
    <w:rsid w:val="00861CE8"/>
    <w:rsid w:val="00861F9A"/>
    <w:rsid w:val="008620CE"/>
    <w:rsid w:val="0086247D"/>
    <w:rsid w:val="008630D1"/>
    <w:rsid w:val="008631E2"/>
    <w:rsid w:val="008633AC"/>
    <w:rsid w:val="008636AC"/>
    <w:rsid w:val="00863B64"/>
    <w:rsid w:val="00864012"/>
    <w:rsid w:val="008640E2"/>
    <w:rsid w:val="0086412B"/>
    <w:rsid w:val="008641A4"/>
    <w:rsid w:val="00864A0C"/>
    <w:rsid w:val="00864B58"/>
    <w:rsid w:val="00864EF1"/>
    <w:rsid w:val="00864F45"/>
    <w:rsid w:val="008653A0"/>
    <w:rsid w:val="008655E4"/>
    <w:rsid w:val="00865650"/>
    <w:rsid w:val="00865863"/>
    <w:rsid w:val="00865A00"/>
    <w:rsid w:val="00866160"/>
    <w:rsid w:val="0086641D"/>
    <w:rsid w:val="00866D42"/>
    <w:rsid w:val="008673F4"/>
    <w:rsid w:val="0086797C"/>
    <w:rsid w:val="008700C4"/>
    <w:rsid w:val="008702BB"/>
    <w:rsid w:val="00870379"/>
    <w:rsid w:val="00870805"/>
    <w:rsid w:val="008709C1"/>
    <w:rsid w:val="00870EE4"/>
    <w:rsid w:val="008713AF"/>
    <w:rsid w:val="00871940"/>
    <w:rsid w:val="00871B34"/>
    <w:rsid w:val="00871D13"/>
    <w:rsid w:val="00871FFA"/>
    <w:rsid w:val="0087240C"/>
    <w:rsid w:val="00872677"/>
    <w:rsid w:val="0087277D"/>
    <w:rsid w:val="00872BAC"/>
    <w:rsid w:val="00872CF4"/>
    <w:rsid w:val="00873403"/>
    <w:rsid w:val="008736DA"/>
    <w:rsid w:val="00873807"/>
    <w:rsid w:val="00873851"/>
    <w:rsid w:val="008738D0"/>
    <w:rsid w:val="00873C87"/>
    <w:rsid w:val="00873D3F"/>
    <w:rsid w:val="00873D9E"/>
    <w:rsid w:val="00873EDD"/>
    <w:rsid w:val="00873F0B"/>
    <w:rsid w:val="00873F54"/>
    <w:rsid w:val="00874496"/>
    <w:rsid w:val="00874E2A"/>
    <w:rsid w:val="00874F3A"/>
    <w:rsid w:val="00874FCA"/>
    <w:rsid w:val="00875346"/>
    <w:rsid w:val="008753D2"/>
    <w:rsid w:val="00875AEA"/>
    <w:rsid w:val="0087670F"/>
    <w:rsid w:val="00876C24"/>
    <w:rsid w:val="00877037"/>
    <w:rsid w:val="0087707B"/>
    <w:rsid w:val="00877370"/>
    <w:rsid w:val="00877547"/>
    <w:rsid w:val="00877A35"/>
    <w:rsid w:val="00877DA5"/>
    <w:rsid w:val="00880222"/>
    <w:rsid w:val="008802DD"/>
    <w:rsid w:val="008802E7"/>
    <w:rsid w:val="0088053D"/>
    <w:rsid w:val="008805F4"/>
    <w:rsid w:val="008805FA"/>
    <w:rsid w:val="00880641"/>
    <w:rsid w:val="00880820"/>
    <w:rsid w:val="00881148"/>
    <w:rsid w:val="00881202"/>
    <w:rsid w:val="008813CA"/>
    <w:rsid w:val="008817AB"/>
    <w:rsid w:val="00881999"/>
    <w:rsid w:val="00882283"/>
    <w:rsid w:val="008822B6"/>
    <w:rsid w:val="00882497"/>
    <w:rsid w:val="008826E4"/>
    <w:rsid w:val="00882914"/>
    <w:rsid w:val="00882986"/>
    <w:rsid w:val="00882EEF"/>
    <w:rsid w:val="0088305E"/>
    <w:rsid w:val="008834FA"/>
    <w:rsid w:val="00883655"/>
    <w:rsid w:val="0088374D"/>
    <w:rsid w:val="00883A4F"/>
    <w:rsid w:val="00883ABF"/>
    <w:rsid w:val="00883C06"/>
    <w:rsid w:val="00883CE4"/>
    <w:rsid w:val="00883D1D"/>
    <w:rsid w:val="00883D1F"/>
    <w:rsid w:val="00883F38"/>
    <w:rsid w:val="00883F40"/>
    <w:rsid w:val="0088415A"/>
    <w:rsid w:val="008841BF"/>
    <w:rsid w:val="008841EF"/>
    <w:rsid w:val="00884367"/>
    <w:rsid w:val="008843C1"/>
    <w:rsid w:val="0088447F"/>
    <w:rsid w:val="00884493"/>
    <w:rsid w:val="0088496E"/>
    <w:rsid w:val="00884DAE"/>
    <w:rsid w:val="00884E4B"/>
    <w:rsid w:val="008853AD"/>
    <w:rsid w:val="0088580E"/>
    <w:rsid w:val="008858A0"/>
    <w:rsid w:val="0088590E"/>
    <w:rsid w:val="00885AA3"/>
    <w:rsid w:val="00885B5D"/>
    <w:rsid w:val="00885D9D"/>
    <w:rsid w:val="00886000"/>
    <w:rsid w:val="0088644B"/>
    <w:rsid w:val="008864F9"/>
    <w:rsid w:val="0088671D"/>
    <w:rsid w:val="00886812"/>
    <w:rsid w:val="008868B8"/>
    <w:rsid w:val="00886B2A"/>
    <w:rsid w:val="0088709E"/>
    <w:rsid w:val="00887312"/>
    <w:rsid w:val="008873D5"/>
    <w:rsid w:val="0088754A"/>
    <w:rsid w:val="008876B1"/>
    <w:rsid w:val="008877B7"/>
    <w:rsid w:val="00887A5D"/>
    <w:rsid w:val="00887ACD"/>
    <w:rsid w:val="00887D1A"/>
    <w:rsid w:val="0089022A"/>
    <w:rsid w:val="008909D4"/>
    <w:rsid w:val="00890F81"/>
    <w:rsid w:val="00891160"/>
    <w:rsid w:val="00891514"/>
    <w:rsid w:val="008916FE"/>
    <w:rsid w:val="0089176F"/>
    <w:rsid w:val="00891942"/>
    <w:rsid w:val="00891B25"/>
    <w:rsid w:val="00891C45"/>
    <w:rsid w:val="00891FB0"/>
    <w:rsid w:val="008920F9"/>
    <w:rsid w:val="00892931"/>
    <w:rsid w:val="00892EAC"/>
    <w:rsid w:val="00893112"/>
    <w:rsid w:val="00893251"/>
    <w:rsid w:val="0089353A"/>
    <w:rsid w:val="00893934"/>
    <w:rsid w:val="00893C86"/>
    <w:rsid w:val="00893D07"/>
    <w:rsid w:val="00894340"/>
    <w:rsid w:val="00894495"/>
    <w:rsid w:val="008944CD"/>
    <w:rsid w:val="0089460C"/>
    <w:rsid w:val="008946CF"/>
    <w:rsid w:val="00894C1A"/>
    <w:rsid w:val="00894CFD"/>
    <w:rsid w:val="008953F5"/>
    <w:rsid w:val="00895A43"/>
    <w:rsid w:val="00895AC4"/>
    <w:rsid w:val="0089600E"/>
    <w:rsid w:val="008960AA"/>
    <w:rsid w:val="0089658C"/>
    <w:rsid w:val="00896D96"/>
    <w:rsid w:val="008970D0"/>
    <w:rsid w:val="00897774"/>
    <w:rsid w:val="00897ABB"/>
    <w:rsid w:val="00897C02"/>
    <w:rsid w:val="008A05DB"/>
    <w:rsid w:val="008A0BE5"/>
    <w:rsid w:val="008A0E68"/>
    <w:rsid w:val="008A0ECF"/>
    <w:rsid w:val="008A14B6"/>
    <w:rsid w:val="008A14FA"/>
    <w:rsid w:val="008A1725"/>
    <w:rsid w:val="008A1814"/>
    <w:rsid w:val="008A1A38"/>
    <w:rsid w:val="008A1BC5"/>
    <w:rsid w:val="008A2209"/>
    <w:rsid w:val="008A2378"/>
    <w:rsid w:val="008A2644"/>
    <w:rsid w:val="008A2A25"/>
    <w:rsid w:val="008A2CC1"/>
    <w:rsid w:val="008A2DF0"/>
    <w:rsid w:val="008A3026"/>
    <w:rsid w:val="008A3047"/>
    <w:rsid w:val="008A33E2"/>
    <w:rsid w:val="008A34BF"/>
    <w:rsid w:val="008A36B2"/>
    <w:rsid w:val="008A3792"/>
    <w:rsid w:val="008A3CD3"/>
    <w:rsid w:val="008A3D4F"/>
    <w:rsid w:val="008A3F36"/>
    <w:rsid w:val="008A4025"/>
    <w:rsid w:val="008A4381"/>
    <w:rsid w:val="008A5187"/>
    <w:rsid w:val="008A53A8"/>
    <w:rsid w:val="008A5450"/>
    <w:rsid w:val="008A5462"/>
    <w:rsid w:val="008A555A"/>
    <w:rsid w:val="008A5570"/>
    <w:rsid w:val="008A5B90"/>
    <w:rsid w:val="008A6137"/>
    <w:rsid w:val="008A6203"/>
    <w:rsid w:val="008A620F"/>
    <w:rsid w:val="008A655D"/>
    <w:rsid w:val="008A6CC5"/>
    <w:rsid w:val="008A7226"/>
    <w:rsid w:val="008B01E8"/>
    <w:rsid w:val="008B0237"/>
    <w:rsid w:val="008B0336"/>
    <w:rsid w:val="008B036A"/>
    <w:rsid w:val="008B06B6"/>
    <w:rsid w:val="008B0711"/>
    <w:rsid w:val="008B071F"/>
    <w:rsid w:val="008B0C2C"/>
    <w:rsid w:val="008B1588"/>
    <w:rsid w:val="008B172E"/>
    <w:rsid w:val="008B2039"/>
    <w:rsid w:val="008B243D"/>
    <w:rsid w:val="008B2504"/>
    <w:rsid w:val="008B2920"/>
    <w:rsid w:val="008B2994"/>
    <w:rsid w:val="008B2BD2"/>
    <w:rsid w:val="008B2C5C"/>
    <w:rsid w:val="008B2C83"/>
    <w:rsid w:val="008B2E5A"/>
    <w:rsid w:val="008B31BA"/>
    <w:rsid w:val="008B3244"/>
    <w:rsid w:val="008B3775"/>
    <w:rsid w:val="008B3ED2"/>
    <w:rsid w:val="008B43FD"/>
    <w:rsid w:val="008B4E10"/>
    <w:rsid w:val="008B4E5E"/>
    <w:rsid w:val="008B5053"/>
    <w:rsid w:val="008B560C"/>
    <w:rsid w:val="008B57CA"/>
    <w:rsid w:val="008B5BDF"/>
    <w:rsid w:val="008B5CCB"/>
    <w:rsid w:val="008B5FF2"/>
    <w:rsid w:val="008B63DA"/>
    <w:rsid w:val="008B64F6"/>
    <w:rsid w:val="008B6EBA"/>
    <w:rsid w:val="008B72B9"/>
    <w:rsid w:val="008B73C7"/>
    <w:rsid w:val="008B743A"/>
    <w:rsid w:val="008B7EA6"/>
    <w:rsid w:val="008B7FCC"/>
    <w:rsid w:val="008C0780"/>
    <w:rsid w:val="008C0A60"/>
    <w:rsid w:val="008C0B7C"/>
    <w:rsid w:val="008C0BF2"/>
    <w:rsid w:val="008C0DEF"/>
    <w:rsid w:val="008C0EA6"/>
    <w:rsid w:val="008C15D3"/>
    <w:rsid w:val="008C1651"/>
    <w:rsid w:val="008C170F"/>
    <w:rsid w:val="008C1A69"/>
    <w:rsid w:val="008C1E38"/>
    <w:rsid w:val="008C223A"/>
    <w:rsid w:val="008C22C2"/>
    <w:rsid w:val="008C25B7"/>
    <w:rsid w:val="008C27D0"/>
    <w:rsid w:val="008C2ADE"/>
    <w:rsid w:val="008C2D18"/>
    <w:rsid w:val="008C2F98"/>
    <w:rsid w:val="008C367E"/>
    <w:rsid w:val="008C36CF"/>
    <w:rsid w:val="008C3B33"/>
    <w:rsid w:val="008C3C46"/>
    <w:rsid w:val="008C3CE0"/>
    <w:rsid w:val="008C3CE9"/>
    <w:rsid w:val="008C3DFE"/>
    <w:rsid w:val="008C4473"/>
    <w:rsid w:val="008C4511"/>
    <w:rsid w:val="008C46E5"/>
    <w:rsid w:val="008C49CE"/>
    <w:rsid w:val="008C49EB"/>
    <w:rsid w:val="008C4A5A"/>
    <w:rsid w:val="008C4AF7"/>
    <w:rsid w:val="008C4D90"/>
    <w:rsid w:val="008C53D2"/>
    <w:rsid w:val="008C572A"/>
    <w:rsid w:val="008C5BF8"/>
    <w:rsid w:val="008C5EDC"/>
    <w:rsid w:val="008C6633"/>
    <w:rsid w:val="008C66B8"/>
    <w:rsid w:val="008C66F7"/>
    <w:rsid w:val="008C67FB"/>
    <w:rsid w:val="008C6AF2"/>
    <w:rsid w:val="008C6DF8"/>
    <w:rsid w:val="008C7033"/>
    <w:rsid w:val="008C727E"/>
    <w:rsid w:val="008C7C89"/>
    <w:rsid w:val="008C7D72"/>
    <w:rsid w:val="008C7EAE"/>
    <w:rsid w:val="008D0297"/>
    <w:rsid w:val="008D02D4"/>
    <w:rsid w:val="008D0308"/>
    <w:rsid w:val="008D05A5"/>
    <w:rsid w:val="008D05B5"/>
    <w:rsid w:val="008D0809"/>
    <w:rsid w:val="008D08F3"/>
    <w:rsid w:val="008D0AE4"/>
    <w:rsid w:val="008D0B85"/>
    <w:rsid w:val="008D0B94"/>
    <w:rsid w:val="008D1907"/>
    <w:rsid w:val="008D1BD7"/>
    <w:rsid w:val="008D1C57"/>
    <w:rsid w:val="008D2286"/>
    <w:rsid w:val="008D247A"/>
    <w:rsid w:val="008D253E"/>
    <w:rsid w:val="008D288E"/>
    <w:rsid w:val="008D2B15"/>
    <w:rsid w:val="008D359F"/>
    <w:rsid w:val="008D3B3B"/>
    <w:rsid w:val="008D3B4D"/>
    <w:rsid w:val="008D45CC"/>
    <w:rsid w:val="008D4B43"/>
    <w:rsid w:val="008D4B60"/>
    <w:rsid w:val="008D4BEF"/>
    <w:rsid w:val="008D4C29"/>
    <w:rsid w:val="008D4E31"/>
    <w:rsid w:val="008D4EA4"/>
    <w:rsid w:val="008D5352"/>
    <w:rsid w:val="008D58B3"/>
    <w:rsid w:val="008D5957"/>
    <w:rsid w:val="008D5E69"/>
    <w:rsid w:val="008D68EA"/>
    <w:rsid w:val="008D6A56"/>
    <w:rsid w:val="008D7399"/>
    <w:rsid w:val="008D77C4"/>
    <w:rsid w:val="008D7919"/>
    <w:rsid w:val="008D7B85"/>
    <w:rsid w:val="008E012C"/>
    <w:rsid w:val="008E01FD"/>
    <w:rsid w:val="008E0434"/>
    <w:rsid w:val="008E047D"/>
    <w:rsid w:val="008E0598"/>
    <w:rsid w:val="008E071B"/>
    <w:rsid w:val="008E15E7"/>
    <w:rsid w:val="008E1FA6"/>
    <w:rsid w:val="008E2366"/>
    <w:rsid w:val="008E280C"/>
    <w:rsid w:val="008E2814"/>
    <w:rsid w:val="008E28C0"/>
    <w:rsid w:val="008E2903"/>
    <w:rsid w:val="008E295C"/>
    <w:rsid w:val="008E298F"/>
    <w:rsid w:val="008E2A0D"/>
    <w:rsid w:val="008E2A4C"/>
    <w:rsid w:val="008E2B6A"/>
    <w:rsid w:val="008E2C1D"/>
    <w:rsid w:val="008E2D65"/>
    <w:rsid w:val="008E35DA"/>
    <w:rsid w:val="008E36C7"/>
    <w:rsid w:val="008E37F8"/>
    <w:rsid w:val="008E3F6B"/>
    <w:rsid w:val="008E41A4"/>
    <w:rsid w:val="008E489B"/>
    <w:rsid w:val="008E48CF"/>
    <w:rsid w:val="008E4BBA"/>
    <w:rsid w:val="008E4E9A"/>
    <w:rsid w:val="008E4EF4"/>
    <w:rsid w:val="008E5841"/>
    <w:rsid w:val="008E5CCE"/>
    <w:rsid w:val="008E608A"/>
    <w:rsid w:val="008E60EB"/>
    <w:rsid w:val="008E610E"/>
    <w:rsid w:val="008E6177"/>
    <w:rsid w:val="008E6180"/>
    <w:rsid w:val="008E61BF"/>
    <w:rsid w:val="008E63B3"/>
    <w:rsid w:val="008E6F51"/>
    <w:rsid w:val="008E6F83"/>
    <w:rsid w:val="008E72BB"/>
    <w:rsid w:val="008F0024"/>
    <w:rsid w:val="008F02C7"/>
    <w:rsid w:val="008F05C8"/>
    <w:rsid w:val="008F115E"/>
    <w:rsid w:val="008F163B"/>
    <w:rsid w:val="008F1A35"/>
    <w:rsid w:val="008F1A5E"/>
    <w:rsid w:val="008F1E7E"/>
    <w:rsid w:val="008F1E85"/>
    <w:rsid w:val="008F21EB"/>
    <w:rsid w:val="008F2641"/>
    <w:rsid w:val="008F278D"/>
    <w:rsid w:val="008F2B91"/>
    <w:rsid w:val="008F2E28"/>
    <w:rsid w:val="008F2E35"/>
    <w:rsid w:val="008F2F23"/>
    <w:rsid w:val="008F392A"/>
    <w:rsid w:val="008F3A73"/>
    <w:rsid w:val="008F3AE9"/>
    <w:rsid w:val="008F3CD0"/>
    <w:rsid w:val="008F4209"/>
    <w:rsid w:val="008F431F"/>
    <w:rsid w:val="008F4627"/>
    <w:rsid w:val="008F4A68"/>
    <w:rsid w:val="008F5169"/>
    <w:rsid w:val="008F54C8"/>
    <w:rsid w:val="008F551C"/>
    <w:rsid w:val="008F55A5"/>
    <w:rsid w:val="008F579E"/>
    <w:rsid w:val="008F5CF0"/>
    <w:rsid w:val="008F5F29"/>
    <w:rsid w:val="008F646E"/>
    <w:rsid w:val="008F6686"/>
    <w:rsid w:val="008F66FA"/>
    <w:rsid w:val="008F671F"/>
    <w:rsid w:val="008F6808"/>
    <w:rsid w:val="008F6E73"/>
    <w:rsid w:val="008F6ED7"/>
    <w:rsid w:val="008F6FEB"/>
    <w:rsid w:val="008F7A39"/>
    <w:rsid w:val="008F7B01"/>
    <w:rsid w:val="009000C1"/>
    <w:rsid w:val="00900346"/>
    <w:rsid w:val="009003BA"/>
    <w:rsid w:val="009006F7"/>
    <w:rsid w:val="00900760"/>
    <w:rsid w:val="0090081D"/>
    <w:rsid w:val="0090103B"/>
    <w:rsid w:val="009014A1"/>
    <w:rsid w:val="009019AA"/>
    <w:rsid w:val="00901A98"/>
    <w:rsid w:val="009020F3"/>
    <w:rsid w:val="00902391"/>
    <w:rsid w:val="009029A6"/>
    <w:rsid w:val="00902B09"/>
    <w:rsid w:val="00902D9A"/>
    <w:rsid w:val="00902ECC"/>
    <w:rsid w:val="00903146"/>
    <w:rsid w:val="009038F4"/>
    <w:rsid w:val="00904143"/>
    <w:rsid w:val="009045F7"/>
    <w:rsid w:val="0090476D"/>
    <w:rsid w:val="00904F0E"/>
    <w:rsid w:val="0090523F"/>
    <w:rsid w:val="009054D8"/>
    <w:rsid w:val="00905A6D"/>
    <w:rsid w:val="00905F6D"/>
    <w:rsid w:val="00906837"/>
    <w:rsid w:val="00906A13"/>
    <w:rsid w:val="00906A6F"/>
    <w:rsid w:val="00906DAD"/>
    <w:rsid w:val="0090724F"/>
    <w:rsid w:val="00907616"/>
    <w:rsid w:val="00907AFA"/>
    <w:rsid w:val="0091045B"/>
    <w:rsid w:val="00910676"/>
    <w:rsid w:val="00910692"/>
    <w:rsid w:val="00910730"/>
    <w:rsid w:val="009109F5"/>
    <w:rsid w:val="00910C15"/>
    <w:rsid w:val="00910EEB"/>
    <w:rsid w:val="00910FC9"/>
    <w:rsid w:val="009112C6"/>
    <w:rsid w:val="0091142B"/>
    <w:rsid w:val="009114E5"/>
    <w:rsid w:val="00911A31"/>
    <w:rsid w:val="00911D03"/>
    <w:rsid w:val="009120C4"/>
    <w:rsid w:val="009121E6"/>
    <w:rsid w:val="00912386"/>
    <w:rsid w:val="009123C2"/>
    <w:rsid w:val="0091256D"/>
    <w:rsid w:val="0091275C"/>
    <w:rsid w:val="009127F8"/>
    <w:rsid w:val="009128AB"/>
    <w:rsid w:val="00912E58"/>
    <w:rsid w:val="00913143"/>
    <w:rsid w:val="0091368E"/>
    <w:rsid w:val="009139FA"/>
    <w:rsid w:val="00913C0C"/>
    <w:rsid w:val="00913DA4"/>
    <w:rsid w:val="00913DCD"/>
    <w:rsid w:val="00914028"/>
    <w:rsid w:val="009140AD"/>
    <w:rsid w:val="0091412B"/>
    <w:rsid w:val="0091444B"/>
    <w:rsid w:val="00914695"/>
    <w:rsid w:val="009147C5"/>
    <w:rsid w:val="009149EB"/>
    <w:rsid w:val="00914C22"/>
    <w:rsid w:val="00914C2A"/>
    <w:rsid w:val="00914F58"/>
    <w:rsid w:val="00914FDB"/>
    <w:rsid w:val="0091517C"/>
    <w:rsid w:val="009157A3"/>
    <w:rsid w:val="00915868"/>
    <w:rsid w:val="00915C1E"/>
    <w:rsid w:val="00915F5F"/>
    <w:rsid w:val="00916061"/>
    <w:rsid w:val="00916346"/>
    <w:rsid w:val="00916BB1"/>
    <w:rsid w:val="0091716D"/>
    <w:rsid w:val="00917431"/>
    <w:rsid w:val="00917C23"/>
    <w:rsid w:val="00917C6A"/>
    <w:rsid w:val="00917DA5"/>
    <w:rsid w:val="009207A4"/>
    <w:rsid w:val="009208A3"/>
    <w:rsid w:val="009212C2"/>
    <w:rsid w:val="00921459"/>
    <w:rsid w:val="00921B59"/>
    <w:rsid w:val="00921CCF"/>
    <w:rsid w:val="00921DAE"/>
    <w:rsid w:val="00921F55"/>
    <w:rsid w:val="009221B4"/>
    <w:rsid w:val="009221DE"/>
    <w:rsid w:val="009222B7"/>
    <w:rsid w:val="00922411"/>
    <w:rsid w:val="009227FF"/>
    <w:rsid w:val="009230F2"/>
    <w:rsid w:val="009231A6"/>
    <w:rsid w:val="00923509"/>
    <w:rsid w:val="00923865"/>
    <w:rsid w:val="009243C3"/>
    <w:rsid w:val="00924527"/>
    <w:rsid w:val="00924703"/>
    <w:rsid w:val="00924A85"/>
    <w:rsid w:val="00924C32"/>
    <w:rsid w:val="00924E0A"/>
    <w:rsid w:val="009256CE"/>
    <w:rsid w:val="00925B06"/>
    <w:rsid w:val="00925FC1"/>
    <w:rsid w:val="00926133"/>
    <w:rsid w:val="009263E7"/>
    <w:rsid w:val="009266CB"/>
    <w:rsid w:val="009268ED"/>
    <w:rsid w:val="00926BA9"/>
    <w:rsid w:val="00926D44"/>
    <w:rsid w:val="0092729B"/>
    <w:rsid w:val="009274AE"/>
    <w:rsid w:val="009274D9"/>
    <w:rsid w:val="00927655"/>
    <w:rsid w:val="00927787"/>
    <w:rsid w:val="00927C0F"/>
    <w:rsid w:val="009300B8"/>
    <w:rsid w:val="009301BF"/>
    <w:rsid w:val="0093053F"/>
    <w:rsid w:val="00930549"/>
    <w:rsid w:val="00930C68"/>
    <w:rsid w:val="00930D2E"/>
    <w:rsid w:val="009310E0"/>
    <w:rsid w:val="0093116E"/>
    <w:rsid w:val="009312BD"/>
    <w:rsid w:val="00931776"/>
    <w:rsid w:val="00931A56"/>
    <w:rsid w:val="00931DBC"/>
    <w:rsid w:val="00931E8D"/>
    <w:rsid w:val="00931EE8"/>
    <w:rsid w:val="00932250"/>
    <w:rsid w:val="00932350"/>
    <w:rsid w:val="00932667"/>
    <w:rsid w:val="009328FD"/>
    <w:rsid w:val="00932E8D"/>
    <w:rsid w:val="0093363C"/>
    <w:rsid w:val="009339C9"/>
    <w:rsid w:val="00933D45"/>
    <w:rsid w:val="009340B4"/>
    <w:rsid w:val="0093426F"/>
    <w:rsid w:val="0093465A"/>
    <w:rsid w:val="009347B8"/>
    <w:rsid w:val="00934DA0"/>
    <w:rsid w:val="00934F40"/>
    <w:rsid w:val="0093523D"/>
    <w:rsid w:val="00935439"/>
    <w:rsid w:val="00935475"/>
    <w:rsid w:val="0093573A"/>
    <w:rsid w:val="00935EAE"/>
    <w:rsid w:val="00935F26"/>
    <w:rsid w:val="009366E4"/>
    <w:rsid w:val="0093678B"/>
    <w:rsid w:val="00936847"/>
    <w:rsid w:val="0093692E"/>
    <w:rsid w:val="00936A51"/>
    <w:rsid w:val="00936CDC"/>
    <w:rsid w:val="00936E61"/>
    <w:rsid w:val="00936F25"/>
    <w:rsid w:val="00936F70"/>
    <w:rsid w:val="0093749A"/>
    <w:rsid w:val="0093758C"/>
    <w:rsid w:val="00937CF1"/>
    <w:rsid w:val="00937E91"/>
    <w:rsid w:val="00940192"/>
    <w:rsid w:val="00940E19"/>
    <w:rsid w:val="009410D5"/>
    <w:rsid w:val="009412BD"/>
    <w:rsid w:val="00941679"/>
    <w:rsid w:val="00941708"/>
    <w:rsid w:val="00941718"/>
    <w:rsid w:val="00941847"/>
    <w:rsid w:val="00941957"/>
    <w:rsid w:val="00941E7B"/>
    <w:rsid w:val="00941F50"/>
    <w:rsid w:val="009421A1"/>
    <w:rsid w:val="0094265F"/>
    <w:rsid w:val="00942A8B"/>
    <w:rsid w:val="00942DB7"/>
    <w:rsid w:val="009433FE"/>
    <w:rsid w:val="009435C8"/>
    <w:rsid w:val="00943602"/>
    <w:rsid w:val="009437B2"/>
    <w:rsid w:val="009439DA"/>
    <w:rsid w:val="00943C29"/>
    <w:rsid w:val="00944B1B"/>
    <w:rsid w:val="00944DA4"/>
    <w:rsid w:val="009453B3"/>
    <w:rsid w:val="00945500"/>
    <w:rsid w:val="009455AE"/>
    <w:rsid w:val="00945B36"/>
    <w:rsid w:val="00945B4C"/>
    <w:rsid w:val="009463DE"/>
    <w:rsid w:val="0094657D"/>
    <w:rsid w:val="00946590"/>
    <w:rsid w:val="00946AD4"/>
    <w:rsid w:val="00946ADE"/>
    <w:rsid w:val="00946E87"/>
    <w:rsid w:val="00946EF3"/>
    <w:rsid w:val="00946F4F"/>
    <w:rsid w:val="0094770D"/>
    <w:rsid w:val="009477A6"/>
    <w:rsid w:val="009477E1"/>
    <w:rsid w:val="00947BE1"/>
    <w:rsid w:val="00947CF0"/>
    <w:rsid w:val="00947DD5"/>
    <w:rsid w:val="00947EA9"/>
    <w:rsid w:val="00947F79"/>
    <w:rsid w:val="00947FB1"/>
    <w:rsid w:val="00950000"/>
    <w:rsid w:val="00950329"/>
    <w:rsid w:val="0095053C"/>
    <w:rsid w:val="0095094D"/>
    <w:rsid w:val="0095097F"/>
    <w:rsid w:val="009509E6"/>
    <w:rsid w:val="00950AB0"/>
    <w:rsid w:val="00951013"/>
    <w:rsid w:val="00951163"/>
    <w:rsid w:val="00951452"/>
    <w:rsid w:val="00951514"/>
    <w:rsid w:val="00951D67"/>
    <w:rsid w:val="00951E44"/>
    <w:rsid w:val="00952051"/>
    <w:rsid w:val="00952DC7"/>
    <w:rsid w:val="00952FF4"/>
    <w:rsid w:val="00953331"/>
    <w:rsid w:val="009534E9"/>
    <w:rsid w:val="00953E1F"/>
    <w:rsid w:val="00953FFC"/>
    <w:rsid w:val="009541E8"/>
    <w:rsid w:val="00954560"/>
    <w:rsid w:val="00954B9C"/>
    <w:rsid w:val="00954C59"/>
    <w:rsid w:val="00954E5B"/>
    <w:rsid w:val="00954F71"/>
    <w:rsid w:val="00955113"/>
    <w:rsid w:val="00955154"/>
    <w:rsid w:val="00955326"/>
    <w:rsid w:val="00955354"/>
    <w:rsid w:val="009554BF"/>
    <w:rsid w:val="00955720"/>
    <w:rsid w:val="00955CD6"/>
    <w:rsid w:val="009561AF"/>
    <w:rsid w:val="009562C9"/>
    <w:rsid w:val="009568B6"/>
    <w:rsid w:val="00957862"/>
    <w:rsid w:val="009578D4"/>
    <w:rsid w:val="00957B73"/>
    <w:rsid w:val="00957CF6"/>
    <w:rsid w:val="00957FA7"/>
    <w:rsid w:val="009600CC"/>
    <w:rsid w:val="00960A97"/>
    <w:rsid w:val="00960C59"/>
    <w:rsid w:val="00960E59"/>
    <w:rsid w:val="009611D5"/>
    <w:rsid w:val="0096125C"/>
    <w:rsid w:val="00961373"/>
    <w:rsid w:val="00961C8A"/>
    <w:rsid w:val="00961EF0"/>
    <w:rsid w:val="00961FC4"/>
    <w:rsid w:val="009625C3"/>
    <w:rsid w:val="009629CA"/>
    <w:rsid w:val="0096322A"/>
    <w:rsid w:val="00963589"/>
    <w:rsid w:val="00963AAD"/>
    <w:rsid w:val="00963B6A"/>
    <w:rsid w:val="00963E5C"/>
    <w:rsid w:val="009642EF"/>
    <w:rsid w:val="00964380"/>
    <w:rsid w:val="009646F8"/>
    <w:rsid w:val="0096475E"/>
    <w:rsid w:val="00964C34"/>
    <w:rsid w:val="009652F1"/>
    <w:rsid w:val="00965388"/>
    <w:rsid w:val="00965E92"/>
    <w:rsid w:val="00965EBC"/>
    <w:rsid w:val="009660AF"/>
    <w:rsid w:val="009660FF"/>
    <w:rsid w:val="0096616E"/>
    <w:rsid w:val="009661DC"/>
    <w:rsid w:val="0096636C"/>
    <w:rsid w:val="00966981"/>
    <w:rsid w:val="0096699A"/>
    <w:rsid w:val="009669E8"/>
    <w:rsid w:val="00966B6A"/>
    <w:rsid w:val="00967514"/>
    <w:rsid w:val="0096768E"/>
    <w:rsid w:val="0096777F"/>
    <w:rsid w:val="00967AE4"/>
    <w:rsid w:val="00967C56"/>
    <w:rsid w:val="00970032"/>
    <w:rsid w:val="00970373"/>
    <w:rsid w:val="009704FB"/>
    <w:rsid w:val="009704FC"/>
    <w:rsid w:val="009706A2"/>
    <w:rsid w:val="009710D4"/>
    <w:rsid w:val="0097131E"/>
    <w:rsid w:val="00971BA5"/>
    <w:rsid w:val="00971D40"/>
    <w:rsid w:val="00972120"/>
    <w:rsid w:val="0097270D"/>
    <w:rsid w:val="009728C9"/>
    <w:rsid w:val="00972AFF"/>
    <w:rsid w:val="00972B0A"/>
    <w:rsid w:val="00972D89"/>
    <w:rsid w:val="00972D9C"/>
    <w:rsid w:val="00972F48"/>
    <w:rsid w:val="009733ED"/>
    <w:rsid w:val="0097349C"/>
    <w:rsid w:val="009734B4"/>
    <w:rsid w:val="00973BAD"/>
    <w:rsid w:val="00973BDC"/>
    <w:rsid w:val="00973C1F"/>
    <w:rsid w:val="00973FCF"/>
    <w:rsid w:val="00974002"/>
    <w:rsid w:val="009743F6"/>
    <w:rsid w:val="00974BF7"/>
    <w:rsid w:val="009751ED"/>
    <w:rsid w:val="009756E1"/>
    <w:rsid w:val="00975742"/>
    <w:rsid w:val="00975811"/>
    <w:rsid w:val="00975B8D"/>
    <w:rsid w:val="00975C6D"/>
    <w:rsid w:val="00975FF8"/>
    <w:rsid w:val="0097604F"/>
    <w:rsid w:val="00976141"/>
    <w:rsid w:val="009767B1"/>
    <w:rsid w:val="00976B31"/>
    <w:rsid w:val="00976B78"/>
    <w:rsid w:val="00976E65"/>
    <w:rsid w:val="0097703D"/>
    <w:rsid w:val="0097725B"/>
    <w:rsid w:val="00977494"/>
    <w:rsid w:val="0097792F"/>
    <w:rsid w:val="00977D2E"/>
    <w:rsid w:val="00977DDE"/>
    <w:rsid w:val="00977F6A"/>
    <w:rsid w:val="00980271"/>
    <w:rsid w:val="00980526"/>
    <w:rsid w:val="009807D8"/>
    <w:rsid w:val="0098090B"/>
    <w:rsid w:val="00980954"/>
    <w:rsid w:val="00980A32"/>
    <w:rsid w:val="00981DC2"/>
    <w:rsid w:val="00982048"/>
    <w:rsid w:val="009828C4"/>
    <w:rsid w:val="00982A25"/>
    <w:rsid w:val="00982AC2"/>
    <w:rsid w:val="00982BBF"/>
    <w:rsid w:val="00982DBF"/>
    <w:rsid w:val="009831AA"/>
    <w:rsid w:val="00983930"/>
    <w:rsid w:val="009839AD"/>
    <w:rsid w:val="00983B33"/>
    <w:rsid w:val="00984015"/>
    <w:rsid w:val="00984590"/>
    <w:rsid w:val="0098490B"/>
    <w:rsid w:val="00984A88"/>
    <w:rsid w:val="009855F0"/>
    <w:rsid w:val="009857C4"/>
    <w:rsid w:val="00985877"/>
    <w:rsid w:val="00985DA8"/>
    <w:rsid w:val="00985E35"/>
    <w:rsid w:val="00986220"/>
    <w:rsid w:val="009864F8"/>
    <w:rsid w:val="00986730"/>
    <w:rsid w:val="00986949"/>
    <w:rsid w:val="00986C65"/>
    <w:rsid w:val="00986DDA"/>
    <w:rsid w:val="00986E28"/>
    <w:rsid w:val="0098713A"/>
    <w:rsid w:val="0098748B"/>
    <w:rsid w:val="00987864"/>
    <w:rsid w:val="00987E6B"/>
    <w:rsid w:val="00987EE6"/>
    <w:rsid w:val="009900AD"/>
    <w:rsid w:val="009902EB"/>
    <w:rsid w:val="00990976"/>
    <w:rsid w:val="009909F4"/>
    <w:rsid w:val="00991130"/>
    <w:rsid w:val="009911F1"/>
    <w:rsid w:val="009915DA"/>
    <w:rsid w:val="009916B6"/>
    <w:rsid w:val="009917C8"/>
    <w:rsid w:val="0099199B"/>
    <w:rsid w:val="00991B99"/>
    <w:rsid w:val="00992211"/>
    <w:rsid w:val="0099261F"/>
    <w:rsid w:val="00992BC7"/>
    <w:rsid w:val="009930BB"/>
    <w:rsid w:val="0099314E"/>
    <w:rsid w:val="009932A6"/>
    <w:rsid w:val="0099353B"/>
    <w:rsid w:val="0099427C"/>
    <w:rsid w:val="0099442F"/>
    <w:rsid w:val="00995199"/>
    <w:rsid w:val="009951F4"/>
    <w:rsid w:val="009956FF"/>
    <w:rsid w:val="00995869"/>
    <w:rsid w:val="00995EAC"/>
    <w:rsid w:val="0099613D"/>
    <w:rsid w:val="00996246"/>
    <w:rsid w:val="009962DA"/>
    <w:rsid w:val="00996473"/>
    <w:rsid w:val="00996855"/>
    <w:rsid w:val="0099692F"/>
    <w:rsid w:val="00996A9A"/>
    <w:rsid w:val="00996B34"/>
    <w:rsid w:val="00996DB7"/>
    <w:rsid w:val="0099730E"/>
    <w:rsid w:val="00997462"/>
    <w:rsid w:val="0099747E"/>
    <w:rsid w:val="00997727"/>
    <w:rsid w:val="00997BC4"/>
    <w:rsid w:val="009A0112"/>
    <w:rsid w:val="009A03A6"/>
    <w:rsid w:val="009A060C"/>
    <w:rsid w:val="009A1138"/>
    <w:rsid w:val="009A1260"/>
    <w:rsid w:val="009A13BC"/>
    <w:rsid w:val="009A1B79"/>
    <w:rsid w:val="009A1C92"/>
    <w:rsid w:val="009A21FB"/>
    <w:rsid w:val="009A27BB"/>
    <w:rsid w:val="009A29C6"/>
    <w:rsid w:val="009A2B19"/>
    <w:rsid w:val="009A2BD2"/>
    <w:rsid w:val="009A2F56"/>
    <w:rsid w:val="009A33A0"/>
    <w:rsid w:val="009A33AE"/>
    <w:rsid w:val="009A35F5"/>
    <w:rsid w:val="009A4467"/>
    <w:rsid w:val="009A5381"/>
    <w:rsid w:val="009A5394"/>
    <w:rsid w:val="009A5594"/>
    <w:rsid w:val="009A57F6"/>
    <w:rsid w:val="009A59D0"/>
    <w:rsid w:val="009A5F18"/>
    <w:rsid w:val="009A6310"/>
    <w:rsid w:val="009A6463"/>
    <w:rsid w:val="009A681A"/>
    <w:rsid w:val="009A6937"/>
    <w:rsid w:val="009A6A64"/>
    <w:rsid w:val="009A6AB3"/>
    <w:rsid w:val="009A6B7A"/>
    <w:rsid w:val="009A6D5D"/>
    <w:rsid w:val="009A6EB4"/>
    <w:rsid w:val="009A7034"/>
    <w:rsid w:val="009A7074"/>
    <w:rsid w:val="009A74D7"/>
    <w:rsid w:val="009A75FD"/>
    <w:rsid w:val="009A763D"/>
    <w:rsid w:val="009A7863"/>
    <w:rsid w:val="009A78D9"/>
    <w:rsid w:val="009A79B7"/>
    <w:rsid w:val="009B0198"/>
    <w:rsid w:val="009B01EC"/>
    <w:rsid w:val="009B06D3"/>
    <w:rsid w:val="009B07E3"/>
    <w:rsid w:val="009B0945"/>
    <w:rsid w:val="009B0A1F"/>
    <w:rsid w:val="009B0AD3"/>
    <w:rsid w:val="009B0CEE"/>
    <w:rsid w:val="009B12CF"/>
    <w:rsid w:val="009B14B1"/>
    <w:rsid w:val="009B1669"/>
    <w:rsid w:val="009B1751"/>
    <w:rsid w:val="009B1820"/>
    <w:rsid w:val="009B1880"/>
    <w:rsid w:val="009B1886"/>
    <w:rsid w:val="009B1972"/>
    <w:rsid w:val="009B2019"/>
    <w:rsid w:val="009B2897"/>
    <w:rsid w:val="009B2ECE"/>
    <w:rsid w:val="009B3160"/>
    <w:rsid w:val="009B3178"/>
    <w:rsid w:val="009B3358"/>
    <w:rsid w:val="009B33C8"/>
    <w:rsid w:val="009B362E"/>
    <w:rsid w:val="009B37B2"/>
    <w:rsid w:val="009B3C8F"/>
    <w:rsid w:val="009B3F27"/>
    <w:rsid w:val="009B40F8"/>
    <w:rsid w:val="009B4C4A"/>
    <w:rsid w:val="009B52F5"/>
    <w:rsid w:val="009B53D4"/>
    <w:rsid w:val="009B5500"/>
    <w:rsid w:val="009B576B"/>
    <w:rsid w:val="009B58B7"/>
    <w:rsid w:val="009B62CC"/>
    <w:rsid w:val="009B6446"/>
    <w:rsid w:val="009B6B3D"/>
    <w:rsid w:val="009B6EF0"/>
    <w:rsid w:val="009B6FE6"/>
    <w:rsid w:val="009B7092"/>
    <w:rsid w:val="009B7138"/>
    <w:rsid w:val="009B71E2"/>
    <w:rsid w:val="009B71E7"/>
    <w:rsid w:val="009B7623"/>
    <w:rsid w:val="009B762F"/>
    <w:rsid w:val="009B77D7"/>
    <w:rsid w:val="009B7AF5"/>
    <w:rsid w:val="009B7BFB"/>
    <w:rsid w:val="009C00E7"/>
    <w:rsid w:val="009C0270"/>
    <w:rsid w:val="009C042A"/>
    <w:rsid w:val="009C06DE"/>
    <w:rsid w:val="009C0775"/>
    <w:rsid w:val="009C0C6A"/>
    <w:rsid w:val="009C0F2C"/>
    <w:rsid w:val="009C106B"/>
    <w:rsid w:val="009C14F7"/>
    <w:rsid w:val="009C22D7"/>
    <w:rsid w:val="009C2AFA"/>
    <w:rsid w:val="009C2DDA"/>
    <w:rsid w:val="009C2E79"/>
    <w:rsid w:val="009C305C"/>
    <w:rsid w:val="009C31E4"/>
    <w:rsid w:val="009C3A15"/>
    <w:rsid w:val="009C3AE9"/>
    <w:rsid w:val="009C41AF"/>
    <w:rsid w:val="009C44C5"/>
    <w:rsid w:val="009C4613"/>
    <w:rsid w:val="009C4C8A"/>
    <w:rsid w:val="009C4CB9"/>
    <w:rsid w:val="009C4D8E"/>
    <w:rsid w:val="009C4EA7"/>
    <w:rsid w:val="009C542C"/>
    <w:rsid w:val="009C5CDD"/>
    <w:rsid w:val="009C5D34"/>
    <w:rsid w:val="009C6043"/>
    <w:rsid w:val="009C622A"/>
    <w:rsid w:val="009C68BC"/>
    <w:rsid w:val="009C6DED"/>
    <w:rsid w:val="009C6EAB"/>
    <w:rsid w:val="009C7243"/>
    <w:rsid w:val="009C72CC"/>
    <w:rsid w:val="009C74FE"/>
    <w:rsid w:val="009C77F3"/>
    <w:rsid w:val="009C79D8"/>
    <w:rsid w:val="009C7A7C"/>
    <w:rsid w:val="009D00CF"/>
    <w:rsid w:val="009D0248"/>
    <w:rsid w:val="009D03BE"/>
    <w:rsid w:val="009D0432"/>
    <w:rsid w:val="009D04F9"/>
    <w:rsid w:val="009D0741"/>
    <w:rsid w:val="009D0744"/>
    <w:rsid w:val="009D11AE"/>
    <w:rsid w:val="009D1B7E"/>
    <w:rsid w:val="009D1CFD"/>
    <w:rsid w:val="009D1D7F"/>
    <w:rsid w:val="009D2029"/>
    <w:rsid w:val="009D2367"/>
    <w:rsid w:val="009D2423"/>
    <w:rsid w:val="009D2810"/>
    <w:rsid w:val="009D2C6D"/>
    <w:rsid w:val="009D2D7C"/>
    <w:rsid w:val="009D2DE7"/>
    <w:rsid w:val="009D30CB"/>
    <w:rsid w:val="009D3101"/>
    <w:rsid w:val="009D31C2"/>
    <w:rsid w:val="009D3774"/>
    <w:rsid w:val="009D3CEF"/>
    <w:rsid w:val="009D3D2A"/>
    <w:rsid w:val="009D3D91"/>
    <w:rsid w:val="009D417D"/>
    <w:rsid w:val="009D41CB"/>
    <w:rsid w:val="009D428C"/>
    <w:rsid w:val="009D439D"/>
    <w:rsid w:val="009D45A9"/>
    <w:rsid w:val="009D46E2"/>
    <w:rsid w:val="009D4915"/>
    <w:rsid w:val="009D4DF4"/>
    <w:rsid w:val="009D5111"/>
    <w:rsid w:val="009D62E8"/>
    <w:rsid w:val="009D663A"/>
    <w:rsid w:val="009D66EC"/>
    <w:rsid w:val="009D6E1B"/>
    <w:rsid w:val="009D6F4A"/>
    <w:rsid w:val="009D73E2"/>
    <w:rsid w:val="009D7859"/>
    <w:rsid w:val="009D7FE0"/>
    <w:rsid w:val="009E0120"/>
    <w:rsid w:val="009E0415"/>
    <w:rsid w:val="009E1192"/>
    <w:rsid w:val="009E130C"/>
    <w:rsid w:val="009E15BA"/>
    <w:rsid w:val="009E1900"/>
    <w:rsid w:val="009E2107"/>
    <w:rsid w:val="009E2142"/>
    <w:rsid w:val="009E2201"/>
    <w:rsid w:val="009E2C6C"/>
    <w:rsid w:val="009E2CDD"/>
    <w:rsid w:val="009E2DA9"/>
    <w:rsid w:val="009E2E85"/>
    <w:rsid w:val="009E31A8"/>
    <w:rsid w:val="009E33FE"/>
    <w:rsid w:val="009E3A93"/>
    <w:rsid w:val="009E3B10"/>
    <w:rsid w:val="009E3C2E"/>
    <w:rsid w:val="009E3DED"/>
    <w:rsid w:val="009E42F1"/>
    <w:rsid w:val="009E434A"/>
    <w:rsid w:val="009E4AC7"/>
    <w:rsid w:val="009E4B9B"/>
    <w:rsid w:val="009E4F50"/>
    <w:rsid w:val="009E508F"/>
    <w:rsid w:val="009E53F7"/>
    <w:rsid w:val="009E541E"/>
    <w:rsid w:val="009E5A67"/>
    <w:rsid w:val="009E5E41"/>
    <w:rsid w:val="009E6164"/>
    <w:rsid w:val="009E66F3"/>
    <w:rsid w:val="009E681E"/>
    <w:rsid w:val="009E6907"/>
    <w:rsid w:val="009E70BA"/>
    <w:rsid w:val="009E70EC"/>
    <w:rsid w:val="009E796F"/>
    <w:rsid w:val="009F01AB"/>
    <w:rsid w:val="009F0484"/>
    <w:rsid w:val="009F0517"/>
    <w:rsid w:val="009F056F"/>
    <w:rsid w:val="009F0C5B"/>
    <w:rsid w:val="009F0E69"/>
    <w:rsid w:val="009F0F4D"/>
    <w:rsid w:val="009F1114"/>
    <w:rsid w:val="009F15EF"/>
    <w:rsid w:val="009F17AC"/>
    <w:rsid w:val="009F1BDB"/>
    <w:rsid w:val="009F1E03"/>
    <w:rsid w:val="009F2428"/>
    <w:rsid w:val="009F2841"/>
    <w:rsid w:val="009F2CBA"/>
    <w:rsid w:val="009F2DE9"/>
    <w:rsid w:val="009F2EDF"/>
    <w:rsid w:val="009F31BE"/>
    <w:rsid w:val="009F477E"/>
    <w:rsid w:val="009F481A"/>
    <w:rsid w:val="009F4A62"/>
    <w:rsid w:val="009F4CFD"/>
    <w:rsid w:val="009F4F01"/>
    <w:rsid w:val="009F59DF"/>
    <w:rsid w:val="009F5BAE"/>
    <w:rsid w:val="009F5C3B"/>
    <w:rsid w:val="009F5CB3"/>
    <w:rsid w:val="009F5F25"/>
    <w:rsid w:val="009F5FDA"/>
    <w:rsid w:val="009F6166"/>
    <w:rsid w:val="009F6527"/>
    <w:rsid w:val="009F65A8"/>
    <w:rsid w:val="009F66A8"/>
    <w:rsid w:val="009F68DF"/>
    <w:rsid w:val="009F6E0B"/>
    <w:rsid w:val="009F6FFD"/>
    <w:rsid w:val="009F72F9"/>
    <w:rsid w:val="009F73AC"/>
    <w:rsid w:val="009F741A"/>
    <w:rsid w:val="009F7A92"/>
    <w:rsid w:val="009F7C0D"/>
    <w:rsid w:val="009F7FBB"/>
    <w:rsid w:val="00A0030D"/>
    <w:rsid w:val="00A00549"/>
    <w:rsid w:val="00A006FB"/>
    <w:rsid w:val="00A00916"/>
    <w:rsid w:val="00A00DB7"/>
    <w:rsid w:val="00A01097"/>
    <w:rsid w:val="00A015E3"/>
    <w:rsid w:val="00A01691"/>
    <w:rsid w:val="00A01FB8"/>
    <w:rsid w:val="00A02442"/>
    <w:rsid w:val="00A025AB"/>
    <w:rsid w:val="00A02A94"/>
    <w:rsid w:val="00A03488"/>
    <w:rsid w:val="00A034AC"/>
    <w:rsid w:val="00A0351A"/>
    <w:rsid w:val="00A036BB"/>
    <w:rsid w:val="00A03D1E"/>
    <w:rsid w:val="00A03FCD"/>
    <w:rsid w:val="00A042F2"/>
    <w:rsid w:val="00A04876"/>
    <w:rsid w:val="00A04A87"/>
    <w:rsid w:val="00A04EB7"/>
    <w:rsid w:val="00A05474"/>
    <w:rsid w:val="00A05488"/>
    <w:rsid w:val="00A05AAC"/>
    <w:rsid w:val="00A05D50"/>
    <w:rsid w:val="00A05D9F"/>
    <w:rsid w:val="00A05E3A"/>
    <w:rsid w:val="00A060AB"/>
    <w:rsid w:val="00A060E0"/>
    <w:rsid w:val="00A061C5"/>
    <w:rsid w:val="00A06333"/>
    <w:rsid w:val="00A06387"/>
    <w:rsid w:val="00A065BE"/>
    <w:rsid w:val="00A066A6"/>
    <w:rsid w:val="00A06B1C"/>
    <w:rsid w:val="00A06B2A"/>
    <w:rsid w:val="00A06F71"/>
    <w:rsid w:val="00A072AF"/>
    <w:rsid w:val="00A0773E"/>
    <w:rsid w:val="00A07856"/>
    <w:rsid w:val="00A07D15"/>
    <w:rsid w:val="00A10368"/>
    <w:rsid w:val="00A104E3"/>
    <w:rsid w:val="00A1063D"/>
    <w:rsid w:val="00A107CC"/>
    <w:rsid w:val="00A110BA"/>
    <w:rsid w:val="00A11D26"/>
    <w:rsid w:val="00A1212F"/>
    <w:rsid w:val="00A1231F"/>
    <w:rsid w:val="00A1233E"/>
    <w:rsid w:val="00A12574"/>
    <w:rsid w:val="00A12884"/>
    <w:rsid w:val="00A1343E"/>
    <w:rsid w:val="00A136AE"/>
    <w:rsid w:val="00A13B40"/>
    <w:rsid w:val="00A13BC5"/>
    <w:rsid w:val="00A13E48"/>
    <w:rsid w:val="00A14037"/>
    <w:rsid w:val="00A15229"/>
    <w:rsid w:val="00A15431"/>
    <w:rsid w:val="00A15C20"/>
    <w:rsid w:val="00A1601B"/>
    <w:rsid w:val="00A16225"/>
    <w:rsid w:val="00A1645A"/>
    <w:rsid w:val="00A16AD8"/>
    <w:rsid w:val="00A16CCB"/>
    <w:rsid w:val="00A17120"/>
    <w:rsid w:val="00A17821"/>
    <w:rsid w:val="00A17959"/>
    <w:rsid w:val="00A17DFB"/>
    <w:rsid w:val="00A201C9"/>
    <w:rsid w:val="00A2052C"/>
    <w:rsid w:val="00A20799"/>
    <w:rsid w:val="00A2079A"/>
    <w:rsid w:val="00A207AB"/>
    <w:rsid w:val="00A20B8A"/>
    <w:rsid w:val="00A20EAF"/>
    <w:rsid w:val="00A21156"/>
    <w:rsid w:val="00A21346"/>
    <w:rsid w:val="00A2137D"/>
    <w:rsid w:val="00A21A29"/>
    <w:rsid w:val="00A21BE2"/>
    <w:rsid w:val="00A21D5D"/>
    <w:rsid w:val="00A21E10"/>
    <w:rsid w:val="00A2226C"/>
    <w:rsid w:val="00A226EE"/>
    <w:rsid w:val="00A22853"/>
    <w:rsid w:val="00A22932"/>
    <w:rsid w:val="00A22A7B"/>
    <w:rsid w:val="00A22B81"/>
    <w:rsid w:val="00A22CB7"/>
    <w:rsid w:val="00A23741"/>
    <w:rsid w:val="00A23F35"/>
    <w:rsid w:val="00A240C9"/>
    <w:rsid w:val="00A2474A"/>
    <w:rsid w:val="00A24955"/>
    <w:rsid w:val="00A24A38"/>
    <w:rsid w:val="00A24DA5"/>
    <w:rsid w:val="00A255FB"/>
    <w:rsid w:val="00A25720"/>
    <w:rsid w:val="00A25AB4"/>
    <w:rsid w:val="00A25CA4"/>
    <w:rsid w:val="00A25D1B"/>
    <w:rsid w:val="00A25E7E"/>
    <w:rsid w:val="00A25FC0"/>
    <w:rsid w:val="00A26153"/>
    <w:rsid w:val="00A264AC"/>
    <w:rsid w:val="00A26726"/>
    <w:rsid w:val="00A26812"/>
    <w:rsid w:val="00A2696C"/>
    <w:rsid w:val="00A26BE0"/>
    <w:rsid w:val="00A26F41"/>
    <w:rsid w:val="00A27457"/>
    <w:rsid w:val="00A275E9"/>
    <w:rsid w:val="00A27727"/>
    <w:rsid w:val="00A278DA"/>
    <w:rsid w:val="00A27B66"/>
    <w:rsid w:val="00A27D85"/>
    <w:rsid w:val="00A3014D"/>
    <w:rsid w:val="00A30638"/>
    <w:rsid w:val="00A30762"/>
    <w:rsid w:val="00A30940"/>
    <w:rsid w:val="00A30B70"/>
    <w:rsid w:val="00A30EFF"/>
    <w:rsid w:val="00A3148E"/>
    <w:rsid w:val="00A314A8"/>
    <w:rsid w:val="00A314FC"/>
    <w:rsid w:val="00A31C38"/>
    <w:rsid w:val="00A31DC8"/>
    <w:rsid w:val="00A32042"/>
    <w:rsid w:val="00A3215A"/>
    <w:rsid w:val="00A323A7"/>
    <w:rsid w:val="00A326E7"/>
    <w:rsid w:val="00A32B63"/>
    <w:rsid w:val="00A32FAB"/>
    <w:rsid w:val="00A33552"/>
    <w:rsid w:val="00A335C9"/>
    <w:rsid w:val="00A3371F"/>
    <w:rsid w:val="00A33A20"/>
    <w:rsid w:val="00A33AD5"/>
    <w:rsid w:val="00A33CA7"/>
    <w:rsid w:val="00A33D93"/>
    <w:rsid w:val="00A341A7"/>
    <w:rsid w:val="00A343F5"/>
    <w:rsid w:val="00A34C8E"/>
    <w:rsid w:val="00A3515A"/>
    <w:rsid w:val="00A352D1"/>
    <w:rsid w:val="00A35777"/>
    <w:rsid w:val="00A35AC5"/>
    <w:rsid w:val="00A35AF0"/>
    <w:rsid w:val="00A361BE"/>
    <w:rsid w:val="00A367D5"/>
    <w:rsid w:val="00A36FE5"/>
    <w:rsid w:val="00A371A1"/>
    <w:rsid w:val="00A374A6"/>
    <w:rsid w:val="00A37B92"/>
    <w:rsid w:val="00A37BD7"/>
    <w:rsid w:val="00A37C44"/>
    <w:rsid w:val="00A37D06"/>
    <w:rsid w:val="00A37E1A"/>
    <w:rsid w:val="00A4089F"/>
    <w:rsid w:val="00A415B7"/>
    <w:rsid w:val="00A415D4"/>
    <w:rsid w:val="00A4184B"/>
    <w:rsid w:val="00A41BA3"/>
    <w:rsid w:val="00A42145"/>
    <w:rsid w:val="00A425BD"/>
    <w:rsid w:val="00A4298E"/>
    <w:rsid w:val="00A42AB3"/>
    <w:rsid w:val="00A42E64"/>
    <w:rsid w:val="00A4318B"/>
    <w:rsid w:val="00A43253"/>
    <w:rsid w:val="00A4345E"/>
    <w:rsid w:val="00A434F8"/>
    <w:rsid w:val="00A435BD"/>
    <w:rsid w:val="00A435F1"/>
    <w:rsid w:val="00A437A7"/>
    <w:rsid w:val="00A43867"/>
    <w:rsid w:val="00A43AAC"/>
    <w:rsid w:val="00A44795"/>
    <w:rsid w:val="00A44865"/>
    <w:rsid w:val="00A44BB6"/>
    <w:rsid w:val="00A44D26"/>
    <w:rsid w:val="00A44F2E"/>
    <w:rsid w:val="00A452F0"/>
    <w:rsid w:val="00A45490"/>
    <w:rsid w:val="00A45557"/>
    <w:rsid w:val="00A458B8"/>
    <w:rsid w:val="00A45EF5"/>
    <w:rsid w:val="00A461B2"/>
    <w:rsid w:val="00A464E9"/>
    <w:rsid w:val="00A46528"/>
    <w:rsid w:val="00A467BC"/>
    <w:rsid w:val="00A4760B"/>
    <w:rsid w:val="00A47B63"/>
    <w:rsid w:val="00A47C3A"/>
    <w:rsid w:val="00A50251"/>
    <w:rsid w:val="00A503BF"/>
    <w:rsid w:val="00A5062A"/>
    <w:rsid w:val="00A508E5"/>
    <w:rsid w:val="00A50A87"/>
    <w:rsid w:val="00A50E41"/>
    <w:rsid w:val="00A50F83"/>
    <w:rsid w:val="00A5100D"/>
    <w:rsid w:val="00A51394"/>
    <w:rsid w:val="00A518C2"/>
    <w:rsid w:val="00A5195B"/>
    <w:rsid w:val="00A51FAA"/>
    <w:rsid w:val="00A52429"/>
    <w:rsid w:val="00A5281D"/>
    <w:rsid w:val="00A528FA"/>
    <w:rsid w:val="00A52D5D"/>
    <w:rsid w:val="00A52DA3"/>
    <w:rsid w:val="00A52EA9"/>
    <w:rsid w:val="00A52F65"/>
    <w:rsid w:val="00A53175"/>
    <w:rsid w:val="00A535DF"/>
    <w:rsid w:val="00A53B36"/>
    <w:rsid w:val="00A53F2C"/>
    <w:rsid w:val="00A5412B"/>
    <w:rsid w:val="00A54145"/>
    <w:rsid w:val="00A543FB"/>
    <w:rsid w:val="00A545BB"/>
    <w:rsid w:val="00A54802"/>
    <w:rsid w:val="00A54C2C"/>
    <w:rsid w:val="00A550A8"/>
    <w:rsid w:val="00A5514E"/>
    <w:rsid w:val="00A5549E"/>
    <w:rsid w:val="00A5607F"/>
    <w:rsid w:val="00A5609C"/>
    <w:rsid w:val="00A563E0"/>
    <w:rsid w:val="00A56867"/>
    <w:rsid w:val="00A56B68"/>
    <w:rsid w:val="00A57C5C"/>
    <w:rsid w:val="00A57F13"/>
    <w:rsid w:val="00A600E7"/>
    <w:rsid w:val="00A60288"/>
    <w:rsid w:val="00A60489"/>
    <w:rsid w:val="00A606C2"/>
    <w:rsid w:val="00A606F4"/>
    <w:rsid w:val="00A6176D"/>
    <w:rsid w:val="00A61A60"/>
    <w:rsid w:val="00A61B98"/>
    <w:rsid w:val="00A61CC2"/>
    <w:rsid w:val="00A61DBC"/>
    <w:rsid w:val="00A61F30"/>
    <w:rsid w:val="00A62F96"/>
    <w:rsid w:val="00A6311D"/>
    <w:rsid w:val="00A6344E"/>
    <w:rsid w:val="00A6351F"/>
    <w:rsid w:val="00A63DDE"/>
    <w:rsid w:val="00A63F9A"/>
    <w:rsid w:val="00A643DC"/>
    <w:rsid w:val="00A6443D"/>
    <w:rsid w:val="00A64816"/>
    <w:rsid w:val="00A64AD4"/>
    <w:rsid w:val="00A64B53"/>
    <w:rsid w:val="00A64D64"/>
    <w:rsid w:val="00A64ED2"/>
    <w:rsid w:val="00A6578F"/>
    <w:rsid w:val="00A65A57"/>
    <w:rsid w:val="00A65BD2"/>
    <w:rsid w:val="00A65EE3"/>
    <w:rsid w:val="00A65F5C"/>
    <w:rsid w:val="00A66040"/>
    <w:rsid w:val="00A66067"/>
    <w:rsid w:val="00A66108"/>
    <w:rsid w:val="00A6647F"/>
    <w:rsid w:val="00A66778"/>
    <w:rsid w:val="00A66B03"/>
    <w:rsid w:val="00A66BDE"/>
    <w:rsid w:val="00A6734D"/>
    <w:rsid w:val="00A675A8"/>
    <w:rsid w:val="00A67A41"/>
    <w:rsid w:val="00A67C5B"/>
    <w:rsid w:val="00A67CE7"/>
    <w:rsid w:val="00A67EA7"/>
    <w:rsid w:val="00A706A7"/>
    <w:rsid w:val="00A707A2"/>
    <w:rsid w:val="00A70CD5"/>
    <w:rsid w:val="00A71356"/>
    <w:rsid w:val="00A714C3"/>
    <w:rsid w:val="00A71916"/>
    <w:rsid w:val="00A719D1"/>
    <w:rsid w:val="00A7237D"/>
    <w:rsid w:val="00A7320F"/>
    <w:rsid w:val="00A737A3"/>
    <w:rsid w:val="00A73956"/>
    <w:rsid w:val="00A73CCD"/>
    <w:rsid w:val="00A73D40"/>
    <w:rsid w:val="00A73E4C"/>
    <w:rsid w:val="00A743E4"/>
    <w:rsid w:val="00A7480D"/>
    <w:rsid w:val="00A7485F"/>
    <w:rsid w:val="00A748B1"/>
    <w:rsid w:val="00A748C8"/>
    <w:rsid w:val="00A749DF"/>
    <w:rsid w:val="00A74D44"/>
    <w:rsid w:val="00A74E8D"/>
    <w:rsid w:val="00A74EB6"/>
    <w:rsid w:val="00A750F9"/>
    <w:rsid w:val="00A7532B"/>
    <w:rsid w:val="00A75370"/>
    <w:rsid w:val="00A7583A"/>
    <w:rsid w:val="00A7639C"/>
    <w:rsid w:val="00A769F3"/>
    <w:rsid w:val="00A76E5F"/>
    <w:rsid w:val="00A77288"/>
    <w:rsid w:val="00A7742B"/>
    <w:rsid w:val="00A7745A"/>
    <w:rsid w:val="00A77AB3"/>
    <w:rsid w:val="00A77BC8"/>
    <w:rsid w:val="00A77D6A"/>
    <w:rsid w:val="00A8027F"/>
    <w:rsid w:val="00A80AAF"/>
    <w:rsid w:val="00A80BF4"/>
    <w:rsid w:val="00A80D89"/>
    <w:rsid w:val="00A80DDE"/>
    <w:rsid w:val="00A80DFD"/>
    <w:rsid w:val="00A80FDB"/>
    <w:rsid w:val="00A810E0"/>
    <w:rsid w:val="00A81865"/>
    <w:rsid w:val="00A81B50"/>
    <w:rsid w:val="00A81E92"/>
    <w:rsid w:val="00A8223F"/>
    <w:rsid w:val="00A82461"/>
    <w:rsid w:val="00A82624"/>
    <w:rsid w:val="00A8281A"/>
    <w:rsid w:val="00A8288F"/>
    <w:rsid w:val="00A82960"/>
    <w:rsid w:val="00A82C3B"/>
    <w:rsid w:val="00A82D74"/>
    <w:rsid w:val="00A83409"/>
    <w:rsid w:val="00A836FF"/>
    <w:rsid w:val="00A83738"/>
    <w:rsid w:val="00A83AEA"/>
    <w:rsid w:val="00A8458E"/>
    <w:rsid w:val="00A8462D"/>
    <w:rsid w:val="00A846C3"/>
    <w:rsid w:val="00A84866"/>
    <w:rsid w:val="00A849A3"/>
    <w:rsid w:val="00A84AAD"/>
    <w:rsid w:val="00A85027"/>
    <w:rsid w:val="00A8542D"/>
    <w:rsid w:val="00A8548F"/>
    <w:rsid w:val="00A8553C"/>
    <w:rsid w:val="00A857B0"/>
    <w:rsid w:val="00A858E0"/>
    <w:rsid w:val="00A85C49"/>
    <w:rsid w:val="00A85C4B"/>
    <w:rsid w:val="00A85D47"/>
    <w:rsid w:val="00A860F9"/>
    <w:rsid w:val="00A86425"/>
    <w:rsid w:val="00A865C5"/>
    <w:rsid w:val="00A86EFF"/>
    <w:rsid w:val="00A870DD"/>
    <w:rsid w:val="00A8716D"/>
    <w:rsid w:val="00A87272"/>
    <w:rsid w:val="00A873FD"/>
    <w:rsid w:val="00A9053F"/>
    <w:rsid w:val="00A905F4"/>
    <w:rsid w:val="00A90650"/>
    <w:rsid w:val="00A908E4"/>
    <w:rsid w:val="00A90B93"/>
    <w:rsid w:val="00A90D5B"/>
    <w:rsid w:val="00A91730"/>
    <w:rsid w:val="00A91746"/>
    <w:rsid w:val="00A91A88"/>
    <w:rsid w:val="00A924F6"/>
    <w:rsid w:val="00A9294E"/>
    <w:rsid w:val="00A92BE6"/>
    <w:rsid w:val="00A930D1"/>
    <w:rsid w:val="00A93389"/>
    <w:rsid w:val="00A93929"/>
    <w:rsid w:val="00A93A4E"/>
    <w:rsid w:val="00A93B5D"/>
    <w:rsid w:val="00A943F2"/>
    <w:rsid w:val="00A94AC4"/>
    <w:rsid w:val="00A94ADE"/>
    <w:rsid w:val="00A953A8"/>
    <w:rsid w:val="00A95483"/>
    <w:rsid w:val="00A954F1"/>
    <w:rsid w:val="00A95614"/>
    <w:rsid w:val="00A9582A"/>
    <w:rsid w:val="00A9587F"/>
    <w:rsid w:val="00A958E5"/>
    <w:rsid w:val="00A95BB4"/>
    <w:rsid w:val="00A96156"/>
    <w:rsid w:val="00A965CC"/>
    <w:rsid w:val="00A96836"/>
    <w:rsid w:val="00A96B21"/>
    <w:rsid w:val="00A96F8A"/>
    <w:rsid w:val="00A97870"/>
    <w:rsid w:val="00A97A41"/>
    <w:rsid w:val="00A97B35"/>
    <w:rsid w:val="00A97C7D"/>
    <w:rsid w:val="00A97E60"/>
    <w:rsid w:val="00A97F5C"/>
    <w:rsid w:val="00AA01BD"/>
    <w:rsid w:val="00AA0B59"/>
    <w:rsid w:val="00AA1291"/>
    <w:rsid w:val="00AA13EE"/>
    <w:rsid w:val="00AA1468"/>
    <w:rsid w:val="00AA148A"/>
    <w:rsid w:val="00AA15BC"/>
    <w:rsid w:val="00AA174E"/>
    <w:rsid w:val="00AA1B66"/>
    <w:rsid w:val="00AA1C33"/>
    <w:rsid w:val="00AA1F28"/>
    <w:rsid w:val="00AA1F69"/>
    <w:rsid w:val="00AA28A2"/>
    <w:rsid w:val="00AA2D38"/>
    <w:rsid w:val="00AA2ECF"/>
    <w:rsid w:val="00AA2EF4"/>
    <w:rsid w:val="00AA3392"/>
    <w:rsid w:val="00AA3491"/>
    <w:rsid w:val="00AA3539"/>
    <w:rsid w:val="00AA3731"/>
    <w:rsid w:val="00AA39BD"/>
    <w:rsid w:val="00AA3BF1"/>
    <w:rsid w:val="00AA4131"/>
    <w:rsid w:val="00AA451A"/>
    <w:rsid w:val="00AA45A9"/>
    <w:rsid w:val="00AA5028"/>
    <w:rsid w:val="00AA5739"/>
    <w:rsid w:val="00AA59C0"/>
    <w:rsid w:val="00AA5BEA"/>
    <w:rsid w:val="00AA5C21"/>
    <w:rsid w:val="00AA5DC4"/>
    <w:rsid w:val="00AA5E9A"/>
    <w:rsid w:val="00AA6079"/>
    <w:rsid w:val="00AA65DE"/>
    <w:rsid w:val="00AA6805"/>
    <w:rsid w:val="00AA6C62"/>
    <w:rsid w:val="00AA7EB8"/>
    <w:rsid w:val="00AB0054"/>
    <w:rsid w:val="00AB02E8"/>
    <w:rsid w:val="00AB0317"/>
    <w:rsid w:val="00AB0726"/>
    <w:rsid w:val="00AB080E"/>
    <w:rsid w:val="00AB0905"/>
    <w:rsid w:val="00AB1A4D"/>
    <w:rsid w:val="00AB1B05"/>
    <w:rsid w:val="00AB2215"/>
    <w:rsid w:val="00AB2334"/>
    <w:rsid w:val="00AB23AF"/>
    <w:rsid w:val="00AB2BD1"/>
    <w:rsid w:val="00AB2D40"/>
    <w:rsid w:val="00AB2EB7"/>
    <w:rsid w:val="00AB3585"/>
    <w:rsid w:val="00AB3A52"/>
    <w:rsid w:val="00AB3D6B"/>
    <w:rsid w:val="00AB3F0D"/>
    <w:rsid w:val="00AB469F"/>
    <w:rsid w:val="00AB47BA"/>
    <w:rsid w:val="00AB4B2F"/>
    <w:rsid w:val="00AB4BD2"/>
    <w:rsid w:val="00AB4DDC"/>
    <w:rsid w:val="00AB514C"/>
    <w:rsid w:val="00AB557D"/>
    <w:rsid w:val="00AB55BF"/>
    <w:rsid w:val="00AB5650"/>
    <w:rsid w:val="00AB5BFA"/>
    <w:rsid w:val="00AB64C3"/>
    <w:rsid w:val="00AB66BD"/>
    <w:rsid w:val="00AB6859"/>
    <w:rsid w:val="00AB69A7"/>
    <w:rsid w:val="00AB6E8F"/>
    <w:rsid w:val="00AB6EB2"/>
    <w:rsid w:val="00AB7061"/>
    <w:rsid w:val="00AB713D"/>
    <w:rsid w:val="00AB7240"/>
    <w:rsid w:val="00AB75D3"/>
    <w:rsid w:val="00AB781E"/>
    <w:rsid w:val="00AB79F5"/>
    <w:rsid w:val="00AB7B9E"/>
    <w:rsid w:val="00AB7CDC"/>
    <w:rsid w:val="00AC024D"/>
    <w:rsid w:val="00AC0311"/>
    <w:rsid w:val="00AC070E"/>
    <w:rsid w:val="00AC08F8"/>
    <w:rsid w:val="00AC142F"/>
    <w:rsid w:val="00AC1562"/>
    <w:rsid w:val="00AC1A41"/>
    <w:rsid w:val="00AC21B3"/>
    <w:rsid w:val="00AC2579"/>
    <w:rsid w:val="00AC27CB"/>
    <w:rsid w:val="00AC2BE4"/>
    <w:rsid w:val="00AC2C5C"/>
    <w:rsid w:val="00AC2CBD"/>
    <w:rsid w:val="00AC32F1"/>
    <w:rsid w:val="00AC33F2"/>
    <w:rsid w:val="00AC3B1D"/>
    <w:rsid w:val="00AC3B82"/>
    <w:rsid w:val="00AC3E38"/>
    <w:rsid w:val="00AC3F94"/>
    <w:rsid w:val="00AC40B8"/>
    <w:rsid w:val="00AC40C9"/>
    <w:rsid w:val="00AC411B"/>
    <w:rsid w:val="00AC43FD"/>
    <w:rsid w:val="00AC446B"/>
    <w:rsid w:val="00AC47A8"/>
    <w:rsid w:val="00AC4B5A"/>
    <w:rsid w:val="00AC4C23"/>
    <w:rsid w:val="00AC4E34"/>
    <w:rsid w:val="00AC5D90"/>
    <w:rsid w:val="00AC6449"/>
    <w:rsid w:val="00AC64F7"/>
    <w:rsid w:val="00AC654D"/>
    <w:rsid w:val="00AC66B7"/>
    <w:rsid w:val="00AC72C0"/>
    <w:rsid w:val="00AC777B"/>
    <w:rsid w:val="00AC793E"/>
    <w:rsid w:val="00AC7976"/>
    <w:rsid w:val="00AC7C57"/>
    <w:rsid w:val="00AC7E76"/>
    <w:rsid w:val="00AD01A1"/>
    <w:rsid w:val="00AD041B"/>
    <w:rsid w:val="00AD0517"/>
    <w:rsid w:val="00AD078E"/>
    <w:rsid w:val="00AD0AAC"/>
    <w:rsid w:val="00AD0CD5"/>
    <w:rsid w:val="00AD111C"/>
    <w:rsid w:val="00AD1355"/>
    <w:rsid w:val="00AD15DC"/>
    <w:rsid w:val="00AD1723"/>
    <w:rsid w:val="00AD172C"/>
    <w:rsid w:val="00AD19B5"/>
    <w:rsid w:val="00AD1A42"/>
    <w:rsid w:val="00AD1C38"/>
    <w:rsid w:val="00AD1E42"/>
    <w:rsid w:val="00AD1F9B"/>
    <w:rsid w:val="00AD211B"/>
    <w:rsid w:val="00AD2326"/>
    <w:rsid w:val="00AD2B10"/>
    <w:rsid w:val="00AD2E03"/>
    <w:rsid w:val="00AD2ECF"/>
    <w:rsid w:val="00AD36C3"/>
    <w:rsid w:val="00AD38B3"/>
    <w:rsid w:val="00AD40F9"/>
    <w:rsid w:val="00AD4418"/>
    <w:rsid w:val="00AD46A1"/>
    <w:rsid w:val="00AD5861"/>
    <w:rsid w:val="00AD5A28"/>
    <w:rsid w:val="00AD61B6"/>
    <w:rsid w:val="00AD6718"/>
    <w:rsid w:val="00AD6B1A"/>
    <w:rsid w:val="00AD6BE1"/>
    <w:rsid w:val="00AD744D"/>
    <w:rsid w:val="00AD788D"/>
    <w:rsid w:val="00AD7D1B"/>
    <w:rsid w:val="00AD7D3D"/>
    <w:rsid w:val="00AE0429"/>
    <w:rsid w:val="00AE06A3"/>
    <w:rsid w:val="00AE1451"/>
    <w:rsid w:val="00AE18D0"/>
    <w:rsid w:val="00AE1A13"/>
    <w:rsid w:val="00AE1C14"/>
    <w:rsid w:val="00AE1DB1"/>
    <w:rsid w:val="00AE1DC9"/>
    <w:rsid w:val="00AE21C6"/>
    <w:rsid w:val="00AE2322"/>
    <w:rsid w:val="00AE2941"/>
    <w:rsid w:val="00AE2E2A"/>
    <w:rsid w:val="00AE314A"/>
    <w:rsid w:val="00AE3270"/>
    <w:rsid w:val="00AE348C"/>
    <w:rsid w:val="00AE38EE"/>
    <w:rsid w:val="00AE3A5E"/>
    <w:rsid w:val="00AE3FBA"/>
    <w:rsid w:val="00AE4326"/>
    <w:rsid w:val="00AE464F"/>
    <w:rsid w:val="00AE489A"/>
    <w:rsid w:val="00AE4EA1"/>
    <w:rsid w:val="00AE4F2A"/>
    <w:rsid w:val="00AE523F"/>
    <w:rsid w:val="00AE63D2"/>
    <w:rsid w:val="00AE684B"/>
    <w:rsid w:val="00AE6AA7"/>
    <w:rsid w:val="00AE6ABB"/>
    <w:rsid w:val="00AE6AF4"/>
    <w:rsid w:val="00AE7066"/>
    <w:rsid w:val="00AE761D"/>
    <w:rsid w:val="00AE77B1"/>
    <w:rsid w:val="00AE7964"/>
    <w:rsid w:val="00AE7D9D"/>
    <w:rsid w:val="00AE7DD9"/>
    <w:rsid w:val="00AE7F3C"/>
    <w:rsid w:val="00AF0161"/>
    <w:rsid w:val="00AF03E1"/>
    <w:rsid w:val="00AF04B0"/>
    <w:rsid w:val="00AF04E9"/>
    <w:rsid w:val="00AF0D58"/>
    <w:rsid w:val="00AF2400"/>
    <w:rsid w:val="00AF24BE"/>
    <w:rsid w:val="00AF264C"/>
    <w:rsid w:val="00AF2A65"/>
    <w:rsid w:val="00AF2C2F"/>
    <w:rsid w:val="00AF3401"/>
    <w:rsid w:val="00AF35D9"/>
    <w:rsid w:val="00AF3743"/>
    <w:rsid w:val="00AF3A27"/>
    <w:rsid w:val="00AF4015"/>
    <w:rsid w:val="00AF4096"/>
    <w:rsid w:val="00AF4619"/>
    <w:rsid w:val="00AF60DD"/>
    <w:rsid w:val="00AF623A"/>
    <w:rsid w:val="00AF6F8B"/>
    <w:rsid w:val="00AF70FC"/>
    <w:rsid w:val="00AF720D"/>
    <w:rsid w:val="00AF7B11"/>
    <w:rsid w:val="00AF7C66"/>
    <w:rsid w:val="00AF7FF9"/>
    <w:rsid w:val="00B00095"/>
    <w:rsid w:val="00B00135"/>
    <w:rsid w:val="00B00F28"/>
    <w:rsid w:val="00B0144A"/>
    <w:rsid w:val="00B015BD"/>
    <w:rsid w:val="00B016C8"/>
    <w:rsid w:val="00B0185B"/>
    <w:rsid w:val="00B01C6F"/>
    <w:rsid w:val="00B01D21"/>
    <w:rsid w:val="00B01DF5"/>
    <w:rsid w:val="00B01FDB"/>
    <w:rsid w:val="00B02251"/>
    <w:rsid w:val="00B02556"/>
    <w:rsid w:val="00B02ADA"/>
    <w:rsid w:val="00B03008"/>
    <w:rsid w:val="00B03116"/>
    <w:rsid w:val="00B03332"/>
    <w:rsid w:val="00B03368"/>
    <w:rsid w:val="00B03672"/>
    <w:rsid w:val="00B03A7B"/>
    <w:rsid w:val="00B03A93"/>
    <w:rsid w:val="00B03F87"/>
    <w:rsid w:val="00B040F0"/>
    <w:rsid w:val="00B04158"/>
    <w:rsid w:val="00B046FC"/>
    <w:rsid w:val="00B0512C"/>
    <w:rsid w:val="00B05480"/>
    <w:rsid w:val="00B05534"/>
    <w:rsid w:val="00B0557E"/>
    <w:rsid w:val="00B05CE4"/>
    <w:rsid w:val="00B05EAC"/>
    <w:rsid w:val="00B05F8F"/>
    <w:rsid w:val="00B06180"/>
    <w:rsid w:val="00B07BAD"/>
    <w:rsid w:val="00B07C8C"/>
    <w:rsid w:val="00B107F4"/>
    <w:rsid w:val="00B10A83"/>
    <w:rsid w:val="00B10C8B"/>
    <w:rsid w:val="00B11537"/>
    <w:rsid w:val="00B11A5D"/>
    <w:rsid w:val="00B11BDA"/>
    <w:rsid w:val="00B11D6E"/>
    <w:rsid w:val="00B11D70"/>
    <w:rsid w:val="00B1221E"/>
    <w:rsid w:val="00B123CA"/>
    <w:rsid w:val="00B1287C"/>
    <w:rsid w:val="00B12924"/>
    <w:rsid w:val="00B12C39"/>
    <w:rsid w:val="00B12D7C"/>
    <w:rsid w:val="00B13024"/>
    <w:rsid w:val="00B130A7"/>
    <w:rsid w:val="00B133FB"/>
    <w:rsid w:val="00B1375A"/>
    <w:rsid w:val="00B13A64"/>
    <w:rsid w:val="00B13D59"/>
    <w:rsid w:val="00B141DA"/>
    <w:rsid w:val="00B1494F"/>
    <w:rsid w:val="00B14FE9"/>
    <w:rsid w:val="00B151C2"/>
    <w:rsid w:val="00B15362"/>
    <w:rsid w:val="00B15453"/>
    <w:rsid w:val="00B154CA"/>
    <w:rsid w:val="00B156E5"/>
    <w:rsid w:val="00B15CD7"/>
    <w:rsid w:val="00B15D3F"/>
    <w:rsid w:val="00B1612E"/>
    <w:rsid w:val="00B161A6"/>
    <w:rsid w:val="00B16576"/>
    <w:rsid w:val="00B165C1"/>
    <w:rsid w:val="00B16873"/>
    <w:rsid w:val="00B17C55"/>
    <w:rsid w:val="00B202D6"/>
    <w:rsid w:val="00B20659"/>
    <w:rsid w:val="00B206C2"/>
    <w:rsid w:val="00B20875"/>
    <w:rsid w:val="00B20D19"/>
    <w:rsid w:val="00B21636"/>
    <w:rsid w:val="00B219AC"/>
    <w:rsid w:val="00B21B8B"/>
    <w:rsid w:val="00B21DD3"/>
    <w:rsid w:val="00B21E3A"/>
    <w:rsid w:val="00B21F0A"/>
    <w:rsid w:val="00B22210"/>
    <w:rsid w:val="00B2224E"/>
    <w:rsid w:val="00B224B0"/>
    <w:rsid w:val="00B2263D"/>
    <w:rsid w:val="00B2272D"/>
    <w:rsid w:val="00B23329"/>
    <w:rsid w:val="00B23369"/>
    <w:rsid w:val="00B233E6"/>
    <w:rsid w:val="00B235AE"/>
    <w:rsid w:val="00B236BC"/>
    <w:rsid w:val="00B239CB"/>
    <w:rsid w:val="00B23A8D"/>
    <w:rsid w:val="00B23B9F"/>
    <w:rsid w:val="00B23BD1"/>
    <w:rsid w:val="00B23CCA"/>
    <w:rsid w:val="00B240A4"/>
    <w:rsid w:val="00B240FE"/>
    <w:rsid w:val="00B242A1"/>
    <w:rsid w:val="00B244C9"/>
    <w:rsid w:val="00B24B4F"/>
    <w:rsid w:val="00B24B9C"/>
    <w:rsid w:val="00B24C16"/>
    <w:rsid w:val="00B24CF1"/>
    <w:rsid w:val="00B24F09"/>
    <w:rsid w:val="00B2506F"/>
    <w:rsid w:val="00B250A9"/>
    <w:rsid w:val="00B25208"/>
    <w:rsid w:val="00B25939"/>
    <w:rsid w:val="00B2596C"/>
    <w:rsid w:val="00B25982"/>
    <w:rsid w:val="00B25C16"/>
    <w:rsid w:val="00B25DC8"/>
    <w:rsid w:val="00B25F6D"/>
    <w:rsid w:val="00B26123"/>
    <w:rsid w:val="00B2613B"/>
    <w:rsid w:val="00B26906"/>
    <w:rsid w:val="00B27178"/>
    <w:rsid w:val="00B27185"/>
    <w:rsid w:val="00B27247"/>
    <w:rsid w:val="00B274DE"/>
    <w:rsid w:val="00B2752C"/>
    <w:rsid w:val="00B2756D"/>
    <w:rsid w:val="00B278A6"/>
    <w:rsid w:val="00B279E5"/>
    <w:rsid w:val="00B27AC7"/>
    <w:rsid w:val="00B27C34"/>
    <w:rsid w:val="00B27F49"/>
    <w:rsid w:val="00B27F9F"/>
    <w:rsid w:val="00B30597"/>
    <w:rsid w:val="00B30BD7"/>
    <w:rsid w:val="00B30DC7"/>
    <w:rsid w:val="00B312C0"/>
    <w:rsid w:val="00B3159F"/>
    <w:rsid w:val="00B31C95"/>
    <w:rsid w:val="00B31D99"/>
    <w:rsid w:val="00B320E6"/>
    <w:rsid w:val="00B3232E"/>
    <w:rsid w:val="00B32889"/>
    <w:rsid w:val="00B32956"/>
    <w:rsid w:val="00B32D5A"/>
    <w:rsid w:val="00B32FE7"/>
    <w:rsid w:val="00B3308E"/>
    <w:rsid w:val="00B3319F"/>
    <w:rsid w:val="00B33238"/>
    <w:rsid w:val="00B3325A"/>
    <w:rsid w:val="00B339FB"/>
    <w:rsid w:val="00B33A54"/>
    <w:rsid w:val="00B33C6F"/>
    <w:rsid w:val="00B33DFC"/>
    <w:rsid w:val="00B33EEC"/>
    <w:rsid w:val="00B3405E"/>
    <w:rsid w:val="00B3431B"/>
    <w:rsid w:val="00B3496E"/>
    <w:rsid w:val="00B3497C"/>
    <w:rsid w:val="00B34CDB"/>
    <w:rsid w:val="00B35641"/>
    <w:rsid w:val="00B356A2"/>
    <w:rsid w:val="00B359A4"/>
    <w:rsid w:val="00B35A6C"/>
    <w:rsid w:val="00B35AC9"/>
    <w:rsid w:val="00B35B5A"/>
    <w:rsid w:val="00B35B70"/>
    <w:rsid w:val="00B35EC1"/>
    <w:rsid w:val="00B35F56"/>
    <w:rsid w:val="00B36350"/>
    <w:rsid w:val="00B3646C"/>
    <w:rsid w:val="00B36619"/>
    <w:rsid w:val="00B3675B"/>
    <w:rsid w:val="00B3686E"/>
    <w:rsid w:val="00B3692A"/>
    <w:rsid w:val="00B36D15"/>
    <w:rsid w:val="00B36F9F"/>
    <w:rsid w:val="00B37B5C"/>
    <w:rsid w:val="00B37B60"/>
    <w:rsid w:val="00B37D65"/>
    <w:rsid w:val="00B37E2B"/>
    <w:rsid w:val="00B403D6"/>
    <w:rsid w:val="00B406D7"/>
    <w:rsid w:val="00B40DB3"/>
    <w:rsid w:val="00B40E87"/>
    <w:rsid w:val="00B40FE8"/>
    <w:rsid w:val="00B41001"/>
    <w:rsid w:val="00B41589"/>
    <w:rsid w:val="00B419E8"/>
    <w:rsid w:val="00B41FC3"/>
    <w:rsid w:val="00B427E2"/>
    <w:rsid w:val="00B42830"/>
    <w:rsid w:val="00B42864"/>
    <w:rsid w:val="00B428E0"/>
    <w:rsid w:val="00B42BBE"/>
    <w:rsid w:val="00B42F34"/>
    <w:rsid w:val="00B43010"/>
    <w:rsid w:val="00B43349"/>
    <w:rsid w:val="00B438DF"/>
    <w:rsid w:val="00B43ABF"/>
    <w:rsid w:val="00B43AEC"/>
    <w:rsid w:val="00B43EF7"/>
    <w:rsid w:val="00B44037"/>
    <w:rsid w:val="00B44242"/>
    <w:rsid w:val="00B445C2"/>
    <w:rsid w:val="00B44B6E"/>
    <w:rsid w:val="00B4539C"/>
    <w:rsid w:val="00B456F7"/>
    <w:rsid w:val="00B4574D"/>
    <w:rsid w:val="00B45832"/>
    <w:rsid w:val="00B4584D"/>
    <w:rsid w:val="00B45943"/>
    <w:rsid w:val="00B45D2A"/>
    <w:rsid w:val="00B46403"/>
    <w:rsid w:val="00B465E6"/>
    <w:rsid w:val="00B467DF"/>
    <w:rsid w:val="00B46939"/>
    <w:rsid w:val="00B46B3C"/>
    <w:rsid w:val="00B473D3"/>
    <w:rsid w:val="00B47478"/>
    <w:rsid w:val="00B4758D"/>
    <w:rsid w:val="00B47C37"/>
    <w:rsid w:val="00B47C5E"/>
    <w:rsid w:val="00B47F18"/>
    <w:rsid w:val="00B5000B"/>
    <w:rsid w:val="00B5016B"/>
    <w:rsid w:val="00B501C3"/>
    <w:rsid w:val="00B50231"/>
    <w:rsid w:val="00B5027C"/>
    <w:rsid w:val="00B50309"/>
    <w:rsid w:val="00B507D0"/>
    <w:rsid w:val="00B5089C"/>
    <w:rsid w:val="00B50915"/>
    <w:rsid w:val="00B50AC1"/>
    <w:rsid w:val="00B50AD4"/>
    <w:rsid w:val="00B50B5A"/>
    <w:rsid w:val="00B50B99"/>
    <w:rsid w:val="00B5105E"/>
    <w:rsid w:val="00B511C6"/>
    <w:rsid w:val="00B51204"/>
    <w:rsid w:val="00B5145C"/>
    <w:rsid w:val="00B5178C"/>
    <w:rsid w:val="00B51DCF"/>
    <w:rsid w:val="00B522D2"/>
    <w:rsid w:val="00B529AC"/>
    <w:rsid w:val="00B52B82"/>
    <w:rsid w:val="00B53646"/>
    <w:rsid w:val="00B5371F"/>
    <w:rsid w:val="00B53A40"/>
    <w:rsid w:val="00B53B9C"/>
    <w:rsid w:val="00B53D9A"/>
    <w:rsid w:val="00B53E3C"/>
    <w:rsid w:val="00B54057"/>
    <w:rsid w:val="00B54165"/>
    <w:rsid w:val="00B5425B"/>
    <w:rsid w:val="00B542CE"/>
    <w:rsid w:val="00B5491D"/>
    <w:rsid w:val="00B54C2A"/>
    <w:rsid w:val="00B54C30"/>
    <w:rsid w:val="00B55187"/>
    <w:rsid w:val="00B551D3"/>
    <w:rsid w:val="00B5529B"/>
    <w:rsid w:val="00B5554F"/>
    <w:rsid w:val="00B563F0"/>
    <w:rsid w:val="00B566DC"/>
    <w:rsid w:val="00B56AB9"/>
    <w:rsid w:val="00B56C9A"/>
    <w:rsid w:val="00B5708A"/>
    <w:rsid w:val="00B571E0"/>
    <w:rsid w:val="00B571F5"/>
    <w:rsid w:val="00B5761E"/>
    <w:rsid w:val="00B57830"/>
    <w:rsid w:val="00B579A7"/>
    <w:rsid w:val="00B57B04"/>
    <w:rsid w:val="00B57B6E"/>
    <w:rsid w:val="00B57D97"/>
    <w:rsid w:val="00B57ECB"/>
    <w:rsid w:val="00B6014C"/>
    <w:rsid w:val="00B601AB"/>
    <w:rsid w:val="00B6026F"/>
    <w:rsid w:val="00B603CF"/>
    <w:rsid w:val="00B606FB"/>
    <w:rsid w:val="00B6111A"/>
    <w:rsid w:val="00B6117E"/>
    <w:rsid w:val="00B6125B"/>
    <w:rsid w:val="00B61959"/>
    <w:rsid w:val="00B61B05"/>
    <w:rsid w:val="00B61B19"/>
    <w:rsid w:val="00B61B69"/>
    <w:rsid w:val="00B620A3"/>
    <w:rsid w:val="00B620B1"/>
    <w:rsid w:val="00B6225D"/>
    <w:rsid w:val="00B62332"/>
    <w:rsid w:val="00B624F3"/>
    <w:rsid w:val="00B6273D"/>
    <w:rsid w:val="00B62835"/>
    <w:rsid w:val="00B62CC3"/>
    <w:rsid w:val="00B62EFD"/>
    <w:rsid w:val="00B6314B"/>
    <w:rsid w:val="00B63464"/>
    <w:rsid w:val="00B63484"/>
    <w:rsid w:val="00B63515"/>
    <w:rsid w:val="00B635E7"/>
    <w:rsid w:val="00B6380C"/>
    <w:rsid w:val="00B63BC3"/>
    <w:rsid w:val="00B63C72"/>
    <w:rsid w:val="00B63CA6"/>
    <w:rsid w:val="00B63F3C"/>
    <w:rsid w:val="00B63F91"/>
    <w:rsid w:val="00B640A8"/>
    <w:rsid w:val="00B6539A"/>
    <w:rsid w:val="00B6554B"/>
    <w:rsid w:val="00B655DA"/>
    <w:rsid w:val="00B65B57"/>
    <w:rsid w:val="00B65EE8"/>
    <w:rsid w:val="00B660EC"/>
    <w:rsid w:val="00B663D0"/>
    <w:rsid w:val="00B664C2"/>
    <w:rsid w:val="00B66518"/>
    <w:rsid w:val="00B666DE"/>
    <w:rsid w:val="00B666FD"/>
    <w:rsid w:val="00B6679F"/>
    <w:rsid w:val="00B669FD"/>
    <w:rsid w:val="00B66ADB"/>
    <w:rsid w:val="00B66AFD"/>
    <w:rsid w:val="00B679F5"/>
    <w:rsid w:val="00B67A60"/>
    <w:rsid w:val="00B67F2B"/>
    <w:rsid w:val="00B7040B"/>
    <w:rsid w:val="00B704A4"/>
    <w:rsid w:val="00B70653"/>
    <w:rsid w:val="00B70737"/>
    <w:rsid w:val="00B70F93"/>
    <w:rsid w:val="00B7107E"/>
    <w:rsid w:val="00B712C3"/>
    <w:rsid w:val="00B715B0"/>
    <w:rsid w:val="00B71B37"/>
    <w:rsid w:val="00B71B46"/>
    <w:rsid w:val="00B7209A"/>
    <w:rsid w:val="00B72843"/>
    <w:rsid w:val="00B728C2"/>
    <w:rsid w:val="00B72C11"/>
    <w:rsid w:val="00B731EB"/>
    <w:rsid w:val="00B733FC"/>
    <w:rsid w:val="00B734B6"/>
    <w:rsid w:val="00B73549"/>
    <w:rsid w:val="00B73690"/>
    <w:rsid w:val="00B73944"/>
    <w:rsid w:val="00B74136"/>
    <w:rsid w:val="00B741DE"/>
    <w:rsid w:val="00B745B8"/>
    <w:rsid w:val="00B74686"/>
    <w:rsid w:val="00B74E93"/>
    <w:rsid w:val="00B74EBD"/>
    <w:rsid w:val="00B75363"/>
    <w:rsid w:val="00B753A9"/>
    <w:rsid w:val="00B75B2D"/>
    <w:rsid w:val="00B75B87"/>
    <w:rsid w:val="00B75BC1"/>
    <w:rsid w:val="00B75D49"/>
    <w:rsid w:val="00B7669E"/>
    <w:rsid w:val="00B7694E"/>
    <w:rsid w:val="00B76E86"/>
    <w:rsid w:val="00B76F22"/>
    <w:rsid w:val="00B77482"/>
    <w:rsid w:val="00B77570"/>
    <w:rsid w:val="00B7758D"/>
    <w:rsid w:val="00B775A0"/>
    <w:rsid w:val="00B77C1B"/>
    <w:rsid w:val="00B77F32"/>
    <w:rsid w:val="00B80120"/>
    <w:rsid w:val="00B802E9"/>
    <w:rsid w:val="00B803F6"/>
    <w:rsid w:val="00B807B2"/>
    <w:rsid w:val="00B808B8"/>
    <w:rsid w:val="00B80A8A"/>
    <w:rsid w:val="00B80B78"/>
    <w:rsid w:val="00B80F1D"/>
    <w:rsid w:val="00B81015"/>
    <w:rsid w:val="00B81283"/>
    <w:rsid w:val="00B812B2"/>
    <w:rsid w:val="00B820C0"/>
    <w:rsid w:val="00B82382"/>
    <w:rsid w:val="00B8290C"/>
    <w:rsid w:val="00B8296A"/>
    <w:rsid w:val="00B82D66"/>
    <w:rsid w:val="00B82E52"/>
    <w:rsid w:val="00B8306C"/>
    <w:rsid w:val="00B836DD"/>
    <w:rsid w:val="00B83DE2"/>
    <w:rsid w:val="00B83E5A"/>
    <w:rsid w:val="00B84133"/>
    <w:rsid w:val="00B84222"/>
    <w:rsid w:val="00B847CE"/>
    <w:rsid w:val="00B84846"/>
    <w:rsid w:val="00B84CC6"/>
    <w:rsid w:val="00B84FDA"/>
    <w:rsid w:val="00B851D1"/>
    <w:rsid w:val="00B85392"/>
    <w:rsid w:val="00B854F9"/>
    <w:rsid w:val="00B85FE0"/>
    <w:rsid w:val="00B86029"/>
    <w:rsid w:val="00B8608D"/>
    <w:rsid w:val="00B863D2"/>
    <w:rsid w:val="00B866F8"/>
    <w:rsid w:val="00B869B1"/>
    <w:rsid w:val="00B869D9"/>
    <w:rsid w:val="00B86C0C"/>
    <w:rsid w:val="00B86C94"/>
    <w:rsid w:val="00B86E32"/>
    <w:rsid w:val="00B8723A"/>
    <w:rsid w:val="00B8733D"/>
    <w:rsid w:val="00B87528"/>
    <w:rsid w:val="00B8794A"/>
    <w:rsid w:val="00B87B20"/>
    <w:rsid w:val="00B9010F"/>
    <w:rsid w:val="00B9038E"/>
    <w:rsid w:val="00B903A0"/>
    <w:rsid w:val="00B9063A"/>
    <w:rsid w:val="00B9091F"/>
    <w:rsid w:val="00B90B2B"/>
    <w:rsid w:val="00B90C01"/>
    <w:rsid w:val="00B90F8D"/>
    <w:rsid w:val="00B91815"/>
    <w:rsid w:val="00B91BD8"/>
    <w:rsid w:val="00B923D7"/>
    <w:rsid w:val="00B924AB"/>
    <w:rsid w:val="00B9265F"/>
    <w:rsid w:val="00B92956"/>
    <w:rsid w:val="00B92B84"/>
    <w:rsid w:val="00B92E68"/>
    <w:rsid w:val="00B932BD"/>
    <w:rsid w:val="00B935F6"/>
    <w:rsid w:val="00B93F1F"/>
    <w:rsid w:val="00B94223"/>
    <w:rsid w:val="00B94612"/>
    <w:rsid w:val="00B94B9D"/>
    <w:rsid w:val="00B94CC0"/>
    <w:rsid w:val="00B952B7"/>
    <w:rsid w:val="00B952D0"/>
    <w:rsid w:val="00B9555F"/>
    <w:rsid w:val="00B95870"/>
    <w:rsid w:val="00B95D94"/>
    <w:rsid w:val="00B960BC"/>
    <w:rsid w:val="00B9657F"/>
    <w:rsid w:val="00B9662A"/>
    <w:rsid w:val="00B9681D"/>
    <w:rsid w:val="00B9697D"/>
    <w:rsid w:val="00B96A45"/>
    <w:rsid w:val="00B96C6D"/>
    <w:rsid w:val="00B96FE7"/>
    <w:rsid w:val="00B971A6"/>
    <w:rsid w:val="00B972F2"/>
    <w:rsid w:val="00B9744A"/>
    <w:rsid w:val="00B9785D"/>
    <w:rsid w:val="00B9786A"/>
    <w:rsid w:val="00B978BA"/>
    <w:rsid w:val="00B97A0A"/>
    <w:rsid w:val="00B97EBF"/>
    <w:rsid w:val="00BA0815"/>
    <w:rsid w:val="00BA08BB"/>
    <w:rsid w:val="00BA08E7"/>
    <w:rsid w:val="00BA0D28"/>
    <w:rsid w:val="00BA0D49"/>
    <w:rsid w:val="00BA13B8"/>
    <w:rsid w:val="00BA1589"/>
    <w:rsid w:val="00BA16C2"/>
    <w:rsid w:val="00BA172B"/>
    <w:rsid w:val="00BA17F6"/>
    <w:rsid w:val="00BA18DE"/>
    <w:rsid w:val="00BA1BBB"/>
    <w:rsid w:val="00BA1BC4"/>
    <w:rsid w:val="00BA1E43"/>
    <w:rsid w:val="00BA1EF8"/>
    <w:rsid w:val="00BA1FC3"/>
    <w:rsid w:val="00BA203F"/>
    <w:rsid w:val="00BA27FA"/>
    <w:rsid w:val="00BA2DFA"/>
    <w:rsid w:val="00BA3241"/>
    <w:rsid w:val="00BA3371"/>
    <w:rsid w:val="00BA36A0"/>
    <w:rsid w:val="00BA3724"/>
    <w:rsid w:val="00BA3798"/>
    <w:rsid w:val="00BA3B05"/>
    <w:rsid w:val="00BA3EDA"/>
    <w:rsid w:val="00BA4005"/>
    <w:rsid w:val="00BA4236"/>
    <w:rsid w:val="00BA4691"/>
    <w:rsid w:val="00BA4BB3"/>
    <w:rsid w:val="00BA4C0E"/>
    <w:rsid w:val="00BA4EFF"/>
    <w:rsid w:val="00BA4F1A"/>
    <w:rsid w:val="00BA4F70"/>
    <w:rsid w:val="00BA503F"/>
    <w:rsid w:val="00BA5454"/>
    <w:rsid w:val="00BA5775"/>
    <w:rsid w:val="00BA5B8E"/>
    <w:rsid w:val="00BA5C0C"/>
    <w:rsid w:val="00BA5C78"/>
    <w:rsid w:val="00BA5E29"/>
    <w:rsid w:val="00BA5E8F"/>
    <w:rsid w:val="00BA5FBB"/>
    <w:rsid w:val="00BA6053"/>
    <w:rsid w:val="00BA6281"/>
    <w:rsid w:val="00BA659C"/>
    <w:rsid w:val="00BA65FF"/>
    <w:rsid w:val="00BA6826"/>
    <w:rsid w:val="00BA6866"/>
    <w:rsid w:val="00BA6979"/>
    <w:rsid w:val="00BA6C78"/>
    <w:rsid w:val="00BA6DB0"/>
    <w:rsid w:val="00BA70E8"/>
    <w:rsid w:val="00BA7194"/>
    <w:rsid w:val="00BA74A8"/>
    <w:rsid w:val="00BA793E"/>
    <w:rsid w:val="00BA7EBB"/>
    <w:rsid w:val="00BB02D4"/>
    <w:rsid w:val="00BB0881"/>
    <w:rsid w:val="00BB09EB"/>
    <w:rsid w:val="00BB0C31"/>
    <w:rsid w:val="00BB0E97"/>
    <w:rsid w:val="00BB128C"/>
    <w:rsid w:val="00BB1682"/>
    <w:rsid w:val="00BB1AD2"/>
    <w:rsid w:val="00BB1B39"/>
    <w:rsid w:val="00BB1BE1"/>
    <w:rsid w:val="00BB1E08"/>
    <w:rsid w:val="00BB1E21"/>
    <w:rsid w:val="00BB1EAE"/>
    <w:rsid w:val="00BB2150"/>
    <w:rsid w:val="00BB27BA"/>
    <w:rsid w:val="00BB2935"/>
    <w:rsid w:val="00BB29EF"/>
    <w:rsid w:val="00BB32D1"/>
    <w:rsid w:val="00BB35E5"/>
    <w:rsid w:val="00BB37BE"/>
    <w:rsid w:val="00BB3924"/>
    <w:rsid w:val="00BB3AF5"/>
    <w:rsid w:val="00BB3EC5"/>
    <w:rsid w:val="00BB4960"/>
    <w:rsid w:val="00BB4DC6"/>
    <w:rsid w:val="00BB4FD3"/>
    <w:rsid w:val="00BB55EF"/>
    <w:rsid w:val="00BB5D90"/>
    <w:rsid w:val="00BB642E"/>
    <w:rsid w:val="00BB6C38"/>
    <w:rsid w:val="00BB6E1D"/>
    <w:rsid w:val="00BB6EB0"/>
    <w:rsid w:val="00BB70F1"/>
    <w:rsid w:val="00BB729C"/>
    <w:rsid w:val="00BC0009"/>
    <w:rsid w:val="00BC0630"/>
    <w:rsid w:val="00BC0890"/>
    <w:rsid w:val="00BC08F0"/>
    <w:rsid w:val="00BC12B7"/>
    <w:rsid w:val="00BC16B5"/>
    <w:rsid w:val="00BC16FC"/>
    <w:rsid w:val="00BC1828"/>
    <w:rsid w:val="00BC1DA2"/>
    <w:rsid w:val="00BC2391"/>
    <w:rsid w:val="00BC2E8A"/>
    <w:rsid w:val="00BC3096"/>
    <w:rsid w:val="00BC34E2"/>
    <w:rsid w:val="00BC4A94"/>
    <w:rsid w:val="00BC5729"/>
    <w:rsid w:val="00BC5C9E"/>
    <w:rsid w:val="00BC608B"/>
    <w:rsid w:val="00BC634B"/>
    <w:rsid w:val="00BC65A6"/>
    <w:rsid w:val="00BC65F9"/>
    <w:rsid w:val="00BC6655"/>
    <w:rsid w:val="00BC6BA1"/>
    <w:rsid w:val="00BC6BB5"/>
    <w:rsid w:val="00BC6C00"/>
    <w:rsid w:val="00BC6E9E"/>
    <w:rsid w:val="00BC703A"/>
    <w:rsid w:val="00BC715D"/>
    <w:rsid w:val="00BC744D"/>
    <w:rsid w:val="00BC77DD"/>
    <w:rsid w:val="00BC7945"/>
    <w:rsid w:val="00BC7AFA"/>
    <w:rsid w:val="00BC7BA5"/>
    <w:rsid w:val="00BD0128"/>
    <w:rsid w:val="00BD0148"/>
    <w:rsid w:val="00BD0604"/>
    <w:rsid w:val="00BD09C3"/>
    <w:rsid w:val="00BD0AE1"/>
    <w:rsid w:val="00BD0BBC"/>
    <w:rsid w:val="00BD0D81"/>
    <w:rsid w:val="00BD129D"/>
    <w:rsid w:val="00BD1622"/>
    <w:rsid w:val="00BD1A50"/>
    <w:rsid w:val="00BD1B3A"/>
    <w:rsid w:val="00BD1DE2"/>
    <w:rsid w:val="00BD261E"/>
    <w:rsid w:val="00BD276B"/>
    <w:rsid w:val="00BD31C5"/>
    <w:rsid w:val="00BD361C"/>
    <w:rsid w:val="00BD37D6"/>
    <w:rsid w:val="00BD3E24"/>
    <w:rsid w:val="00BD3EEA"/>
    <w:rsid w:val="00BD3F38"/>
    <w:rsid w:val="00BD402B"/>
    <w:rsid w:val="00BD427C"/>
    <w:rsid w:val="00BD441F"/>
    <w:rsid w:val="00BD45E9"/>
    <w:rsid w:val="00BD48F7"/>
    <w:rsid w:val="00BD4CC1"/>
    <w:rsid w:val="00BD542C"/>
    <w:rsid w:val="00BD5500"/>
    <w:rsid w:val="00BD656F"/>
    <w:rsid w:val="00BD659A"/>
    <w:rsid w:val="00BD6BA7"/>
    <w:rsid w:val="00BD6C02"/>
    <w:rsid w:val="00BD6E62"/>
    <w:rsid w:val="00BD704B"/>
    <w:rsid w:val="00BD7531"/>
    <w:rsid w:val="00BD772F"/>
    <w:rsid w:val="00BD79E5"/>
    <w:rsid w:val="00BD7C62"/>
    <w:rsid w:val="00BD7CCE"/>
    <w:rsid w:val="00BD7E80"/>
    <w:rsid w:val="00BE030D"/>
    <w:rsid w:val="00BE039D"/>
    <w:rsid w:val="00BE04B3"/>
    <w:rsid w:val="00BE06EC"/>
    <w:rsid w:val="00BE095C"/>
    <w:rsid w:val="00BE0CBD"/>
    <w:rsid w:val="00BE126E"/>
    <w:rsid w:val="00BE1451"/>
    <w:rsid w:val="00BE1865"/>
    <w:rsid w:val="00BE1897"/>
    <w:rsid w:val="00BE24E2"/>
    <w:rsid w:val="00BE2714"/>
    <w:rsid w:val="00BE2881"/>
    <w:rsid w:val="00BE2DFD"/>
    <w:rsid w:val="00BE2F46"/>
    <w:rsid w:val="00BE2FF0"/>
    <w:rsid w:val="00BE3086"/>
    <w:rsid w:val="00BE325F"/>
    <w:rsid w:val="00BE341F"/>
    <w:rsid w:val="00BE3762"/>
    <w:rsid w:val="00BE39B5"/>
    <w:rsid w:val="00BE3FC8"/>
    <w:rsid w:val="00BE4231"/>
    <w:rsid w:val="00BE42A4"/>
    <w:rsid w:val="00BE43C9"/>
    <w:rsid w:val="00BE454D"/>
    <w:rsid w:val="00BE4A0C"/>
    <w:rsid w:val="00BE4AD6"/>
    <w:rsid w:val="00BE4DFA"/>
    <w:rsid w:val="00BE4E86"/>
    <w:rsid w:val="00BE525D"/>
    <w:rsid w:val="00BE5409"/>
    <w:rsid w:val="00BE555E"/>
    <w:rsid w:val="00BE57CE"/>
    <w:rsid w:val="00BE57FC"/>
    <w:rsid w:val="00BE5DD3"/>
    <w:rsid w:val="00BE68B7"/>
    <w:rsid w:val="00BE6BB7"/>
    <w:rsid w:val="00BE702B"/>
    <w:rsid w:val="00BE7151"/>
    <w:rsid w:val="00BE7267"/>
    <w:rsid w:val="00BE7D83"/>
    <w:rsid w:val="00BF021D"/>
    <w:rsid w:val="00BF0F34"/>
    <w:rsid w:val="00BF128F"/>
    <w:rsid w:val="00BF141F"/>
    <w:rsid w:val="00BF14A7"/>
    <w:rsid w:val="00BF16B3"/>
    <w:rsid w:val="00BF1E41"/>
    <w:rsid w:val="00BF216E"/>
    <w:rsid w:val="00BF233A"/>
    <w:rsid w:val="00BF2DEF"/>
    <w:rsid w:val="00BF2E2F"/>
    <w:rsid w:val="00BF2F8B"/>
    <w:rsid w:val="00BF3373"/>
    <w:rsid w:val="00BF349F"/>
    <w:rsid w:val="00BF36C5"/>
    <w:rsid w:val="00BF3771"/>
    <w:rsid w:val="00BF3D18"/>
    <w:rsid w:val="00BF46CD"/>
    <w:rsid w:val="00BF4704"/>
    <w:rsid w:val="00BF49A2"/>
    <w:rsid w:val="00BF4BFB"/>
    <w:rsid w:val="00BF4E65"/>
    <w:rsid w:val="00BF4F9B"/>
    <w:rsid w:val="00BF4FD2"/>
    <w:rsid w:val="00BF50B5"/>
    <w:rsid w:val="00BF52DE"/>
    <w:rsid w:val="00BF5845"/>
    <w:rsid w:val="00BF5D7A"/>
    <w:rsid w:val="00BF5F43"/>
    <w:rsid w:val="00BF5FCD"/>
    <w:rsid w:val="00BF60C1"/>
    <w:rsid w:val="00BF699C"/>
    <w:rsid w:val="00BF6D33"/>
    <w:rsid w:val="00BF6FF3"/>
    <w:rsid w:val="00BF783E"/>
    <w:rsid w:val="00BF7C50"/>
    <w:rsid w:val="00BF7C7C"/>
    <w:rsid w:val="00BF7F07"/>
    <w:rsid w:val="00C006DE"/>
    <w:rsid w:val="00C00956"/>
    <w:rsid w:val="00C00B76"/>
    <w:rsid w:val="00C010BD"/>
    <w:rsid w:val="00C0128F"/>
    <w:rsid w:val="00C013E0"/>
    <w:rsid w:val="00C01611"/>
    <w:rsid w:val="00C01B0B"/>
    <w:rsid w:val="00C01B15"/>
    <w:rsid w:val="00C01DA9"/>
    <w:rsid w:val="00C01DE3"/>
    <w:rsid w:val="00C01F51"/>
    <w:rsid w:val="00C0203A"/>
    <w:rsid w:val="00C020AE"/>
    <w:rsid w:val="00C0223E"/>
    <w:rsid w:val="00C026F5"/>
    <w:rsid w:val="00C0293B"/>
    <w:rsid w:val="00C02D3D"/>
    <w:rsid w:val="00C02EF5"/>
    <w:rsid w:val="00C03186"/>
    <w:rsid w:val="00C0392E"/>
    <w:rsid w:val="00C03A2D"/>
    <w:rsid w:val="00C03B91"/>
    <w:rsid w:val="00C03C61"/>
    <w:rsid w:val="00C048F5"/>
    <w:rsid w:val="00C04AB3"/>
    <w:rsid w:val="00C04C69"/>
    <w:rsid w:val="00C04D1C"/>
    <w:rsid w:val="00C04F0D"/>
    <w:rsid w:val="00C051C9"/>
    <w:rsid w:val="00C0631A"/>
    <w:rsid w:val="00C06487"/>
    <w:rsid w:val="00C0665B"/>
    <w:rsid w:val="00C068E0"/>
    <w:rsid w:val="00C06E8A"/>
    <w:rsid w:val="00C06F01"/>
    <w:rsid w:val="00C06F3F"/>
    <w:rsid w:val="00C07104"/>
    <w:rsid w:val="00C07406"/>
    <w:rsid w:val="00C075EE"/>
    <w:rsid w:val="00C0760F"/>
    <w:rsid w:val="00C07AA0"/>
    <w:rsid w:val="00C07E31"/>
    <w:rsid w:val="00C07EAA"/>
    <w:rsid w:val="00C102CF"/>
    <w:rsid w:val="00C10471"/>
    <w:rsid w:val="00C1065B"/>
    <w:rsid w:val="00C10676"/>
    <w:rsid w:val="00C107BB"/>
    <w:rsid w:val="00C10FE4"/>
    <w:rsid w:val="00C11398"/>
    <w:rsid w:val="00C114CA"/>
    <w:rsid w:val="00C1179C"/>
    <w:rsid w:val="00C11800"/>
    <w:rsid w:val="00C11945"/>
    <w:rsid w:val="00C11DC5"/>
    <w:rsid w:val="00C11FAD"/>
    <w:rsid w:val="00C12153"/>
    <w:rsid w:val="00C122BD"/>
    <w:rsid w:val="00C12341"/>
    <w:rsid w:val="00C12639"/>
    <w:rsid w:val="00C126C3"/>
    <w:rsid w:val="00C1283A"/>
    <w:rsid w:val="00C12F72"/>
    <w:rsid w:val="00C134B1"/>
    <w:rsid w:val="00C135BD"/>
    <w:rsid w:val="00C136E0"/>
    <w:rsid w:val="00C13B49"/>
    <w:rsid w:val="00C13CB1"/>
    <w:rsid w:val="00C13E1B"/>
    <w:rsid w:val="00C13F5B"/>
    <w:rsid w:val="00C14225"/>
    <w:rsid w:val="00C1453A"/>
    <w:rsid w:val="00C14560"/>
    <w:rsid w:val="00C1518C"/>
    <w:rsid w:val="00C151B7"/>
    <w:rsid w:val="00C157B8"/>
    <w:rsid w:val="00C159B6"/>
    <w:rsid w:val="00C159D0"/>
    <w:rsid w:val="00C15A34"/>
    <w:rsid w:val="00C15B48"/>
    <w:rsid w:val="00C15D54"/>
    <w:rsid w:val="00C15D97"/>
    <w:rsid w:val="00C15F9A"/>
    <w:rsid w:val="00C1687D"/>
    <w:rsid w:val="00C16F03"/>
    <w:rsid w:val="00C17149"/>
    <w:rsid w:val="00C17543"/>
    <w:rsid w:val="00C17748"/>
    <w:rsid w:val="00C17A31"/>
    <w:rsid w:val="00C2011E"/>
    <w:rsid w:val="00C209E5"/>
    <w:rsid w:val="00C20F68"/>
    <w:rsid w:val="00C21009"/>
    <w:rsid w:val="00C21A59"/>
    <w:rsid w:val="00C21B61"/>
    <w:rsid w:val="00C21BDA"/>
    <w:rsid w:val="00C21DEE"/>
    <w:rsid w:val="00C2218F"/>
    <w:rsid w:val="00C2257F"/>
    <w:rsid w:val="00C227A8"/>
    <w:rsid w:val="00C22879"/>
    <w:rsid w:val="00C22DF5"/>
    <w:rsid w:val="00C23086"/>
    <w:rsid w:val="00C2362A"/>
    <w:rsid w:val="00C23864"/>
    <w:rsid w:val="00C23DA6"/>
    <w:rsid w:val="00C23F39"/>
    <w:rsid w:val="00C23F98"/>
    <w:rsid w:val="00C2400B"/>
    <w:rsid w:val="00C24291"/>
    <w:rsid w:val="00C2489A"/>
    <w:rsid w:val="00C24909"/>
    <w:rsid w:val="00C24C2C"/>
    <w:rsid w:val="00C24DBD"/>
    <w:rsid w:val="00C25087"/>
    <w:rsid w:val="00C25193"/>
    <w:rsid w:val="00C253EC"/>
    <w:rsid w:val="00C255DD"/>
    <w:rsid w:val="00C261F2"/>
    <w:rsid w:val="00C264DA"/>
    <w:rsid w:val="00C26CB5"/>
    <w:rsid w:val="00C27145"/>
    <w:rsid w:val="00C275E2"/>
    <w:rsid w:val="00C27A28"/>
    <w:rsid w:val="00C27ECE"/>
    <w:rsid w:val="00C3013F"/>
    <w:rsid w:val="00C30155"/>
    <w:rsid w:val="00C302E7"/>
    <w:rsid w:val="00C304F8"/>
    <w:rsid w:val="00C307A3"/>
    <w:rsid w:val="00C307E2"/>
    <w:rsid w:val="00C30FA1"/>
    <w:rsid w:val="00C30FE1"/>
    <w:rsid w:val="00C3108C"/>
    <w:rsid w:val="00C310D8"/>
    <w:rsid w:val="00C3147F"/>
    <w:rsid w:val="00C3167C"/>
    <w:rsid w:val="00C31ADC"/>
    <w:rsid w:val="00C31D0A"/>
    <w:rsid w:val="00C32146"/>
    <w:rsid w:val="00C32870"/>
    <w:rsid w:val="00C329B1"/>
    <w:rsid w:val="00C32A1A"/>
    <w:rsid w:val="00C32A61"/>
    <w:rsid w:val="00C32BF4"/>
    <w:rsid w:val="00C3301E"/>
    <w:rsid w:val="00C33312"/>
    <w:rsid w:val="00C334FA"/>
    <w:rsid w:val="00C335B1"/>
    <w:rsid w:val="00C337AC"/>
    <w:rsid w:val="00C339AD"/>
    <w:rsid w:val="00C33C10"/>
    <w:rsid w:val="00C33C6E"/>
    <w:rsid w:val="00C33E65"/>
    <w:rsid w:val="00C33FAF"/>
    <w:rsid w:val="00C3402F"/>
    <w:rsid w:val="00C342DD"/>
    <w:rsid w:val="00C34642"/>
    <w:rsid w:val="00C34665"/>
    <w:rsid w:val="00C347FF"/>
    <w:rsid w:val="00C34806"/>
    <w:rsid w:val="00C34925"/>
    <w:rsid w:val="00C34D3D"/>
    <w:rsid w:val="00C351C6"/>
    <w:rsid w:val="00C35659"/>
    <w:rsid w:val="00C3576F"/>
    <w:rsid w:val="00C35A15"/>
    <w:rsid w:val="00C35A8B"/>
    <w:rsid w:val="00C35B7A"/>
    <w:rsid w:val="00C35C5C"/>
    <w:rsid w:val="00C35C7E"/>
    <w:rsid w:val="00C36149"/>
    <w:rsid w:val="00C36567"/>
    <w:rsid w:val="00C365A8"/>
    <w:rsid w:val="00C3679E"/>
    <w:rsid w:val="00C3696E"/>
    <w:rsid w:val="00C36A9E"/>
    <w:rsid w:val="00C36C89"/>
    <w:rsid w:val="00C375BC"/>
    <w:rsid w:val="00C377AB"/>
    <w:rsid w:val="00C40056"/>
    <w:rsid w:val="00C4016D"/>
    <w:rsid w:val="00C401D5"/>
    <w:rsid w:val="00C40360"/>
    <w:rsid w:val="00C404A3"/>
    <w:rsid w:val="00C40827"/>
    <w:rsid w:val="00C40AC7"/>
    <w:rsid w:val="00C40F52"/>
    <w:rsid w:val="00C40FFE"/>
    <w:rsid w:val="00C4163F"/>
    <w:rsid w:val="00C4196B"/>
    <w:rsid w:val="00C41B51"/>
    <w:rsid w:val="00C41BAC"/>
    <w:rsid w:val="00C41E1B"/>
    <w:rsid w:val="00C4224F"/>
    <w:rsid w:val="00C4259D"/>
    <w:rsid w:val="00C42C14"/>
    <w:rsid w:val="00C42F90"/>
    <w:rsid w:val="00C4304A"/>
    <w:rsid w:val="00C43514"/>
    <w:rsid w:val="00C436C4"/>
    <w:rsid w:val="00C43C60"/>
    <w:rsid w:val="00C44AB7"/>
    <w:rsid w:val="00C44B6E"/>
    <w:rsid w:val="00C44BB1"/>
    <w:rsid w:val="00C44C5B"/>
    <w:rsid w:val="00C44CA3"/>
    <w:rsid w:val="00C44F2B"/>
    <w:rsid w:val="00C44FD5"/>
    <w:rsid w:val="00C4599E"/>
    <w:rsid w:val="00C4602F"/>
    <w:rsid w:val="00C467AC"/>
    <w:rsid w:val="00C4693D"/>
    <w:rsid w:val="00C46AAD"/>
    <w:rsid w:val="00C46B1B"/>
    <w:rsid w:val="00C46F81"/>
    <w:rsid w:val="00C4758E"/>
    <w:rsid w:val="00C47775"/>
    <w:rsid w:val="00C47FB1"/>
    <w:rsid w:val="00C5018C"/>
    <w:rsid w:val="00C501C9"/>
    <w:rsid w:val="00C50241"/>
    <w:rsid w:val="00C50390"/>
    <w:rsid w:val="00C50682"/>
    <w:rsid w:val="00C50975"/>
    <w:rsid w:val="00C50C83"/>
    <w:rsid w:val="00C50E5C"/>
    <w:rsid w:val="00C50E9F"/>
    <w:rsid w:val="00C518B3"/>
    <w:rsid w:val="00C52091"/>
    <w:rsid w:val="00C520CE"/>
    <w:rsid w:val="00C52125"/>
    <w:rsid w:val="00C52414"/>
    <w:rsid w:val="00C5257F"/>
    <w:rsid w:val="00C5281F"/>
    <w:rsid w:val="00C5287B"/>
    <w:rsid w:val="00C53148"/>
    <w:rsid w:val="00C5332B"/>
    <w:rsid w:val="00C534F0"/>
    <w:rsid w:val="00C53628"/>
    <w:rsid w:val="00C546C3"/>
    <w:rsid w:val="00C55059"/>
    <w:rsid w:val="00C55222"/>
    <w:rsid w:val="00C553E7"/>
    <w:rsid w:val="00C554B7"/>
    <w:rsid w:val="00C5596F"/>
    <w:rsid w:val="00C559EF"/>
    <w:rsid w:val="00C56228"/>
    <w:rsid w:val="00C569FB"/>
    <w:rsid w:val="00C56ADE"/>
    <w:rsid w:val="00C572DB"/>
    <w:rsid w:val="00C5756D"/>
    <w:rsid w:val="00C57D6D"/>
    <w:rsid w:val="00C6016A"/>
    <w:rsid w:val="00C60215"/>
    <w:rsid w:val="00C60380"/>
    <w:rsid w:val="00C6062F"/>
    <w:rsid w:val="00C60BD3"/>
    <w:rsid w:val="00C60C12"/>
    <w:rsid w:val="00C60C27"/>
    <w:rsid w:val="00C614B1"/>
    <w:rsid w:val="00C61FA4"/>
    <w:rsid w:val="00C6201A"/>
    <w:rsid w:val="00C6216B"/>
    <w:rsid w:val="00C622AE"/>
    <w:rsid w:val="00C622C8"/>
    <w:rsid w:val="00C625B0"/>
    <w:rsid w:val="00C6273D"/>
    <w:rsid w:val="00C627FA"/>
    <w:rsid w:val="00C62997"/>
    <w:rsid w:val="00C62C95"/>
    <w:rsid w:val="00C62F9C"/>
    <w:rsid w:val="00C634DE"/>
    <w:rsid w:val="00C63AEB"/>
    <w:rsid w:val="00C63E11"/>
    <w:rsid w:val="00C63F1C"/>
    <w:rsid w:val="00C642B8"/>
    <w:rsid w:val="00C654BC"/>
    <w:rsid w:val="00C656E6"/>
    <w:rsid w:val="00C65AFB"/>
    <w:rsid w:val="00C65C63"/>
    <w:rsid w:val="00C66042"/>
    <w:rsid w:val="00C660C8"/>
    <w:rsid w:val="00C66295"/>
    <w:rsid w:val="00C66970"/>
    <w:rsid w:val="00C67405"/>
    <w:rsid w:val="00C67C56"/>
    <w:rsid w:val="00C67C8B"/>
    <w:rsid w:val="00C67F55"/>
    <w:rsid w:val="00C7013A"/>
    <w:rsid w:val="00C704DD"/>
    <w:rsid w:val="00C706E8"/>
    <w:rsid w:val="00C70928"/>
    <w:rsid w:val="00C712BC"/>
    <w:rsid w:val="00C712D1"/>
    <w:rsid w:val="00C71571"/>
    <w:rsid w:val="00C72EE8"/>
    <w:rsid w:val="00C72F1B"/>
    <w:rsid w:val="00C732BF"/>
    <w:rsid w:val="00C737F7"/>
    <w:rsid w:val="00C738F7"/>
    <w:rsid w:val="00C73E30"/>
    <w:rsid w:val="00C74251"/>
    <w:rsid w:val="00C742B7"/>
    <w:rsid w:val="00C743DC"/>
    <w:rsid w:val="00C74417"/>
    <w:rsid w:val="00C74605"/>
    <w:rsid w:val="00C74819"/>
    <w:rsid w:val="00C7495A"/>
    <w:rsid w:val="00C749FE"/>
    <w:rsid w:val="00C74D69"/>
    <w:rsid w:val="00C74F33"/>
    <w:rsid w:val="00C7521B"/>
    <w:rsid w:val="00C75BAA"/>
    <w:rsid w:val="00C76438"/>
    <w:rsid w:val="00C769D3"/>
    <w:rsid w:val="00C769EA"/>
    <w:rsid w:val="00C76A58"/>
    <w:rsid w:val="00C76EF5"/>
    <w:rsid w:val="00C76FBE"/>
    <w:rsid w:val="00C7719E"/>
    <w:rsid w:val="00C77244"/>
    <w:rsid w:val="00C77B04"/>
    <w:rsid w:val="00C77E61"/>
    <w:rsid w:val="00C803AA"/>
    <w:rsid w:val="00C8049E"/>
    <w:rsid w:val="00C805C8"/>
    <w:rsid w:val="00C80932"/>
    <w:rsid w:val="00C8095A"/>
    <w:rsid w:val="00C80CCF"/>
    <w:rsid w:val="00C80F60"/>
    <w:rsid w:val="00C8106B"/>
    <w:rsid w:val="00C81365"/>
    <w:rsid w:val="00C81A46"/>
    <w:rsid w:val="00C81A6F"/>
    <w:rsid w:val="00C81D51"/>
    <w:rsid w:val="00C81EDC"/>
    <w:rsid w:val="00C82036"/>
    <w:rsid w:val="00C82153"/>
    <w:rsid w:val="00C8259C"/>
    <w:rsid w:val="00C82972"/>
    <w:rsid w:val="00C834D4"/>
    <w:rsid w:val="00C835A3"/>
    <w:rsid w:val="00C83C71"/>
    <w:rsid w:val="00C83CD0"/>
    <w:rsid w:val="00C83F08"/>
    <w:rsid w:val="00C8438F"/>
    <w:rsid w:val="00C84446"/>
    <w:rsid w:val="00C8455B"/>
    <w:rsid w:val="00C84567"/>
    <w:rsid w:val="00C84B4A"/>
    <w:rsid w:val="00C84F33"/>
    <w:rsid w:val="00C851F1"/>
    <w:rsid w:val="00C852F2"/>
    <w:rsid w:val="00C8573C"/>
    <w:rsid w:val="00C858B0"/>
    <w:rsid w:val="00C858BD"/>
    <w:rsid w:val="00C85ACE"/>
    <w:rsid w:val="00C860A6"/>
    <w:rsid w:val="00C86387"/>
    <w:rsid w:val="00C86ADC"/>
    <w:rsid w:val="00C86BD7"/>
    <w:rsid w:val="00C86D38"/>
    <w:rsid w:val="00C86D58"/>
    <w:rsid w:val="00C8728A"/>
    <w:rsid w:val="00C87D0A"/>
    <w:rsid w:val="00C87DF3"/>
    <w:rsid w:val="00C90081"/>
    <w:rsid w:val="00C900EC"/>
    <w:rsid w:val="00C90455"/>
    <w:rsid w:val="00C90490"/>
    <w:rsid w:val="00C90569"/>
    <w:rsid w:val="00C9060F"/>
    <w:rsid w:val="00C90C66"/>
    <w:rsid w:val="00C91240"/>
    <w:rsid w:val="00C9131C"/>
    <w:rsid w:val="00C914AB"/>
    <w:rsid w:val="00C91714"/>
    <w:rsid w:val="00C917D6"/>
    <w:rsid w:val="00C91BFA"/>
    <w:rsid w:val="00C92E96"/>
    <w:rsid w:val="00C93122"/>
    <w:rsid w:val="00C9320D"/>
    <w:rsid w:val="00C93763"/>
    <w:rsid w:val="00C93A23"/>
    <w:rsid w:val="00C93E1A"/>
    <w:rsid w:val="00C93EC8"/>
    <w:rsid w:val="00C94009"/>
    <w:rsid w:val="00C9421C"/>
    <w:rsid w:val="00C943D3"/>
    <w:rsid w:val="00C9450F"/>
    <w:rsid w:val="00C94744"/>
    <w:rsid w:val="00C949B5"/>
    <w:rsid w:val="00C94D49"/>
    <w:rsid w:val="00C94D5D"/>
    <w:rsid w:val="00C94E09"/>
    <w:rsid w:val="00C95178"/>
    <w:rsid w:val="00C95244"/>
    <w:rsid w:val="00C9538E"/>
    <w:rsid w:val="00C9581C"/>
    <w:rsid w:val="00C95874"/>
    <w:rsid w:val="00C95875"/>
    <w:rsid w:val="00C95C7D"/>
    <w:rsid w:val="00C95F32"/>
    <w:rsid w:val="00C95FF7"/>
    <w:rsid w:val="00C9694E"/>
    <w:rsid w:val="00C96FA1"/>
    <w:rsid w:val="00C97893"/>
    <w:rsid w:val="00CA01CB"/>
    <w:rsid w:val="00CA0365"/>
    <w:rsid w:val="00CA0699"/>
    <w:rsid w:val="00CA0935"/>
    <w:rsid w:val="00CA09C3"/>
    <w:rsid w:val="00CA0CB0"/>
    <w:rsid w:val="00CA1161"/>
    <w:rsid w:val="00CA12CF"/>
    <w:rsid w:val="00CA1B6F"/>
    <w:rsid w:val="00CA1EE0"/>
    <w:rsid w:val="00CA267C"/>
    <w:rsid w:val="00CA272A"/>
    <w:rsid w:val="00CA2736"/>
    <w:rsid w:val="00CA27A4"/>
    <w:rsid w:val="00CA2970"/>
    <w:rsid w:val="00CA2B2C"/>
    <w:rsid w:val="00CA2F6E"/>
    <w:rsid w:val="00CA3128"/>
    <w:rsid w:val="00CA3247"/>
    <w:rsid w:val="00CA37CC"/>
    <w:rsid w:val="00CA3FFC"/>
    <w:rsid w:val="00CA4097"/>
    <w:rsid w:val="00CA45EC"/>
    <w:rsid w:val="00CA4802"/>
    <w:rsid w:val="00CA481B"/>
    <w:rsid w:val="00CA4A4B"/>
    <w:rsid w:val="00CA4A8E"/>
    <w:rsid w:val="00CA4C4D"/>
    <w:rsid w:val="00CA4D2A"/>
    <w:rsid w:val="00CA4D64"/>
    <w:rsid w:val="00CA5436"/>
    <w:rsid w:val="00CA57BC"/>
    <w:rsid w:val="00CA5961"/>
    <w:rsid w:val="00CA5B36"/>
    <w:rsid w:val="00CA5D04"/>
    <w:rsid w:val="00CA6156"/>
    <w:rsid w:val="00CA6448"/>
    <w:rsid w:val="00CA6614"/>
    <w:rsid w:val="00CA6873"/>
    <w:rsid w:val="00CA6D04"/>
    <w:rsid w:val="00CA7338"/>
    <w:rsid w:val="00CA747D"/>
    <w:rsid w:val="00CA74C8"/>
    <w:rsid w:val="00CA7983"/>
    <w:rsid w:val="00CB0053"/>
    <w:rsid w:val="00CB01A0"/>
    <w:rsid w:val="00CB02C1"/>
    <w:rsid w:val="00CB02F9"/>
    <w:rsid w:val="00CB0850"/>
    <w:rsid w:val="00CB08B4"/>
    <w:rsid w:val="00CB08C8"/>
    <w:rsid w:val="00CB09FF"/>
    <w:rsid w:val="00CB0EA2"/>
    <w:rsid w:val="00CB1266"/>
    <w:rsid w:val="00CB1735"/>
    <w:rsid w:val="00CB1828"/>
    <w:rsid w:val="00CB1829"/>
    <w:rsid w:val="00CB1990"/>
    <w:rsid w:val="00CB220A"/>
    <w:rsid w:val="00CB2867"/>
    <w:rsid w:val="00CB2A9B"/>
    <w:rsid w:val="00CB2BDF"/>
    <w:rsid w:val="00CB2E36"/>
    <w:rsid w:val="00CB2FF9"/>
    <w:rsid w:val="00CB33C3"/>
    <w:rsid w:val="00CB38EC"/>
    <w:rsid w:val="00CB3991"/>
    <w:rsid w:val="00CB3A62"/>
    <w:rsid w:val="00CB3BDF"/>
    <w:rsid w:val="00CB3C3C"/>
    <w:rsid w:val="00CB3DFD"/>
    <w:rsid w:val="00CB4304"/>
    <w:rsid w:val="00CB46E9"/>
    <w:rsid w:val="00CB4720"/>
    <w:rsid w:val="00CB4960"/>
    <w:rsid w:val="00CB4FA6"/>
    <w:rsid w:val="00CB56D4"/>
    <w:rsid w:val="00CB58D3"/>
    <w:rsid w:val="00CB59BE"/>
    <w:rsid w:val="00CB5ACE"/>
    <w:rsid w:val="00CB6136"/>
    <w:rsid w:val="00CB61D5"/>
    <w:rsid w:val="00CB6233"/>
    <w:rsid w:val="00CB6387"/>
    <w:rsid w:val="00CB645F"/>
    <w:rsid w:val="00CB660A"/>
    <w:rsid w:val="00CB66E6"/>
    <w:rsid w:val="00CB694A"/>
    <w:rsid w:val="00CB6C80"/>
    <w:rsid w:val="00CB6D1B"/>
    <w:rsid w:val="00CB6F1B"/>
    <w:rsid w:val="00CB6F58"/>
    <w:rsid w:val="00CB748A"/>
    <w:rsid w:val="00CB74AE"/>
    <w:rsid w:val="00CB7602"/>
    <w:rsid w:val="00CB7C8B"/>
    <w:rsid w:val="00CB7D96"/>
    <w:rsid w:val="00CC065D"/>
    <w:rsid w:val="00CC094B"/>
    <w:rsid w:val="00CC0957"/>
    <w:rsid w:val="00CC1908"/>
    <w:rsid w:val="00CC19F1"/>
    <w:rsid w:val="00CC1EF0"/>
    <w:rsid w:val="00CC20AF"/>
    <w:rsid w:val="00CC261F"/>
    <w:rsid w:val="00CC27CD"/>
    <w:rsid w:val="00CC2AAA"/>
    <w:rsid w:val="00CC2CEB"/>
    <w:rsid w:val="00CC2F7A"/>
    <w:rsid w:val="00CC3186"/>
    <w:rsid w:val="00CC350E"/>
    <w:rsid w:val="00CC46F4"/>
    <w:rsid w:val="00CC486E"/>
    <w:rsid w:val="00CC49B4"/>
    <w:rsid w:val="00CC4A2E"/>
    <w:rsid w:val="00CC4B01"/>
    <w:rsid w:val="00CC4CF6"/>
    <w:rsid w:val="00CC5015"/>
    <w:rsid w:val="00CC54C6"/>
    <w:rsid w:val="00CC5771"/>
    <w:rsid w:val="00CC5BD4"/>
    <w:rsid w:val="00CC63A8"/>
    <w:rsid w:val="00CC67D1"/>
    <w:rsid w:val="00CC684A"/>
    <w:rsid w:val="00CC6BC8"/>
    <w:rsid w:val="00CC6C2E"/>
    <w:rsid w:val="00CC6CA0"/>
    <w:rsid w:val="00CC75FF"/>
    <w:rsid w:val="00CC78B0"/>
    <w:rsid w:val="00CC7988"/>
    <w:rsid w:val="00CC7BCE"/>
    <w:rsid w:val="00CC7D94"/>
    <w:rsid w:val="00CD011E"/>
    <w:rsid w:val="00CD0E38"/>
    <w:rsid w:val="00CD0F52"/>
    <w:rsid w:val="00CD1161"/>
    <w:rsid w:val="00CD1247"/>
    <w:rsid w:val="00CD155D"/>
    <w:rsid w:val="00CD17FE"/>
    <w:rsid w:val="00CD189D"/>
    <w:rsid w:val="00CD18A7"/>
    <w:rsid w:val="00CD1E02"/>
    <w:rsid w:val="00CD20F6"/>
    <w:rsid w:val="00CD2152"/>
    <w:rsid w:val="00CD22CD"/>
    <w:rsid w:val="00CD262B"/>
    <w:rsid w:val="00CD2D40"/>
    <w:rsid w:val="00CD2DF6"/>
    <w:rsid w:val="00CD35E6"/>
    <w:rsid w:val="00CD3639"/>
    <w:rsid w:val="00CD382E"/>
    <w:rsid w:val="00CD3E65"/>
    <w:rsid w:val="00CD3FF2"/>
    <w:rsid w:val="00CD437F"/>
    <w:rsid w:val="00CD449E"/>
    <w:rsid w:val="00CD452F"/>
    <w:rsid w:val="00CD459A"/>
    <w:rsid w:val="00CD45AD"/>
    <w:rsid w:val="00CD4AC4"/>
    <w:rsid w:val="00CD4BD3"/>
    <w:rsid w:val="00CD4C3B"/>
    <w:rsid w:val="00CD52E4"/>
    <w:rsid w:val="00CD5961"/>
    <w:rsid w:val="00CD5CEC"/>
    <w:rsid w:val="00CD5D32"/>
    <w:rsid w:val="00CD5FD6"/>
    <w:rsid w:val="00CD6687"/>
    <w:rsid w:val="00CD6BE7"/>
    <w:rsid w:val="00CD6F1C"/>
    <w:rsid w:val="00CD6FAB"/>
    <w:rsid w:val="00CD72F9"/>
    <w:rsid w:val="00CD766F"/>
    <w:rsid w:val="00CD7AA9"/>
    <w:rsid w:val="00CD7B66"/>
    <w:rsid w:val="00CD7BEA"/>
    <w:rsid w:val="00CD7CFF"/>
    <w:rsid w:val="00CD7D64"/>
    <w:rsid w:val="00CD7FFC"/>
    <w:rsid w:val="00CE022D"/>
    <w:rsid w:val="00CE0602"/>
    <w:rsid w:val="00CE078F"/>
    <w:rsid w:val="00CE1A28"/>
    <w:rsid w:val="00CE1EB7"/>
    <w:rsid w:val="00CE2386"/>
    <w:rsid w:val="00CE23B5"/>
    <w:rsid w:val="00CE24B4"/>
    <w:rsid w:val="00CE36C0"/>
    <w:rsid w:val="00CE36D6"/>
    <w:rsid w:val="00CE373D"/>
    <w:rsid w:val="00CE38C9"/>
    <w:rsid w:val="00CE3901"/>
    <w:rsid w:val="00CE3927"/>
    <w:rsid w:val="00CE3BA2"/>
    <w:rsid w:val="00CE3CDC"/>
    <w:rsid w:val="00CE3DE5"/>
    <w:rsid w:val="00CE45BE"/>
    <w:rsid w:val="00CE47BC"/>
    <w:rsid w:val="00CE4B69"/>
    <w:rsid w:val="00CE4B9C"/>
    <w:rsid w:val="00CE4C4E"/>
    <w:rsid w:val="00CE4FAE"/>
    <w:rsid w:val="00CE4FE8"/>
    <w:rsid w:val="00CE5000"/>
    <w:rsid w:val="00CE5391"/>
    <w:rsid w:val="00CE55BF"/>
    <w:rsid w:val="00CE5EA8"/>
    <w:rsid w:val="00CE6335"/>
    <w:rsid w:val="00CE6350"/>
    <w:rsid w:val="00CE6406"/>
    <w:rsid w:val="00CE654C"/>
    <w:rsid w:val="00CE65D3"/>
    <w:rsid w:val="00CE6F9E"/>
    <w:rsid w:val="00CE730F"/>
    <w:rsid w:val="00CE7518"/>
    <w:rsid w:val="00CE77AA"/>
    <w:rsid w:val="00CF025E"/>
    <w:rsid w:val="00CF0272"/>
    <w:rsid w:val="00CF0B3C"/>
    <w:rsid w:val="00CF1039"/>
    <w:rsid w:val="00CF1A52"/>
    <w:rsid w:val="00CF237C"/>
    <w:rsid w:val="00CF2437"/>
    <w:rsid w:val="00CF24CA"/>
    <w:rsid w:val="00CF257C"/>
    <w:rsid w:val="00CF27F8"/>
    <w:rsid w:val="00CF28A1"/>
    <w:rsid w:val="00CF3115"/>
    <w:rsid w:val="00CF39A9"/>
    <w:rsid w:val="00CF39DA"/>
    <w:rsid w:val="00CF41C7"/>
    <w:rsid w:val="00CF4358"/>
    <w:rsid w:val="00CF4477"/>
    <w:rsid w:val="00CF4874"/>
    <w:rsid w:val="00CF48DA"/>
    <w:rsid w:val="00CF4BF4"/>
    <w:rsid w:val="00CF4CE5"/>
    <w:rsid w:val="00CF5287"/>
    <w:rsid w:val="00CF52A6"/>
    <w:rsid w:val="00CF5727"/>
    <w:rsid w:val="00CF598B"/>
    <w:rsid w:val="00CF5C0D"/>
    <w:rsid w:val="00CF5D88"/>
    <w:rsid w:val="00CF6086"/>
    <w:rsid w:val="00CF6637"/>
    <w:rsid w:val="00CF6B0A"/>
    <w:rsid w:val="00CF6D34"/>
    <w:rsid w:val="00CF6D47"/>
    <w:rsid w:val="00CF6E04"/>
    <w:rsid w:val="00CF6E76"/>
    <w:rsid w:val="00CF6F75"/>
    <w:rsid w:val="00CF704F"/>
    <w:rsid w:val="00CF7173"/>
    <w:rsid w:val="00CF7848"/>
    <w:rsid w:val="00CF7B58"/>
    <w:rsid w:val="00CF7E69"/>
    <w:rsid w:val="00CF7E72"/>
    <w:rsid w:val="00CF7E73"/>
    <w:rsid w:val="00D00267"/>
    <w:rsid w:val="00D004C9"/>
    <w:rsid w:val="00D0055A"/>
    <w:rsid w:val="00D009D8"/>
    <w:rsid w:val="00D00D1F"/>
    <w:rsid w:val="00D0127C"/>
    <w:rsid w:val="00D01296"/>
    <w:rsid w:val="00D0150D"/>
    <w:rsid w:val="00D01A4C"/>
    <w:rsid w:val="00D01B7E"/>
    <w:rsid w:val="00D01FB2"/>
    <w:rsid w:val="00D02294"/>
    <w:rsid w:val="00D02572"/>
    <w:rsid w:val="00D026B6"/>
    <w:rsid w:val="00D02869"/>
    <w:rsid w:val="00D02E15"/>
    <w:rsid w:val="00D02E9D"/>
    <w:rsid w:val="00D02F37"/>
    <w:rsid w:val="00D03250"/>
    <w:rsid w:val="00D0336A"/>
    <w:rsid w:val="00D03B9A"/>
    <w:rsid w:val="00D04158"/>
    <w:rsid w:val="00D04260"/>
    <w:rsid w:val="00D04434"/>
    <w:rsid w:val="00D0463C"/>
    <w:rsid w:val="00D046C9"/>
    <w:rsid w:val="00D04B02"/>
    <w:rsid w:val="00D05356"/>
    <w:rsid w:val="00D05561"/>
    <w:rsid w:val="00D055BC"/>
    <w:rsid w:val="00D057C7"/>
    <w:rsid w:val="00D067D4"/>
    <w:rsid w:val="00D06E42"/>
    <w:rsid w:val="00D0719D"/>
    <w:rsid w:val="00D071EF"/>
    <w:rsid w:val="00D0755A"/>
    <w:rsid w:val="00D078C5"/>
    <w:rsid w:val="00D07B72"/>
    <w:rsid w:val="00D1022A"/>
    <w:rsid w:val="00D10272"/>
    <w:rsid w:val="00D10AC1"/>
    <w:rsid w:val="00D10B0C"/>
    <w:rsid w:val="00D11458"/>
    <w:rsid w:val="00D1157C"/>
    <w:rsid w:val="00D11630"/>
    <w:rsid w:val="00D11836"/>
    <w:rsid w:val="00D1195C"/>
    <w:rsid w:val="00D11C8D"/>
    <w:rsid w:val="00D123C4"/>
    <w:rsid w:val="00D125E0"/>
    <w:rsid w:val="00D12ABB"/>
    <w:rsid w:val="00D12DE2"/>
    <w:rsid w:val="00D12ED2"/>
    <w:rsid w:val="00D13259"/>
    <w:rsid w:val="00D13440"/>
    <w:rsid w:val="00D136FD"/>
    <w:rsid w:val="00D13A92"/>
    <w:rsid w:val="00D1443F"/>
    <w:rsid w:val="00D144D5"/>
    <w:rsid w:val="00D1451D"/>
    <w:rsid w:val="00D14604"/>
    <w:rsid w:val="00D146C6"/>
    <w:rsid w:val="00D14971"/>
    <w:rsid w:val="00D14EC6"/>
    <w:rsid w:val="00D1511A"/>
    <w:rsid w:val="00D1515C"/>
    <w:rsid w:val="00D1575C"/>
    <w:rsid w:val="00D15900"/>
    <w:rsid w:val="00D15B45"/>
    <w:rsid w:val="00D15C0F"/>
    <w:rsid w:val="00D15E92"/>
    <w:rsid w:val="00D16283"/>
    <w:rsid w:val="00D165A9"/>
    <w:rsid w:val="00D1685A"/>
    <w:rsid w:val="00D169E2"/>
    <w:rsid w:val="00D17042"/>
    <w:rsid w:val="00D171D7"/>
    <w:rsid w:val="00D17446"/>
    <w:rsid w:val="00D176CE"/>
    <w:rsid w:val="00D17AEE"/>
    <w:rsid w:val="00D17FC3"/>
    <w:rsid w:val="00D200D2"/>
    <w:rsid w:val="00D204C7"/>
    <w:rsid w:val="00D20BD5"/>
    <w:rsid w:val="00D20D3F"/>
    <w:rsid w:val="00D20F51"/>
    <w:rsid w:val="00D2109A"/>
    <w:rsid w:val="00D21105"/>
    <w:rsid w:val="00D21247"/>
    <w:rsid w:val="00D2165C"/>
    <w:rsid w:val="00D219F1"/>
    <w:rsid w:val="00D21C1D"/>
    <w:rsid w:val="00D21D06"/>
    <w:rsid w:val="00D21DEF"/>
    <w:rsid w:val="00D22290"/>
    <w:rsid w:val="00D2274D"/>
    <w:rsid w:val="00D22B1A"/>
    <w:rsid w:val="00D22B61"/>
    <w:rsid w:val="00D22ED1"/>
    <w:rsid w:val="00D22FAB"/>
    <w:rsid w:val="00D2305C"/>
    <w:rsid w:val="00D232AA"/>
    <w:rsid w:val="00D23317"/>
    <w:rsid w:val="00D2353E"/>
    <w:rsid w:val="00D239CF"/>
    <w:rsid w:val="00D23C60"/>
    <w:rsid w:val="00D23E01"/>
    <w:rsid w:val="00D23FE1"/>
    <w:rsid w:val="00D24087"/>
    <w:rsid w:val="00D24335"/>
    <w:rsid w:val="00D248B7"/>
    <w:rsid w:val="00D24AE2"/>
    <w:rsid w:val="00D24E05"/>
    <w:rsid w:val="00D25083"/>
    <w:rsid w:val="00D252E1"/>
    <w:rsid w:val="00D253FC"/>
    <w:rsid w:val="00D25D42"/>
    <w:rsid w:val="00D25DBC"/>
    <w:rsid w:val="00D25F76"/>
    <w:rsid w:val="00D260DB"/>
    <w:rsid w:val="00D26D0F"/>
    <w:rsid w:val="00D26DEE"/>
    <w:rsid w:val="00D271A3"/>
    <w:rsid w:val="00D272DB"/>
    <w:rsid w:val="00D2750B"/>
    <w:rsid w:val="00D276AE"/>
    <w:rsid w:val="00D27908"/>
    <w:rsid w:val="00D27B1E"/>
    <w:rsid w:val="00D27DDF"/>
    <w:rsid w:val="00D30279"/>
    <w:rsid w:val="00D302D9"/>
    <w:rsid w:val="00D30314"/>
    <w:rsid w:val="00D30DEB"/>
    <w:rsid w:val="00D311D3"/>
    <w:rsid w:val="00D31359"/>
    <w:rsid w:val="00D31397"/>
    <w:rsid w:val="00D31680"/>
    <w:rsid w:val="00D31BF0"/>
    <w:rsid w:val="00D3201F"/>
    <w:rsid w:val="00D320EA"/>
    <w:rsid w:val="00D321D2"/>
    <w:rsid w:val="00D32371"/>
    <w:rsid w:val="00D325EB"/>
    <w:rsid w:val="00D326D9"/>
    <w:rsid w:val="00D32AF8"/>
    <w:rsid w:val="00D32C48"/>
    <w:rsid w:val="00D32CBB"/>
    <w:rsid w:val="00D32DD6"/>
    <w:rsid w:val="00D32F44"/>
    <w:rsid w:val="00D33435"/>
    <w:rsid w:val="00D336AE"/>
    <w:rsid w:val="00D338E5"/>
    <w:rsid w:val="00D339B0"/>
    <w:rsid w:val="00D33AA1"/>
    <w:rsid w:val="00D33EA8"/>
    <w:rsid w:val="00D33F09"/>
    <w:rsid w:val="00D345BD"/>
    <w:rsid w:val="00D34CC5"/>
    <w:rsid w:val="00D34DD0"/>
    <w:rsid w:val="00D34E37"/>
    <w:rsid w:val="00D34E57"/>
    <w:rsid w:val="00D34E69"/>
    <w:rsid w:val="00D34EAD"/>
    <w:rsid w:val="00D35428"/>
    <w:rsid w:val="00D355CC"/>
    <w:rsid w:val="00D35636"/>
    <w:rsid w:val="00D35679"/>
    <w:rsid w:val="00D35735"/>
    <w:rsid w:val="00D357FC"/>
    <w:rsid w:val="00D35883"/>
    <w:rsid w:val="00D35AB6"/>
    <w:rsid w:val="00D35C3C"/>
    <w:rsid w:val="00D35C6E"/>
    <w:rsid w:val="00D35CDF"/>
    <w:rsid w:val="00D35F8B"/>
    <w:rsid w:val="00D35FEC"/>
    <w:rsid w:val="00D360C4"/>
    <w:rsid w:val="00D364AB"/>
    <w:rsid w:val="00D36940"/>
    <w:rsid w:val="00D36ED0"/>
    <w:rsid w:val="00D37681"/>
    <w:rsid w:val="00D376DD"/>
    <w:rsid w:val="00D3781F"/>
    <w:rsid w:val="00D37874"/>
    <w:rsid w:val="00D37C39"/>
    <w:rsid w:val="00D37F39"/>
    <w:rsid w:val="00D4000D"/>
    <w:rsid w:val="00D40116"/>
    <w:rsid w:val="00D40AF0"/>
    <w:rsid w:val="00D40B3C"/>
    <w:rsid w:val="00D40C60"/>
    <w:rsid w:val="00D40EE7"/>
    <w:rsid w:val="00D41086"/>
    <w:rsid w:val="00D411FF"/>
    <w:rsid w:val="00D4195D"/>
    <w:rsid w:val="00D41F97"/>
    <w:rsid w:val="00D41FF8"/>
    <w:rsid w:val="00D42185"/>
    <w:rsid w:val="00D4259E"/>
    <w:rsid w:val="00D42684"/>
    <w:rsid w:val="00D42E7A"/>
    <w:rsid w:val="00D432E1"/>
    <w:rsid w:val="00D436A7"/>
    <w:rsid w:val="00D43A1F"/>
    <w:rsid w:val="00D44226"/>
    <w:rsid w:val="00D44730"/>
    <w:rsid w:val="00D4474D"/>
    <w:rsid w:val="00D44A20"/>
    <w:rsid w:val="00D44C87"/>
    <w:rsid w:val="00D44FE4"/>
    <w:rsid w:val="00D4507D"/>
    <w:rsid w:val="00D451F5"/>
    <w:rsid w:val="00D454DB"/>
    <w:rsid w:val="00D45539"/>
    <w:rsid w:val="00D45726"/>
    <w:rsid w:val="00D460AB"/>
    <w:rsid w:val="00D4615D"/>
    <w:rsid w:val="00D46AE1"/>
    <w:rsid w:val="00D46DC6"/>
    <w:rsid w:val="00D46ECF"/>
    <w:rsid w:val="00D4719B"/>
    <w:rsid w:val="00D47487"/>
    <w:rsid w:val="00D478B7"/>
    <w:rsid w:val="00D47E15"/>
    <w:rsid w:val="00D500EF"/>
    <w:rsid w:val="00D505D8"/>
    <w:rsid w:val="00D50633"/>
    <w:rsid w:val="00D5064E"/>
    <w:rsid w:val="00D50673"/>
    <w:rsid w:val="00D506E9"/>
    <w:rsid w:val="00D508A3"/>
    <w:rsid w:val="00D50CE0"/>
    <w:rsid w:val="00D50E9C"/>
    <w:rsid w:val="00D51263"/>
    <w:rsid w:val="00D5154F"/>
    <w:rsid w:val="00D515F1"/>
    <w:rsid w:val="00D51DE3"/>
    <w:rsid w:val="00D52195"/>
    <w:rsid w:val="00D521C3"/>
    <w:rsid w:val="00D52542"/>
    <w:rsid w:val="00D52580"/>
    <w:rsid w:val="00D52A63"/>
    <w:rsid w:val="00D5317C"/>
    <w:rsid w:val="00D5374A"/>
    <w:rsid w:val="00D53D57"/>
    <w:rsid w:val="00D54356"/>
    <w:rsid w:val="00D54B79"/>
    <w:rsid w:val="00D54B98"/>
    <w:rsid w:val="00D54EB4"/>
    <w:rsid w:val="00D54FA9"/>
    <w:rsid w:val="00D5505C"/>
    <w:rsid w:val="00D551B3"/>
    <w:rsid w:val="00D55473"/>
    <w:rsid w:val="00D55D2E"/>
    <w:rsid w:val="00D56254"/>
    <w:rsid w:val="00D569D5"/>
    <w:rsid w:val="00D56A15"/>
    <w:rsid w:val="00D5703F"/>
    <w:rsid w:val="00D573D4"/>
    <w:rsid w:val="00D57F1E"/>
    <w:rsid w:val="00D60011"/>
    <w:rsid w:val="00D60C3C"/>
    <w:rsid w:val="00D60D64"/>
    <w:rsid w:val="00D60E5D"/>
    <w:rsid w:val="00D60EEE"/>
    <w:rsid w:val="00D61D80"/>
    <w:rsid w:val="00D622C7"/>
    <w:rsid w:val="00D622D0"/>
    <w:rsid w:val="00D6278B"/>
    <w:rsid w:val="00D6284E"/>
    <w:rsid w:val="00D629C8"/>
    <w:rsid w:val="00D629F9"/>
    <w:rsid w:val="00D62D3A"/>
    <w:rsid w:val="00D62F54"/>
    <w:rsid w:val="00D63870"/>
    <w:rsid w:val="00D63B0A"/>
    <w:rsid w:val="00D63C2B"/>
    <w:rsid w:val="00D64074"/>
    <w:rsid w:val="00D640C8"/>
    <w:rsid w:val="00D649B0"/>
    <w:rsid w:val="00D64A75"/>
    <w:rsid w:val="00D64AF9"/>
    <w:rsid w:val="00D64FD3"/>
    <w:rsid w:val="00D6542D"/>
    <w:rsid w:val="00D654AF"/>
    <w:rsid w:val="00D656F6"/>
    <w:rsid w:val="00D659F1"/>
    <w:rsid w:val="00D6604C"/>
    <w:rsid w:val="00D662BF"/>
    <w:rsid w:val="00D663A7"/>
    <w:rsid w:val="00D66B76"/>
    <w:rsid w:val="00D66BD8"/>
    <w:rsid w:val="00D66C18"/>
    <w:rsid w:val="00D67106"/>
    <w:rsid w:val="00D674D6"/>
    <w:rsid w:val="00D6775D"/>
    <w:rsid w:val="00D67804"/>
    <w:rsid w:val="00D6796B"/>
    <w:rsid w:val="00D67B2C"/>
    <w:rsid w:val="00D67CAC"/>
    <w:rsid w:val="00D70001"/>
    <w:rsid w:val="00D7021A"/>
    <w:rsid w:val="00D70584"/>
    <w:rsid w:val="00D70725"/>
    <w:rsid w:val="00D70ACD"/>
    <w:rsid w:val="00D70E78"/>
    <w:rsid w:val="00D70F1D"/>
    <w:rsid w:val="00D71011"/>
    <w:rsid w:val="00D714BB"/>
    <w:rsid w:val="00D71F6C"/>
    <w:rsid w:val="00D72215"/>
    <w:rsid w:val="00D72AB5"/>
    <w:rsid w:val="00D72AC1"/>
    <w:rsid w:val="00D72D3F"/>
    <w:rsid w:val="00D72D59"/>
    <w:rsid w:val="00D731B7"/>
    <w:rsid w:val="00D73263"/>
    <w:rsid w:val="00D7333B"/>
    <w:rsid w:val="00D73543"/>
    <w:rsid w:val="00D73903"/>
    <w:rsid w:val="00D73BDB"/>
    <w:rsid w:val="00D7466B"/>
    <w:rsid w:val="00D74D1A"/>
    <w:rsid w:val="00D74E42"/>
    <w:rsid w:val="00D75055"/>
    <w:rsid w:val="00D7591C"/>
    <w:rsid w:val="00D75AAD"/>
    <w:rsid w:val="00D75AB9"/>
    <w:rsid w:val="00D75AE7"/>
    <w:rsid w:val="00D7607C"/>
    <w:rsid w:val="00D76157"/>
    <w:rsid w:val="00D76653"/>
    <w:rsid w:val="00D76746"/>
    <w:rsid w:val="00D7681F"/>
    <w:rsid w:val="00D76D5C"/>
    <w:rsid w:val="00D76E33"/>
    <w:rsid w:val="00D76EA3"/>
    <w:rsid w:val="00D771B1"/>
    <w:rsid w:val="00D773B5"/>
    <w:rsid w:val="00D77546"/>
    <w:rsid w:val="00D7762B"/>
    <w:rsid w:val="00D77BF5"/>
    <w:rsid w:val="00D800D5"/>
    <w:rsid w:val="00D80825"/>
    <w:rsid w:val="00D809DE"/>
    <w:rsid w:val="00D80E64"/>
    <w:rsid w:val="00D81847"/>
    <w:rsid w:val="00D819F9"/>
    <w:rsid w:val="00D81BAA"/>
    <w:rsid w:val="00D81DE1"/>
    <w:rsid w:val="00D820A3"/>
    <w:rsid w:val="00D82331"/>
    <w:rsid w:val="00D824AB"/>
    <w:rsid w:val="00D82632"/>
    <w:rsid w:val="00D82874"/>
    <w:rsid w:val="00D8296C"/>
    <w:rsid w:val="00D82B21"/>
    <w:rsid w:val="00D82EB6"/>
    <w:rsid w:val="00D830ED"/>
    <w:rsid w:val="00D834C4"/>
    <w:rsid w:val="00D83631"/>
    <w:rsid w:val="00D83B2D"/>
    <w:rsid w:val="00D83CF4"/>
    <w:rsid w:val="00D83EC3"/>
    <w:rsid w:val="00D846BE"/>
    <w:rsid w:val="00D846F6"/>
    <w:rsid w:val="00D849D6"/>
    <w:rsid w:val="00D8501B"/>
    <w:rsid w:val="00D85193"/>
    <w:rsid w:val="00D85288"/>
    <w:rsid w:val="00D858C4"/>
    <w:rsid w:val="00D85A49"/>
    <w:rsid w:val="00D85B05"/>
    <w:rsid w:val="00D8627A"/>
    <w:rsid w:val="00D862F3"/>
    <w:rsid w:val="00D863E1"/>
    <w:rsid w:val="00D86403"/>
    <w:rsid w:val="00D8655F"/>
    <w:rsid w:val="00D865D2"/>
    <w:rsid w:val="00D86C6F"/>
    <w:rsid w:val="00D86C7F"/>
    <w:rsid w:val="00D86FB2"/>
    <w:rsid w:val="00D87304"/>
    <w:rsid w:val="00D875DE"/>
    <w:rsid w:val="00D87761"/>
    <w:rsid w:val="00D87AB3"/>
    <w:rsid w:val="00D901F0"/>
    <w:rsid w:val="00D903F1"/>
    <w:rsid w:val="00D905BA"/>
    <w:rsid w:val="00D908F3"/>
    <w:rsid w:val="00D90922"/>
    <w:rsid w:val="00D90E7E"/>
    <w:rsid w:val="00D912EA"/>
    <w:rsid w:val="00D917DB"/>
    <w:rsid w:val="00D91A07"/>
    <w:rsid w:val="00D91C11"/>
    <w:rsid w:val="00D91CDD"/>
    <w:rsid w:val="00D91DFA"/>
    <w:rsid w:val="00D91F7A"/>
    <w:rsid w:val="00D9216D"/>
    <w:rsid w:val="00D9220B"/>
    <w:rsid w:val="00D9263F"/>
    <w:rsid w:val="00D92758"/>
    <w:rsid w:val="00D928A6"/>
    <w:rsid w:val="00D9297F"/>
    <w:rsid w:val="00D931C0"/>
    <w:rsid w:val="00D93440"/>
    <w:rsid w:val="00D936DF"/>
    <w:rsid w:val="00D93CF2"/>
    <w:rsid w:val="00D94BBA"/>
    <w:rsid w:val="00D94BE4"/>
    <w:rsid w:val="00D94EB5"/>
    <w:rsid w:val="00D9504E"/>
    <w:rsid w:val="00D95602"/>
    <w:rsid w:val="00D957B3"/>
    <w:rsid w:val="00D959C9"/>
    <w:rsid w:val="00D95A51"/>
    <w:rsid w:val="00D95BE3"/>
    <w:rsid w:val="00D95CCD"/>
    <w:rsid w:val="00D95DFC"/>
    <w:rsid w:val="00D95E9D"/>
    <w:rsid w:val="00D96363"/>
    <w:rsid w:val="00D9646F"/>
    <w:rsid w:val="00D96EC7"/>
    <w:rsid w:val="00D97105"/>
    <w:rsid w:val="00D974C8"/>
    <w:rsid w:val="00D9764E"/>
    <w:rsid w:val="00D97AE0"/>
    <w:rsid w:val="00D97BF9"/>
    <w:rsid w:val="00D97F2E"/>
    <w:rsid w:val="00DA0229"/>
    <w:rsid w:val="00DA0609"/>
    <w:rsid w:val="00DA064B"/>
    <w:rsid w:val="00DA0658"/>
    <w:rsid w:val="00DA0B2D"/>
    <w:rsid w:val="00DA0BF4"/>
    <w:rsid w:val="00DA1029"/>
    <w:rsid w:val="00DA10F4"/>
    <w:rsid w:val="00DA1244"/>
    <w:rsid w:val="00DA1D89"/>
    <w:rsid w:val="00DA1E0A"/>
    <w:rsid w:val="00DA26A7"/>
    <w:rsid w:val="00DA2767"/>
    <w:rsid w:val="00DA27C4"/>
    <w:rsid w:val="00DA28B4"/>
    <w:rsid w:val="00DA2D29"/>
    <w:rsid w:val="00DA3588"/>
    <w:rsid w:val="00DA3C80"/>
    <w:rsid w:val="00DA3DC4"/>
    <w:rsid w:val="00DA40C2"/>
    <w:rsid w:val="00DA4B80"/>
    <w:rsid w:val="00DA4BD9"/>
    <w:rsid w:val="00DA4D97"/>
    <w:rsid w:val="00DA4F84"/>
    <w:rsid w:val="00DA523B"/>
    <w:rsid w:val="00DA5605"/>
    <w:rsid w:val="00DA574C"/>
    <w:rsid w:val="00DA5890"/>
    <w:rsid w:val="00DA5A25"/>
    <w:rsid w:val="00DA61B1"/>
    <w:rsid w:val="00DA64B5"/>
    <w:rsid w:val="00DA65F3"/>
    <w:rsid w:val="00DA6648"/>
    <w:rsid w:val="00DA67F1"/>
    <w:rsid w:val="00DA685E"/>
    <w:rsid w:val="00DA6D27"/>
    <w:rsid w:val="00DA6DF2"/>
    <w:rsid w:val="00DA71AD"/>
    <w:rsid w:val="00DA7730"/>
    <w:rsid w:val="00DA77DC"/>
    <w:rsid w:val="00DA7831"/>
    <w:rsid w:val="00DA7BB5"/>
    <w:rsid w:val="00DA7D22"/>
    <w:rsid w:val="00DA7D9E"/>
    <w:rsid w:val="00DA7DAA"/>
    <w:rsid w:val="00DA7F21"/>
    <w:rsid w:val="00DB0070"/>
    <w:rsid w:val="00DB0281"/>
    <w:rsid w:val="00DB03BA"/>
    <w:rsid w:val="00DB04CA"/>
    <w:rsid w:val="00DB0705"/>
    <w:rsid w:val="00DB09DA"/>
    <w:rsid w:val="00DB0E2A"/>
    <w:rsid w:val="00DB1F80"/>
    <w:rsid w:val="00DB2287"/>
    <w:rsid w:val="00DB22D9"/>
    <w:rsid w:val="00DB248A"/>
    <w:rsid w:val="00DB2BAD"/>
    <w:rsid w:val="00DB2E6D"/>
    <w:rsid w:val="00DB3417"/>
    <w:rsid w:val="00DB34DE"/>
    <w:rsid w:val="00DB35A4"/>
    <w:rsid w:val="00DB3873"/>
    <w:rsid w:val="00DB3A40"/>
    <w:rsid w:val="00DB3ACF"/>
    <w:rsid w:val="00DB3C6F"/>
    <w:rsid w:val="00DB3CD8"/>
    <w:rsid w:val="00DB3E6E"/>
    <w:rsid w:val="00DB3EBB"/>
    <w:rsid w:val="00DB3EEA"/>
    <w:rsid w:val="00DB4333"/>
    <w:rsid w:val="00DB48A4"/>
    <w:rsid w:val="00DB490A"/>
    <w:rsid w:val="00DB4CA9"/>
    <w:rsid w:val="00DB5497"/>
    <w:rsid w:val="00DB5C98"/>
    <w:rsid w:val="00DB5EAC"/>
    <w:rsid w:val="00DB5F86"/>
    <w:rsid w:val="00DB6175"/>
    <w:rsid w:val="00DB64AE"/>
    <w:rsid w:val="00DB6ABE"/>
    <w:rsid w:val="00DB7049"/>
    <w:rsid w:val="00DB7158"/>
    <w:rsid w:val="00DB724F"/>
    <w:rsid w:val="00DB72E5"/>
    <w:rsid w:val="00DB73C7"/>
    <w:rsid w:val="00DB77DB"/>
    <w:rsid w:val="00DB780A"/>
    <w:rsid w:val="00DB798A"/>
    <w:rsid w:val="00DB7D44"/>
    <w:rsid w:val="00DB7F4C"/>
    <w:rsid w:val="00DB7F99"/>
    <w:rsid w:val="00DC04C4"/>
    <w:rsid w:val="00DC07C6"/>
    <w:rsid w:val="00DC0968"/>
    <w:rsid w:val="00DC0AF0"/>
    <w:rsid w:val="00DC0B88"/>
    <w:rsid w:val="00DC0BCC"/>
    <w:rsid w:val="00DC0E74"/>
    <w:rsid w:val="00DC0EE9"/>
    <w:rsid w:val="00DC10EC"/>
    <w:rsid w:val="00DC1684"/>
    <w:rsid w:val="00DC1B23"/>
    <w:rsid w:val="00DC1BF5"/>
    <w:rsid w:val="00DC1E05"/>
    <w:rsid w:val="00DC1E8F"/>
    <w:rsid w:val="00DC1F06"/>
    <w:rsid w:val="00DC1FE8"/>
    <w:rsid w:val="00DC21E1"/>
    <w:rsid w:val="00DC24D4"/>
    <w:rsid w:val="00DC2604"/>
    <w:rsid w:val="00DC295B"/>
    <w:rsid w:val="00DC2C54"/>
    <w:rsid w:val="00DC2ED8"/>
    <w:rsid w:val="00DC302A"/>
    <w:rsid w:val="00DC3235"/>
    <w:rsid w:val="00DC32BE"/>
    <w:rsid w:val="00DC3703"/>
    <w:rsid w:val="00DC378F"/>
    <w:rsid w:val="00DC3894"/>
    <w:rsid w:val="00DC3F46"/>
    <w:rsid w:val="00DC446B"/>
    <w:rsid w:val="00DC45AD"/>
    <w:rsid w:val="00DC469B"/>
    <w:rsid w:val="00DC46C1"/>
    <w:rsid w:val="00DC4AE0"/>
    <w:rsid w:val="00DC4DEA"/>
    <w:rsid w:val="00DC5438"/>
    <w:rsid w:val="00DC5466"/>
    <w:rsid w:val="00DC60CA"/>
    <w:rsid w:val="00DC6414"/>
    <w:rsid w:val="00DC678E"/>
    <w:rsid w:val="00DC6B0A"/>
    <w:rsid w:val="00DC6DD1"/>
    <w:rsid w:val="00DC7086"/>
    <w:rsid w:val="00DC70E7"/>
    <w:rsid w:val="00DC7226"/>
    <w:rsid w:val="00DC737B"/>
    <w:rsid w:val="00DD0456"/>
    <w:rsid w:val="00DD045D"/>
    <w:rsid w:val="00DD071D"/>
    <w:rsid w:val="00DD07E0"/>
    <w:rsid w:val="00DD0CDA"/>
    <w:rsid w:val="00DD0D46"/>
    <w:rsid w:val="00DD12D4"/>
    <w:rsid w:val="00DD133D"/>
    <w:rsid w:val="00DD1BE4"/>
    <w:rsid w:val="00DD1C42"/>
    <w:rsid w:val="00DD1ED1"/>
    <w:rsid w:val="00DD22EA"/>
    <w:rsid w:val="00DD23CE"/>
    <w:rsid w:val="00DD25DF"/>
    <w:rsid w:val="00DD2665"/>
    <w:rsid w:val="00DD267C"/>
    <w:rsid w:val="00DD26CB"/>
    <w:rsid w:val="00DD284C"/>
    <w:rsid w:val="00DD295C"/>
    <w:rsid w:val="00DD2BCA"/>
    <w:rsid w:val="00DD2D60"/>
    <w:rsid w:val="00DD2E71"/>
    <w:rsid w:val="00DD336F"/>
    <w:rsid w:val="00DD337C"/>
    <w:rsid w:val="00DD3438"/>
    <w:rsid w:val="00DD3821"/>
    <w:rsid w:val="00DD38A2"/>
    <w:rsid w:val="00DD3C51"/>
    <w:rsid w:val="00DD3D29"/>
    <w:rsid w:val="00DD3D93"/>
    <w:rsid w:val="00DD41A9"/>
    <w:rsid w:val="00DD41B5"/>
    <w:rsid w:val="00DD4336"/>
    <w:rsid w:val="00DD4B6B"/>
    <w:rsid w:val="00DD4F45"/>
    <w:rsid w:val="00DD508A"/>
    <w:rsid w:val="00DD52F6"/>
    <w:rsid w:val="00DD595A"/>
    <w:rsid w:val="00DD5BDE"/>
    <w:rsid w:val="00DD6985"/>
    <w:rsid w:val="00DD6E14"/>
    <w:rsid w:val="00DD6E77"/>
    <w:rsid w:val="00DD7089"/>
    <w:rsid w:val="00DD7500"/>
    <w:rsid w:val="00DE015C"/>
    <w:rsid w:val="00DE0888"/>
    <w:rsid w:val="00DE08C3"/>
    <w:rsid w:val="00DE0A3D"/>
    <w:rsid w:val="00DE1303"/>
    <w:rsid w:val="00DE134F"/>
    <w:rsid w:val="00DE142E"/>
    <w:rsid w:val="00DE1504"/>
    <w:rsid w:val="00DE1816"/>
    <w:rsid w:val="00DE1A0C"/>
    <w:rsid w:val="00DE1A3B"/>
    <w:rsid w:val="00DE1B47"/>
    <w:rsid w:val="00DE1E50"/>
    <w:rsid w:val="00DE1E6C"/>
    <w:rsid w:val="00DE2ACC"/>
    <w:rsid w:val="00DE2FB0"/>
    <w:rsid w:val="00DE313A"/>
    <w:rsid w:val="00DE313B"/>
    <w:rsid w:val="00DE325A"/>
    <w:rsid w:val="00DE3C28"/>
    <w:rsid w:val="00DE3CE7"/>
    <w:rsid w:val="00DE4692"/>
    <w:rsid w:val="00DE46EE"/>
    <w:rsid w:val="00DE4865"/>
    <w:rsid w:val="00DE4CCB"/>
    <w:rsid w:val="00DE4DEE"/>
    <w:rsid w:val="00DE597F"/>
    <w:rsid w:val="00DE5AAF"/>
    <w:rsid w:val="00DE5F67"/>
    <w:rsid w:val="00DE62B9"/>
    <w:rsid w:val="00DE6344"/>
    <w:rsid w:val="00DE66CB"/>
    <w:rsid w:val="00DE68B6"/>
    <w:rsid w:val="00DE695F"/>
    <w:rsid w:val="00DE6D1E"/>
    <w:rsid w:val="00DE719A"/>
    <w:rsid w:val="00DE7492"/>
    <w:rsid w:val="00DE7508"/>
    <w:rsid w:val="00DE76D9"/>
    <w:rsid w:val="00DE7712"/>
    <w:rsid w:val="00DE7776"/>
    <w:rsid w:val="00DE7BBB"/>
    <w:rsid w:val="00DE7CF9"/>
    <w:rsid w:val="00DF006D"/>
    <w:rsid w:val="00DF00DB"/>
    <w:rsid w:val="00DF03ED"/>
    <w:rsid w:val="00DF0675"/>
    <w:rsid w:val="00DF0995"/>
    <w:rsid w:val="00DF0B4D"/>
    <w:rsid w:val="00DF0B52"/>
    <w:rsid w:val="00DF0C90"/>
    <w:rsid w:val="00DF0D1C"/>
    <w:rsid w:val="00DF0F4F"/>
    <w:rsid w:val="00DF1251"/>
    <w:rsid w:val="00DF13ED"/>
    <w:rsid w:val="00DF152D"/>
    <w:rsid w:val="00DF1CB3"/>
    <w:rsid w:val="00DF1D88"/>
    <w:rsid w:val="00DF2936"/>
    <w:rsid w:val="00DF2F69"/>
    <w:rsid w:val="00DF325E"/>
    <w:rsid w:val="00DF34A7"/>
    <w:rsid w:val="00DF36CF"/>
    <w:rsid w:val="00DF43D5"/>
    <w:rsid w:val="00DF4AE9"/>
    <w:rsid w:val="00DF4AED"/>
    <w:rsid w:val="00DF4C96"/>
    <w:rsid w:val="00DF4D7B"/>
    <w:rsid w:val="00DF4F8A"/>
    <w:rsid w:val="00DF50C7"/>
    <w:rsid w:val="00DF515E"/>
    <w:rsid w:val="00DF540D"/>
    <w:rsid w:val="00DF54F0"/>
    <w:rsid w:val="00DF58E9"/>
    <w:rsid w:val="00DF5A16"/>
    <w:rsid w:val="00DF5E12"/>
    <w:rsid w:val="00DF5F5E"/>
    <w:rsid w:val="00DF6174"/>
    <w:rsid w:val="00DF6303"/>
    <w:rsid w:val="00DF6EA9"/>
    <w:rsid w:val="00DF6F17"/>
    <w:rsid w:val="00DF6F98"/>
    <w:rsid w:val="00DF700E"/>
    <w:rsid w:val="00DF7058"/>
    <w:rsid w:val="00DF71F5"/>
    <w:rsid w:val="00DF7259"/>
    <w:rsid w:val="00DF7AB8"/>
    <w:rsid w:val="00DF7D98"/>
    <w:rsid w:val="00E0036D"/>
    <w:rsid w:val="00E0095F"/>
    <w:rsid w:val="00E009D4"/>
    <w:rsid w:val="00E00EB3"/>
    <w:rsid w:val="00E0122F"/>
    <w:rsid w:val="00E012BE"/>
    <w:rsid w:val="00E016D4"/>
    <w:rsid w:val="00E016D6"/>
    <w:rsid w:val="00E018CF"/>
    <w:rsid w:val="00E01C86"/>
    <w:rsid w:val="00E021AF"/>
    <w:rsid w:val="00E0223A"/>
    <w:rsid w:val="00E0248B"/>
    <w:rsid w:val="00E02551"/>
    <w:rsid w:val="00E02576"/>
    <w:rsid w:val="00E02B9D"/>
    <w:rsid w:val="00E02C65"/>
    <w:rsid w:val="00E02E1C"/>
    <w:rsid w:val="00E02E2A"/>
    <w:rsid w:val="00E0335F"/>
    <w:rsid w:val="00E0344B"/>
    <w:rsid w:val="00E03454"/>
    <w:rsid w:val="00E03666"/>
    <w:rsid w:val="00E03719"/>
    <w:rsid w:val="00E03985"/>
    <w:rsid w:val="00E03B59"/>
    <w:rsid w:val="00E03E11"/>
    <w:rsid w:val="00E041B3"/>
    <w:rsid w:val="00E048DC"/>
    <w:rsid w:val="00E04DA2"/>
    <w:rsid w:val="00E04E8C"/>
    <w:rsid w:val="00E05064"/>
    <w:rsid w:val="00E0529B"/>
    <w:rsid w:val="00E05775"/>
    <w:rsid w:val="00E05D1A"/>
    <w:rsid w:val="00E05DB6"/>
    <w:rsid w:val="00E0673E"/>
    <w:rsid w:val="00E06F50"/>
    <w:rsid w:val="00E06FB9"/>
    <w:rsid w:val="00E06FCD"/>
    <w:rsid w:val="00E07017"/>
    <w:rsid w:val="00E07042"/>
    <w:rsid w:val="00E07521"/>
    <w:rsid w:val="00E075EF"/>
    <w:rsid w:val="00E076AF"/>
    <w:rsid w:val="00E07D7B"/>
    <w:rsid w:val="00E1005E"/>
    <w:rsid w:val="00E10588"/>
    <w:rsid w:val="00E1080E"/>
    <w:rsid w:val="00E10C6E"/>
    <w:rsid w:val="00E1141B"/>
    <w:rsid w:val="00E11E50"/>
    <w:rsid w:val="00E120A7"/>
    <w:rsid w:val="00E12D7F"/>
    <w:rsid w:val="00E12F26"/>
    <w:rsid w:val="00E13069"/>
    <w:rsid w:val="00E132BD"/>
    <w:rsid w:val="00E139A0"/>
    <w:rsid w:val="00E13D3B"/>
    <w:rsid w:val="00E140C6"/>
    <w:rsid w:val="00E14416"/>
    <w:rsid w:val="00E145B8"/>
    <w:rsid w:val="00E1496C"/>
    <w:rsid w:val="00E14BAE"/>
    <w:rsid w:val="00E14D1E"/>
    <w:rsid w:val="00E14FBE"/>
    <w:rsid w:val="00E1500C"/>
    <w:rsid w:val="00E1501E"/>
    <w:rsid w:val="00E15144"/>
    <w:rsid w:val="00E1523C"/>
    <w:rsid w:val="00E1523D"/>
    <w:rsid w:val="00E153BE"/>
    <w:rsid w:val="00E15621"/>
    <w:rsid w:val="00E1581A"/>
    <w:rsid w:val="00E15C1C"/>
    <w:rsid w:val="00E15C74"/>
    <w:rsid w:val="00E15CD6"/>
    <w:rsid w:val="00E1603D"/>
    <w:rsid w:val="00E16469"/>
    <w:rsid w:val="00E1668A"/>
    <w:rsid w:val="00E16A76"/>
    <w:rsid w:val="00E17269"/>
    <w:rsid w:val="00E17624"/>
    <w:rsid w:val="00E1798D"/>
    <w:rsid w:val="00E17A30"/>
    <w:rsid w:val="00E20320"/>
    <w:rsid w:val="00E2089B"/>
    <w:rsid w:val="00E208E6"/>
    <w:rsid w:val="00E209C6"/>
    <w:rsid w:val="00E20A63"/>
    <w:rsid w:val="00E20DB3"/>
    <w:rsid w:val="00E210DE"/>
    <w:rsid w:val="00E216C4"/>
    <w:rsid w:val="00E21919"/>
    <w:rsid w:val="00E21A0E"/>
    <w:rsid w:val="00E21B19"/>
    <w:rsid w:val="00E21B59"/>
    <w:rsid w:val="00E21E2C"/>
    <w:rsid w:val="00E21F78"/>
    <w:rsid w:val="00E22091"/>
    <w:rsid w:val="00E22310"/>
    <w:rsid w:val="00E22350"/>
    <w:rsid w:val="00E22C98"/>
    <w:rsid w:val="00E22D5C"/>
    <w:rsid w:val="00E2312C"/>
    <w:rsid w:val="00E233F4"/>
    <w:rsid w:val="00E236F0"/>
    <w:rsid w:val="00E23735"/>
    <w:rsid w:val="00E23789"/>
    <w:rsid w:val="00E23B57"/>
    <w:rsid w:val="00E2475B"/>
    <w:rsid w:val="00E247F2"/>
    <w:rsid w:val="00E24B02"/>
    <w:rsid w:val="00E24BC3"/>
    <w:rsid w:val="00E24BDA"/>
    <w:rsid w:val="00E24BE8"/>
    <w:rsid w:val="00E24F4C"/>
    <w:rsid w:val="00E25121"/>
    <w:rsid w:val="00E25389"/>
    <w:rsid w:val="00E253CA"/>
    <w:rsid w:val="00E257EF"/>
    <w:rsid w:val="00E257F7"/>
    <w:rsid w:val="00E25C1C"/>
    <w:rsid w:val="00E25EBD"/>
    <w:rsid w:val="00E262DA"/>
    <w:rsid w:val="00E26493"/>
    <w:rsid w:val="00E267B4"/>
    <w:rsid w:val="00E268CE"/>
    <w:rsid w:val="00E26EEF"/>
    <w:rsid w:val="00E27312"/>
    <w:rsid w:val="00E275D2"/>
    <w:rsid w:val="00E2793B"/>
    <w:rsid w:val="00E27B34"/>
    <w:rsid w:val="00E27E6B"/>
    <w:rsid w:val="00E302B1"/>
    <w:rsid w:val="00E304FA"/>
    <w:rsid w:val="00E30839"/>
    <w:rsid w:val="00E309D9"/>
    <w:rsid w:val="00E31320"/>
    <w:rsid w:val="00E314AE"/>
    <w:rsid w:val="00E314FD"/>
    <w:rsid w:val="00E319AA"/>
    <w:rsid w:val="00E31D5B"/>
    <w:rsid w:val="00E31E79"/>
    <w:rsid w:val="00E32275"/>
    <w:rsid w:val="00E326F3"/>
    <w:rsid w:val="00E328A7"/>
    <w:rsid w:val="00E32CC0"/>
    <w:rsid w:val="00E333D1"/>
    <w:rsid w:val="00E33CA5"/>
    <w:rsid w:val="00E3410A"/>
    <w:rsid w:val="00E3417C"/>
    <w:rsid w:val="00E34541"/>
    <w:rsid w:val="00E34938"/>
    <w:rsid w:val="00E34A6C"/>
    <w:rsid w:val="00E34BE3"/>
    <w:rsid w:val="00E34FC5"/>
    <w:rsid w:val="00E3525B"/>
    <w:rsid w:val="00E35AC0"/>
    <w:rsid w:val="00E36316"/>
    <w:rsid w:val="00E364AB"/>
    <w:rsid w:val="00E3687F"/>
    <w:rsid w:val="00E36B18"/>
    <w:rsid w:val="00E36C35"/>
    <w:rsid w:val="00E36CA9"/>
    <w:rsid w:val="00E36D36"/>
    <w:rsid w:val="00E37717"/>
    <w:rsid w:val="00E37751"/>
    <w:rsid w:val="00E377D1"/>
    <w:rsid w:val="00E379B5"/>
    <w:rsid w:val="00E400F2"/>
    <w:rsid w:val="00E40957"/>
    <w:rsid w:val="00E40B03"/>
    <w:rsid w:val="00E40EAE"/>
    <w:rsid w:val="00E41118"/>
    <w:rsid w:val="00E412B8"/>
    <w:rsid w:val="00E416BB"/>
    <w:rsid w:val="00E418C3"/>
    <w:rsid w:val="00E41976"/>
    <w:rsid w:val="00E41D79"/>
    <w:rsid w:val="00E41EB8"/>
    <w:rsid w:val="00E4206A"/>
    <w:rsid w:val="00E423C4"/>
    <w:rsid w:val="00E42452"/>
    <w:rsid w:val="00E427D0"/>
    <w:rsid w:val="00E432E9"/>
    <w:rsid w:val="00E43454"/>
    <w:rsid w:val="00E434F7"/>
    <w:rsid w:val="00E43634"/>
    <w:rsid w:val="00E43B74"/>
    <w:rsid w:val="00E43E79"/>
    <w:rsid w:val="00E44093"/>
    <w:rsid w:val="00E44257"/>
    <w:rsid w:val="00E448EB"/>
    <w:rsid w:val="00E44B50"/>
    <w:rsid w:val="00E44E39"/>
    <w:rsid w:val="00E45037"/>
    <w:rsid w:val="00E4532B"/>
    <w:rsid w:val="00E45426"/>
    <w:rsid w:val="00E45EE9"/>
    <w:rsid w:val="00E46145"/>
    <w:rsid w:val="00E46B13"/>
    <w:rsid w:val="00E46CE6"/>
    <w:rsid w:val="00E47017"/>
    <w:rsid w:val="00E472B7"/>
    <w:rsid w:val="00E4780C"/>
    <w:rsid w:val="00E47839"/>
    <w:rsid w:val="00E479DC"/>
    <w:rsid w:val="00E500D4"/>
    <w:rsid w:val="00E50355"/>
    <w:rsid w:val="00E5048F"/>
    <w:rsid w:val="00E50770"/>
    <w:rsid w:val="00E50BF1"/>
    <w:rsid w:val="00E50C38"/>
    <w:rsid w:val="00E50D77"/>
    <w:rsid w:val="00E50D91"/>
    <w:rsid w:val="00E50F70"/>
    <w:rsid w:val="00E510F4"/>
    <w:rsid w:val="00E511E3"/>
    <w:rsid w:val="00E5123B"/>
    <w:rsid w:val="00E51AB6"/>
    <w:rsid w:val="00E51C89"/>
    <w:rsid w:val="00E5205F"/>
    <w:rsid w:val="00E52097"/>
    <w:rsid w:val="00E527DA"/>
    <w:rsid w:val="00E52B0B"/>
    <w:rsid w:val="00E52C33"/>
    <w:rsid w:val="00E52FDC"/>
    <w:rsid w:val="00E53089"/>
    <w:rsid w:val="00E536C3"/>
    <w:rsid w:val="00E53897"/>
    <w:rsid w:val="00E53BA0"/>
    <w:rsid w:val="00E540A2"/>
    <w:rsid w:val="00E543DA"/>
    <w:rsid w:val="00E5453E"/>
    <w:rsid w:val="00E5494E"/>
    <w:rsid w:val="00E54F23"/>
    <w:rsid w:val="00E54FAD"/>
    <w:rsid w:val="00E5537A"/>
    <w:rsid w:val="00E55483"/>
    <w:rsid w:val="00E55849"/>
    <w:rsid w:val="00E558B4"/>
    <w:rsid w:val="00E55D4E"/>
    <w:rsid w:val="00E5697D"/>
    <w:rsid w:val="00E56A90"/>
    <w:rsid w:val="00E56AF1"/>
    <w:rsid w:val="00E56DEB"/>
    <w:rsid w:val="00E57067"/>
    <w:rsid w:val="00E571F6"/>
    <w:rsid w:val="00E57E92"/>
    <w:rsid w:val="00E57F78"/>
    <w:rsid w:val="00E60321"/>
    <w:rsid w:val="00E60517"/>
    <w:rsid w:val="00E6097B"/>
    <w:rsid w:val="00E60AC7"/>
    <w:rsid w:val="00E61C77"/>
    <w:rsid w:val="00E620BB"/>
    <w:rsid w:val="00E62562"/>
    <w:rsid w:val="00E62CD0"/>
    <w:rsid w:val="00E62FA0"/>
    <w:rsid w:val="00E6334F"/>
    <w:rsid w:val="00E63461"/>
    <w:rsid w:val="00E63685"/>
    <w:rsid w:val="00E639D8"/>
    <w:rsid w:val="00E63A06"/>
    <w:rsid w:val="00E63DB1"/>
    <w:rsid w:val="00E63EBB"/>
    <w:rsid w:val="00E640DD"/>
    <w:rsid w:val="00E64438"/>
    <w:rsid w:val="00E64606"/>
    <w:rsid w:val="00E647B3"/>
    <w:rsid w:val="00E64D61"/>
    <w:rsid w:val="00E64EA8"/>
    <w:rsid w:val="00E65313"/>
    <w:rsid w:val="00E6590D"/>
    <w:rsid w:val="00E65F5D"/>
    <w:rsid w:val="00E66298"/>
    <w:rsid w:val="00E66382"/>
    <w:rsid w:val="00E66506"/>
    <w:rsid w:val="00E66A52"/>
    <w:rsid w:val="00E66A77"/>
    <w:rsid w:val="00E66B8B"/>
    <w:rsid w:val="00E66D25"/>
    <w:rsid w:val="00E670B8"/>
    <w:rsid w:val="00E672B3"/>
    <w:rsid w:val="00E672CA"/>
    <w:rsid w:val="00E67AB4"/>
    <w:rsid w:val="00E67AFA"/>
    <w:rsid w:val="00E67CCA"/>
    <w:rsid w:val="00E700A8"/>
    <w:rsid w:val="00E702E7"/>
    <w:rsid w:val="00E70313"/>
    <w:rsid w:val="00E70362"/>
    <w:rsid w:val="00E7053D"/>
    <w:rsid w:val="00E70623"/>
    <w:rsid w:val="00E7072C"/>
    <w:rsid w:val="00E7085A"/>
    <w:rsid w:val="00E70BA2"/>
    <w:rsid w:val="00E7100C"/>
    <w:rsid w:val="00E718AE"/>
    <w:rsid w:val="00E72262"/>
    <w:rsid w:val="00E723DC"/>
    <w:rsid w:val="00E72433"/>
    <w:rsid w:val="00E728B4"/>
    <w:rsid w:val="00E72FBC"/>
    <w:rsid w:val="00E734EC"/>
    <w:rsid w:val="00E736CF"/>
    <w:rsid w:val="00E73850"/>
    <w:rsid w:val="00E738CC"/>
    <w:rsid w:val="00E73C1A"/>
    <w:rsid w:val="00E73D13"/>
    <w:rsid w:val="00E73D73"/>
    <w:rsid w:val="00E73E48"/>
    <w:rsid w:val="00E743D5"/>
    <w:rsid w:val="00E743F0"/>
    <w:rsid w:val="00E74650"/>
    <w:rsid w:val="00E74665"/>
    <w:rsid w:val="00E748D5"/>
    <w:rsid w:val="00E749B0"/>
    <w:rsid w:val="00E74A8D"/>
    <w:rsid w:val="00E74C33"/>
    <w:rsid w:val="00E75296"/>
    <w:rsid w:val="00E7530A"/>
    <w:rsid w:val="00E75735"/>
    <w:rsid w:val="00E75B31"/>
    <w:rsid w:val="00E760A5"/>
    <w:rsid w:val="00E7611B"/>
    <w:rsid w:val="00E76390"/>
    <w:rsid w:val="00E763A5"/>
    <w:rsid w:val="00E763E5"/>
    <w:rsid w:val="00E76C6D"/>
    <w:rsid w:val="00E7709F"/>
    <w:rsid w:val="00E7721B"/>
    <w:rsid w:val="00E777C2"/>
    <w:rsid w:val="00E77BD1"/>
    <w:rsid w:val="00E77C42"/>
    <w:rsid w:val="00E77C4F"/>
    <w:rsid w:val="00E80040"/>
    <w:rsid w:val="00E80151"/>
    <w:rsid w:val="00E805DF"/>
    <w:rsid w:val="00E80858"/>
    <w:rsid w:val="00E8087F"/>
    <w:rsid w:val="00E809A9"/>
    <w:rsid w:val="00E80D4E"/>
    <w:rsid w:val="00E80D4F"/>
    <w:rsid w:val="00E81315"/>
    <w:rsid w:val="00E813AF"/>
    <w:rsid w:val="00E81802"/>
    <w:rsid w:val="00E818BD"/>
    <w:rsid w:val="00E81B47"/>
    <w:rsid w:val="00E81B9B"/>
    <w:rsid w:val="00E81C1A"/>
    <w:rsid w:val="00E81D60"/>
    <w:rsid w:val="00E8292D"/>
    <w:rsid w:val="00E82C2D"/>
    <w:rsid w:val="00E82F09"/>
    <w:rsid w:val="00E837FE"/>
    <w:rsid w:val="00E838F1"/>
    <w:rsid w:val="00E83A40"/>
    <w:rsid w:val="00E83E63"/>
    <w:rsid w:val="00E842A9"/>
    <w:rsid w:val="00E84519"/>
    <w:rsid w:val="00E847EB"/>
    <w:rsid w:val="00E84DD6"/>
    <w:rsid w:val="00E84E1F"/>
    <w:rsid w:val="00E84E31"/>
    <w:rsid w:val="00E85A4F"/>
    <w:rsid w:val="00E85A92"/>
    <w:rsid w:val="00E85E6F"/>
    <w:rsid w:val="00E85F51"/>
    <w:rsid w:val="00E86039"/>
    <w:rsid w:val="00E860AC"/>
    <w:rsid w:val="00E8670B"/>
    <w:rsid w:val="00E86831"/>
    <w:rsid w:val="00E86D19"/>
    <w:rsid w:val="00E86D50"/>
    <w:rsid w:val="00E86E3E"/>
    <w:rsid w:val="00E87315"/>
    <w:rsid w:val="00E87CB6"/>
    <w:rsid w:val="00E90717"/>
    <w:rsid w:val="00E90814"/>
    <w:rsid w:val="00E90C92"/>
    <w:rsid w:val="00E91096"/>
    <w:rsid w:val="00E910DF"/>
    <w:rsid w:val="00E91424"/>
    <w:rsid w:val="00E91449"/>
    <w:rsid w:val="00E919A9"/>
    <w:rsid w:val="00E919EC"/>
    <w:rsid w:val="00E91B8D"/>
    <w:rsid w:val="00E91BD1"/>
    <w:rsid w:val="00E91D77"/>
    <w:rsid w:val="00E92566"/>
    <w:rsid w:val="00E92688"/>
    <w:rsid w:val="00E92C6B"/>
    <w:rsid w:val="00E93491"/>
    <w:rsid w:val="00E93B36"/>
    <w:rsid w:val="00E93F23"/>
    <w:rsid w:val="00E940B3"/>
    <w:rsid w:val="00E94C28"/>
    <w:rsid w:val="00E94FC2"/>
    <w:rsid w:val="00E95367"/>
    <w:rsid w:val="00E962C0"/>
    <w:rsid w:val="00E96726"/>
    <w:rsid w:val="00E96D00"/>
    <w:rsid w:val="00E96D8C"/>
    <w:rsid w:val="00E96FF6"/>
    <w:rsid w:val="00E973E2"/>
    <w:rsid w:val="00E97488"/>
    <w:rsid w:val="00E974F9"/>
    <w:rsid w:val="00E975A3"/>
    <w:rsid w:val="00E975BF"/>
    <w:rsid w:val="00E976C4"/>
    <w:rsid w:val="00E97CEF"/>
    <w:rsid w:val="00E97D1A"/>
    <w:rsid w:val="00EA02AF"/>
    <w:rsid w:val="00EA05BA"/>
    <w:rsid w:val="00EA05BC"/>
    <w:rsid w:val="00EA0747"/>
    <w:rsid w:val="00EA13A8"/>
    <w:rsid w:val="00EA1496"/>
    <w:rsid w:val="00EA171A"/>
    <w:rsid w:val="00EA1748"/>
    <w:rsid w:val="00EA187C"/>
    <w:rsid w:val="00EA1F8F"/>
    <w:rsid w:val="00EA2219"/>
    <w:rsid w:val="00EA22B9"/>
    <w:rsid w:val="00EA2ACE"/>
    <w:rsid w:val="00EA3313"/>
    <w:rsid w:val="00EA35D9"/>
    <w:rsid w:val="00EA374C"/>
    <w:rsid w:val="00EA390F"/>
    <w:rsid w:val="00EA3965"/>
    <w:rsid w:val="00EA3CC8"/>
    <w:rsid w:val="00EA3F23"/>
    <w:rsid w:val="00EA3F86"/>
    <w:rsid w:val="00EA41BA"/>
    <w:rsid w:val="00EA41CA"/>
    <w:rsid w:val="00EA4215"/>
    <w:rsid w:val="00EA438E"/>
    <w:rsid w:val="00EA44BF"/>
    <w:rsid w:val="00EA45C9"/>
    <w:rsid w:val="00EA46B1"/>
    <w:rsid w:val="00EA4748"/>
    <w:rsid w:val="00EA482A"/>
    <w:rsid w:val="00EA4838"/>
    <w:rsid w:val="00EA4C86"/>
    <w:rsid w:val="00EA4F50"/>
    <w:rsid w:val="00EA5170"/>
    <w:rsid w:val="00EA5214"/>
    <w:rsid w:val="00EA5725"/>
    <w:rsid w:val="00EA5F64"/>
    <w:rsid w:val="00EA601D"/>
    <w:rsid w:val="00EA6179"/>
    <w:rsid w:val="00EA6749"/>
    <w:rsid w:val="00EA6768"/>
    <w:rsid w:val="00EA685F"/>
    <w:rsid w:val="00EA6B38"/>
    <w:rsid w:val="00EA6B87"/>
    <w:rsid w:val="00EA6BD8"/>
    <w:rsid w:val="00EA6CF3"/>
    <w:rsid w:val="00EA7776"/>
    <w:rsid w:val="00EA77F5"/>
    <w:rsid w:val="00EA78D7"/>
    <w:rsid w:val="00EA78DB"/>
    <w:rsid w:val="00EA7CF5"/>
    <w:rsid w:val="00EA7E5A"/>
    <w:rsid w:val="00EB08FC"/>
    <w:rsid w:val="00EB0A8E"/>
    <w:rsid w:val="00EB0C69"/>
    <w:rsid w:val="00EB1AE1"/>
    <w:rsid w:val="00EB1C2E"/>
    <w:rsid w:val="00EB1EC3"/>
    <w:rsid w:val="00EB1FEA"/>
    <w:rsid w:val="00EB1FEB"/>
    <w:rsid w:val="00EB213A"/>
    <w:rsid w:val="00EB255A"/>
    <w:rsid w:val="00EB27F8"/>
    <w:rsid w:val="00EB2E0E"/>
    <w:rsid w:val="00EB34E7"/>
    <w:rsid w:val="00EB34FB"/>
    <w:rsid w:val="00EB395B"/>
    <w:rsid w:val="00EB3A71"/>
    <w:rsid w:val="00EB42C8"/>
    <w:rsid w:val="00EB44A5"/>
    <w:rsid w:val="00EB4629"/>
    <w:rsid w:val="00EB4999"/>
    <w:rsid w:val="00EB4A6B"/>
    <w:rsid w:val="00EB4BF6"/>
    <w:rsid w:val="00EB4DB0"/>
    <w:rsid w:val="00EB5283"/>
    <w:rsid w:val="00EB5434"/>
    <w:rsid w:val="00EB5825"/>
    <w:rsid w:val="00EB5861"/>
    <w:rsid w:val="00EB5D3A"/>
    <w:rsid w:val="00EB66DE"/>
    <w:rsid w:val="00EB68A4"/>
    <w:rsid w:val="00EB709F"/>
    <w:rsid w:val="00EB728C"/>
    <w:rsid w:val="00EB72CD"/>
    <w:rsid w:val="00EB75FB"/>
    <w:rsid w:val="00EB7D6A"/>
    <w:rsid w:val="00EC053B"/>
    <w:rsid w:val="00EC0968"/>
    <w:rsid w:val="00EC099D"/>
    <w:rsid w:val="00EC0B3F"/>
    <w:rsid w:val="00EC0C95"/>
    <w:rsid w:val="00EC0CFB"/>
    <w:rsid w:val="00EC0E60"/>
    <w:rsid w:val="00EC0E82"/>
    <w:rsid w:val="00EC0F1B"/>
    <w:rsid w:val="00EC117F"/>
    <w:rsid w:val="00EC129A"/>
    <w:rsid w:val="00EC12F1"/>
    <w:rsid w:val="00EC1440"/>
    <w:rsid w:val="00EC14C1"/>
    <w:rsid w:val="00EC1F1F"/>
    <w:rsid w:val="00EC2030"/>
    <w:rsid w:val="00EC2A8D"/>
    <w:rsid w:val="00EC2BCE"/>
    <w:rsid w:val="00EC2D24"/>
    <w:rsid w:val="00EC2EB0"/>
    <w:rsid w:val="00EC3094"/>
    <w:rsid w:val="00EC3807"/>
    <w:rsid w:val="00EC3B38"/>
    <w:rsid w:val="00EC3CEC"/>
    <w:rsid w:val="00EC427C"/>
    <w:rsid w:val="00EC42C4"/>
    <w:rsid w:val="00EC4669"/>
    <w:rsid w:val="00EC47BC"/>
    <w:rsid w:val="00EC4EAE"/>
    <w:rsid w:val="00EC4FDE"/>
    <w:rsid w:val="00EC5065"/>
    <w:rsid w:val="00EC5133"/>
    <w:rsid w:val="00EC5496"/>
    <w:rsid w:val="00EC561B"/>
    <w:rsid w:val="00EC56AC"/>
    <w:rsid w:val="00EC5A29"/>
    <w:rsid w:val="00EC5A9A"/>
    <w:rsid w:val="00EC5CAA"/>
    <w:rsid w:val="00EC5F60"/>
    <w:rsid w:val="00EC633F"/>
    <w:rsid w:val="00EC6596"/>
    <w:rsid w:val="00EC6CB7"/>
    <w:rsid w:val="00EC70A6"/>
    <w:rsid w:val="00EC7231"/>
    <w:rsid w:val="00EC77F9"/>
    <w:rsid w:val="00EC79A7"/>
    <w:rsid w:val="00EC7AC7"/>
    <w:rsid w:val="00EC7E2D"/>
    <w:rsid w:val="00EC7E59"/>
    <w:rsid w:val="00ED017B"/>
    <w:rsid w:val="00ED02C1"/>
    <w:rsid w:val="00ED05F5"/>
    <w:rsid w:val="00ED0777"/>
    <w:rsid w:val="00ED0B97"/>
    <w:rsid w:val="00ED0F27"/>
    <w:rsid w:val="00ED114F"/>
    <w:rsid w:val="00ED12BB"/>
    <w:rsid w:val="00ED167D"/>
    <w:rsid w:val="00ED17F4"/>
    <w:rsid w:val="00ED1932"/>
    <w:rsid w:val="00ED1969"/>
    <w:rsid w:val="00ED1B45"/>
    <w:rsid w:val="00ED1E39"/>
    <w:rsid w:val="00ED2567"/>
    <w:rsid w:val="00ED2754"/>
    <w:rsid w:val="00ED27CE"/>
    <w:rsid w:val="00ED2854"/>
    <w:rsid w:val="00ED2939"/>
    <w:rsid w:val="00ED2C13"/>
    <w:rsid w:val="00ED2EF5"/>
    <w:rsid w:val="00ED3217"/>
    <w:rsid w:val="00ED37E2"/>
    <w:rsid w:val="00ED38F8"/>
    <w:rsid w:val="00ED394B"/>
    <w:rsid w:val="00ED46F2"/>
    <w:rsid w:val="00ED4884"/>
    <w:rsid w:val="00ED4FF9"/>
    <w:rsid w:val="00ED52FC"/>
    <w:rsid w:val="00ED550B"/>
    <w:rsid w:val="00ED5A3F"/>
    <w:rsid w:val="00ED5DEF"/>
    <w:rsid w:val="00ED6094"/>
    <w:rsid w:val="00ED63E9"/>
    <w:rsid w:val="00ED6449"/>
    <w:rsid w:val="00ED6C0C"/>
    <w:rsid w:val="00ED74BA"/>
    <w:rsid w:val="00ED75EE"/>
    <w:rsid w:val="00ED76D7"/>
    <w:rsid w:val="00ED79BF"/>
    <w:rsid w:val="00ED7A40"/>
    <w:rsid w:val="00ED7AAD"/>
    <w:rsid w:val="00ED7B95"/>
    <w:rsid w:val="00ED7C8D"/>
    <w:rsid w:val="00ED7CD5"/>
    <w:rsid w:val="00ED7DF5"/>
    <w:rsid w:val="00ED7FAD"/>
    <w:rsid w:val="00EE02EC"/>
    <w:rsid w:val="00EE031D"/>
    <w:rsid w:val="00EE0466"/>
    <w:rsid w:val="00EE06D9"/>
    <w:rsid w:val="00EE0E1C"/>
    <w:rsid w:val="00EE0E3D"/>
    <w:rsid w:val="00EE0F2A"/>
    <w:rsid w:val="00EE1135"/>
    <w:rsid w:val="00EE11B1"/>
    <w:rsid w:val="00EE1282"/>
    <w:rsid w:val="00EE132C"/>
    <w:rsid w:val="00EE14DB"/>
    <w:rsid w:val="00EE1645"/>
    <w:rsid w:val="00EE2075"/>
    <w:rsid w:val="00EE24C3"/>
    <w:rsid w:val="00EE271B"/>
    <w:rsid w:val="00EE2882"/>
    <w:rsid w:val="00EE2ACE"/>
    <w:rsid w:val="00EE2F7E"/>
    <w:rsid w:val="00EE347D"/>
    <w:rsid w:val="00EE3489"/>
    <w:rsid w:val="00EE35BD"/>
    <w:rsid w:val="00EE3926"/>
    <w:rsid w:val="00EE3B7D"/>
    <w:rsid w:val="00EE3CFC"/>
    <w:rsid w:val="00EE3E4C"/>
    <w:rsid w:val="00EE434B"/>
    <w:rsid w:val="00EE46EB"/>
    <w:rsid w:val="00EE482F"/>
    <w:rsid w:val="00EE48D3"/>
    <w:rsid w:val="00EE49E3"/>
    <w:rsid w:val="00EE4A22"/>
    <w:rsid w:val="00EE4CC0"/>
    <w:rsid w:val="00EE4F2B"/>
    <w:rsid w:val="00EE5343"/>
    <w:rsid w:val="00EE6053"/>
    <w:rsid w:val="00EE6279"/>
    <w:rsid w:val="00EE63C0"/>
    <w:rsid w:val="00EE6C25"/>
    <w:rsid w:val="00EE6F01"/>
    <w:rsid w:val="00EE758D"/>
    <w:rsid w:val="00EE7592"/>
    <w:rsid w:val="00EE7CA4"/>
    <w:rsid w:val="00EE7FE3"/>
    <w:rsid w:val="00EF08F9"/>
    <w:rsid w:val="00EF0C95"/>
    <w:rsid w:val="00EF106B"/>
    <w:rsid w:val="00EF116E"/>
    <w:rsid w:val="00EF1682"/>
    <w:rsid w:val="00EF180F"/>
    <w:rsid w:val="00EF18B8"/>
    <w:rsid w:val="00EF1C07"/>
    <w:rsid w:val="00EF229A"/>
    <w:rsid w:val="00EF24AC"/>
    <w:rsid w:val="00EF2818"/>
    <w:rsid w:val="00EF361E"/>
    <w:rsid w:val="00EF36F2"/>
    <w:rsid w:val="00EF3D94"/>
    <w:rsid w:val="00EF3F8B"/>
    <w:rsid w:val="00EF4319"/>
    <w:rsid w:val="00EF4559"/>
    <w:rsid w:val="00EF5181"/>
    <w:rsid w:val="00EF53A1"/>
    <w:rsid w:val="00EF5483"/>
    <w:rsid w:val="00EF5D0F"/>
    <w:rsid w:val="00EF5EF5"/>
    <w:rsid w:val="00EF6146"/>
    <w:rsid w:val="00EF6291"/>
    <w:rsid w:val="00EF6422"/>
    <w:rsid w:val="00EF6A8E"/>
    <w:rsid w:val="00EF7339"/>
    <w:rsid w:val="00F0041C"/>
    <w:rsid w:val="00F00586"/>
    <w:rsid w:val="00F005E1"/>
    <w:rsid w:val="00F01106"/>
    <w:rsid w:val="00F011D1"/>
    <w:rsid w:val="00F0182A"/>
    <w:rsid w:val="00F019D1"/>
    <w:rsid w:val="00F01D93"/>
    <w:rsid w:val="00F01F23"/>
    <w:rsid w:val="00F02120"/>
    <w:rsid w:val="00F02130"/>
    <w:rsid w:val="00F023A2"/>
    <w:rsid w:val="00F02B5C"/>
    <w:rsid w:val="00F02C82"/>
    <w:rsid w:val="00F02DE8"/>
    <w:rsid w:val="00F03102"/>
    <w:rsid w:val="00F035D1"/>
    <w:rsid w:val="00F0378D"/>
    <w:rsid w:val="00F03E61"/>
    <w:rsid w:val="00F043FE"/>
    <w:rsid w:val="00F04D2A"/>
    <w:rsid w:val="00F05040"/>
    <w:rsid w:val="00F051EB"/>
    <w:rsid w:val="00F05357"/>
    <w:rsid w:val="00F053C6"/>
    <w:rsid w:val="00F05512"/>
    <w:rsid w:val="00F055AB"/>
    <w:rsid w:val="00F05928"/>
    <w:rsid w:val="00F05F4D"/>
    <w:rsid w:val="00F064E9"/>
    <w:rsid w:val="00F065F9"/>
    <w:rsid w:val="00F06AEB"/>
    <w:rsid w:val="00F06E4B"/>
    <w:rsid w:val="00F0742D"/>
    <w:rsid w:val="00F07823"/>
    <w:rsid w:val="00F07DC6"/>
    <w:rsid w:val="00F103E4"/>
    <w:rsid w:val="00F1042B"/>
    <w:rsid w:val="00F10552"/>
    <w:rsid w:val="00F10885"/>
    <w:rsid w:val="00F108C2"/>
    <w:rsid w:val="00F10B25"/>
    <w:rsid w:val="00F10B7B"/>
    <w:rsid w:val="00F10E8B"/>
    <w:rsid w:val="00F10EC0"/>
    <w:rsid w:val="00F10F18"/>
    <w:rsid w:val="00F1176C"/>
    <w:rsid w:val="00F117F0"/>
    <w:rsid w:val="00F1182F"/>
    <w:rsid w:val="00F11982"/>
    <w:rsid w:val="00F1251E"/>
    <w:rsid w:val="00F12572"/>
    <w:rsid w:val="00F12825"/>
    <w:rsid w:val="00F12EB1"/>
    <w:rsid w:val="00F1306C"/>
    <w:rsid w:val="00F131A8"/>
    <w:rsid w:val="00F1394F"/>
    <w:rsid w:val="00F1404B"/>
    <w:rsid w:val="00F143F4"/>
    <w:rsid w:val="00F14428"/>
    <w:rsid w:val="00F146BF"/>
    <w:rsid w:val="00F14AD5"/>
    <w:rsid w:val="00F14ED4"/>
    <w:rsid w:val="00F14FA0"/>
    <w:rsid w:val="00F150C9"/>
    <w:rsid w:val="00F15772"/>
    <w:rsid w:val="00F15828"/>
    <w:rsid w:val="00F15914"/>
    <w:rsid w:val="00F1637E"/>
    <w:rsid w:val="00F16418"/>
    <w:rsid w:val="00F16A29"/>
    <w:rsid w:val="00F16A87"/>
    <w:rsid w:val="00F16AD9"/>
    <w:rsid w:val="00F16FC1"/>
    <w:rsid w:val="00F170D0"/>
    <w:rsid w:val="00F17122"/>
    <w:rsid w:val="00F17306"/>
    <w:rsid w:val="00F17598"/>
    <w:rsid w:val="00F17657"/>
    <w:rsid w:val="00F1768E"/>
    <w:rsid w:val="00F17717"/>
    <w:rsid w:val="00F17AA9"/>
    <w:rsid w:val="00F17C90"/>
    <w:rsid w:val="00F17F55"/>
    <w:rsid w:val="00F201AD"/>
    <w:rsid w:val="00F20287"/>
    <w:rsid w:val="00F2069A"/>
    <w:rsid w:val="00F20870"/>
    <w:rsid w:val="00F211D0"/>
    <w:rsid w:val="00F22A27"/>
    <w:rsid w:val="00F22C19"/>
    <w:rsid w:val="00F22CE5"/>
    <w:rsid w:val="00F23063"/>
    <w:rsid w:val="00F23412"/>
    <w:rsid w:val="00F238BA"/>
    <w:rsid w:val="00F240FA"/>
    <w:rsid w:val="00F244E8"/>
    <w:rsid w:val="00F2467E"/>
    <w:rsid w:val="00F2472A"/>
    <w:rsid w:val="00F2476C"/>
    <w:rsid w:val="00F24F75"/>
    <w:rsid w:val="00F250CF"/>
    <w:rsid w:val="00F250EF"/>
    <w:rsid w:val="00F25256"/>
    <w:rsid w:val="00F2559F"/>
    <w:rsid w:val="00F25603"/>
    <w:rsid w:val="00F2578E"/>
    <w:rsid w:val="00F258A6"/>
    <w:rsid w:val="00F25E17"/>
    <w:rsid w:val="00F261B0"/>
    <w:rsid w:val="00F266B0"/>
    <w:rsid w:val="00F26807"/>
    <w:rsid w:val="00F26857"/>
    <w:rsid w:val="00F26A1C"/>
    <w:rsid w:val="00F26E21"/>
    <w:rsid w:val="00F270D7"/>
    <w:rsid w:val="00F2744E"/>
    <w:rsid w:val="00F27F80"/>
    <w:rsid w:val="00F27FF0"/>
    <w:rsid w:val="00F3010D"/>
    <w:rsid w:val="00F30282"/>
    <w:rsid w:val="00F31172"/>
    <w:rsid w:val="00F3146E"/>
    <w:rsid w:val="00F315B6"/>
    <w:rsid w:val="00F316BE"/>
    <w:rsid w:val="00F31812"/>
    <w:rsid w:val="00F31D3B"/>
    <w:rsid w:val="00F31D71"/>
    <w:rsid w:val="00F31FF5"/>
    <w:rsid w:val="00F3204C"/>
    <w:rsid w:val="00F322E1"/>
    <w:rsid w:val="00F3233B"/>
    <w:rsid w:val="00F3270F"/>
    <w:rsid w:val="00F32771"/>
    <w:rsid w:val="00F32886"/>
    <w:rsid w:val="00F329D4"/>
    <w:rsid w:val="00F32BB3"/>
    <w:rsid w:val="00F32D3B"/>
    <w:rsid w:val="00F3370C"/>
    <w:rsid w:val="00F3387E"/>
    <w:rsid w:val="00F33ABB"/>
    <w:rsid w:val="00F33C4C"/>
    <w:rsid w:val="00F34061"/>
    <w:rsid w:val="00F343A0"/>
    <w:rsid w:val="00F3468B"/>
    <w:rsid w:val="00F3477F"/>
    <w:rsid w:val="00F34DEB"/>
    <w:rsid w:val="00F3501C"/>
    <w:rsid w:val="00F353F4"/>
    <w:rsid w:val="00F36340"/>
    <w:rsid w:val="00F3679F"/>
    <w:rsid w:val="00F3740F"/>
    <w:rsid w:val="00F375A5"/>
    <w:rsid w:val="00F37766"/>
    <w:rsid w:val="00F377AB"/>
    <w:rsid w:val="00F37926"/>
    <w:rsid w:val="00F37CDF"/>
    <w:rsid w:val="00F402EF"/>
    <w:rsid w:val="00F403E0"/>
    <w:rsid w:val="00F405CB"/>
    <w:rsid w:val="00F40835"/>
    <w:rsid w:val="00F40DD7"/>
    <w:rsid w:val="00F40E41"/>
    <w:rsid w:val="00F40F26"/>
    <w:rsid w:val="00F415D8"/>
    <w:rsid w:val="00F416C5"/>
    <w:rsid w:val="00F419D5"/>
    <w:rsid w:val="00F41BC2"/>
    <w:rsid w:val="00F41C75"/>
    <w:rsid w:val="00F424AB"/>
    <w:rsid w:val="00F426FB"/>
    <w:rsid w:val="00F42906"/>
    <w:rsid w:val="00F42AC9"/>
    <w:rsid w:val="00F4311A"/>
    <w:rsid w:val="00F43181"/>
    <w:rsid w:val="00F43596"/>
    <w:rsid w:val="00F43957"/>
    <w:rsid w:val="00F43A88"/>
    <w:rsid w:val="00F43C84"/>
    <w:rsid w:val="00F43D85"/>
    <w:rsid w:val="00F44133"/>
    <w:rsid w:val="00F44428"/>
    <w:rsid w:val="00F44EBD"/>
    <w:rsid w:val="00F44F1E"/>
    <w:rsid w:val="00F44F52"/>
    <w:rsid w:val="00F452C7"/>
    <w:rsid w:val="00F45864"/>
    <w:rsid w:val="00F45A38"/>
    <w:rsid w:val="00F45BCE"/>
    <w:rsid w:val="00F46280"/>
    <w:rsid w:val="00F463D2"/>
    <w:rsid w:val="00F463FB"/>
    <w:rsid w:val="00F468B2"/>
    <w:rsid w:val="00F468FC"/>
    <w:rsid w:val="00F46B82"/>
    <w:rsid w:val="00F46F5F"/>
    <w:rsid w:val="00F471F0"/>
    <w:rsid w:val="00F47380"/>
    <w:rsid w:val="00F504FC"/>
    <w:rsid w:val="00F50BA3"/>
    <w:rsid w:val="00F50D46"/>
    <w:rsid w:val="00F5158C"/>
    <w:rsid w:val="00F515F7"/>
    <w:rsid w:val="00F51BE0"/>
    <w:rsid w:val="00F51E41"/>
    <w:rsid w:val="00F52806"/>
    <w:rsid w:val="00F52B25"/>
    <w:rsid w:val="00F52C55"/>
    <w:rsid w:val="00F52D4C"/>
    <w:rsid w:val="00F53169"/>
    <w:rsid w:val="00F53269"/>
    <w:rsid w:val="00F54595"/>
    <w:rsid w:val="00F5473F"/>
    <w:rsid w:val="00F54816"/>
    <w:rsid w:val="00F5482A"/>
    <w:rsid w:val="00F54A07"/>
    <w:rsid w:val="00F54A89"/>
    <w:rsid w:val="00F54CE3"/>
    <w:rsid w:val="00F54DCF"/>
    <w:rsid w:val="00F54F67"/>
    <w:rsid w:val="00F55760"/>
    <w:rsid w:val="00F5580C"/>
    <w:rsid w:val="00F55D6A"/>
    <w:rsid w:val="00F55F4B"/>
    <w:rsid w:val="00F56291"/>
    <w:rsid w:val="00F562E7"/>
    <w:rsid w:val="00F56561"/>
    <w:rsid w:val="00F566BE"/>
    <w:rsid w:val="00F56721"/>
    <w:rsid w:val="00F56CA1"/>
    <w:rsid w:val="00F57176"/>
    <w:rsid w:val="00F57366"/>
    <w:rsid w:val="00F57568"/>
    <w:rsid w:val="00F5759E"/>
    <w:rsid w:val="00F575D6"/>
    <w:rsid w:val="00F57C2F"/>
    <w:rsid w:val="00F57C81"/>
    <w:rsid w:val="00F57EA3"/>
    <w:rsid w:val="00F6037B"/>
    <w:rsid w:val="00F603F6"/>
    <w:rsid w:val="00F605EA"/>
    <w:rsid w:val="00F615ED"/>
    <w:rsid w:val="00F61BA7"/>
    <w:rsid w:val="00F61DF1"/>
    <w:rsid w:val="00F61FC4"/>
    <w:rsid w:val="00F6218D"/>
    <w:rsid w:val="00F628C8"/>
    <w:rsid w:val="00F62A9D"/>
    <w:rsid w:val="00F63195"/>
    <w:rsid w:val="00F6323E"/>
    <w:rsid w:val="00F632D4"/>
    <w:rsid w:val="00F63328"/>
    <w:rsid w:val="00F6374E"/>
    <w:rsid w:val="00F63C7F"/>
    <w:rsid w:val="00F6427E"/>
    <w:rsid w:val="00F644E2"/>
    <w:rsid w:val="00F64604"/>
    <w:rsid w:val="00F64C86"/>
    <w:rsid w:val="00F6501D"/>
    <w:rsid w:val="00F6544F"/>
    <w:rsid w:val="00F65947"/>
    <w:rsid w:val="00F65DAD"/>
    <w:rsid w:val="00F66045"/>
    <w:rsid w:val="00F6661F"/>
    <w:rsid w:val="00F66BC1"/>
    <w:rsid w:val="00F66C00"/>
    <w:rsid w:val="00F66EBF"/>
    <w:rsid w:val="00F6716F"/>
    <w:rsid w:val="00F67532"/>
    <w:rsid w:val="00F67778"/>
    <w:rsid w:val="00F67969"/>
    <w:rsid w:val="00F679A5"/>
    <w:rsid w:val="00F67C50"/>
    <w:rsid w:val="00F67C8C"/>
    <w:rsid w:val="00F67E30"/>
    <w:rsid w:val="00F7022F"/>
    <w:rsid w:val="00F70230"/>
    <w:rsid w:val="00F70833"/>
    <w:rsid w:val="00F7085B"/>
    <w:rsid w:val="00F70A13"/>
    <w:rsid w:val="00F70E6D"/>
    <w:rsid w:val="00F7123E"/>
    <w:rsid w:val="00F71446"/>
    <w:rsid w:val="00F71BAA"/>
    <w:rsid w:val="00F71EDE"/>
    <w:rsid w:val="00F724CC"/>
    <w:rsid w:val="00F72874"/>
    <w:rsid w:val="00F728FC"/>
    <w:rsid w:val="00F72CAB"/>
    <w:rsid w:val="00F72F10"/>
    <w:rsid w:val="00F730FF"/>
    <w:rsid w:val="00F73237"/>
    <w:rsid w:val="00F73257"/>
    <w:rsid w:val="00F7350C"/>
    <w:rsid w:val="00F74020"/>
    <w:rsid w:val="00F74251"/>
    <w:rsid w:val="00F743DD"/>
    <w:rsid w:val="00F7445F"/>
    <w:rsid w:val="00F74618"/>
    <w:rsid w:val="00F749E5"/>
    <w:rsid w:val="00F74BF9"/>
    <w:rsid w:val="00F7506A"/>
    <w:rsid w:val="00F75691"/>
    <w:rsid w:val="00F756E9"/>
    <w:rsid w:val="00F75EF4"/>
    <w:rsid w:val="00F7643F"/>
    <w:rsid w:val="00F7687E"/>
    <w:rsid w:val="00F76E33"/>
    <w:rsid w:val="00F76F72"/>
    <w:rsid w:val="00F775CF"/>
    <w:rsid w:val="00F775DF"/>
    <w:rsid w:val="00F7797C"/>
    <w:rsid w:val="00F77CC5"/>
    <w:rsid w:val="00F802F3"/>
    <w:rsid w:val="00F8034A"/>
    <w:rsid w:val="00F80EA5"/>
    <w:rsid w:val="00F8100C"/>
    <w:rsid w:val="00F810C5"/>
    <w:rsid w:val="00F81741"/>
    <w:rsid w:val="00F819B0"/>
    <w:rsid w:val="00F82142"/>
    <w:rsid w:val="00F822B2"/>
    <w:rsid w:val="00F82604"/>
    <w:rsid w:val="00F8296C"/>
    <w:rsid w:val="00F82D25"/>
    <w:rsid w:val="00F83095"/>
    <w:rsid w:val="00F830CA"/>
    <w:rsid w:val="00F83153"/>
    <w:rsid w:val="00F83692"/>
    <w:rsid w:val="00F837BD"/>
    <w:rsid w:val="00F840CD"/>
    <w:rsid w:val="00F8414B"/>
    <w:rsid w:val="00F841F9"/>
    <w:rsid w:val="00F84268"/>
    <w:rsid w:val="00F843DA"/>
    <w:rsid w:val="00F84D75"/>
    <w:rsid w:val="00F84E23"/>
    <w:rsid w:val="00F84FB9"/>
    <w:rsid w:val="00F855D0"/>
    <w:rsid w:val="00F857D3"/>
    <w:rsid w:val="00F859B2"/>
    <w:rsid w:val="00F860A7"/>
    <w:rsid w:val="00F8626E"/>
    <w:rsid w:val="00F86296"/>
    <w:rsid w:val="00F86943"/>
    <w:rsid w:val="00F86BBF"/>
    <w:rsid w:val="00F87593"/>
    <w:rsid w:val="00F875A0"/>
    <w:rsid w:val="00F87919"/>
    <w:rsid w:val="00F87BDC"/>
    <w:rsid w:val="00F87CF3"/>
    <w:rsid w:val="00F87E87"/>
    <w:rsid w:val="00F87F87"/>
    <w:rsid w:val="00F90044"/>
    <w:rsid w:val="00F900A6"/>
    <w:rsid w:val="00F902D9"/>
    <w:rsid w:val="00F904A6"/>
    <w:rsid w:val="00F90518"/>
    <w:rsid w:val="00F905C7"/>
    <w:rsid w:val="00F90670"/>
    <w:rsid w:val="00F90B44"/>
    <w:rsid w:val="00F90B99"/>
    <w:rsid w:val="00F90E62"/>
    <w:rsid w:val="00F910DE"/>
    <w:rsid w:val="00F911A9"/>
    <w:rsid w:val="00F912E9"/>
    <w:rsid w:val="00F912EA"/>
    <w:rsid w:val="00F913B3"/>
    <w:rsid w:val="00F9165D"/>
    <w:rsid w:val="00F91699"/>
    <w:rsid w:val="00F91827"/>
    <w:rsid w:val="00F91CFD"/>
    <w:rsid w:val="00F91DD3"/>
    <w:rsid w:val="00F9252D"/>
    <w:rsid w:val="00F92678"/>
    <w:rsid w:val="00F92920"/>
    <w:rsid w:val="00F92A9B"/>
    <w:rsid w:val="00F92C23"/>
    <w:rsid w:val="00F92D50"/>
    <w:rsid w:val="00F92EE5"/>
    <w:rsid w:val="00F92F4E"/>
    <w:rsid w:val="00F931E9"/>
    <w:rsid w:val="00F932D4"/>
    <w:rsid w:val="00F9330F"/>
    <w:rsid w:val="00F9360D"/>
    <w:rsid w:val="00F93768"/>
    <w:rsid w:val="00F93E4B"/>
    <w:rsid w:val="00F93F20"/>
    <w:rsid w:val="00F93F4A"/>
    <w:rsid w:val="00F94288"/>
    <w:rsid w:val="00F9441C"/>
    <w:rsid w:val="00F945FB"/>
    <w:rsid w:val="00F9460A"/>
    <w:rsid w:val="00F9468F"/>
    <w:rsid w:val="00F94ED0"/>
    <w:rsid w:val="00F950A6"/>
    <w:rsid w:val="00F957A2"/>
    <w:rsid w:val="00F95A51"/>
    <w:rsid w:val="00F95AFD"/>
    <w:rsid w:val="00F95BE5"/>
    <w:rsid w:val="00F95CF1"/>
    <w:rsid w:val="00F95EA6"/>
    <w:rsid w:val="00F95EED"/>
    <w:rsid w:val="00F965C2"/>
    <w:rsid w:val="00F968FE"/>
    <w:rsid w:val="00F9705A"/>
    <w:rsid w:val="00F97375"/>
    <w:rsid w:val="00F9747B"/>
    <w:rsid w:val="00F974D2"/>
    <w:rsid w:val="00F97675"/>
    <w:rsid w:val="00FA00BF"/>
    <w:rsid w:val="00FA0509"/>
    <w:rsid w:val="00FA0706"/>
    <w:rsid w:val="00FA11D6"/>
    <w:rsid w:val="00FA122C"/>
    <w:rsid w:val="00FA1281"/>
    <w:rsid w:val="00FA16BA"/>
    <w:rsid w:val="00FA19D8"/>
    <w:rsid w:val="00FA1C80"/>
    <w:rsid w:val="00FA20FE"/>
    <w:rsid w:val="00FA2456"/>
    <w:rsid w:val="00FA2987"/>
    <w:rsid w:val="00FA2F37"/>
    <w:rsid w:val="00FA2F3D"/>
    <w:rsid w:val="00FA36C4"/>
    <w:rsid w:val="00FA3827"/>
    <w:rsid w:val="00FA44C1"/>
    <w:rsid w:val="00FA4653"/>
    <w:rsid w:val="00FA477E"/>
    <w:rsid w:val="00FA47B8"/>
    <w:rsid w:val="00FA4D16"/>
    <w:rsid w:val="00FA514F"/>
    <w:rsid w:val="00FA51A9"/>
    <w:rsid w:val="00FA5204"/>
    <w:rsid w:val="00FA52D6"/>
    <w:rsid w:val="00FA53FB"/>
    <w:rsid w:val="00FA5524"/>
    <w:rsid w:val="00FA554E"/>
    <w:rsid w:val="00FA611C"/>
    <w:rsid w:val="00FA6925"/>
    <w:rsid w:val="00FA69DE"/>
    <w:rsid w:val="00FA7D4E"/>
    <w:rsid w:val="00FB0530"/>
    <w:rsid w:val="00FB0C8E"/>
    <w:rsid w:val="00FB0D52"/>
    <w:rsid w:val="00FB15E2"/>
    <w:rsid w:val="00FB1A3A"/>
    <w:rsid w:val="00FB1A9B"/>
    <w:rsid w:val="00FB1BA6"/>
    <w:rsid w:val="00FB1F72"/>
    <w:rsid w:val="00FB24D6"/>
    <w:rsid w:val="00FB2992"/>
    <w:rsid w:val="00FB2B16"/>
    <w:rsid w:val="00FB2C83"/>
    <w:rsid w:val="00FB2D8A"/>
    <w:rsid w:val="00FB2F80"/>
    <w:rsid w:val="00FB3759"/>
    <w:rsid w:val="00FB3853"/>
    <w:rsid w:val="00FB395D"/>
    <w:rsid w:val="00FB3FAC"/>
    <w:rsid w:val="00FB5848"/>
    <w:rsid w:val="00FB5C23"/>
    <w:rsid w:val="00FB6EB2"/>
    <w:rsid w:val="00FB7438"/>
    <w:rsid w:val="00FB74BE"/>
    <w:rsid w:val="00FB7852"/>
    <w:rsid w:val="00FB7862"/>
    <w:rsid w:val="00FB7FEF"/>
    <w:rsid w:val="00FC0000"/>
    <w:rsid w:val="00FC049A"/>
    <w:rsid w:val="00FC052A"/>
    <w:rsid w:val="00FC0722"/>
    <w:rsid w:val="00FC0EF6"/>
    <w:rsid w:val="00FC119F"/>
    <w:rsid w:val="00FC12BE"/>
    <w:rsid w:val="00FC12D0"/>
    <w:rsid w:val="00FC14AC"/>
    <w:rsid w:val="00FC1E64"/>
    <w:rsid w:val="00FC1F2D"/>
    <w:rsid w:val="00FC22D6"/>
    <w:rsid w:val="00FC2608"/>
    <w:rsid w:val="00FC2721"/>
    <w:rsid w:val="00FC27A2"/>
    <w:rsid w:val="00FC2C9C"/>
    <w:rsid w:val="00FC30F3"/>
    <w:rsid w:val="00FC31D5"/>
    <w:rsid w:val="00FC3218"/>
    <w:rsid w:val="00FC3282"/>
    <w:rsid w:val="00FC38B6"/>
    <w:rsid w:val="00FC418D"/>
    <w:rsid w:val="00FC4806"/>
    <w:rsid w:val="00FC481E"/>
    <w:rsid w:val="00FC4AF1"/>
    <w:rsid w:val="00FC4FAF"/>
    <w:rsid w:val="00FC542D"/>
    <w:rsid w:val="00FC5580"/>
    <w:rsid w:val="00FC55A3"/>
    <w:rsid w:val="00FC55DF"/>
    <w:rsid w:val="00FC5882"/>
    <w:rsid w:val="00FC5AD1"/>
    <w:rsid w:val="00FC5E9B"/>
    <w:rsid w:val="00FC62BC"/>
    <w:rsid w:val="00FC6334"/>
    <w:rsid w:val="00FC6705"/>
    <w:rsid w:val="00FC684D"/>
    <w:rsid w:val="00FC690F"/>
    <w:rsid w:val="00FC6986"/>
    <w:rsid w:val="00FC6E0A"/>
    <w:rsid w:val="00FC6ECF"/>
    <w:rsid w:val="00FC728F"/>
    <w:rsid w:val="00FC7329"/>
    <w:rsid w:val="00FC7602"/>
    <w:rsid w:val="00FC77B5"/>
    <w:rsid w:val="00FC7B9E"/>
    <w:rsid w:val="00FD0082"/>
    <w:rsid w:val="00FD03DC"/>
    <w:rsid w:val="00FD0512"/>
    <w:rsid w:val="00FD0943"/>
    <w:rsid w:val="00FD0F74"/>
    <w:rsid w:val="00FD12FD"/>
    <w:rsid w:val="00FD1FF8"/>
    <w:rsid w:val="00FD2101"/>
    <w:rsid w:val="00FD2298"/>
    <w:rsid w:val="00FD26CC"/>
    <w:rsid w:val="00FD2776"/>
    <w:rsid w:val="00FD2A47"/>
    <w:rsid w:val="00FD2B15"/>
    <w:rsid w:val="00FD2C20"/>
    <w:rsid w:val="00FD303A"/>
    <w:rsid w:val="00FD30F6"/>
    <w:rsid w:val="00FD32E5"/>
    <w:rsid w:val="00FD351C"/>
    <w:rsid w:val="00FD36E7"/>
    <w:rsid w:val="00FD36F3"/>
    <w:rsid w:val="00FD382E"/>
    <w:rsid w:val="00FD3AF9"/>
    <w:rsid w:val="00FD3D9C"/>
    <w:rsid w:val="00FD3FD7"/>
    <w:rsid w:val="00FD40E6"/>
    <w:rsid w:val="00FD424A"/>
    <w:rsid w:val="00FD42FE"/>
    <w:rsid w:val="00FD43A9"/>
    <w:rsid w:val="00FD43E0"/>
    <w:rsid w:val="00FD44BF"/>
    <w:rsid w:val="00FD460F"/>
    <w:rsid w:val="00FD508C"/>
    <w:rsid w:val="00FD5219"/>
    <w:rsid w:val="00FD5547"/>
    <w:rsid w:val="00FD5666"/>
    <w:rsid w:val="00FD5DDB"/>
    <w:rsid w:val="00FD5E33"/>
    <w:rsid w:val="00FD5E6F"/>
    <w:rsid w:val="00FD6174"/>
    <w:rsid w:val="00FD68A1"/>
    <w:rsid w:val="00FD6B73"/>
    <w:rsid w:val="00FD6F21"/>
    <w:rsid w:val="00FD70C7"/>
    <w:rsid w:val="00FD70CF"/>
    <w:rsid w:val="00FD7FA5"/>
    <w:rsid w:val="00FE029A"/>
    <w:rsid w:val="00FE0662"/>
    <w:rsid w:val="00FE090E"/>
    <w:rsid w:val="00FE0917"/>
    <w:rsid w:val="00FE0A11"/>
    <w:rsid w:val="00FE0CFB"/>
    <w:rsid w:val="00FE0D81"/>
    <w:rsid w:val="00FE12D2"/>
    <w:rsid w:val="00FE19DA"/>
    <w:rsid w:val="00FE1D38"/>
    <w:rsid w:val="00FE1FC9"/>
    <w:rsid w:val="00FE23DF"/>
    <w:rsid w:val="00FE253B"/>
    <w:rsid w:val="00FE2968"/>
    <w:rsid w:val="00FE2B87"/>
    <w:rsid w:val="00FE2DAD"/>
    <w:rsid w:val="00FE2E94"/>
    <w:rsid w:val="00FE3175"/>
    <w:rsid w:val="00FE3476"/>
    <w:rsid w:val="00FE3640"/>
    <w:rsid w:val="00FE3816"/>
    <w:rsid w:val="00FE3C58"/>
    <w:rsid w:val="00FE43D5"/>
    <w:rsid w:val="00FE47AD"/>
    <w:rsid w:val="00FE4A6D"/>
    <w:rsid w:val="00FE4AA2"/>
    <w:rsid w:val="00FE4B2B"/>
    <w:rsid w:val="00FE4B2C"/>
    <w:rsid w:val="00FE4C7F"/>
    <w:rsid w:val="00FE52CC"/>
    <w:rsid w:val="00FE5901"/>
    <w:rsid w:val="00FE5EB6"/>
    <w:rsid w:val="00FE63D6"/>
    <w:rsid w:val="00FE65F7"/>
    <w:rsid w:val="00FE66E2"/>
    <w:rsid w:val="00FE6939"/>
    <w:rsid w:val="00FE69BF"/>
    <w:rsid w:val="00FE6C8F"/>
    <w:rsid w:val="00FE6DC4"/>
    <w:rsid w:val="00FE6F2E"/>
    <w:rsid w:val="00FE7067"/>
    <w:rsid w:val="00FE7102"/>
    <w:rsid w:val="00FE743D"/>
    <w:rsid w:val="00FF0012"/>
    <w:rsid w:val="00FF02F0"/>
    <w:rsid w:val="00FF06C9"/>
    <w:rsid w:val="00FF0A1A"/>
    <w:rsid w:val="00FF0FDF"/>
    <w:rsid w:val="00FF0FFA"/>
    <w:rsid w:val="00FF13E1"/>
    <w:rsid w:val="00FF148F"/>
    <w:rsid w:val="00FF19A8"/>
    <w:rsid w:val="00FF1DFF"/>
    <w:rsid w:val="00FF1FC2"/>
    <w:rsid w:val="00FF29EE"/>
    <w:rsid w:val="00FF2EB7"/>
    <w:rsid w:val="00FF398D"/>
    <w:rsid w:val="00FF3AD4"/>
    <w:rsid w:val="00FF3AFF"/>
    <w:rsid w:val="00FF3C46"/>
    <w:rsid w:val="00FF3D4B"/>
    <w:rsid w:val="00FF3EEC"/>
    <w:rsid w:val="00FF44EB"/>
    <w:rsid w:val="00FF4520"/>
    <w:rsid w:val="00FF45E4"/>
    <w:rsid w:val="00FF4A37"/>
    <w:rsid w:val="00FF4C37"/>
    <w:rsid w:val="00FF4C38"/>
    <w:rsid w:val="00FF52E2"/>
    <w:rsid w:val="00FF5358"/>
    <w:rsid w:val="00FF55D9"/>
    <w:rsid w:val="00FF5A2C"/>
    <w:rsid w:val="00FF5D11"/>
    <w:rsid w:val="00FF5DEF"/>
    <w:rsid w:val="00FF609A"/>
    <w:rsid w:val="00FF6166"/>
    <w:rsid w:val="00FF64D1"/>
    <w:rsid w:val="00FF6AB4"/>
    <w:rsid w:val="00FF6DA0"/>
    <w:rsid w:val="00FF6F84"/>
    <w:rsid w:val="00FF73CF"/>
    <w:rsid w:val="00FF76D3"/>
    <w:rsid w:val="00FF799B"/>
    <w:rsid w:val="00FF7C78"/>
    <w:rsid w:val="01287448"/>
    <w:rsid w:val="016A39D5"/>
    <w:rsid w:val="01E74023"/>
    <w:rsid w:val="02CCBD65"/>
    <w:rsid w:val="02E143F5"/>
    <w:rsid w:val="0322C568"/>
    <w:rsid w:val="03A74EE5"/>
    <w:rsid w:val="03BCC3AC"/>
    <w:rsid w:val="04102874"/>
    <w:rsid w:val="04360E4B"/>
    <w:rsid w:val="060A5C28"/>
    <w:rsid w:val="062110D9"/>
    <w:rsid w:val="062CF75C"/>
    <w:rsid w:val="067CF14D"/>
    <w:rsid w:val="069BD0DB"/>
    <w:rsid w:val="06A51682"/>
    <w:rsid w:val="06F3AE43"/>
    <w:rsid w:val="07560D95"/>
    <w:rsid w:val="07AF7058"/>
    <w:rsid w:val="082AB56D"/>
    <w:rsid w:val="0853B546"/>
    <w:rsid w:val="099AC0D3"/>
    <w:rsid w:val="09B060C5"/>
    <w:rsid w:val="09C025AD"/>
    <w:rsid w:val="09D7F1E5"/>
    <w:rsid w:val="0B53A5E8"/>
    <w:rsid w:val="0BA3C814"/>
    <w:rsid w:val="0BFF4B22"/>
    <w:rsid w:val="0C696DE4"/>
    <w:rsid w:val="0CB1735D"/>
    <w:rsid w:val="0D17B60E"/>
    <w:rsid w:val="0D24F6C2"/>
    <w:rsid w:val="0D2BDAD4"/>
    <w:rsid w:val="0D7A895C"/>
    <w:rsid w:val="0D8ECFC6"/>
    <w:rsid w:val="0E1AF068"/>
    <w:rsid w:val="0EA86323"/>
    <w:rsid w:val="0EB30E35"/>
    <w:rsid w:val="0F068E0E"/>
    <w:rsid w:val="0F72BA25"/>
    <w:rsid w:val="103E7E9A"/>
    <w:rsid w:val="1124B7A8"/>
    <w:rsid w:val="117EEBF3"/>
    <w:rsid w:val="12712330"/>
    <w:rsid w:val="12EF131B"/>
    <w:rsid w:val="12F37FEB"/>
    <w:rsid w:val="12F3D862"/>
    <w:rsid w:val="131C7830"/>
    <w:rsid w:val="1442D64E"/>
    <w:rsid w:val="1450163F"/>
    <w:rsid w:val="14D81CA3"/>
    <w:rsid w:val="1509D786"/>
    <w:rsid w:val="163A6DBB"/>
    <w:rsid w:val="166A985D"/>
    <w:rsid w:val="167E2109"/>
    <w:rsid w:val="16F7FB71"/>
    <w:rsid w:val="1707FCD9"/>
    <w:rsid w:val="171D86B4"/>
    <w:rsid w:val="1776E445"/>
    <w:rsid w:val="178333CC"/>
    <w:rsid w:val="17926D4C"/>
    <w:rsid w:val="17D7349B"/>
    <w:rsid w:val="183143E8"/>
    <w:rsid w:val="18AF87AB"/>
    <w:rsid w:val="18F680BA"/>
    <w:rsid w:val="19F26293"/>
    <w:rsid w:val="1A516602"/>
    <w:rsid w:val="1A5C8DE8"/>
    <w:rsid w:val="1AF26987"/>
    <w:rsid w:val="1B2FEAE2"/>
    <w:rsid w:val="1B89D6F8"/>
    <w:rsid w:val="1C2EF829"/>
    <w:rsid w:val="1CE8757B"/>
    <w:rsid w:val="1CEB13BE"/>
    <w:rsid w:val="1D470326"/>
    <w:rsid w:val="1D8001FD"/>
    <w:rsid w:val="1EB33470"/>
    <w:rsid w:val="1F9E7368"/>
    <w:rsid w:val="1FD7976E"/>
    <w:rsid w:val="21EDDF8E"/>
    <w:rsid w:val="221FEFEB"/>
    <w:rsid w:val="22939422"/>
    <w:rsid w:val="22A55E46"/>
    <w:rsid w:val="231E938F"/>
    <w:rsid w:val="232BB78C"/>
    <w:rsid w:val="242C9660"/>
    <w:rsid w:val="24F1299B"/>
    <w:rsid w:val="255E5D39"/>
    <w:rsid w:val="25DCFF08"/>
    <w:rsid w:val="25DF6543"/>
    <w:rsid w:val="25E4C2BD"/>
    <w:rsid w:val="25F58BC6"/>
    <w:rsid w:val="26017DCF"/>
    <w:rsid w:val="2673D19F"/>
    <w:rsid w:val="26D5BE03"/>
    <w:rsid w:val="27AE5CA0"/>
    <w:rsid w:val="283E5752"/>
    <w:rsid w:val="28D4D139"/>
    <w:rsid w:val="28DE7C10"/>
    <w:rsid w:val="28E9FEC5"/>
    <w:rsid w:val="290905AE"/>
    <w:rsid w:val="29BC4DBB"/>
    <w:rsid w:val="2B54C3C8"/>
    <w:rsid w:val="2B85B733"/>
    <w:rsid w:val="2C592A1A"/>
    <w:rsid w:val="2C982CBC"/>
    <w:rsid w:val="2D8CAAEC"/>
    <w:rsid w:val="2E1B2328"/>
    <w:rsid w:val="2E2DEAEC"/>
    <w:rsid w:val="2E7CBA7C"/>
    <w:rsid w:val="2EA8FE71"/>
    <w:rsid w:val="2EB26FB5"/>
    <w:rsid w:val="2EEC3DEE"/>
    <w:rsid w:val="2F3D8A9A"/>
    <w:rsid w:val="2F9C2F7C"/>
    <w:rsid w:val="30036175"/>
    <w:rsid w:val="308770FE"/>
    <w:rsid w:val="30C93C48"/>
    <w:rsid w:val="30E196AC"/>
    <w:rsid w:val="30E57CBE"/>
    <w:rsid w:val="3173BD3B"/>
    <w:rsid w:val="33076E40"/>
    <w:rsid w:val="3350F7BB"/>
    <w:rsid w:val="33F7A47A"/>
    <w:rsid w:val="34472EFD"/>
    <w:rsid w:val="349B0BC1"/>
    <w:rsid w:val="34A307F6"/>
    <w:rsid w:val="34B06911"/>
    <w:rsid w:val="358D8140"/>
    <w:rsid w:val="35E1E7FB"/>
    <w:rsid w:val="35FB1058"/>
    <w:rsid w:val="361FAD3E"/>
    <w:rsid w:val="363ED857"/>
    <w:rsid w:val="37514C48"/>
    <w:rsid w:val="37DAA8B8"/>
    <w:rsid w:val="380C4AB5"/>
    <w:rsid w:val="3831FDBE"/>
    <w:rsid w:val="38D0A25E"/>
    <w:rsid w:val="395D50BC"/>
    <w:rsid w:val="398FAF2A"/>
    <w:rsid w:val="3A0781E5"/>
    <w:rsid w:val="3A1429C7"/>
    <w:rsid w:val="3A6D9A95"/>
    <w:rsid w:val="3A95F8D3"/>
    <w:rsid w:val="3AFA7CB1"/>
    <w:rsid w:val="3B072493"/>
    <w:rsid w:val="3B1B5FA9"/>
    <w:rsid w:val="3B663D26"/>
    <w:rsid w:val="3BBCCF44"/>
    <w:rsid w:val="3CCE13FA"/>
    <w:rsid w:val="3CD8987E"/>
    <w:rsid w:val="3D53B0A6"/>
    <w:rsid w:val="3DE1C7DE"/>
    <w:rsid w:val="3E2A16B4"/>
    <w:rsid w:val="3E8D0C93"/>
    <w:rsid w:val="3F0636FA"/>
    <w:rsid w:val="3F395AEB"/>
    <w:rsid w:val="4036E00F"/>
    <w:rsid w:val="4046D15C"/>
    <w:rsid w:val="40D19116"/>
    <w:rsid w:val="4113EF5C"/>
    <w:rsid w:val="411BF33D"/>
    <w:rsid w:val="41921B75"/>
    <w:rsid w:val="41BB6D39"/>
    <w:rsid w:val="42D4F80C"/>
    <w:rsid w:val="42E86910"/>
    <w:rsid w:val="4418AE36"/>
    <w:rsid w:val="44AC3E3F"/>
    <w:rsid w:val="44B92BC0"/>
    <w:rsid w:val="44F3A2F7"/>
    <w:rsid w:val="4519C37A"/>
    <w:rsid w:val="4577D519"/>
    <w:rsid w:val="45B320D9"/>
    <w:rsid w:val="46642D29"/>
    <w:rsid w:val="47344EBA"/>
    <w:rsid w:val="47758F24"/>
    <w:rsid w:val="4782C080"/>
    <w:rsid w:val="47D053B5"/>
    <w:rsid w:val="47F467C4"/>
    <w:rsid w:val="48100378"/>
    <w:rsid w:val="48945118"/>
    <w:rsid w:val="48B79364"/>
    <w:rsid w:val="4937AD35"/>
    <w:rsid w:val="496C67D0"/>
    <w:rsid w:val="49721863"/>
    <w:rsid w:val="49C556CA"/>
    <w:rsid w:val="4A0D8534"/>
    <w:rsid w:val="4ABACC6E"/>
    <w:rsid w:val="4BF9A2F5"/>
    <w:rsid w:val="4BFA8E1F"/>
    <w:rsid w:val="4C2935F6"/>
    <w:rsid w:val="4C655617"/>
    <w:rsid w:val="4C8F438F"/>
    <w:rsid w:val="4CEEB5D7"/>
    <w:rsid w:val="4E1CAAE8"/>
    <w:rsid w:val="4E479B5D"/>
    <w:rsid w:val="4EE67FE4"/>
    <w:rsid w:val="4FC4AABC"/>
    <w:rsid w:val="51298395"/>
    <w:rsid w:val="514C58AA"/>
    <w:rsid w:val="5163B751"/>
    <w:rsid w:val="51727B36"/>
    <w:rsid w:val="52AE5EDE"/>
    <w:rsid w:val="532473EB"/>
    <w:rsid w:val="53C30150"/>
    <w:rsid w:val="54BFFBAA"/>
    <w:rsid w:val="5501E155"/>
    <w:rsid w:val="552062F0"/>
    <w:rsid w:val="5549877F"/>
    <w:rsid w:val="55AB4BF2"/>
    <w:rsid w:val="55FF5E4D"/>
    <w:rsid w:val="56084514"/>
    <w:rsid w:val="565F42F5"/>
    <w:rsid w:val="56843085"/>
    <w:rsid w:val="570C2FFF"/>
    <w:rsid w:val="574F1EED"/>
    <w:rsid w:val="5764AEC3"/>
    <w:rsid w:val="57DBD09C"/>
    <w:rsid w:val="58258122"/>
    <w:rsid w:val="58F0F9F6"/>
    <w:rsid w:val="591E0271"/>
    <w:rsid w:val="5972DB29"/>
    <w:rsid w:val="597D5981"/>
    <w:rsid w:val="59FFE9A3"/>
    <w:rsid w:val="5A202746"/>
    <w:rsid w:val="5A616B4C"/>
    <w:rsid w:val="5AD57742"/>
    <w:rsid w:val="5B5BE85C"/>
    <w:rsid w:val="5BFE2DB8"/>
    <w:rsid w:val="5C70D391"/>
    <w:rsid w:val="5CB8A43F"/>
    <w:rsid w:val="5CFE7FEC"/>
    <w:rsid w:val="5D6955D3"/>
    <w:rsid w:val="5DF8FCDE"/>
    <w:rsid w:val="5E4C8802"/>
    <w:rsid w:val="5EB908DF"/>
    <w:rsid w:val="5F7D9725"/>
    <w:rsid w:val="5F83524E"/>
    <w:rsid w:val="5F9304A8"/>
    <w:rsid w:val="5FC31DD1"/>
    <w:rsid w:val="61C76E08"/>
    <w:rsid w:val="6254DC9A"/>
    <w:rsid w:val="62FA236B"/>
    <w:rsid w:val="6453166C"/>
    <w:rsid w:val="6484F91A"/>
    <w:rsid w:val="64C89126"/>
    <w:rsid w:val="65019FE9"/>
    <w:rsid w:val="651AF9B9"/>
    <w:rsid w:val="652D3A5A"/>
    <w:rsid w:val="6591D57A"/>
    <w:rsid w:val="65D02453"/>
    <w:rsid w:val="66AA7268"/>
    <w:rsid w:val="6756AB7F"/>
    <w:rsid w:val="67A79873"/>
    <w:rsid w:val="68F60740"/>
    <w:rsid w:val="6909465D"/>
    <w:rsid w:val="6A557AFE"/>
    <w:rsid w:val="6A982E2B"/>
    <w:rsid w:val="6ABB129B"/>
    <w:rsid w:val="6B1BFC54"/>
    <w:rsid w:val="6B3AF60F"/>
    <w:rsid w:val="6B829D52"/>
    <w:rsid w:val="6C63E285"/>
    <w:rsid w:val="6CB4942A"/>
    <w:rsid w:val="6D088DE1"/>
    <w:rsid w:val="6D6A785F"/>
    <w:rsid w:val="6E387E30"/>
    <w:rsid w:val="6E47BB85"/>
    <w:rsid w:val="6F9553FD"/>
    <w:rsid w:val="6F9981FB"/>
    <w:rsid w:val="71358464"/>
    <w:rsid w:val="713BEB9A"/>
    <w:rsid w:val="71999328"/>
    <w:rsid w:val="72523002"/>
    <w:rsid w:val="7252F1D2"/>
    <w:rsid w:val="72B4932D"/>
    <w:rsid w:val="73356389"/>
    <w:rsid w:val="7336B3B2"/>
    <w:rsid w:val="73861516"/>
    <w:rsid w:val="746C1731"/>
    <w:rsid w:val="7482D870"/>
    <w:rsid w:val="749A8640"/>
    <w:rsid w:val="74A8EAAA"/>
    <w:rsid w:val="75961C2F"/>
    <w:rsid w:val="75A6C754"/>
    <w:rsid w:val="75B095E4"/>
    <w:rsid w:val="75EBEB35"/>
    <w:rsid w:val="76BAF083"/>
    <w:rsid w:val="76E94172"/>
    <w:rsid w:val="775D88D6"/>
    <w:rsid w:val="77B3D1D6"/>
    <w:rsid w:val="77E4DA0C"/>
    <w:rsid w:val="77E5F27D"/>
    <w:rsid w:val="7840B912"/>
    <w:rsid w:val="78744331"/>
    <w:rsid w:val="79F681C1"/>
    <w:rsid w:val="7A30E600"/>
    <w:rsid w:val="7A7FFDB6"/>
    <w:rsid w:val="7AC192F5"/>
    <w:rsid w:val="7B70082B"/>
    <w:rsid w:val="7BB353B8"/>
    <w:rsid w:val="7C8538F0"/>
    <w:rsid w:val="7CDCBDD6"/>
    <w:rsid w:val="7D631071"/>
    <w:rsid w:val="7D7346C7"/>
    <w:rsid w:val="7DE45A6B"/>
    <w:rsid w:val="7DF3992A"/>
    <w:rsid w:val="7E0AA2E1"/>
    <w:rsid w:val="7EF5C4A5"/>
    <w:rsid w:val="7F69211A"/>
    <w:rsid w:val="7F76B56F"/>
    <w:rsid w:val="7FA3E291"/>
    <w:rsid w:val="7FBF4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9060F69"/>
  <w15:chartTrackingRefBased/>
  <w15:docId w15:val="{EC3370D5-53C7-485C-A1C8-094155600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3B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930D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930D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930D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930D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B27F9F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E139A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E139A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E139A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E139A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E139A0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E139A0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E139A0"/>
    <w:rPr>
      <w:rFonts w:cs="EucrosiaUPC"/>
      <w:sz w:val="30"/>
      <w:szCs w:val="30"/>
      <w:lang w:val="th-TH"/>
    </w:rPr>
  </w:style>
  <w:style w:type="character" w:customStyle="1" w:styleId="Heading9Char">
    <w:name w:val="Heading 9 Char"/>
    <w:link w:val="Heading9"/>
    <w:locked/>
    <w:rsid w:val="00E139A0"/>
    <w:rPr>
      <w:rFonts w:cs="EucrosiaUPC"/>
      <w:sz w:val="30"/>
      <w:szCs w:val="30"/>
    </w:rPr>
  </w:style>
  <w:style w:type="paragraph" w:styleId="Header">
    <w:name w:val="header"/>
    <w:basedOn w:val="Normal"/>
    <w:link w:val="HeaderChar"/>
    <w:rsid w:val="007930D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A849A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930D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930D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930D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66518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930DD"/>
    <w:rPr>
      <w:rFonts w:cs="Times New Roman"/>
      <w:b/>
      <w:bCs/>
    </w:rPr>
  </w:style>
  <w:style w:type="paragraph" w:styleId="ListBullet">
    <w:name w:val="List Bullet"/>
    <w:basedOn w:val="Normal"/>
    <w:rsid w:val="007930D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930D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930D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930D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930D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930D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930D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930DD"/>
    <w:pPr>
      <w:ind w:left="284"/>
    </w:pPr>
  </w:style>
  <w:style w:type="paragraph" w:customStyle="1" w:styleId="AAFrameAddress">
    <w:name w:val="AA Frame Address"/>
    <w:basedOn w:val="Heading1"/>
    <w:uiPriority w:val="99"/>
    <w:rsid w:val="007930D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7930D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930D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930DD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930DD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930DD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930DD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930DD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930DD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930DD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930DD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930DD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930DD"/>
    <w:pPr>
      <w:ind w:left="2552" w:hanging="284"/>
    </w:pPr>
  </w:style>
  <w:style w:type="paragraph" w:styleId="TOC2">
    <w:name w:val="toc 2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930DD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930DD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930DD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930DD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930DD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930DD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930DD"/>
    <w:pPr>
      <w:ind w:left="567" w:hanging="567"/>
    </w:pPr>
  </w:style>
  <w:style w:type="paragraph" w:styleId="ListBullet5">
    <w:name w:val="List Bullet 5"/>
    <w:basedOn w:val="Normal"/>
    <w:uiPriority w:val="99"/>
    <w:rsid w:val="007930D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7930DD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BD79E5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7930D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E139A0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930D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E139A0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930DD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E139A0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930DD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930D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uiPriority w:val="99"/>
    <w:rsid w:val="007930D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930D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930D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7930D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930D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930DD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930DD"/>
    <w:pPr>
      <w:framePr w:h="443" w:wrap="around" w:y="8223"/>
    </w:pPr>
  </w:style>
  <w:style w:type="paragraph" w:customStyle="1" w:styleId="a">
    <w:name w:val="¢éÍ¤ÇÒÁ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930D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930D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930D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930D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930D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930D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7930DD"/>
  </w:style>
  <w:style w:type="paragraph" w:customStyle="1" w:styleId="E">
    <w:name w:val="?????????? E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2361B2"/>
    <w:rPr>
      <w:rFonts w:cs="EucrosiaUPC"/>
      <w:sz w:val="28"/>
      <w:szCs w:val="28"/>
    </w:rPr>
  </w:style>
  <w:style w:type="paragraph" w:styleId="BodyText2">
    <w:name w:val="Body Text 2"/>
    <w:basedOn w:val="Normal"/>
    <w:link w:val="BodyText2Char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link w:val="BodyText2"/>
    <w:locked/>
    <w:rsid w:val="00E139A0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B82D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E139A0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117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66BC1"/>
    <w:rPr>
      <w:rFonts w:cs="Times New Roman"/>
      <w:sz w:val="22"/>
      <w:lang w:val="en-GB" w:bidi="ar-SA"/>
    </w:rPr>
  </w:style>
  <w:style w:type="table" w:styleId="TableGrid">
    <w:name w:val="Table Grid"/>
    <w:basedOn w:val="TableNormal"/>
    <w:uiPriority w:val="39"/>
    <w:rsid w:val="00D71F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uiPriority w:val="99"/>
    <w:rsid w:val="00297C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D23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D32AF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E139A0"/>
    <w:rPr>
      <w:rFonts w:ascii="Tahoma" w:hAnsi="Tahoma" w:cs="Tahoma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29096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9977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uiPriority w:val="99"/>
    <w:rsid w:val="00A958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B66518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B66518"/>
    <w:rPr>
      <w:rFonts w:ascii="Calibri" w:hAnsi="Calibri" w:cs="Cordia New"/>
      <w:sz w:val="22"/>
      <w:szCs w:val="22"/>
      <w:lang w:val="en-US" w:eastAsia="en-US" w:bidi="ar-SA"/>
    </w:rPr>
  </w:style>
  <w:style w:type="paragraph" w:customStyle="1" w:styleId="acctmainheading">
    <w:name w:val="acct main heading"/>
    <w:aliases w:val="am"/>
    <w:basedOn w:val="Normal"/>
    <w:rsid w:val="006808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DE2F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uiPriority w:val="20"/>
    <w:qFormat/>
    <w:rsid w:val="00761B47"/>
    <w:rPr>
      <w:i/>
      <w:iCs/>
    </w:rPr>
  </w:style>
  <w:style w:type="paragraph" w:customStyle="1" w:styleId="CharChar0">
    <w:name w:val="อักขระ อักขระ Char Char อักขระ อักขระ0"/>
    <w:basedOn w:val="Normal"/>
    <w:rsid w:val="00A458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139A0"/>
    <w:rPr>
      <w:rFonts w:ascii="Arial" w:hAnsi="Arial" w:cs="Angsana New"/>
      <w:sz w:val="22"/>
      <w:szCs w:val="22"/>
    </w:rPr>
  </w:style>
  <w:style w:type="paragraph" w:customStyle="1" w:styleId="a3">
    <w:name w:val="??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E0">
    <w:name w:val="ª×èÍºÃÔÉÑ· E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E139A0"/>
    <w:rPr>
      <w:rFonts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E139A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E139A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E139A0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E139A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E139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139A0"/>
    <w:pPr>
      <w:spacing w:after="0"/>
    </w:pPr>
  </w:style>
  <w:style w:type="paragraph" w:customStyle="1" w:styleId="acctdividends">
    <w:name w:val="acct dividends"/>
    <w:aliases w:val="a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139A0"/>
    <w:pPr>
      <w:spacing w:after="0"/>
    </w:pPr>
  </w:style>
  <w:style w:type="paragraph" w:customStyle="1" w:styleId="acctindent">
    <w:name w:val="acct indent"/>
    <w:aliases w:val="ai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139A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139A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139A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139A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139A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139A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139A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139A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139A0"/>
    <w:pPr>
      <w:spacing w:after="0"/>
    </w:pPr>
  </w:style>
  <w:style w:type="paragraph" w:customStyle="1" w:styleId="List1a">
    <w:name w:val="List 1a"/>
    <w:aliases w:val="1a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139A0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E139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E139A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139A0"/>
  </w:style>
  <w:style w:type="paragraph" w:customStyle="1" w:styleId="zreportaddinfo">
    <w:name w:val="zreport addinfo"/>
    <w:basedOn w:val="Normal"/>
    <w:rsid w:val="00E139A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139A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139A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139A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139A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139A0"/>
    <w:rPr>
      <w:b/>
      <w:bCs/>
    </w:rPr>
  </w:style>
  <w:style w:type="paragraph" w:customStyle="1" w:styleId="nineptbodytext">
    <w:name w:val="nine pt body text"/>
    <w:aliases w:val="9bt"/>
    <w:basedOn w:val="nineptnormal"/>
    <w:rsid w:val="00E139A0"/>
    <w:pPr>
      <w:spacing w:after="220"/>
    </w:pPr>
  </w:style>
  <w:style w:type="paragraph" w:customStyle="1" w:styleId="nineptnormal">
    <w:name w:val="nine pt normal"/>
    <w:aliases w:val="9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139A0"/>
    <w:pPr>
      <w:jc w:val="center"/>
    </w:pPr>
  </w:style>
  <w:style w:type="paragraph" w:customStyle="1" w:styleId="heading">
    <w:name w:val="heading"/>
    <w:aliases w:val="h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139A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139A0"/>
  </w:style>
  <w:style w:type="paragraph" w:customStyle="1" w:styleId="nineptheadingcentredbold">
    <w:name w:val="nine pt heading centred bold"/>
    <w:aliases w:val="9hc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139A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139A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139A0"/>
    <w:rPr>
      <w:b/>
    </w:rPr>
  </w:style>
  <w:style w:type="paragraph" w:customStyle="1" w:styleId="nineptcolumntab1">
    <w:name w:val="nine pt column tab1"/>
    <w:aliases w:val="a91"/>
    <w:basedOn w:val="nineptnormal"/>
    <w:rsid w:val="00E139A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139A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139A0"/>
    <w:pPr>
      <w:jc w:val="center"/>
    </w:pPr>
  </w:style>
  <w:style w:type="paragraph" w:customStyle="1" w:styleId="Normalheading">
    <w:name w:val="Normal heading"/>
    <w:aliases w:val="nh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139A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139A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139A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139A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139A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139A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139A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139A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139A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139A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139A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139A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139A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139A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139A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139A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139A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139A0"/>
    <w:pPr>
      <w:spacing w:after="0"/>
    </w:pPr>
  </w:style>
  <w:style w:type="paragraph" w:customStyle="1" w:styleId="smallreturn">
    <w:name w:val="small return"/>
    <w:aliases w:val="sr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139A0"/>
    <w:pPr>
      <w:spacing w:after="0"/>
    </w:pPr>
  </w:style>
  <w:style w:type="paragraph" w:customStyle="1" w:styleId="headingbolditalic">
    <w:name w:val="heading bold italic"/>
    <w:aliases w:val="hbi"/>
    <w:basedOn w:val="heading"/>
    <w:rsid w:val="00E139A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139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139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139A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139A0"/>
    <w:pPr>
      <w:spacing w:after="0"/>
    </w:pPr>
  </w:style>
  <w:style w:type="paragraph" w:customStyle="1" w:styleId="blockbullet">
    <w:name w:val="block bullet"/>
    <w:aliases w:val="bb"/>
    <w:basedOn w:val="block"/>
    <w:rsid w:val="00E139A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139A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139A0"/>
    <w:pPr>
      <w:spacing w:after="0"/>
    </w:pPr>
  </w:style>
  <w:style w:type="paragraph" w:customStyle="1" w:styleId="eightptnormal">
    <w:name w:val="eight pt normal"/>
    <w:aliases w:val="8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139A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139A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139A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139A0"/>
    <w:rPr>
      <w:b/>
      <w:bCs/>
    </w:rPr>
  </w:style>
  <w:style w:type="paragraph" w:customStyle="1" w:styleId="eightptbodytext">
    <w:name w:val="eight pt body text"/>
    <w:aliases w:val="8bt"/>
    <w:basedOn w:val="eightptnormal"/>
    <w:rsid w:val="00E139A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139A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139A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139A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139A0"/>
    <w:pPr>
      <w:spacing w:after="0"/>
    </w:pPr>
  </w:style>
  <w:style w:type="paragraph" w:customStyle="1" w:styleId="eightptblock">
    <w:name w:val="eight pt block"/>
    <w:aliases w:val="8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139A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139A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139A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139A0"/>
    <w:pPr>
      <w:spacing w:after="0"/>
    </w:pPr>
  </w:style>
  <w:style w:type="paragraph" w:customStyle="1" w:styleId="blockindent">
    <w:name w:val="block indent"/>
    <w:aliases w:val="bi"/>
    <w:basedOn w:val="block"/>
    <w:rsid w:val="00E139A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139A0"/>
    <w:pPr>
      <w:jc w:val="center"/>
    </w:pPr>
  </w:style>
  <w:style w:type="paragraph" w:customStyle="1" w:styleId="nineptcol">
    <w:name w:val="nine pt %col"/>
    <w:aliases w:val="9%"/>
    <w:basedOn w:val="nineptnormal"/>
    <w:rsid w:val="00E139A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139A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139A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139A0"/>
    <w:pPr>
      <w:spacing w:after="0"/>
    </w:pPr>
  </w:style>
  <w:style w:type="paragraph" w:customStyle="1" w:styleId="nineptblocklist">
    <w:name w:val="nine pt block list"/>
    <w:aliases w:val="9bl"/>
    <w:basedOn w:val="nineptblock"/>
    <w:rsid w:val="00E139A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139A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139A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139A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139A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139A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139A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139A0"/>
    <w:pPr>
      <w:spacing w:after="20"/>
    </w:pPr>
  </w:style>
  <w:style w:type="paragraph" w:customStyle="1" w:styleId="blockbulletnospaceafter">
    <w:name w:val="block bullet no space after"/>
    <w:aliases w:val="bbn,block bullet no sp"/>
    <w:rsid w:val="00E139A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139A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139A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139A0"/>
    <w:pPr>
      <w:spacing w:after="80"/>
    </w:pPr>
  </w:style>
  <w:style w:type="paragraph" w:customStyle="1" w:styleId="nineptratecol">
    <w:name w:val="nine pt rate col"/>
    <w:aliases w:val="a9r"/>
    <w:basedOn w:val="nineptnormal"/>
    <w:rsid w:val="00E139A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139A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139A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139A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139A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139A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139A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139A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139A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139A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139A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139A0"/>
    <w:pPr>
      <w:ind w:left="907" w:hanging="340"/>
    </w:pPr>
  </w:style>
  <w:style w:type="paragraph" w:customStyle="1" w:styleId="List3i">
    <w:name w:val="List 3i"/>
    <w:aliases w:val="3i"/>
    <w:basedOn w:val="List2i"/>
    <w:rsid w:val="00E139A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139A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139A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139A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139A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139A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139A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139A0"/>
    <w:pPr>
      <w:spacing w:after="80"/>
    </w:pPr>
  </w:style>
  <w:style w:type="paragraph" w:customStyle="1" w:styleId="blockbullet2">
    <w:name w:val="block bullet 2"/>
    <w:aliases w:val="bb2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139A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139A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E139A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139A0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E139A0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139A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139A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139A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E139A0"/>
    <w:rPr>
      <w:rFonts w:cs="Times New Roman"/>
      <w:sz w:val="29"/>
      <w:szCs w:val="29"/>
    </w:rPr>
  </w:style>
  <w:style w:type="character" w:customStyle="1" w:styleId="hps">
    <w:name w:val="hps"/>
    <w:uiPriority w:val="99"/>
    <w:rsid w:val="00E139A0"/>
    <w:rPr>
      <w:rFonts w:cs="Times New Roman"/>
    </w:rPr>
  </w:style>
  <w:style w:type="character" w:customStyle="1" w:styleId="gt-icon-text1">
    <w:name w:val="gt-icon-text1"/>
    <w:uiPriority w:val="99"/>
    <w:rsid w:val="00E139A0"/>
    <w:rPr>
      <w:rFonts w:cs="Times New Roman"/>
    </w:rPr>
  </w:style>
  <w:style w:type="character" w:customStyle="1" w:styleId="shorttext">
    <w:name w:val="short_text"/>
    <w:uiPriority w:val="99"/>
    <w:rsid w:val="00E139A0"/>
    <w:rPr>
      <w:rFonts w:cs="Times New Roman"/>
    </w:rPr>
  </w:style>
  <w:style w:type="paragraph" w:customStyle="1" w:styleId="Default">
    <w:name w:val="Default"/>
    <w:rsid w:val="00E139A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E139A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139A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E139A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139A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139A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139A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139A0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E139A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139A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139A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139A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139A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139A0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139A0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139A0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139A0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139A0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139A0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E139A0"/>
  </w:style>
  <w:style w:type="paragraph" w:customStyle="1" w:styleId="TableParagraph">
    <w:name w:val="Table Paragraph"/>
    <w:basedOn w:val="Normal"/>
    <w:uiPriority w:val="1"/>
    <w:qFormat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E139A0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E139A0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table" w:customStyle="1" w:styleId="TableGrid1">
    <w:name w:val="Table Grid1"/>
    <w:basedOn w:val="TableNormal"/>
    <w:next w:val="TableGrid"/>
    <w:uiPriority w:val="39"/>
    <w:rsid w:val="001263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7D44D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6665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D57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uiPriority w:val="99"/>
    <w:rsid w:val="00EE5343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E534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E534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E534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E534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E5343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E534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E534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E534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E5343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E5343"/>
  </w:style>
  <w:style w:type="character" w:customStyle="1" w:styleId="BodyText2Char1">
    <w:name w:val="Body Text 2 Char1"/>
    <w:rsid w:val="00EE5343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E5343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E5343"/>
    <w:rPr>
      <w:rFonts w:ascii="Times New Roman" w:eastAsia="Times New Roman" w:hAnsi="Times New Roman" w:cs="EucrosiaUPC"/>
      <w:sz w:val="30"/>
      <w:szCs w:val="30"/>
    </w:rPr>
  </w:style>
  <w:style w:type="table" w:customStyle="1" w:styleId="TableGrid5">
    <w:name w:val="Table Grid5"/>
    <w:basedOn w:val="TableNormal"/>
    <w:next w:val="TableGrid"/>
    <w:uiPriority w:val="39"/>
    <w:rsid w:val="00EE5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1">
    <w:name w:val="Signature Char1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E534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E534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E534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EE5343"/>
  </w:style>
  <w:style w:type="character" w:customStyle="1" w:styleId="st1">
    <w:name w:val="st1"/>
    <w:rsid w:val="00EE5343"/>
  </w:style>
  <w:style w:type="paragraph" w:styleId="Revision">
    <w:name w:val="Revision"/>
    <w:hidden/>
    <w:uiPriority w:val="99"/>
    <w:semiHidden/>
    <w:rsid w:val="00EE5343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EE5343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EE53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EE534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3Deffects2">
    <w:name w:val="Table 3D effects 2"/>
    <w:basedOn w:val="TableNormal"/>
    <w:rsid w:val="00EE5343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llowedHyperlink1">
    <w:name w:val="FollowedHyperlink1"/>
    <w:uiPriority w:val="99"/>
    <w:semiHidden/>
    <w:unhideWhenUsed/>
    <w:rsid w:val="00EE5343"/>
    <w:rPr>
      <w:color w:val="800080"/>
      <w:u w:val="single"/>
    </w:rPr>
  </w:style>
  <w:style w:type="character" w:styleId="FootnoteReference">
    <w:name w:val="footnote reference"/>
    <w:aliases w:val="fr"/>
    <w:uiPriority w:val="99"/>
    <w:semiHidden/>
    <w:unhideWhenUsed/>
    <w:rsid w:val="00EE5343"/>
    <w:rPr>
      <w:vertAlign w:val="superscript"/>
    </w:r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EE5343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EE53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EE53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styleId="FollowedHyperlink">
    <w:name w:val="FollowedHyperlink"/>
    <w:semiHidden/>
    <w:unhideWhenUsed/>
    <w:rsid w:val="00EE5343"/>
    <w:rPr>
      <w:color w:val="954F72"/>
      <w:u w:val="single"/>
    </w:rPr>
  </w:style>
  <w:style w:type="table" w:styleId="GridTable1Light-Accent1">
    <w:name w:val="Grid Table 1 Light Accent 1"/>
    <w:basedOn w:val="TableNormal"/>
    <w:uiPriority w:val="46"/>
    <w:rsid w:val="00EE5343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1015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C35B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A33CA7"/>
    <w:rPr>
      <w:rFonts w:ascii="Arial" w:hAnsi="Arial"/>
      <w:sz w:val="18"/>
      <w:szCs w:val="22"/>
    </w:rPr>
  </w:style>
  <w:style w:type="table" w:customStyle="1" w:styleId="TableGrid8">
    <w:name w:val="Table Grid8"/>
    <w:basedOn w:val="TableNormal"/>
    <w:next w:val="TableGrid"/>
    <w:uiPriority w:val="39"/>
    <w:rsid w:val="00A774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4B67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AF01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aliases w:val="24 / 24.1"/>
    <w:basedOn w:val="NoList"/>
    <w:rsid w:val="008C3CE0"/>
    <w:pPr>
      <w:numPr>
        <w:numId w:val="25"/>
      </w:numPr>
    </w:pPr>
  </w:style>
  <w:style w:type="paragraph" w:customStyle="1" w:styleId="CharChar00">
    <w:name w:val="อักขระ อักขระ Char Char อักขระ อักขระ00"/>
    <w:basedOn w:val="Normal"/>
    <w:rsid w:val="007230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000">
    <w:name w:val="อักขระ อักขระ Char Char อักขระ อักขระ000"/>
    <w:basedOn w:val="Normal"/>
    <w:rsid w:val="00450D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0000">
    <w:name w:val="อักขระ อักขระ Char Char อักขระ อักขระ0000"/>
    <w:basedOn w:val="Normal"/>
    <w:rsid w:val="00CA68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36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2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4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4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2f01e426f40b40ca" Type="http://schemas.microsoft.com/office/2019/09/relationships/intelligence" Target="intelligenc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21F7B-A243-4FEE-803B-0B5E46AF4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397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ภัทรลิสซิ่ง จำกัด (มหาชน)</vt:lpstr>
    </vt:vector>
  </TitlesOfParts>
  <Company>KPMG</Company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ภัทรลิสซิ่ง จำกัด (มหาชน)</dc:title>
  <dc:subject/>
  <dc:creator>AA</dc:creator>
  <cp:keywords/>
  <cp:lastModifiedBy>Saisamorn, Chimyoo</cp:lastModifiedBy>
  <cp:revision>3</cp:revision>
  <cp:lastPrinted>2021-11-03T19:05:00Z</cp:lastPrinted>
  <dcterms:created xsi:type="dcterms:W3CDTF">2022-05-13T02:40:00Z</dcterms:created>
  <dcterms:modified xsi:type="dcterms:W3CDTF">2022-05-13T02:42:00Z</dcterms:modified>
</cp:coreProperties>
</file>